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4D487B">
        <w:tc>
          <w:tcPr>
            <w:tcW w:w="1188" w:type="dxa"/>
          </w:tcPr>
          <w:p w14:paraId="39FA3D2F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4D487B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4D487B">
        <w:tc>
          <w:tcPr>
            <w:tcW w:w="1188" w:type="dxa"/>
          </w:tcPr>
          <w:p w14:paraId="7DB2E943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4D487B">
        <w:tc>
          <w:tcPr>
            <w:tcW w:w="1188" w:type="dxa"/>
          </w:tcPr>
          <w:p w14:paraId="2932BCFA" w14:textId="77777777" w:rsidR="00AD7733" w:rsidRPr="00463144" w:rsidRDefault="00E807EC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4D487B">
        <w:tc>
          <w:tcPr>
            <w:tcW w:w="1188" w:type="dxa"/>
          </w:tcPr>
          <w:p w14:paraId="20559E16" w14:textId="58B2F9F9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95A3F" w:rsidRPr="009566C2" w14:paraId="1C29F3D7" w14:textId="77777777" w:rsidTr="004D487B">
        <w:tc>
          <w:tcPr>
            <w:tcW w:w="1188" w:type="dxa"/>
          </w:tcPr>
          <w:p w14:paraId="5CB4D893" w14:textId="107C49BD" w:rsidR="00595A3F" w:rsidRPr="00463144" w:rsidRDefault="00595A3F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20E56A41" w14:textId="49280804" w:rsidR="00595A3F" w:rsidRPr="00595A3F" w:rsidRDefault="00595A3F" w:rsidP="0059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595A3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5737E2" w:rsidRPr="009566C2" w14:paraId="01ABF178" w14:textId="77777777" w:rsidTr="004D487B">
        <w:tc>
          <w:tcPr>
            <w:tcW w:w="1188" w:type="dxa"/>
          </w:tcPr>
          <w:p w14:paraId="65563BAE" w14:textId="52BFBE52" w:rsidR="005737E2" w:rsidRPr="00463144" w:rsidRDefault="00595A3F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383C7046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3E5733F2" w14:textId="77777777" w:rsidTr="004D487B">
        <w:tc>
          <w:tcPr>
            <w:tcW w:w="1188" w:type="dxa"/>
          </w:tcPr>
          <w:p w14:paraId="3C5B395F" w14:textId="7C360A06" w:rsidR="005737E2" w:rsidRPr="00463144" w:rsidRDefault="00595A3F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12B4D4DF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737E2" w:rsidRPr="009566C2" w14:paraId="6A4E8F49" w14:textId="77777777" w:rsidTr="004D487B">
        <w:tc>
          <w:tcPr>
            <w:tcW w:w="1188" w:type="dxa"/>
          </w:tcPr>
          <w:p w14:paraId="3270A8F3" w14:textId="5E392AA9" w:rsidR="005737E2" w:rsidRPr="00463144" w:rsidRDefault="00595A3F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</w:tcPr>
          <w:p w14:paraId="270E4A8B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737E2" w:rsidRPr="009566C2" w14:paraId="1B2EDA72" w14:textId="77777777" w:rsidTr="004D487B">
        <w:tc>
          <w:tcPr>
            <w:tcW w:w="1188" w:type="dxa"/>
          </w:tcPr>
          <w:p w14:paraId="62DBC6B9" w14:textId="2749C530" w:rsidR="005737E2" w:rsidRPr="00463144" w:rsidRDefault="00595A3F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  <w:shd w:val="clear" w:color="auto" w:fill="auto"/>
          </w:tcPr>
          <w:p w14:paraId="246393EE" w14:textId="77777777" w:rsidR="005737E2" w:rsidRPr="00463144" w:rsidRDefault="005737E2" w:rsidP="005737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4631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หนี้สินที่มีภาระดอกเบี้ย</w:t>
            </w:r>
          </w:p>
        </w:tc>
      </w:tr>
      <w:tr w:rsidR="005737E2" w:rsidRPr="009566C2" w14:paraId="2C507E7C" w14:textId="77777777" w:rsidTr="004D487B">
        <w:tc>
          <w:tcPr>
            <w:tcW w:w="1188" w:type="dxa"/>
          </w:tcPr>
          <w:p w14:paraId="6F7EF7BE" w14:textId="3105B384" w:rsidR="005737E2" w:rsidRPr="00463144" w:rsidRDefault="00595A3F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74F313EE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ข้อมูลทางการเงินจำแนกตามส่วนงาน</w:t>
            </w:r>
          </w:p>
        </w:tc>
      </w:tr>
      <w:tr w:rsidR="00DB5A60" w:rsidRPr="009566C2" w14:paraId="10AAAD15" w14:textId="77777777" w:rsidTr="004D487B">
        <w:tc>
          <w:tcPr>
            <w:tcW w:w="1188" w:type="dxa"/>
          </w:tcPr>
          <w:p w14:paraId="685703AA" w14:textId="5F8D9B1D" w:rsidR="00DB5A60" w:rsidRDefault="00DB5A60" w:rsidP="00DB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345" w:type="dxa"/>
          </w:tcPr>
          <w:p w14:paraId="6D347649" w14:textId="19814668" w:rsidR="00DB5A60" w:rsidRPr="00463144" w:rsidRDefault="00DB5A60" w:rsidP="00DB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DB5A60" w:rsidRPr="009566C2" w14:paraId="4EA119E7" w14:textId="77777777" w:rsidTr="004D487B">
        <w:tc>
          <w:tcPr>
            <w:tcW w:w="1188" w:type="dxa"/>
          </w:tcPr>
          <w:p w14:paraId="2711199D" w14:textId="568480D9" w:rsidR="00DB5A60" w:rsidRPr="00463144" w:rsidRDefault="00DB5A60" w:rsidP="00DB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345" w:type="dxa"/>
          </w:tcPr>
          <w:p w14:paraId="56106936" w14:textId="1B417835" w:rsidR="00DB5A60" w:rsidRPr="00463144" w:rsidRDefault="00DB5A60" w:rsidP="00DB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B5A60" w:rsidRPr="009566C2" w14:paraId="4F037D36" w14:textId="77777777" w:rsidTr="004D487B">
        <w:tc>
          <w:tcPr>
            <w:tcW w:w="1188" w:type="dxa"/>
          </w:tcPr>
          <w:p w14:paraId="156B923B" w14:textId="344FF274" w:rsidR="00DB5A60" w:rsidRPr="00463144" w:rsidRDefault="00DB5A60" w:rsidP="00DB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345" w:type="dxa"/>
          </w:tcPr>
          <w:p w14:paraId="5AD596B5" w14:textId="77777777" w:rsidR="00DB5A60" w:rsidRPr="00463144" w:rsidRDefault="00DB5A60" w:rsidP="00DB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E1193" w:rsidRPr="009566C2" w14:paraId="0B701BD2" w14:textId="77777777" w:rsidTr="004D487B">
        <w:tc>
          <w:tcPr>
            <w:tcW w:w="1188" w:type="dxa"/>
          </w:tcPr>
          <w:p w14:paraId="39382642" w14:textId="6C2D2724" w:rsidR="00FE1193" w:rsidRPr="00463144" w:rsidRDefault="00FE1193" w:rsidP="00DB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345" w:type="dxa"/>
          </w:tcPr>
          <w:p w14:paraId="3A207D35" w14:textId="69085248" w:rsidR="00FE1193" w:rsidRPr="00463144" w:rsidRDefault="00103D9A" w:rsidP="00DB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แผนการปรับโครงสร้างกิจการ</w:t>
            </w:r>
          </w:p>
        </w:tc>
      </w:tr>
    </w:tbl>
    <w:p w14:paraId="7766328A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4398E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5379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</w:t>
      </w:r>
      <w:r w:rsidR="00FA46AA" w:rsidRPr="00537948">
        <w:rPr>
          <w:rFonts w:ascii="Angsana New" w:hAnsi="Angsana New"/>
          <w:sz w:val="30"/>
          <w:szCs w:val="30"/>
          <w:cs/>
        </w:rPr>
        <w:t>เงิน</w:t>
      </w:r>
      <w:r w:rsidR="000B077A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</w:t>
      </w:r>
    </w:p>
    <w:p w14:paraId="26ADC694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3A7EBB6" w14:textId="2E2415EF" w:rsidR="00091CCD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890558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="006B3F54" w:rsidRPr="00537948">
        <w:rPr>
          <w:rFonts w:ascii="Angsana New" w:hAnsi="Angsana New"/>
          <w:sz w:val="30"/>
          <w:szCs w:val="30"/>
          <w:cs/>
        </w:rPr>
        <w:t>นี้</w:t>
      </w:r>
      <w:r w:rsidRPr="00537948">
        <w:rPr>
          <w:rFonts w:ascii="Angsana New" w:hAnsi="Angsana New"/>
          <w:sz w:val="30"/>
          <w:szCs w:val="30"/>
          <w:cs/>
        </w:rPr>
        <w:t>ได้รับ</w:t>
      </w:r>
      <w:r w:rsidR="00AA164B" w:rsidRPr="00537948">
        <w:rPr>
          <w:rFonts w:ascii="Angsana New" w:hAnsi="Angsana New"/>
          <w:sz w:val="30"/>
          <w:szCs w:val="30"/>
          <w:cs/>
        </w:rPr>
        <w:t>อนุมัติ</w:t>
      </w:r>
      <w:r w:rsidR="00B70443" w:rsidRPr="00537948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537948">
        <w:rPr>
          <w:rFonts w:ascii="Angsana New" w:hAnsi="Angsana New"/>
          <w:sz w:val="30"/>
          <w:szCs w:val="30"/>
          <w:cs/>
        </w:rPr>
        <w:t>จาก</w:t>
      </w:r>
      <w:r w:rsidR="00F30074" w:rsidRPr="00537948">
        <w:rPr>
          <w:rFonts w:ascii="Angsana New" w:hAnsi="Angsana New"/>
          <w:sz w:val="30"/>
          <w:szCs w:val="30"/>
          <w:cs/>
        </w:rPr>
        <w:t>คณะ</w:t>
      </w:r>
      <w:r w:rsidRPr="00537948">
        <w:rPr>
          <w:rFonts w:ascii="Angsana New" w:hAnsi="Angsana New"/>
          <w:sz w:val="30"/>
          <w:szCs w:val="30"/>
          <w:cs/>
        </w:rPr>
        <w:t>กรรมการ</w:t>
      </w:r>
      <w:r w:rsidR="00D645FB" w:rsidRPr="00537948">
        <w:rPr>
          <w:rFonts w:ascii="Angsana New" w:hAnsi="Angsana New"/>
          <w:sz w:val="30"/>
          <w:szCs w:val="30"/>
          <w:cs/>
        </w:rPr>
        <w:t>เมื่อ</w:t>
      </w:r>
      <w:r w:rsidR="00F028E1" w:rsidRPr="00537948">
        <w:rPr>
          <w:rFonts w:ascii="Angsana New" w:hAnsi="Angsana New"/>
          <w:sz w:val="30"/>
          <w:szCs w:val="30"/>
          <w:cs/>
        </w:rPr>
        <w:t>วันที</w:t>
      </w:r>
      <w:r w:rsidR="00F028E1" w:rsidRPr="00537948">
        <w:rPr>
          <w:rFonts w:ascii="Angsana New" w:hAnsi="Angsana New" w:hint="cs"/>
          <w:sz w:val="30"/>
          <w:szCs w:val="30"/>
          <w:cs/>
        </w:rPr>
        <w:t xml:space="preserve">่ </w:t>
      </w:r>
      <w:r w:rsidR="00050F3F">
        <w:rPr>
          <w:rFonts w:ascii="Angsana New" w:hAnsi="Angsana New"/>
          <w:sz w:val="30"/>
          <w:szCs w:val="30"/>
        </w:rPr>
        <w:t xml:space="preserve">11 </w:t>
      </w:r>
      <w:r w:rsidR="00050F3F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BA0B72">
        <w:rPr>
          <w:rFonts w:ascii="Angsana New" w:hAnsi="Angsana New"/>
          <w:sz w:val="30"/>
          <w:szCs w:val="30"/>
        </w:rPr>
        <w:t>256</w:t>
      </w:r>
      <w:r w:rsidR="00050F3F">
        <w:rPr>
          <w:rFonts w:ascii="Angsana New" w:hAnsi="Angsana New"/>
          <w:sz w:val="30"/>
          <w:szCs w:val="30"/>
        </w:rPr>
        <w:t>4</w:t>
      </w:r>
    </w:p>
    <w:p w14:paraId="0C0A9E0E" w14:textId="77777777" w:rsidR="00922686" w:rsidRPr="00537948" w:rsidRDefault="00922686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E5E3929" w14:textId="77777777" w:rsidR="00091CCD" w:rsidRPr="00537948" w:rsidRDefault="00922686" w:rsidP="00C3582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1</w:t>
      </w:r>
      <w:r w:rsidR="00091CCD" w:rsidRPr="00537948">
        <w:rPr>
          <w:rFonts w:ascii="Angsana New" w:hAnsi="Angsana New" w:cs="Angsana New"/>
          <w:b/>
          <w:bCs/>
          <w:cs/>
        </w:rPr>
        <w:tab/>
      </w:r>
      <w:r w:rsidR="002B2215" w:rsidRPr="00537948">
        <w:rPr>
          <w:rFonts w:ascii="Angsana New" w:hAnsi="Angsana New" w:cs="Angsana New"/>
          <w:b/>
          <w:bCs/>
          <w:cs/>
        </w:rPr>
        <w:t>ข้อมูล</w:t>
      </w:r>
      <w:r w:rsidR="00091CCD" w:rsidRPr="00537948">
        <w:rPr>
          <w:rFonts w:ascii="Angsana New" w:hAnsi="Angsana New" w:cs="Angsana New"/>
          <w:b/>
          <w:bCs/>
          <w:cs/>
        </w:rPr>
        <w:t>ทั่วไป</w:t>
      </w:r>
    </w:p>
    <w:p w14:paraId="4FC3849A" w14:textId="77777777" w:rsidR="00091CCD" w:rsidRPr="00537948" w:rsidRDefault="00091CCD" w:rsidP="00C3582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1AC2F651" w14:textId="3C5DB4CA" w:rsidR="00A506AB" w:rsidRPr="00537948" w:rsidRDefault="00051F21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="00F30074" w:rsidRPr="00537948">
        <w:rPr>
          <w:rFonts w:ascii="Angsana New" w:hAnsi="Angsana New" w:cs="Angsana New"/>
          <w:cs/>
        </w:rPr>
        <w:t>ผลิตเพลารถกระบะและที่รองแหนบรถบรรทุก</w:t>
      </w:r>
      <w:r w:rsidR="00922686" w:rsidRPr="00537948">
        <w:rPr>
          <w:rFonts w:ascii="Angsana New" w:hAnsi="Angsana New" w:cs="Angsana New"/>
          <w:cs/>
        </w:rPr>
        <w:t xml:space="preserve"> </w:t>
      </w:r>
      <w:r w:rsidR="00183A2B" w:rsidRPr="00537948">
        <w:rPr>
          <w:rFonts w:ascii="Angsana New" w:hAnsi="Angsana New" w:cs="Angsana New"/>
          <w:cs/>
        </w:rPr>
        <w:t>รายละเอียดของ</w:t>
      </w:r>
      <w:r w:rsidR="00922686" w:rsidRPr="00537948">
        <w:rPr>
          <w:rFonts w:ascii="Angsana New" w:hAnsi="Angsana New" w:cs="Angsana New"/>
          <w:cs/>
        </w:rPr>
        <w:t>บริษัทย่อย</w:t>
      </w:r>
      <w:r w:rsidR="00BD53D4"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="00DF3CB1" w:rsidRPr="00537948">
        <w:rPr>
          <w:rFonts w:ascii="Angsana New" w:hAnsi="Angsana New" w:cs="Angsana New"/>
          <w:cs/>
        </w:rPr>
        <w:t xml:space="preserve"> </w:t>
      </w:r>
      <w:r w:rsidR="00901259" w:rsidRPr="00537948">
        <w:rPr>
          <w:rFonts w:ascii="Angsana New" w:hAnsi="Angsana New" w:cs="Angsana New"/>
          <w:cs/>
        </w:rPr>
        <w:t xml:space="preserve">ณ </w:t>
      </w:r>
      <w:r w:rsidR="0078463D" w:rsidRPr="00537948">
        <w:rPr>
          <w:rFonts w:ascii="Angsana New" w:hAnsi="Angsana New" w:cs="Angsana New" w:hint="cs"/>
          <w:cs/>
        </w:rPr>
        <w:t xml:space="preserve">วันที่ </w:t>
      </w:r>
      <w:bookmarkStart w:id="1" w:name="_Hlk35076687"/>
      <w:r w:rsidR="000D6723">
        <w:rPr>
          <w:rFonts w:ascii="Angsana New" w:hAnsi="Angsana New" w:cs="Angsana New"/>
          <w:lang w:val="en-US"/>
        </w:rPr>
        <w:t xml:space="preserve">30 </w:t>
      </w:r>
      <w:r w:rsidR="00BA0B72">
        <w:rPr>
          <w:rFonts w:ascii="Angsana New" w:hAnsi="Angsana New" w:cs="Angsana New" w:hint="cs"/>
          <w:cs/>
          <w:lang w:val="en-US"/>
        </w:rPr>
        <w:t>กันยายน</w:t>
      </w:r>
      <w:r w:rsidR="00736B35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78463D" w:rsidRPr="00537948">
        <w:rPr>
          <w:rFonts w:ascii="Angsana New" w:hAnsi="Angsana New" w:cs="Angsana New"/>
          <w:lang w:val="en-US"/>
        </w:rPr>
        <w:t>256</w:t>
      </w:r>
      <w:r w:rsidR="00A44329">
        <w:rPr>
          <w:rFonts w:ascii="Angsana New" w:hAnsi="Angsana New" w:cs="Angsana New"/>
          <w:lang w:val="en-US"/>
        </w:rPr>
        <w:t>4</w:t>
      </w:r>
      <w:r w:rsidR="00E47713" w:rsidRPr="00537948">
        <w:rPr>
          <w:rFonts w:ascii="Angsana New" w:hAnsi="Angsana New" w:cs="Angsana New" w:hint="cs"/>
          <w:cs/>
          <w:lang w:val="en-US"/>
        </w:rPr>
        <w:t xml:space="preserve"> </w:t>
      </w:r>
      <w:bookmarkEnd w:id="1"/>
      <w:r w:rsidR="0078463D" w:rsidRPr="00537948">
        <w:rPr>
          <w:rFonts w:ascii="Angsana New" w:hAnsi="Angsana New" w:cs="Angsana New" w:hint="cs"/>
          <w:cs/>
        </w:rPr>
        <w:t xml:space="preserve">และ </w:t>
      </w:r>
      <w:r w:rsidR="0078463D" w:rsidRPr="00537948">
        <w:rPr>
          <w:rFonts w:ascii="Angsana New" w:hAnsi="Angsana New" w:cs="Angsana New"/>
          <w:lang w:val="en-US"/>
        </w:rPr>
        <w:t>31</w:t>
      </w:r>
      <w:r w:rsidR="00B871CC" w:rsidRPr="00537948">
        <w:rPr>
          <w:rFonts w:ascii="Angsana New" w:hAnsi="Angsana New" w:cs="Angsana New"/>
          <w:cs/>
        </w:rPr>
        <w:t xml:space="preserve"> ธันวาค</w:t>
      </w:r>
      <w:r w:rsidR="0078463D" w:rsidRPr="00537948">
        <w:rPr>
          <w:rFonts w:ascii="Angsana New" w:hAnsi="Angsana New" w:cs="Angsana New" w:hint="cs"/>
          <w:cs/>
        </w:rPr>
        <w:t xml:space="preserve">ม </w:t>
      </w:r>
      <w:r w:rsidR="0078463D" w:rsidRPr="00537948">
        <w:rPr>
          <w:rFonts w:ascii="Angsana New" w:hAnsi="Angsana New" w:cs="Angsana New"/>
          <w:lang w:val="en-US"/>
        </w:rPr>
        <w:t>256</w:t>
      </w:r>
      <w:r w:rsidR="00A44329">
        <w:rPr>
          <w:rFonts w:ascii="Angsana New" w:hAnsi="Angsana New" w:cs="Angsana New"/>
          <w:lang w:val="en-US"/>
        </w:rPr>
        <w:t>3</w:t>
      </w:r>
      <w:r w:rsidR="00901259" w:rsidRPr="00537948">
        <w:rPr>
          <w:rFonts w:ascii="Angsana New" w:hAnsi="Angsana New" w:cs="Angsana New"/>
          <w:cs/>
        </w:rPr>
        <w:t xml:space="preserve"> </w:t>
      </w:r>
      <w:r w:rsidR="00960D57" w:rsidRPr="00537948">
        <w:rPr>
          <w:rFonts w:ascii="Angsana New" w:hAnsi="Angsana New" w:cs="Angsana New" w:hint="cs"/>
          <w:cs/>
        </w:rPr>
        <w:t>ได้เปิดเ</w:t>
      </w:r>
      <w:r w:rsidR="000B1C93" w:rsidRPr="00537948">
        <w:rPr>
          <w:rFonts w:ascii="Angsana New" w:hAnsi="Angsana New" w:cs="Angsana New" w:hint="cs"/>
          <w:cs/>
        </w:rPr>
        <w:t>ผยไว้ในหมายเหตุประกอบ</w:t>
      </w:r>
      <w:r w:rsidR="007C19EC" w:rsidRPr="00537948">
        <w:rPr>
          <w:rFonts w:ascii="Angsana New" w:hAnsi="Angsana New" w:cs="Angsana New" w:hint="cs"/>
          <w:cs/>
        </w:rPr>
        <w:t xml:space="preserve">    </w:t>
      </w:r>
      <w:r w:rsidR="00EF17C3" w:rsidRPr="00537948">
        <w:rPr>
          <w:rFonts w:ascii="Angsana New" w:hAnsi="Angsana New" w:cs="Angsana New"/>
          <w:cs/>
        </w:rPr>
        <w:br/>
      </w:r>
      <w:r w:rsidR="000B1C93" w:rsidRPr="00537948">
        <w:rPr>
          <w:rFonts w:ascii="Angsana New" w:hAnsi="Angsana New" w:cs="Angsana New" w:hint="cs"/>
          <w:cs/>
        </w:rPr>
        <w:t>งบการเงิน</w:t>
      </w:r>
      <w:r w:rsidR="00DC50C3" w:rsidRPr="00537948">
        <w:rPr>
          <w:rFonts w:ascii="Angsana New" w:hAnsi="Angsana New" w:cs="Angsana New" w:hint="cs"/>
          <w:cs/>
        </w:rPr>
        <w:t>ข้อ</w:t>
      </w:r>
      <w:r w:rsidR="00E36502" w:rsidRPr="00537948">
        <w:rPr>
          <w:rFonts w:ascii="Angsana New" w:hAnsi="Angsana New" w:cs="Angsana New" w:hint="cs"/>
          <w:cs/>
        </w:rPr>
        <w:t xml:space="preserve"> </w:t>
      </w:r>
      <w:r w:rsidR="008624D2">
        <w:rPr>
          <w:rFonts w:ascii="Angsana New" w:hAnsi="Angsana New" w:cs="Angsana New"/>
          <w:lang w:val="en-US"/>
        </w:rPr>
        <w:t>5</w:t>
      </w:r>
      <w:r w:rsidR="00E36502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554BBC" w:rsidRPr="00537948">
        <w:rPr>
          <w:rFonts w:ascii="Angsana New" w:hAnsi="Angsana New" w:cs="Angsana New" w:hint="cs"/>
          <w:cs/>
          <w:lang w:val="en-US"/>
        </w:rPr>
        <w:t>และ</w:t>
      </w:r>
      <w:r w:rsidR="00E36502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8624D2">
        <w:rPr>
          <w:rFonts w:ascii="Angsana New" w:hAnsi="Angsana New" w:cs="Angsana New"/>
          <w:lang w:val="en-US"/>
        </w:rPr>
        <w:t>6</w:t>
      </w:r>
    </w:p>
    <w:p w14:paraId="44704A42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22DD8EBC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2</w:t>
      </w:r>
      <w:r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28B98416" w14:textId="77777777" w:rsidR="00A506AB" w:rsidRPr="00537948" w:rsidRDefault="00A506AB" w:rsidP="00A506AB">
      <w:pPr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700D05E6" w14:textId="77777777" w:rsidR="00A506AB" w:rsidRPr="00537948" w:rsidRDefault="00A506AB" w:rsidP="00A506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537948">
        <w:rPr>
          <w:rFonts w:ascii="Angsana New" w:hAnsi="Angsana New"/>
          <w:i/>
          <w:iCs/>
          <w:color w:val="000000"/>
          <w:sz w:val="30"/>
          <w:szCs w:val="30"/>
          <w:cs/>
        </w:rPr>
        <w:t>(ก)</w:t>
      </w:r>
      <w:r w:rsidRPr="00537948">
        <w:rPr>
          <w:rFonts w:ascii="Angsana New" w:hAnsi="Angsana New"/>
          <w:i/>
          <w:iCs/>
          <w:color w:val="000000"/>
          <w:sz w:val="30"/>
          <w:szCs w:val="30"/>
          <w:cs/>
        </w:rPr>
        <w:tab/>
        <w:t>เกณฑ์การถือปฏิบัติ</w:t>
      </w:r>
    </w:p>
    <w:p w14:paraId="3EA83474" w14:textId="77777777" w:rsidR="00A506AB" w:rsidRPr="00537948" w:rsidRDefault="00A506AB" w:rsidP="00A506AB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3794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55F10F32" w14:textId="1B761355" w:rsidR="00A506AB" w:rsidRPr="00537948" w:rsidRDefault="00525431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 w:hint="cs"/>
          <w:sz w:val="30"/>
          <w:szCs w:val="30"/>
          <w:cs/>
        </w:rPr>
        <w:t>แบบย่อ</w:t>
      </w:r>
      <w:r w:rsidRPr="00537948">
        <w:rPr>
          <w:rFonts w:ascii="Angsana New" w:hAnsi="Angsana New" w:hint="cs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 (</w:t>
      </w:r>
      <w:r w:rsidR="009121E4" w:rsidRPr="00537948">
        <w:rPr>
          <w:rFonts w:ascii="Angsana New" w:hAnsi="Angsana New"/>
          <w:sz w:val="30"/>
          <w:szCs w:val="30"/>
        </w:rPr>
        <w:t>“</w:t>
      </w:r>
      <w:r w:rsidR="009121E4"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/>
          <w:sz w:val="30"/>
          <w:szCs w:val="30"/>
        </w:rPr>
        <w:t>”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) </w:t>
      </w:r>
      <w:r w:rsidRPr="0053794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="00B74A2B"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06AB" w:rsidRPr="00537948">
        <w:rPr>
          <w:rFonts w:ascii="Angsana New" w:hAnsi="Angsana New"/>
          <w:sz w:val="30"/>
          <w:szCs w:val="30"/>
        </w:rPr>
        <w:t xml:space="preserve"> </w:t>
      </w:r>
    </w:p>
    <w:p w14:paraId="1BE0CED4" w14:textId="77777777" w:rsidR="000C164D" w:rsidRPr="00537948" w:rsidRDefault="000C164D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A6B5071" w14:textId="62C2625B" w:rsidR="00A506AB" w:rsidRPr="00537948" w:rsidRDefault="00A506AB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F5754F"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D75FCA" w:rsidRPr="00537948">
        <w:rPr>
          <w:rFonts w:ascii="Angsana New" w:hAnsi="Angsana New"/>
          <w:sz w:val="30"/>
          <w:szCs w:val="30"/>
        </w:rPr>
        <w:t>31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463D" w:rsidRPr="00537948">
        <w:rPr>
          <w:rFonts w:ascii="Angsana New" w:hAnsi="Angsana New"/>
          <w:sz w:val="30"/>
          <w:szCs w:val="30"/>
        </w:rPr>
        <w:t>25</w:t>
      </w:r>
      <w:r w:rsidR="009229D4" w:rsidRPr="00537948">
        <w:rPr>
          <w:rFonts w:ascii="Angsana New" w:hAnsi="Angsana New"/>
          <w:sz w:val="30"/>
          <w:szCs w:val="30"/>
        </w:rPr>
        <w:t>6</w:t>
      </w:r>
      <w:r w:rsidR="00276C16">
        <w:rPr>
          <w:rFonts w:ascii="Angsana New" w:hAnsi="Angsana New"/>
          <w:sz w:val="30"/>
          <w:szCs w:val="30"/>
        </w:rPr>
        <w:t>3</w:t>
      </w:r>
    </w:p>
    <w:p w14:paraId="21F9C616" w14:textId="77777777" w:rsidR="0003172B" w:rsidRPr="00537948" w:rsidRDefault="0003172B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C293C1" w14:textId="63ED74F0" w:rsidR="00D729D6" w:rsidRDefault="00D729D6" w:rsidP="00D7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29D6">
        <w:rPr>
          <w:rFonts w:ascii="Angsana New" w:hAnsi="Angsana New"/>
          <w:sz w:val="30"/>
          <w:szCs w:val="30"/>
          <w:cs/>
        </w:rPr>
        <w:t>กลุ่มบริษัทได้</w:t>
      </w:r>
      <w:r w:rsidRPr="00D729D6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D729D6">
        <w:rPr>
          <w:rFonts w:ascii="Angsana New" w:hAnsi="Angsana New"/>
          <w:sz w:val="30"/>
          <w:szCs w:val="30"/>
          <w:cs/>
        </w:rPr>
        <w:t xml:space="preserve"> </w:t>
      </w:r>
      <w:r w:rsidRPr="00D729D6">
        <w:rPr>
          <w:rFonts w:ascii="Angsana New" w:hAnsi="Angsana New"/>
          <w:sz w:val="30"/>
          <w:szCs w:val="30"/>
        </w:rPr>
        <w:t xml:space="preserve">1 </w:t>
      </w:r>
      <w:r w:rsidRPr="00D729D6">
        <w:rPr>
          <w:rFonts w:ascii="Angsana New" w:hAnsi="Angsana New" w:hint="cs"/>
          <w:sz w:val="30"/>
          <w:szCs w:val="30"/>
          <w:cs/>
        </w:rPr>
        <w:t>มกราคม</w:t>
      </w:r>
      <w:r w:rsidRPr="00D729D6">
        <w:rPr>
          <w:rFonts w:ascii="Angsana New" w:hAnsi="Angsana New"/>
          <w:sz w:val="30"/>
          <w:szCs w:val="30"/>
          <w:cs/>
        </w:rPr>
        <w:t xml:space="preserve"> </w:t>
      </w:r>
      <w:r w:rsidRPr="00D729D6">
        <w:rPr>
          <w:rFonts w:ascii="Angsana New" w:hAnsi="Angsana New"/>
          <w:sz w:val="30"/>
          <w:szCs w:val="30"/>
        </w:rPr>
        <w:t>2564</w:t>
      </w:r>
      <w:r w:rsidRPr="00D729D6">
        <w:rPr>
          <w:rFonts w:ascii="Angsana New" w:hAnsi="Angsana New"/>
          <w:sz w:val="30"/>
          <w:szCs w:val="30"/>
          <w:cs/>
        </w:rPr>
        <w:t xml:space="preserve"> </w:t>
      </w:r>
      <w:r w:rsidRPr="00D729D6">
        <w:rPr>
          <w:rFonts w:ascii="Angsana New" w:hAnsi="Angsana New" w:hint="cs"/>
          <w:sz w:val="30"/>
          <w:szCs w:val="30"/>
          <w:cs/>
        </w:rPr>
        <w:t>ทั้งนี้ การถือปฏิบัติดังกล่าว</w:t>
      </w:r>
      <w:r w:rsidRPr="00D729D6">
        <w:rPr>
          <w:rFonts w:ascii="Angsana New" w:hAnsi="Angsana New"/>
          <w:sz w:val="30"/>
          <w:szCs w:val="30"/>
          <w:cs/>
        </w:rPr>
        <w:t>ไม่มีผลกระทบ</w:t>
      </w:r>
      <w:r w:rsidRPr="00D729D6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Pr="00D729D6">
        <w:rPr>
          <w:rFonts w:ascii="Angsana New" w:hAnsi="Angsana New"/>
          <w:sz w:val="30"/>
          <w:szCs w:val="30"/>
          <w:cs/>
        </w:rPr>
        <w:t>ต่องบการเงิน</w:t>
      </w:r>
      <w:r w:rsidRPr="00D729D6">
        <w:rPr>
          <w:rFonts w:ascii="Angsana New" w:hAnsi="Angsana New"/>
          <w:sz w:val="30"/>
          <w:szCs w:val="30"/>
        </w:rPr>
        <w:t xml:space="preserve"> </w:t>
      </w:r>
    </w:p>
    <w:p w14:paraId="284D7A8A" w14:textId="6555D16D" w:rsidR="00A11B31" w:rsidRDefault="00A1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99E757A" w14:textId="52BAC031" w:rsidR="002C6903" w:rsidRDefault="00EA23E8" w:rsidP="002C6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3E8">
        <w:rPr>
          <w:rFonts w:ascii="Angsana New" w:hAnsi="Angsana New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EA23E8">
        <w:rPr>
          <w:rFonts w:ascii="Angsana New" w:hAnsi="Angsana New"/>
          <w:sz w:val="30"/>
          <w:szCs w:val="30"/>
        </w:rPr>
        <w:t xml:space="preserve"> </w:t>
      </w:r>
      <w:r w:rsidR="00BD2874" w:rsidRPr="00EA23E8">
        <w:rPr>
          <w:rFonts w:ascii="Angsana New" w:hAnsi="Angsana New"/>
          <w:sz w:val="30"/>
          <w:szCs w:val="30"/>
          <w:cs/>
        </w:rPr>
        <w:t>กลุ่ม</w:t>
      </w:r>
      <w:r w:rsidR="002C6903" w:rsidRPr="00E60026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5F75EB6" w14:textId="77777777" w:rsidR="00B64567" w:rsidRPr="00EA23E8" w:rsidRDefault="00B64567" w:rsidP="00EA2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99F528" w14:textId="075176F2" w:rsidR="002D5CC2" w:rsidRPr="00E758CC" w:rsidRDefault="001815FE" w:rsidP="002218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2D5CC2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495876" w:rsidRPr="0022186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ข</w:t>
      </w:r>
      <w:r w:rsidR="005705B5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  <w:r w:rsidR="00221865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221865" w:rsidRPr="00C027F2">
        <w:rPr>
          <w:rFonts w:ascii="Angsana New" w:hAnsi="Angsana New"/>
          <w:i/>
          <w:iCs/>
          <w:color w:val="000000"/>
          <w:sz w:val="30"/>
          <w:szCs w:val="30"/>
          <w:cs/>
        </w:rPr>
        <w:tab/>
      </w:r>
      <w:r w:rsidR="00D645FB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การ</w:t>
      </w:r>
      <w:r w:rsidR="006B3DEE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ใช้วิจารณญาณ</w:t>
      </w:r>
      <w:r w:rsidR="00230FF0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155450" w:rsidRPr="0015545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การประมาณกา</w:t>
      </w:r>
      <w:r w:rsidR="0043505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</w:t>
      </w:r>
      <w:r w:rsidR="00230FF0">
        <w:rPr>
          <w:rFonts w:ascii="Angsana New" w:hAnsi="Angsana New" w:hint="cs"/>
          <w:i/>
          <w:iCs/>
          <w:color w:val="000000"/>
          <w:sz w:val="30"/>
          <w:szCs w:val="30"/>
          <w:cs/>
        </w:rPr>
        <w:t>และ</w:t>
      </w:r>
      <w:r w:rsidR="00230FF0" w:rsidRPr="00230FF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นโยบายการบัญชี</w:t>
      </w:r>
    </w:p>
    <w:p w14:paraId="525EF338" w14:textId="77777777" w:rsidR="00020DA6" w:rsidRPr="00EA4BDC" w:rsidRDefault="00020DA6" w:rsidP="00F8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AFEC86A" w14:textId="0B7F4430" w:rsidR="00D85C82" w:rsidRDefault="00D85C82" w:rsidP="004E2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31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>256</w:t>
      </w:r>
      <w:r w:rsidR="001F0DFC">
        <w:rPr>
          <w:rFonts w:ascii="Angsana New" w:hAnsi="Angsana New"/>
          <w:sz w:val="30"/>
          <w:szCs w:val="30"/>
        </w:rPr>
        <w:t>3</w:t>
      </w:r>
      <w:r w:rsidRPr="00E867C2">
        <w:rPr>
          <w:rFonts w:ascii="Angsana New" w:hAnsi="Angsana New"/>
          <w:sz w:val="30"/>
          <w:szCs w:val="30"/>
        </w:rPr>
        <w:t xml:space="preserve"> </w:t>
      </w:r>
    </w:p>
    <w:p w14:paraId="3DF81409" w14:textId="605210A7" w:rsidR="00A11B31" w:rsidRDefault="005E10C4" w:rsidP="00A11B31">
      <w:pPr>
        <w:pStyle w:val="NormalWeb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81ADD">
        <w:rPr>
          <w:rFonts w:ascii="Angsana New" w:hAnsi="Angsana New" w:cs="Angsana New" w:hint="cs"/>
          <w:sz w:val="30"/>
          <w:szCs w:val="30"/>
          <w:cs/>
        </w:rPr>
        <w:t xml:space="preserve">สถานการณ์การแพร่ระบาดของ </w:t>
      </w:r>
      <w:r w:rsidR="002F0D5C" w:rsidRPr="00083AC7">
        <w:rPr>
          <w:rFonts w:asciiTheme="majorBidi" w:hAnsiTheme="majorBidi" w:cstheme="majorBidi"/>
          <w:sz w:val="30"/>
          <w:szCs w:val="30"/>
        </w:rPr>
        <w:t>C</w:t>
      </w:r>
      <w:r w:rsidR="002F0D5C">
        <w:rPr>
          <w:rFonts w:asciiTheme="majorBidi" w:hAnsiTheme="majorBidi" w:cstheme="majorBidi"/>
          <w:sz w:val="30"/>
          <w:szCs w:val="30"/>
        </w:rPr>
        <w:t>ovid</w:t>
      </w:r>
      <w:r w:rsidR="002F0D5C" w:rsidRPr="00083AC7">
        <w:rPr>
          <w:rFonts w:ascii="Angsana New" w:hAnsi="Angsana New"/>
          <w:color w:val="000000"/>
          <w:sz w:val="30"/>
          <w:szCs w:val="30"/>
        </w:rPr>
        <w:t>-19</w:t>
      </w:r>
      <w:r w:rsidR="002F0D5C">
        <w:rPr>
          <w:rFonts w:ascii="Angsana New" w:hAnsi="Angsana New"/>
          <w:color w:val="000000"/>
          <w:sz w:val="30"/>
          <w:szCs w:val="30"/>
        </w:rPr>
        <w:t xml:space="preserve"> </w:t>
      </w:r>
      <w:r w:rsidRPr="00F81ADD">
        <w:rPr>
          <w:rFonts w:ascii="Angsana New" w:hAnsi="Angsana New" w:cs="Angsana New" w:hint="cs"/>
          <w:sz w:val="30"/>
          <w:szCs w:val="30"/>
          <w:cs/>
        </w:rPr>
        <w:t xml:space="preserve">ยังคงเกิดขึ้นอย่างต่อเนื่อง </w:t>
      </w:r>
      <w:r w:rsidR="00F81ADD" w:rsidRPr="00F81ADD">
        <w:rPr>
          <w:rFonts w:ascii="Angsana New" w:hAnsi="Angsana New" w:cs="Angsana New" w:hint="cs"/>
          <w:sz w:val="30"/>
          <w:szCs w:val="30"/>
          <w:cs/>
        </w:rPr>
        <w:t>จากความไม่แน่นอนของสถานการณ์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ในปี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</w:rPr>
        <w:t xml:space="preserve">2563 </w:t>
      </w:r>
      <w:r w:rsidR="00BD2F3F">
        <w:rPr>
          <w:rFonts w:ascii="Angsana New" w:eastAsia="Times New Roman" w:hAnsi="Angsana New" w:cs="Angsana New" w:hint="cs"/>
          <w:sz w:val="30"/>
          <w:szCs w:val="30"/>
          <w:cs/>
        </w:rPr>
        <w:t>กลุ่ม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บริษัทจึงจัดทำงบการเงินสำหรับปีสิ้นสุดวันที่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</w:rPr>
        <w:t xml:space="preserve">31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</w:rPr>
        <w:t xml:space="preserve">2563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 xml:space="preserve"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</w:rPr>
        <w:t xml:space="preserve">2019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>ในเรื่องการไม่นำสถานการณ์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</w:rPr>
        <w:t xml:space="preserve"> </w:t>
      </w:r>
      <w:r w:rsidR="002F0D5C" w:rsidRPr="00083AC7">
        <w:rPr>
          <w:rFonts w:asciiTheme="majorBidi" w:hAnsiTheme="majorBidi" w:cstheme="majorBidi"/>
          <w:sz w:val="30"/>
          <w:szCs w:val="30"/>
        </w:rPr>
        <w:t>C</w:t>
      </w:r>
      <w:r w:rsidR="002F0D5C">
        <w:rPr>
          <w:rFonts w:asciiTheme="majorBidi" w:hAnsiTheme="majorBidi" w:cstheme="majorBidi"/>
          <w:sz w:val="30"/>
          <w:szCs w:val="30"/>
        </w:rPr>
        <w:t>ovid</w:t>
      </w:r>
      <w:r w:rsidR="002F0D5C" w:rsidRPr="00083AC7">
        <w:rPr>
          <w:rFonts w:ascii="Angsana New" w:hAnsi="Angsana New"/>
          <w:color w:val="000000"/>
          <w:sz w:val="30"/>
          <w:szCs w:val="30"/>
        </w:rPr>
        <w:t>-19</w:t>
      </w:r>
      <w:r w:rsidR="002F0D5C">
        <w:rPr>
          <w:rFonts w:ascii="Angsana New" w:hAnsi="Angsana New"/>
          <w:color w:val="000000"/>
          <w:sz w:val="30"/>
          <w:szCs w:val="30"/>
        </w:rPr>
        <w:t xml:space="preserve">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>มาพิจารณา</w:t>
      </w:r>
      <w:r w:rsidR="00111746">
        <w:rPr>
          <w:rFonts w:ascii="Angsana New" w:eastAsia="Times New Roman" w:hAnsi="Angsana New" w:cs="Angsana New" w:hint="cs"/>
          <w:sz w:val="30"/>
          <w:szCs w:val="30"/>
          <w:cs/>
        </w:rPr>
        <w:t xml:space="preserve"> ดังนี้ </w:t>
      </w:r>
    </w:p>
    <w:p w14:paraId="4B2D4E47" w14:textId="3DA354C6" w:rsidR="00A11B31" w:rsidRPr="00083AC7" w:rsidRDefault="00A11B31" w:rsidP="00A11B31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083AC7">
        <w:rPr>
          <w:rFonts w:ascii="Angsana New" w:hAnsi="Angsana New" w:hint="cs"/>
          <w:i/>
          <w:iCs/>
          <w:sz w:val="30"/>
          <w:szCs w:val="30"/>
          <w:cs/>
        </w:rPr>
        <w:t>การด้อยค่าของสินทรัพย์</w:t>
      </w:r>
    </w:p>
    <w:p w14:paraId="2420E2D8" w14:textId="77777777" w:rsidR="00A11B31" w:rsidRPr="0040220A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CAB4546" w14:textId="77777777" w:rsidR="00A11B31" w:rsidRPr="00083AC7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83AC7">
        <w:rPr>
          <w:rFonts w:ascii="Angsana New" w:hAnsi="Angsana New"/>
          <w:color w:val="000000"/>
          <w:sz w:val="30"/>
          <w:szCs w:val="30"/>
          <w:cs/>
        </w:rPr>
        <w:t>กลุ่มบริษัทพิจารณาการด้อยค่าของลูกหนี้การค้าตามตารางการตั้งสำรอง โดยใช้ข้อมูลผลขาดทุนด้านเครดิตในอดีตมาพิจารณาอัตราการสูญเสีย (</w:t>
      </w:r>
      <w:r w:rsidRPr="00083AC7">
        <w:rPr>
          <w:rFonts w:ascii="Angsana New" w:hAnsi="Angsana New"/>
          <w:color w:val="000000"/>
          <w:sz w:val="30"/>
          <w:szCs w:val="30"/>
        </w:rPr>
        <w:t>loss rate)</w:t>
      </w:r>
      <w:r w:rsidRPr="00083AC7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083AC7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083AC7">
        <w:rPr>
          <w:rFonts w:ascii="Angsana New" w:hAnsi="Angsana New"/>
          <w:sz w:val="30"/>
          <w:szCs w:val="30"/>
        </w:rPr>
        <w:t xml:space="preserve">(Forward-looking information) </w:t>
      </w:r>
      <w:r w:rsidRPr="00083AC7">
        <w:rPr>
          <w:rFonts w:ascii="Angsana New" w:hAnsi="Angsana New"/>
          <w:sz w:val="30"/>
          <w:szCs w:val="30"/>
          <w:cs/>
        </w:rPr>
        <w:t>มาพิจารณา</w:t>
      </w:r>
    </w:p>
    <w:p w14:paraId="718D48DF" w14:textId="77777777" w:rsidR="00A11B31" w:rsidRPr="00083AC7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43186ED" w14:textId="1F9D0A04" w:rsidR="00A11B31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71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3AC7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กลุ่มบริษัทเลือกไม่นำสถานการณ์ </w:t>
      </w:r>
      <w:r w:rsidRPr="00083AC7">
        <w:rPr>
          <w:rFonts w:asciiTheme="majorBidi" w:hAnsiTheme="majorBidi" w:cstheme="majorBidi"/>
          <w:sz w:val="30"/>
          <w:szCs w:val="30"/>
        </w:rPr>
        <w:t>C</w:t>
      </w:r>
      <w:r>
        <w:rPr>
          <w:rFonts w:asciiTheme="majorBidi" w:hAnsiTheme="majorBidi" w:cstheme="majorBidi"/>
          <w:sz w:val="30"/>
          <w:szCs w:val="30"/>
        </w:rPr>
        <w:t>ovid</w:t>
      </w:r>
      <w:r w:rsidRPr="00083AC7">
        <w:rPr>
          <w:rFonts w:ascii="Angsana New" w:hAnsi="Angsana New"/>
          <w:color w:val="000000"/>
          <w:sz w:val="30"/>
          <w:szCs w:val="30"/>
        </w:rPr>
        <w:t xml:space="preserve">-19 </w:t>
      </w:r>
      <w:r w:rsidRPr="00083AC7">
        <w:rPr>
          <w:rFonts w:ascii="Angsana New" w:hAnsi="Angsana New"/>
          <w:color w:val="000000"/>
          <w:sz w:val="30"/>
          <w:szCs w:val="30"/>
          <w:cs/>
        </w:rPr>
        <w:t>ที่อาจจะกระทบต่อการพยากรณ์ทางการเงินในอนาคตมาใช้ประกอบการทดสอบการด้อยค่าของ</w:t>
      </w:r>
      <w:r w:rsidRPr="00083AC7">
        <w:rPr>
          <w:rFonts w:ascii="Angsana New" w:hAnsi="Angsana New" w:hint="cs"/>
          <w:color w:val="000000"/>
          <w:sz w:val="30"/>
          <w:szCs w:val="30"/>
          <w:cs/>
        </w:rPr>
        <w:t>ค่าความนิยม</w:t>
      </w:r>
    </w:p>
    <w:p w14:paraId="6695F78B" w14:textId="22468343" w:rsidR="00A11B31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71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B36DD92" w14:textId="5D9A058C" w:rsidR="00A11B31" w:rsidRPr="00A11B31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71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B31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กลุ่มบริษัทได้ประเมินผลกระทบดังกล่าว ซึ่งไม่มีผลกระทบอย่างมีสาระสำคัญต่องบการเงิน ดังนั้น</w:t>
      </w:r>
      <w:r w:rsidR="00771285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A11B31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บริษัทจึงไม่ปรับปรุงมูลค่าลูกหนี้การค้าในปี </w:t>
      </w:r>
      <w:r w:rsidRPr="00A11B31">
        <w:rPr>
          <w:rFonts w:ascii="Angsana New" w:hAnsi="Angsana New" w:hint="cs"/>
          <w:color w:val="000000"/>
          <w:sz w:val="30"/>
          <w:szCs w:val="30"/>
        </w:rPr>
        <w:t>2564</w:t>
      </w:r>
    </w:p>
    <w:p w14:paraId="0B120BF1" w14:textId="4FBAB9A9" w:rsidR="0040220A" w:rsidRDefault="00402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E60C7DC" w14:textId="72DD39B5" w:rsidR="00A11B31" w:rsidRPr="00083AC7" w:rsidRDefault="00A11B31" w:rsidP="00A11B31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083AC7">
        <w:rPr>
          <w:rFonts w:ascii="Angsana New" w:hAnsi="Angsana New" w:hint="cs"/>
          <w:i/>
          <w:iCs/>
          <w:sz w:val="30"/>
          <w:szCs w:val="30"/>
          <w:cs/>
        </w:rPr>
        <w:t>การวัดมูลค่ายุติธรรม</w:t>
      </w:r>
    </w:p>
    <w:p w14:paraId="71E01C4F" w14:textId="77777777" w:rsidR="00A11B31" w:rsidRPr="000D6723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14:paraId="3DAAF74A" w14:textId="0C04A08A" w:rsidR="00A11B31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83AC7">
        <w:rPr>
          <w:rFonts w:ascii="Angsana New" w:hAnsi="Angsana New" w:hint="cs"/>
          <w:sz w:val="30"/>
          <w:szCs w:val="30"/>
          <w:cs/>
        </w:rPr>
        <w:t>กลุ่มบริษัทเลือกวัดมูลค่ายุติธรรมของเงินลงทุนในตราสารทุนที่ไม่อยู่ในความต้องการของตลาด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 w:hint="cs"/>
          <w:sz w:val="30"/>
          <w:szCs w:val="30"/>
          <w:cs/>
        </w:rPr>
        <w:t>ณ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 w:hint="cs"/>
          <w:sz w:val="30"/>
          <w:szCs w:val="30"/>
          <w:cs/>
        </w:rPr>
        <w:t>วันที่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z w:val="30"/>
          <w:szCs w:val="30"/>
        </w:rPr>
        <w:br/>
        <w:t xml:space="preserve">31 </w:t>
      </w:r>
      <w:r w:rsidRPr="00083AC7">
        <w:rPr>
          <w:rFonts w:ascii="Angsana New" w:hAnsi="Angsana New" w:hint="cs"/>
          <w:sz w:val="30"/>
          <w:szCs w:val="30"/>
          <w:cs/>
        </w:rPr>
        <w:t>ธันวาคม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z w:val="30"/>
          <w:szCs w:val="30"/>
        </w:rPr>
        <w:t xml:space="preserve">2563 </w:t>
      </w:r>
      <w:r w:rsidRPr="00083AC7">
        <w:rPr>
          <w:rFonts w:ascii="Angsana New" w:hAnsi="Angsana New" w:hint="cs"/>
          <w:sz w:val="30"/>
          <w:szCs w:val="30"/>
          <w:cs/>
        </w:rPr>
        <w:t>ด้วยมูลค่ายุติธรรม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 w:hint="cs"/>
          <w:sz w:val="30"/>
          <w:szCs w:val="30"/>
          <w:cs/>
        </w:rPr>
        <w:t>ณ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 w:hint="cs"/>
          <w:sz w:val="30"/>
          <w:szCs w:val="30"/>
          <w:cs/>
        </w:rPr>
        <w:t>วันที่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z w:val="30"/>
          <w:szCs w:val="30"/>
        </w:rPr>
        <w:t xml:space="preserve">1 </w:t>
      </w:r>
      <w:r w:rsidRPr="00083AC7">
        <w:rPr>
          <w:rFonts w:ascii="Angsana New" w:hAnsi="Angsana New" w:hint="cs"/>
          <w:sz w:val="30"/>
          <w:szCs w:val="30"/>
          <w:cs/>
        </w:rPr>
        <w:t>มกราคม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z w:val="30"/>
          <w:szCs w:val="30"/>
        </w:rPr>
        <w:t>2563</w:t>
      </w:r>
    </w:p>
    <w:p w14:paraId="288F7339" w14:textId="2244282D" w:rsidR="009F7580" w:rsidRPr="000D6723" w:rsidRDefault="009F7580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2BC6115A" w14:textId="2C44E334" w:rsidR="009F7580" w:rsidRPr="00083AC7" w:rsidRDefault="009F7580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กลุ่มบริษัทปรับปรุงมูลค่าสินทรัพย์ดังกล่าวในปี </w:t>
      </w:r>
      <w:r>
        <w:rPr>
          <w:rFonts w:ascii="Angsana New" w:hAnsi="Angsana New"/>
          <w:sz w:val="30"/>
          <w:szCs w:val="30"/>
        </w:rPr>
        <w:t>2564 (</w:t>
      </w:r>
      <w:r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>
        <w:rPr>
          <w:rFonts w:ascii="Angsana New" w:hAnsi="Angsana New"/>
          <w:sz w:val="30"/>
          <w:szCs w:val="30"/>
        </w:rPr>
        <w:t>1</w:t>
      </w:r>
      <w:r w:rsidR="00DC300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)</w:t>
      </w:r>
    </w:p>
    <w:p w14:paraId="62DD9DA2" w14:textId="77777777" w:rsidR="00A11B31" w:rsidRPr="000D6723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6AF54231" w14:textId="77777777" w:rsidR="00A11B31" w:rsidRPr="00083AC7" w:rsidRDefault="00A11B31" w:rsidP="00A11B31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83AC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5DF932AE" w14:textId="77777777" w:rsidR="00A11B31" w:rsidRPr="000D6723" w:rsidRDefault="00A11B31" w:rsidP="00A1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C1A382B" w14:textId="066F80CF" w:rsidR="00A11B31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083AC7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083AC7">
        <w:rPr>
          <w:rFonts w:ascii="Angsana New" w:hAnsi="Angsana New" w:hint="cs"/>
          <w:spacing w:val="-2"/>
          <w:sz w:val="30"/>
          <w:szCs w:val="30"/>
          <w:cs/>
        </w:rPr>
        <w:t>เลือกไม่นำข้อมูลสถานการณ์</w:t>
      </w:r>
      <w:r w:rsidRPr="00083AC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83AC7">
        <w:rPr>
          <w:rFonts w:asciiTheme="majorBidi" w:hAnsiTheme="majorBidi" w:cstheme="majorBidi"/>
          <w:sz w:val="30"/>
          <w:szCs w:val="30"/>
        </w:rPr>
        <w:t>C</w:t>
      </w:r>
      <w:r>
        <w:rPr>
          <w:rFonts w:asciiTheme="majorBidi" w:hAnsiTheme="majorBidi" w:cstheme="majorBidi"/>
          <w:sz w:val="30"/>
          <w:szCs w:val="30"/>
        </w:rPr>
        <w:t>ovid</w:t>
      </w:r>
      <w:r w:rsidRPr="00083AC7">
        <w:rPr>
          <w:rFonts w:ascii="Angsana New" w:hAnsi="Angsana New"/>
          <w:spacing w:val="-2"/>
          <w:sz w:val="30"/>
          <w:szCs w:val="30"/>
        </w:rPr>
        <w:t xml:space="preserve">-19 </w:t>
      </w:r>
      <w:r w:rsidRPr="00083AC7">
        <w:rPr>
          <w:rFonts w:ascii="Angsana New" w:hAnsi="Angsana New" w:hint="cs"/>
          <w:spacing w:val="-2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083AC7">
        <w:rPr>
          <w:rFonts w:ascii="Angsana New" w:hAnsi="Angsana New"/>
          <w:spacing w:val="-2"/>
          <w:sz w:val="30"/>
          <w:szCs w:val="30"/>
        </w:rPr>
        <w:t xml:space="preserve">31 </w:t>
      </w:r>
      <w:r w:rsidRPr="00083AC7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083AC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pacing w:val="-2"/>
          <w:sz w:val="30"/>
          <w:szCs w:val="30"/>
        </w:rPr>
        <w:t>2563</w:t>
      </w:r>
    </w:p>
    <w:p w14:paraId="7EAD3320" w14:textId="5F8B978F" w:rsidR="00C7125F" w:rsidRPr="000D6723" w:rsidRDefault="00C7125F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94235AD" w14:textId="0C7103AB" w:rsidR="00C7125F" w:rsidRDefault="00C7125F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กลุ่มบริษัทได้ประเมินผลกระทบดังกล่าว </w:t>
      </w:r>
      <w:r w:rsidR="00444C16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>
        <w:rPr>
          <w:rFonts w:ascii="Angsana New" w:hAnsi="Angsana New" w:hint="cs"/>
          <w:spacing w:val="-2"/>
          <w:sz w:val="30"/>
          <w:szCs w:val="30"/>
          <w:cs/>
        </w:rPr>
        <w:t>ไม่มีผลกระทบอย่างมีสาระสำคัญต่องบการเงิน</w:t>
      </w:r>
    </w:p>
    <w:p w14:paraId="66A6674C" w14:textId="18D5C6F2" w:rsidR="0003426A" w:rsidRDefault="0003426A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1B20FAA" w14:textId="50E8A649" w:rsidR="0003426A" w:rsidRPr="00B308BA" w:rsidRDefault="0003426A" w:rsidP="00D872B0">
      <w:pPr>
        <w:tabs>
          <w:tab w:val="clear" w:pos="454"/>
          <w:tab w:val="clear" w:pos="680"/>
          <w:tab w:val="clear" w:pos="907"/>
          <w:tab w:val="left" w:pos="126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08BA">
        <w:rPr>
          <w:rFonts w:ascii="Angsana New" w:hAnsi="Angsana New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ที่อาจมีต่อธุรกิจของ</w:t>
      </w:r>
      <w:r w:rsidR="0024194B">
        <w:rPr>
          <w:rFonts w:ascii="Angsana New" w:hAnsi="Angsana New" w:hint="cs"/>
          <w:sz w:val="30"/>
          <w:szCs w:val="30"/>
          <w:cs/>
        </w:rPr>
        <w:t>กลุ่ม</w:t>
      </w:r>
      <w:r w:rsidRPr="00B308BA">
        <w:rPr>
          <w:rFonts w:ascii="Angsana New" w:hAnsi="Angsana New"/>
          <w:sz w:val="30"/>
          <w:szCs w:val="30"/>
          <w:cs/>
        </w:rPr>
        <w:t>บริษัท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5DC09C2C" w14:textId="190B17D7" w:rsidR="00AB7701" w:rsidRPr="000D6723" w:rsidRDefault="00AB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0"/>
          <w:szCs w:val="20"/>
        </w:rPr>
      </w:pPr>
    </w:p>
    <w:p w14:paraId="52FF16AE" w14:textId="47DE32B7" w:rsidR="00F71679" w:rsidRPr="00C7421D" w:rsidRDefault="005737E2" w:rsidP="00DE14E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i/>
          <w:iCs/>
          <w:lang w:val="en-GB"/>
        </w:rPr>
      </w:pPr>
      <w:r w:rsidRPr="00D60095">
        <w:rPr>
          <w:rFonts w:ascii="Angsana New" w:hAnsi="Angsana New" w:cs="Angsana New" w:hint="cs"/>
          <w:b/>
          <w:bCs/>
          <w:cs/>
        </w:rPr>
        <w:t>3</w:t>
      </w:r>
      <w:r w:rsidR="00DE14E5" w:rsidRPr="00D60095">
        <w:rPr>
          <w:rFonts w:ascii="Angsana New" w:hAnsi="Angsana New" w:cs="Angsana New"/>
          <w:b/>
          <w:bCs/>
          <w:cs/>
        </w:rPr>
        <w:tab/>
      </w:r>
      <w:r w:rsidR="00DD0EFA" w:rsidRPr="00D60095">
        <w:rPr>
          <w:rFonts w:ascii="Angsana New" w:hAnsi="Angsana New" w:cs="Angsana New"/>
          <w:b/>
          <w:bCs/>
          <w:cs/>
        </w:rPr>
        <w:t>บุคคลหรือกิจการที่เกี่ยวข้องกัน</w:t>
      </w:r>
    </w:p>
    <w:p w14:paraId="1F15E06A" w14:textId="77777777" w:rsidR="001409DC" w:rsidRPr="000D6723" w:rsidRDefault="001409DC" w:rsidP="00880946">
      <w:pPr>
        <w:tabs>
          <w:tab w:val="clear" w:pos="227"/>
          <w:tab w:val="clear" w:pos="454"/>
          <w:tab w:val="left" w:pos="45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49F945A" w14:textId="77777777" w:rsidR="00A75785" w:rsidRDefault="006354AE" w:rsidP="008809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C7421D">
        <w:rPr>
          <w:rFonts w:ascii="Angsana New" w:hAnsi="Angsana New"/>
          <w:spacing w:val="4"/>
          <w:sz w:val="30"/>
          <w:szCs w:val="30"/>
          <w:cs/>
        </w:rPr>
        <w:t>ความสัมพันธ์ที่มีกับบริษัท</w:t>
      </w:r>
      <w:r w:rsidR="00D16967">
        <w:rPr>
          <w:rFonts w:ascii="Angsana New" w:hAnsi="Angsana New" w:hint="cs"/>
          <w:spacing w:val="4"/>
          <w:sz w:val="30"/>
          <w:szCs w:val="30"/>
          <w:cs/>
        </w:rPr>
        <w:t xml:space="preserve">ย่อย </w:t>
      </w:r>
      <w:r w:rsidRPr="00C7421D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D16967">
        <w:rPr>
          <w:rFonts w:ascii="Angsana New" w:hAnsi="Angsana New" w:hint="cs"/>
          <w:spacing w:val="4"/>
          <w:sz w:val="30"/>
          <w:szCs w:val="30"/>
          <w:cs/>
        </w:rPr>
        <w:t>ร่วม และการร่วมค้า</w:t>
      </w:r>
      <w:r w:rsidRPr="00C7421D">
        <w:rPr>
          <w:rFonts w:ascii="Angsana New" w:hAnsi="Angsana New"/>
          <w:spacing w:val="4"/>
          <w:sz w:val="30"/>
          <w:szCs w:val="30"/>
          <w:cs/>
        </w:rPr>
        <w:t>ได้เปิดเผยในหมายเหตุข้อ</w:t>
      </w:r>
      <w:r w:rsidR="00E3236E">
        <w:rPr>
          <w:rFonts w:ascii="Angsana New" w:hAnsi="Angsana New"/>
          <w:spacing w:val="4"/>
          <w:sz w:val="30"/>
          <w:szCs w:val="30"/>
        </w:rPr>
        <w:t xml:space="preserve"> </w:t>
      </w:r>
      <w:r w:rsidR="00CD4511">
        <w:rPr>
          <w:rFonts w:ascii="Angsana New" w:hAnsi="Angsana New"/>
          <w:spacing w:val="4"/>
          <w:sz w:val="30"/>
          <w:szCs w:val="30"/>
        </w:rPr>
        <w:t>5</w:t>
      </w:r>
      <w:r w:rsidR="00C42F35" w:rsidRPr="00C7421D">
        <w:rPr>
          <w:rFonts w:ascii="Angsana New" w:hAnsi="Angsana New"/>
          <w:spacing w:val="4"/>
          <w:sz w:val="30"/>
          <w:szCs w:val="30"/>
        </w:rPr>
        <w:t xml:space="preserve"> </w:t>
      </w:r>
      <w:r w:rsidRPr="00C7421D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="00CD4511">
        <w:rPr>
          <w:rFonts w:ascii="Angsana New" w:hAnsi="Angsana New"/>
          <w:spacing w:val="4"/>
          <w:sz w:val="30"/>
          <w:szCs w:val="30"/>
        </w:rPr>
        <w:t>6</w:t>
      </w:r>
    </w:p>
    <w:p w14:paraId="254EF5C3" w14:textId="41884A84" w:rsidR="00D22E1E" w:rsidRPr="00301647" w:rsidRDefault="006354AE" w:rsidP="008809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4"/>
          <w:sz w:val="20"/>
          <w:szCs w:val="20"/>
        </w:rPr>
      </w:pPr>
      <w:r w:rsidRPr="00301647">
        <w:rPr>
          <w:rFonts w:ascii="Angsana New" w:hAnsi="Angsana New"/>
          <w:spacing w:val="4"/>
          <w:sz w:val="20"/>
          <w:szCs w:val="20"/>
          <w:cs/>
        </w:rPr>
        <w:t xml:space="preserve"> </w:t>
      </w:r>
    </w:p>
    <w:p w14:paraId="149F7E10" w14:textId="24167F01" w:rsidR="00734460" w:rsidRDefault="00734460" w:rsidP="00734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C1E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Pr="00795C1E">
        <w:rPr>
          <w:rFonts w:ascii="Angsana New" w:hAnsi="Angsana New"/>
          <w:b/>
          <w:spacing w:val="6"/>
          <w:sz w:val="30"/>
          <w:szCs w:val="30"/>
          <w:cs/>
        </w:rPr>
        <w:t>บุคคลหรือกิจการที่เกี่ยวข้องกัน</w:t>
      </w:r>
      <w:r w:rsidRPr="00795C1E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EB6043">
        <w:rPr>
          <w:rFonts w:ascii="Angsana New" w:hAnsi="Angsana New" w:hint="cs"/>
          <w:sz w:val="30"/>
          <w:szCs w:val="30"/>
          <w:cs/>
        </w:rPr>
        <w:t>เดือน</w:t>
      </w:r>
      <w:r w:rsidR="00B33DC7">
        <w:rPr>
          <w:rFonts w:ascii="Angsana New" w:hAnsi="Angsana New" w:hint="cs"/>
          <w:sz w:val="30"/>
          <w:szCs w:val="30"/>
          <w:cs/>
        </w:rPr>
        <w:t>และ</w:t>
      </w:r>
      <w:r w:rsidR="00BA0B72">
        <w:rPr>
          <w:rFonts w:ascii="Angsana New" w:hAnsi="Angsana New" w:hint="cs"/>
          <w:sz w:val="30"/>
          <w:szCs w:val="30"/>
          <w:cs/>
        </w:rPr>
        <w:t>เก้า</w:t>
      </w:r>
      <w:r w:rsidR="00B33DC7">
        <w:rPr>
          <w:rFonts w:ascii="Angsana New" w:hAnsi="Angsana New" w:hint="cs"/>
          <w:sz w:val="30"/>
          <w:szCs w:val="30"/>
          <w:cs/>
        </w:rPr>
        <w:t>เดือน</w:t>
      </w:r>
      <w:r w:rsidRPr="00EB6043">
        <w:rPr>
          <w:rFonts w:ascii="Angsana New" w:hAnsi="Angsana New"/>
          <w:sz w:val="30"/>
          <w:szCs w:val="30"/>
          <w:cs/>
        </w:rPr>
        <w:t>สิ้นสุด</w:t>
      </w:r>
      <w:r w:rsidRPr="00795C1E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</w:t>
      </w:r>
      <w:r w:rsidR="004F16C9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BA0B72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795C1E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ABB5F6E" w14:textId="77777777" w:rsidR="00D60095" w:rsidRPr="00391817" w:rsidRDefault="00D60095" w:rsidP="00D60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2250"/>
        <w:gridCol w:w="900"/>
        <w:gridCol w:w="270"/>
        <w:gridCol w:w="934"/>
        <w:gridCol w:w="270"/>
        <w:gridCol w:w="972"/>
        <w:gridCol w:w="270"/>
        <w:gridCol w:w="1064"/>
      </w:tblGrid>
      <w:tr w:rsidR="00D60095" w:rsidRPr="009566C2" w14:paraId="431FACF6" w14:textId="77777777" w:rsidTr="00D60095">
        <w:trPr>
          <w:trHeight w:val="87"/>
          <w:tblHeader/>
        </w:trPr>
        <w:tc>
          <w:tcPr>
            <w:tcW w:w="2340" w:type="dxa"/>
          </w:tcPr>
          <w:p w14:paraId="3148F7E5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250" w:type="dxa"/>
          </w:tcPr>
          <w:p w14:paraId="575AEC79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2104" w:type="dxa"/>
            <w:gridSpan w:val="3"/>
          </w:tcPr>
          <w:p w14:paraId="562EC774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A6A3C0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22E4EB32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095" w:rsidRPr="009566C2" w14:paraId="369F8A35" w14:textId="77777777" w:rsidTr="00D60095">
        <w:trPr>
          <w:tblHeader/>
        </w:trPr>
        <w:tc>
          <w:tcPr>
            <w:tcW w:w="2340" w:type="dxa"/>
          </w:tcPr>
          <w:p w14:paraId="313B445E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566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</w:tcPr>
          <w:p w14:paraId="49BA8C4F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A59B74" w14:textId="5277D374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0496212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A441779" w14:textId="186C2A99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4522A5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44EFBCC" w14:textId="1DFB11F4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51E6B4B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B070033" w14:textId="619C937B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60095" w:rsidRPr="009566C2" w14:paraId="466737BE" w14:textId="77777777" w:rsidTr="00D60095">
        <w:trPr>
          <w:tblHeader/>
        </w:trPr>
        <w:tc>
          <w:tcPr>
            <w:tcW w:w="2340" w:type="dxa"/>
          </w:tcPr>
          <w:p w14:paraId="2185D964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6F18568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1A97A37A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0095" w:rsidRPr="009566C2" w14:paraId="592316B9" w14:textId="77777777" w:rsidTr="00D60095">
        <w:tc>
          <w:tcPr>
            <w:tcW w:w="2340" w:type="dxa"/>
          </w:tcPr>
          <w:p w14:paraId="00D24540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1DB757D5" w14:textId="77777777" w:rsidR="00D60095" w:rsidRPr="009566C2" w:rsidRDefault="00D60095" w:rsidP="00D60095">
            <w:pPr>
              <w:pStyle w:val="Heading6"/>
              <w:spacing w:line="380" w:lineRule="exact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B146F8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C6D1A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2F247D6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BAC694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F60F83B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1FA874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78E4CBF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7D04" w:rsidRPr="009566C2" w14:paraId="289EE510" w14:textId="77777777" w:rsidTr="00D60095">
        <w:tc>
          <w:tcPr>
            <w:tcW w:w="2340" w:type="dxa"/>
          </w:tcPr>
          <w:p w14:paraId="322BA128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4ED24F3A" w14:textId="77777777" w:rsidR="00EC7D04" w:rsidRPr="009566C2" w:rsidRDefault="00EC7D04" w:rsidP="00EC7D04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753639C9" w14:textId="1F2D055F" w:rsidR="00EC7D04" w:rsidRPr="00335CCC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3CC6E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5D66DE7" w14:textId="3DE093C4" w:rsidR="00EC7D04" w:rsidRPr="00335CCC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431DDF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FDDBDAB" w14:textId="51D2F42E" w:rsidR="00EC7D04" w:rsidRPr="009667AD" w:rsidRDefault="00653DC1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53DC1">
              <w:rPr>
                <w:rFonts w:ascii="Angsana New" w:hAnsi="Angsana New" w:hint="cs"/>
                <w:sz w:val="30"/>
                <w:szCs w:val="30"/>
                <w:cs/>
              </w:rPr>
              <w:t>43</w:t>
            </w:r>
          </w:p>
        </w:tc>
        <w:tc>
          <w:tcPr>
            <w:tcW w:w="270" w:type="dxa"/>
          </w:tcPr>
          <w:p w14:paraId="68C211CD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831C6A7" w14:textId="003BC3C1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EC7D04" w:rsidRPr="009566C2" w14:paraId="7C7A64D9" w14:textId="77777777" w:rsidTr="00D60095">
        <w:tc>
          <w:tcPr>
            <w:tcW w:w="2340" w:type="dxa"/>
          </w:tcPr>
          <w:p w14:paraId="72C65BF8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3EC32C09" w14:textId="77777777" w:rsidR="00EC7D04" w:rsidRPr="009566C2" w:rsidRDefault="00EC7D04" w:rsidP="00EC7D04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900" w:type="dxa"/>
          </w:tcPr>
          <w:p w14:paraId="607D2152" w14:textId="1D33C363" w:rsidR="00EC7D04" w:rsidRPr="00335CCC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742EA4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32E19F9" w14:textId="4EB260C7" w:rsidR="00EC7D04" w:rsidRPr="00335CCC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A761D6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2613CAA" w14:textId="57E42488" w:rsidR="00EC7D04" w:rsidRPr="00EB134D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37610B24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0F54590" w14:textId="701023ED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C7D04" w:rsidRPr="009566C2" w14:paraId="1CA15647" w14:textId="77777777" w:rsidTr="00D60095">
        <w:tc>
          <w:tcPr>
            <w:tcW w:w="2340" w:type="dxa"/>
          </w:tcPr>
          <w:p w14:paraId="7E7BDA3B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706FFDF2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136E1824" w14:textId="77777777" w:rsidR="00EC7D04" w:rsidRPr="009566C2" w:rsidRDefault="00EC7D04" w:rsidP="00EC7D04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01A0CDDC" w14:textId="77777777" w:rsidR="00EC7D04" w:rsidRPr="009566C2" w:rsidRDefault="00EC7D04" w:rsidP="00EC7D04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65DB7771" w14:textId="77777777" w:rsidR="00EC7D04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11062DEB" w14:textId="2F821905" w:rsidR="00EC7D04" w:rsidRPr="00335CCC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1C3E4E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391CFC4" w14:textId="77777777" w:rsidR="00EC7D04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178F0294" w14:textId="0A679A29" w:rsidR="00EC7D04" w:rsidRPr="00335CCC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62A77E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7C0660D" w14:textId="341FF8B8" w:rsidR="00EC7D04" w:rsidRPr="009667AD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53DC1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  <w:tc>
          <w:tcPr>
            <w:tcW w:w="270" w:type="dxa"/>
          </w:tcPr>
          <w:p w14:paraId="6B17D7A3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0CB87D08" w14:textId="2FCFB55B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EC7D04" w:rsidRPr="009566C2" w14:paraId="4ADA8985" w14:textId="77777777" w:rsidTr="00D60095">
        <w:tc>
          <w:tcPr>
            <w:tcW w:w="2340" w:type="dxa"/>
          </w:tcPr>
          <w:p w14:paraId="7477A85F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ค่าสาธารณูปโภครับ</w:t>
            </w:r>
          </w:p>
        </w:tc>
        <w:tc>
          <w:tcPr>
            <w:tcW w:w="2250" w:type="dxa"/>
          </w:tcPr>
          <w:p w14:paraId="2D8348C3" w14:textId="77777777" w:rsidR="00EC7D04" w:rsidRPr="009566C2" w:rsidRDefault="00EC7D04" w:rsidP="00EC7D04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00" w:type="dxa"/>
          </w:tcPr>
          <w:p w14:paraId="208B2B3F" w14:textId="2D06AF08" w:rsidR="00EC7D04" w:rsidRPr="00335CCC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06D187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EA0E004" w14:textId="092FC5D6" w:rsidR="00EC7D04" w:rsidRPr="00335CCC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BEC73B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DEDEABD" w14:textId="72459A34" w:rsidR="00EC7D04" w:rsidRPr="00EB134D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53395E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2CC836C" w14:textId="4F0F1C2F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C7D04" w:rsidRPr="009566C2" w14:paraId="1F2954C8" w14:textId="77777777" w:rsidTr="00D60095">
        <w:tc>
          <w:tcPr>
            <w:tcW w:w="2340" w:type="dxa"/>
          </w:tcPr>
          <w:p w14:paraId="3CDA9180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280CC1B4" w14:textId="77777777" w:rsidR="00EC7D04" w:rsidRPr="009566C2" w:rsidRDefault="00EC7D04" w:rsidP="00EC7D04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0C6FE6F1" w14:textId="7475940E" w:rsidR="00EC7D04" w:rsidRPr="00335CCC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FB6924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6FD6FC2" w14:textId="1402859B" w:rsidR="00EC7D04" w:rsidRPr="00335CCC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B52B9C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856DA1C" w14:textId="1463C423" w:rsidR="00EC7D04" w:rsidRPr="009667AD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202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FA473A" w14:textId="77777777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A8B5ADC" w14:textId="0549017C" w:rsidR="00EC7D04" w:rsidRPr="009566C2" w:rsidRDefault="00EC7D04" w:rsidP="00EC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F53D2" w:rsidRPr="009566C2" w14:paraId="29228EB6" w14:textId="77777777" w:rsidTr="00D60095">
        <w:tc>
          <w:tcPr>
            <w:tcW w:w="2340" w:type="dxa"/>
          </w:tcPr>
          <w:p w14:paraId="0FA6529A" w14:textId="2324CF6B" w:rsidR="00EF53D2" w:rsidRPr="009566C2" w:rsidRDefault="00EF53D2" w:rsidP="00EF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7ABB9E88" w14:textId="4D21FBF5" w:rsidR="00EF53D2" w:rsidRPr="009566C2" w:rsidRDefault="00EF53D2" w:rsidP="00EF53D2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BDB747" w14:textId="03911A5C" w:rsidR="00EF53D2" w:rsidRPr="00335CCC" w:rsidRDefault="00EF53D2" w:rsidP="00EF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CD99D" w14:textId="77777777" w:rsidR="00EF53D2" w:rsidRPr="009566C2" w:rsidRDefault="00EF53D2" w:rsidP="00EF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2A52610" w14:textId="4AB998A6" w:rsidR="00EF53D2" w:rsidRPr="00335CCC" w:rsidRDefault="00EF53D2" w:rsidP="00EF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21F56" w14:textId="77777777" w:rsidR="00EF53D2" w:rsidRPr="009566C2" w:rsidRDefault="00EF53D2" w:rsidP="00EF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068F2E6" w14:textId="0C7ED39E" w:rsidR="00EF53D2" w:rsidRPr="00EB134D" w:rsidRDefault="00EF53D2" w:rsidP="00EF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B0E10" w14:textId="77777777" w:rsidR="00EF53D2" w:rsidRPr="009566C2" w:rsidRDefault="00EF53D2" w:rsidP="00EF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597519B" w14:textId="5E00408F" w:rsidR="00EF53D2" w:rsidRPr="009566C2" w:rsidRDefault="00EF53D2" w:rsidP="00EF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70D9" w:rsidRPr="009566C2" w14:paraId="62390FA3" w14:textId="77777777" w:rsidTr="00D60095">
        <w:tc>
          <w:tcPr>
            <w:tcW w:w="2340" w:type="dxa"/>
          </w:tcPr>
          <w:p w14:paraId="55B61513" w14:textId="0DB9122C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250" w:type="dxa"/>
          </w:tcPr>
          <w:p w14:paraId="45535670" w14:textId="0FFAD23E" w:rsidR="003470D9" w:rsidRPr="009566C2" w:rsidRDefault="003470D9" w:rsidP="003470D9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2927ED0B" w14:textId="5B2BFDAB" w:rsidR="003470D9" w:rsidRPr="00335CCC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BD771D" w14:textId="77777777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E8F959D" w14:textId="2460471A" w:rsidR="003470D9" w:rsidRPr="00335CCC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6B6819" w14:textId="77777777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4856C8A" w14:textId="5703B3C2" w:rsidR="003470D9" w:rsidRPr="00653DC1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3DC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DA19B5C" w14:textId="77777777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BD1FF3A" w14:textId="1C947B3A" w:rsidR="003470D9" w:rsidRPr="00EB134D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470D9" w:rsidRPr="009566C2" w14:paraId="0C3F438A" w14:textId="77777777" w:rsidTr="00D60095">
        <w:tc>
          <w:tcPr>
            <w:tcW w:w="2340" w:type="dxa"/>
          </w:tcPr>
          <w:p w14:paraId="2DC9A912" w14:textId="77777777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50" w:type="dxa"/>
          </w:tcPr>
          <w:p w14:paraId="2C67DFEC" w14:textId="77777777" w:rsidR="003470D9" w:rsidRPr="009566C2" w:rsidRDefault="003470D9" w:rsidP="003470D9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068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2806260B" w14:textId="41AF60B6" w:rsidR="003470D9" w:rsidRPr="00335CCC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EE4E83" w14:textId="77777777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746BB3F" w14:textId="77777777" w:rsidR="003470D9" w:rsidRPr="00335CCC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8A60EA" w14:textId="77777777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AB4C29B" w14:textId="4413F62A" w:rsidR="003470D9" w:rsidRPr="00653DC1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3DC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239A86BB" w14:textId="77777777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A2F8647" w14:textId="3BBABD2D" w:rsidR="003470D9" w:rsidRPr="00335CCC" w:rsidRDefault="003470D9" w:rsidP="0085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70D9" w:rsidRPr="009566C2" w14:paraId="1537544A" w14:textId="77777777" w:rsidTr="00D60095">
        <w:tc>
          <w:tcPr>
            <w:tcW w:w="2340" w:type="dxa"/>
          </w:tcPr>
          <w:p w14:paraId="720EAE6A" w14:textId="77777777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250" w:type="dxa"/>
          </w:tcPr>
          <w:p w14:paraId="38461BEF" w14:textId="77777777" w:rsidR="003470D9" w:rsidRPr="009566C2" w:rsidRDefault="003470D9" w:rsidP="003470D9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068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74AA6A60" w14:textId="001E0CEC" w:rsidR="003470D9" w:rsidRPr="00335CCC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BFDAD0" w14:textId="77777777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33A33CF" w14:textId="77777777" w:rsidR="003470D9" w:rsidRPr="00335CCC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E2424C" w14:textId="77777777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5163D00" w14:textId="4CD7772F" w:rsidR="003470D9" w:rsidRPr="00EB134D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412ED5E2" w14:textId="77777777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CD01160" w14:textId="1E8AEFE4" w:rsidR="003470D9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470D9" w:rsidRPr="009566C2" w14:paraId="77732D23" w14:textId="77777777" w:rsidTr="00D60095">
        <w:tc>
          <w:tcPr>
            <w:tcW w:w="2340" w:type="dxa"/>
          </w:tcPr>
          <w:p w14:paraId="06A94825" w14:textId="77777777" w:rsidR="003470D9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50" w:type="dxa"/>
          </w:tcPr>
          <w:p w14:paraId="27415BD4" w14:textId="77777777" w:rsidR="003470D9" w:rsidRPr="00BF068D" w:rsidRDefault="003470D9" w:rsidP="003470D9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85A3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116CAA30" w14:textId="1BE2754E" w:rsidR="003470D9" w:rsidRPr="00335CCC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C9A292" w14:textId="77777777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26E782F" w14:textId="77777777" w:rsidR="003470D9" w:rsidRPr="00335CCC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055EF2" w14:textId="77777777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018226A" w14:textId="01041C52" w:rsidR="003470D9" w:rsidRPr="00EB134D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38ECEE57" w14:textId="77777777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480420F" w14:textId="4F25C8CD" w:rsidR="003470D9" w:rsidRPr="00335CCC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470D9" w:rsidRPr="009566C2" w14:paraId="5FF19B4E" w14:textId="77777777" w:rsidTr="00D60095">
        <w:tc>
          <w:tcPr>
            <w:tcW w:w="2340" w:type="dxa"/>
          </w:tcPr>
          <w:p w14:paraId="189782F1" w14:textId="77777777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250" w:type="dxa"/>
          </w:tcPr>
          <w:p w14:paraId="07870855" w14:textId="77777777" w:rsidR="003470D9" w:rsidRPr="009566C2" w:rsidRDefault="003470D9" w:rsidP="003470D9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00" w:type="dxa"/>
          </w:tcPr>
          <w:p w14:paraId="625761DE" w14:textId="59BAF452" w:rsidR="003470D9" w:rsidRPr="00335CCC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527C4E" w14:textId="77777777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077A36F" w14:textId="77777777" w:rsidR="003470D9" w:rsidRPr="00335CCC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C5D721" w14:textId="77777777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8DAE5EE" w14:textId="4F7FE2BF" w:rsidR="003470D9" w:rsidRPr="009667AD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202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B3A63E" w14:textId="77777777" w:rsidR="003470D9" w:rsidRPr="009566C2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6FD56A4" w14:textId="31F3ABDC" w:rsidR="003470D9" w:rsidRPr="00335CCC" w:rsidRDefault="003470D9" w:rsidP="0034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366FD" w:rsidRPr="00EE1691" w14:paraId="21AC8D52" w14:textId="77777777" w:rsidTr="00D60095">
        <w:tc>
          <w:tcPr>
            <w:tcW w:w="2340" w:type="dxa"/>
          </w:tcPr>
          <w:p w14:paraId="479DE638" w14:textId="77777777" w:rsidR="002366FD" w:rsidRPr="00EE1691" w:rsidRDefault="002366FD" w:rsidP="0023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</w:tcPr>
          <w:p w14:paraId="0F95C238" w14:textId="77777777" w:rsidR="002366FD" w:rsidRPr="00EE1691" w:rsidRDefault="002366FD" w:rsidP="002366F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4680" w:type="dxa"/>
            <w:gridSpan w:val="7"/>
          </w:tcPr>
          <w:p w14:paraId="7F48A9F1" w14:textId="77777777" w:rsidR="002366FD" w:rsidRPr="009566C2" w:rsidRDefault="002366FD" w:rsidP="0023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366FD" w:rsidRPr="009566C2" w14:paraId="3A225614" w14:textId="77777777" w:rsidTr="00D60095">
        <w:tc>
          <w:tcPr>
            <w:tcW w:w="2340" w:type="dxa"/>
          </w:tcPr>
          <w:p w14:paraId="73B6458C" w14:textId="77777777" w:rsidR="002366FD" w:rsidRPr="009566C2" w:rsidRDefault="002366FD" w:rsidP="0023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250" w:type="dxa"/>
          </w:tcPr>
          <w:p w14:paraId="329705FE" w14:textId="77777777" w:rsidR="002366FD" w:rsidRPr="009566C2" w:rsidRDefault="002366FD" w:rsidP="002366F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6CDBE1C" w14:textId="77777777" w:rsidR="002366FD" w:rsidRPr="009566C2" w:rsidRDefault="002366FD" w:rsidP="0023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31408" w14:textId="77777777" w:rsidR="002366FD" w:rsidRPr="009566C2" w:rsidRDefault="002366FD" w:rsidP="0023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7246B45" w14:textId="77777777" w:rsidR="002366FD" w:rsidRPr="009566C2" w:rsidRDefault="002366FD" w:rsidP="0023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4135B" w14:textId="77777777" w:rsidR="002366FD" w:rsidRPr="009566C2" w:rsidRDefault="002366FD" w:rsidP="0023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7D74302" w14:textId="77777777" w:rsidR="002366FD" w:rsidRPr="00EB134D" w:rsidRDefault="002366FD" w:rsidP="0023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25900" w14:textId="77777777" w:rsidR="002366FD" w:rsidRPr="009566C2" w:rsidRDefault="002366FD" w:rsidP="0023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E8D3475" w14:textId="77777777" w:rsidR="002366FD" w:rsidRPr="009566C2" w:rsidRDefault="002366FD" w:rsidP="0023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2BE3" w:rsidRPr="009566C2" w14:paraId="7FCBDFE6" w14:textId="77777777" w:rsidTr="00D60095">
        <w:tc>
          <w:tcPr>
            <w:tcW w:w="2340" w:type="dxa"/>
          </w:tcPr>
          <w:p w14:paraId="524D148E" w14:textId="77777777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721A7CE0" w14:textId="77777777" w:rsidR="00AF2BE3" w:rsidRPr="009566C2" w:rsidRDefault="00AF2BE3" w:rsidP="00AF2BE3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7D358FC9" w14:textId="063C2642" w:rsidR="00AF2BE3" w:rsidRPr="009667AD" w:rsidRDefault="00653DC1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53DC1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</w:p>
        </w:tc>
        <w:tc>
          <w:tcPr>
            <w:tcW w:w="270" w:type="dxa"/>
          </w:tcPr>
          <w:p w14:paraId="0ADA2050" w14:textId="77777777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D164E23" w14:textId="08F05B42" w:rsidR="00AF2BE3" w:rsidRPr="00335CCC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C093F2" w14:textId="77777777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5F86EDF" w14:textId="5BF36D20" w:rsidR="00AF2BE3" w:rsidRPr="00EB134D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2578C" w14:textId="77777777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8A57D7B" w14:textId="05909465" w:rsidR="00AF2BE3" w:rsidRPr="00335CCC" w:rsidRDefault="00AF2BE3" w:rsidP="0085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BE3" w:rsidRPr="009566C2" w14:paraId="7B7E0258" w14:textId="77777777" w:rsidTr="00D60095">
        <w:tc>
          <w:tcPr>
            <w:tcW w:w="2340" w:type="dxa"/>
          </w:tcPr>
          <w:p w14:paraId="4B598373" w14:textId="77777777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4414A739" w14:textId="77777777" w:rsidR="00AF2BE3" w:rsidRPr="009566C2" w:rsidRDefault="00AF2BE3" w:rsidP="00AF2BE3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67600461" w14:textId="203DA1E1" w:rsidR="00AF2BE3" w:rsidRPr="009566C2" w:rsidRDefault="005235AE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94F2CC" w14:textId="77777777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2337C17" w14:textId="27D79682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4</w:t>
            </w:r>
          </w:p>
        </w:tc>
        <w:tc>
          <w:tcPr>
            <w:tcW w:w="270" w:type="dxa"/>
          </w:tcPr>
          <w:p w14:paraId="5C2C3B1F" w14:textId="77777777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7E4FA04" w14:textId="78BBDC9F" w:rsidR="00AF2BE3" w:rsidRPr="00EB134D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58388F" w14:textId="77777777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17E75E7" w14:textId="1BBC8C51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F2BE3" w:rsidRPr="009566C2" w14:paraId="147E5770" w14:textId="77777777" w:rsidTr="00D60095">
        <w:tc>
          <w:tcPr>
            <w:tcW w:w="2340" w:type="dxa"/>
          </w:tcPr>
          <w:p w14:paraId="2C2CEB99" w14:textId="77777777" w:rsidR="00AF2BE3" w:rsidRPr="008733FB" w:rsidRDefault="00AF2BE3" w:rsidP="00AF2BE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52570959" w14:textId="77777777" w:rsidR="00AF2BE3" w:rsidRPr="009566C2" w:rsidRDefault="00AF2BE3" w:rsidP="00AF2BE3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900" w:type="dxa"/>
          </w:tcPr>
          <w:p w14:paraId="700E8115" w14:textId="777801FC" w:rsidR="00AF2BE3" w:rsidRPr="009566C2" w:rsidRDefault="005235AE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77AF617" w14:textId="77777777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33FCD1C" w14:textId="19B1FB6D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1AC95A6" w14:textId="77777777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4F5B90D" w14:textId="73361C82" w:rsidR="00AF2BE3" w:rsidRPr="00EB134D" w:rsidRDefault="003F0852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71C906F5" w14:textId="77777777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81CD0AD" w14:textId="1200125A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F2BE3" w:rsidRPr="009566C2" w14:paraId="09371067" w14:textId="77777777" w:rsidTr="00D60095">
        <w:tc>
          <w:tcPr>
            <w:tcW w:w="2340" w:type="dxa"/>
          </w:tcPr>
          <w:p w14:paraId="4DED2E51" w14:textId="77777777" w:rsidR="00AF2BE3" w:rsidRPr="008733FB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1F16AFF8" w14:textId="77777777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44698F11" w14:textId="77777777" w:rsidR="00AF2BE3" w:rsidRPr="008733FB" w:rsidRDefault="00AF2BE3" w:rsidP="00AF2BE3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20A24E14" w14:textId="77777777" w:rsidR="00AF2BE3" w:rsidRPr="009566C2" w:rsidRDefault="00AF2BE3" w:rsidP="00AF2BE3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  <w:vAlign w:val="bottom"/>
          </w:tcPr>
          <w:p w14:paraId="0D9A1303" w14:textId="51F12B2A" w:rsidR="00AF2BE3" w:rsidRPr="009566C2" w:rsidRDefault="005235AE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AD800FA" w14:textId="77777777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BAA5B12" w14:textId="1DD66D5E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174C33D" w14:textId="77777777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772E530" w14:textId="37CFE2B6" w:rsidR="00AF2BE3" w:rsidRPr="009566C2" w:rsidRDefault="003F0852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DCF16BC" w14:textId="77777777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6CA82241" w14:textId="73E6BD77" w:rsidR="00AF2BE3" w:rsidRPr="009566C2" w:rsidRDefault="00AF2BE3" w:rsidP="00A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F0852" w:rsidRPr="009566C2" w14:paraId="4D2BA6FA" w14:textId="77777777" w:rsidTr="00D60095">
        <w:tc>
          <w:tcPr>
            <w:tcW w:w="2340" w:type="dxa"/>
          </w:tcPr>
          <w:p w14:paraId="207CEB67" w14:textId="77777777" w:rsidR="003F0852" w:rsidRPr="007E7395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739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50" w:type="dxa"/>
          </w:tcPr>
          <w:p w14:paraId="735F99CB" w14:textId="77777777" w:rsidR="003F0852" w:rsidRPr="007E7395" w:rsidRDefault="003F0852" w:rsidP="003F085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E73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  <w:vAlign w:val="bottom"/>
          </w:tcPr>
          <w:p w14:paraId="359BF69C" w14:textId="5503276E" w:rsidR="003F0852" w:rsidRPr="007E7395" w:rsidRDefault="00A533AB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508DDF" w14:textId="77777777" w:rsidR="003F0852" w:rsidRPr="007E7395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C5F7DA1" w14:textId="7EAC8D39" w:rsidR="003F0852" w:rsidRPr="007E7395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E73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634642" w14:textId="77777777" w:rsidR="003F0852" w:rsidRPr="007E7395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98B115D" w14:textId="01EBDB93" w:rsidR="003F0852" w:rsidRPr="007E7395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26103F" w14:textId="77777777" w:rsidR="003F0852" w:rsidRPr="007E7395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A4A3DA5" w14:textId="62B6DBB2" w:rsidR="003F0852" w:rsidRPr="007E7395" w:rsidRDefault="003F0852" w:rsidP="0085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E73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67AD" w:rsidRPr="009566C2" w14:paraId="1E5BE2B4" w14:textId="77777777" w:rsidTr="00D60095">
        <w:tc>
          <w:tcPr>
            <w:tcW w:w="2340" w:type="dxa"/>
          </w:tcPr>
          <w:p w14:paraId="499EB53E" w14:textId="5D21CF01" w:rsidR="009667AD" w:rsidRPr="007E7395" w:rsidRDefault="009667AD" w:rsidP="009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250" w:type="dxa"/>
          </w:tcPr>
          <w:p w14:paraId="689BE150" w14:textId="750F3958" w:rsidR="009667AD" w:rsidRPr="007E7395" w:rsidRDefault="009667AD" w:rsidP="009667A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C74F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  <w:vAlign w:val="bottom"/>
          </w:tcPr>
          <w:p w14:paraId="3F1FB971" w14:textId="6417D8F5" w:rsidR="009667AD" w:rsidRDefault="009667AD" w:rsidP="009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F19F5CC" w14:textId="77777777" w:rsidR="009667AD" w:rsidRPr="007E7395" w:rsidRDefault="009667AD" w:rsidP="009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1F77377" w14:textId="01EB0FBE" w:rsidR="009667AD" w:rsidRPr="007E7395" w:rsidRDefault="009667AD" w:rsidP="009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158CB2" w14:textId="77777777" w:rsidR="009667AD" w:rsidRPr="007E7395" w:rsidRDefault="009667AD" w:rsidP="009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EC37B27" w14:textId="31C78C3E" w:rsidR="009667AD" w:rsidRPr="00335CCC" w:rsidRDefault="009667AD" w:rsidP="009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5875FC" w14:textId="77777777" w:rsidR="009667AD" w:rsidRPr="007E7395" w:rsidRDefault="009667AD" w:rsidP="009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8B33743" w14:textId="4F5C0469" w:rsidR="009667AD" w:rsidRPr="007E7395" w:rsidRDefault="009667AD" w:rsidP="0085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0852" w:rsidRPr="004D11D3" w14:paraId="0DC83B74" w14:textId="77777777" w:rsidTr="00D60095">
        <w:tc>
          <w:tcPr>
            <w:tcW w:w="2340" w:type="dxa"/>
          </w:tcPr>
          <w:p w14:paraId="1EB19BF7" w14:textId="77777777" w:rsidR="003F0852" w:rsidRPr="004D11D3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EB90FB9" w14:textId="77777777" w:rsidR="003F0852" w:rsidRPr="004D11D3" w:rsidRDefault="003F0852" w:rsidP="003F085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C9D0080" w14:textId="77777777" w:rsidR="003F0852" w:rsidRPr="004D11D3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91599" w14:textId="77777777" w:rsidR="003F0852" w:rsidRPr="004D11D3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92E8C63" w14:textId="77777777" w:rsidR="003F0852" w:rsidRPr="004D11D3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CC8AE8" w14:textId="77777777" w:rsidR="003F0852" w:rsidRPr="004D11D3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6F9B10F" w14:textId="77777777" w:rsidR="003F0852" w:rsidRPr="004D11D3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A70ED" w14:textId="77777777" w:rsidR="003F0852" w:rsidRPr="004D11D3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4F9B2431" w14:textId="77777777" w:rsidR="003F0852" w:rsidRPr="004D11D3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0852" w:rsidRPr="009566C2" w14:paraId="0289152D" w14:textId="77777777" w:rsidTr="00D60095">
        <w:tc>
          <w:tcPr>
            <w:tcW w:w="4590" w:type="dxa"/>
            <w:gridSpan w:val="2"/>
          </w:tcPr>
          <w:p w14:paraId="559D87D6" w14:textId="77777777" w:rsidR="003F0852" w:rsidRPr="009566C2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17710D83" w14:textId="77777777" w:rsidR="003F0852" w:rsidRPr="009566C2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01C3A" w14:textId="77777777" w:rsidR="003F0852" w:rsidRPr="009566C2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5E7BB67" w14:textId="77777777" w:rsidR="003F0852" w:rsidRPr="009566C2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D528F" w14:textId="77777777" w:rsidR="003F0852" w:rsidRPr="009566C2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8250041" w14:textId="77777777" w:rsidR="003F0852" w:rsidRPr="009566C2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7A250" w14:textId="77777777" w:rsidR="003F0852" w:rsidRPr="009566C2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46ADC10" w14:textId="77777777" w:rsidR="003F0852" w:rsidRPr="009566C2" w:rsidRDefault="003F0852" w:rsidP="003F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46A" w:rsidRPr="009566C2" w14:paraId="1282EF2E" w14:textId="77777777" w:rsidTr="00D60095">
        <w:tc>
          <w:tcPr>
            <w:tcW w:w="2340" w:type="dxa"/>
          </w:tcPr>
          <w:p w14:paraId="5FFE1E23" w14:textId="77777777" w:rsidR="00CE046A" w:rsidRPr="009566C2" w:rsidRDefault="00CE046A" w:rsidP="00CE046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50" w:type="dxa"/>
          </w:tcPr>
          <w:p w14:paraId="32D706CD" w14:textId="77777777" w:rsidR="00CE046A" w:rsidRPr="009566C2" w:rsidRDefault="00CE046A" w:rsidP="00CE046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7E2CA808" w14:textId="3CF0976C" w:rsidR="00CE046A" w:rsidRPr="009667AD" w:rsidRDefault="005B6793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B6793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</w:p>
        </w:tc>
        <w:tc>
          <w:tcPr>
            <w:tcW w:w="270" w:type="dxa"/>
          </w:tcPr>
          <w:p w14:paraId="123738A4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B849742" w14:textId="772BDBD9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F7F2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8ABBB35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F39C063" w14:textId="06676C8D" w:rsidR="00CE046A" w:rsidRPr="00335CCC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967186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78E2089" w14:textId="77777777" w:rsidR="00CE046A" w:rsidRPr="00335CCC" w:rsidRDefault="00CE046A" w:rsidP="0085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046A" w:rsidRPr="004D11D3" w14:paraId="1C31602F" w14:textId="77777777" w:rsidTr="00D60095">
        <w:tc>
          <w:tcPr>
            <w:tcW w:w="2340" w:type="dxa"/>
          </w:tcPr>
          <w:p w14:paraId="441E6F28" w14:textId="77777777" w:rsidR="00CE046A" w:rsidRPr="004D11D3" w:rsidRDefault="00CE046A" w:rsidP="00CE046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E9B3B41" w14:textId="77777777" w:rsidR="00CE046A" w:rsidRPr="004D11D3" w:rsidRDefault="00CE046A" w:rsidP="00CE046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43D11C5" w14:textId="77777777" w:rsidR="00CE046A" w:rsidRPr="004D11D3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F6E49" w14:textId="77777777" w:rsidR="00CE046A" w:rsidRPr="004D11D3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796B771" w14:textId="77777777" w:rsidR="00CE046A" w:rsidRPr="004D11D3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84A7C" w14:textId="77777777" w:rsidR="00CE046A" w:rsidRPr="004D11D3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51E481E" w14:textId="77777777" w:rsidR="00CE046A" w:rsidRPr="004D11D3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C19545" w14:textId="77777777" w:rsidR="00CE046A" w:rsidRPr="004D11D3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E8840FA" w14:textId="77777777" w:rsidR="00CE046A" w:rsidRPr="004D11D3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46A" w:rsidRPr="009566C2" w14:paraId="16BA677A" w14:textId="77777777" w:rsidTr="00D60095">
        <w:tc>
          <w:tcPr>
            <w:tcW w:w="4590" w:type="dxa"/>
            <w:gridSpan w:val="2"/>
          </w:tcPr>
          <w:p w14:paraId="2D43A8BE" w14:textId="77777777" w:rsidR="00CE046A" w:rsidRPr="009566C2" w:rsidRDefault="00CE046A" w:rsidP="00CE046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00" w:type="dxa"/>
          </w:tcPr>
          <w:p w14:paraId="17AD474F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563B5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71F17EF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5E4FF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48ED4D0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872906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A3D8F97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46A" w:rsidRPr="009566C2" w14:paraId="762A4921" w14:textId="77777777" w:rsidTr="00D60095">
        <w:tc>
          <w:tcPr>
            <w:tcW w:w="4590" w:type="dxa"/>
            <w:gridSpan w:val="2"/>
          </w:tcPr>
          <w:p w14:paraId="08208213" w14:textId="77777777" w:rsidR="00CE046A" w:rsidRPr="009566C2" w:rsidRDefault="00CE046A" w:rsidP="00CE046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00" w:type="dxa"/>
          </w:tcPr>
          <w:p w14:paraId="622AC2B4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C6F40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9C4A764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68990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AE811CF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000A64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09B7026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46A" w:rsidRPr="009566C2" w14:paraId="49A98BA9" w14:textId="77777777" w:rsidTr="00D60095">
        <w:tc>
          <w:tcPr>
            <w:tcW w:w="4590" w:type="dxa"/>
            <w:gridSpan w:val="2"/>
          </w:tcPr>
          <w:p w14:paraId="4F446356" w14:textId="77777777" w:rsidR="00CE046A" w:rsidRPr="009566C2" w:rsidRDefault="00CE046A" w:rsidP="00CE046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900" w:type="dxa"/>
          </w:tcPr>
          <w:p w14:paraId="0DA3A6E6" w14:textId="5527FA2D" w:rsidR="00CE046A" w:rsidRPr="009566C2" w:rsidRDefault="001518F4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  <w:tc>
          <w:tcPr>
            <w:tcW w:w="270" w:type="dxa"/>
          </w:tcPr>
          <w:p w14:paraId="5A467210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B92A59B" w14:textId="50017FA6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3E80453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6FAB5E7" w14:textId="2803A987" w:rsidR="00CE046A" w:rsidRPr="009566C2" w:rsidRDefault="001518F4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</w:p>
        </w:tc>
        <w:tc>
          <w:tcPr>
            <w:tcW w:w="270" w:type="dxa"/>
          </w:tcPr>
          <w:p w14:paraId="2B2118EA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FC5931D" w14:textId="4C04230E" w:rsidR="00CE046A" w:rsidRPr="009566C2" w:rsidRDefault="00CE046A" w:rsidP="009F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E046A" w:rsidRPr="009566C2" w14:paraId="128CE156" w14:textId="77777777" w:rsidTr="00D60095">
        <w:tc>
          <w:tcPr>
            <w:tcW w:w="4590" w:type="dxa"/>
            <w:gridSpan w:val="2"/>
          </w:tcPr>
          <w:p w14:paraId="085FC138" w14:textId="77777777" w:rsidR="00CE046A" w:rsidRPr="009566C2" w:rsidRDefault="00CE046A" w:rsidP="00CE046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842742" w14:textId="0101C59D" w:rsidR="00CE046A" w:rsidRPr="009566C2" w:rsidRDefault="002277A7" w:rsidP="00227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E2E55E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F86318D" w14:textId="3E5585FC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279EFF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D0BA65A" w14:textId="2F8B758A" w:rsidR="00CE046A" w:rsidRPr="009566C2" w:rsidRDefault="001518F4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F9C581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31AB489" w14:textId="7F78D399" w:rsidR="00CE046A" w:rsidRPr="009566C2" w:rsidRDefault="00CE046A" w:rsidP="0085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046A" w:rsidRPr="009566C2" w14:paraId="02D763A5" w14:textId="77777777" w:rsidTr="00D60095">
        <w:tc>
          <w:tcPr>
            <w:tcW w:w="4590" w:type="dxa"/>
            <w:gridSpan w:val="2"/>
          </w:tcPr>
          <w:p w14:paraId="41AD537E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68EBE8" w14:textId="615F1ECA" w:rsidR="00CE046A" w:rsidRPr="009566C2" w:rsidRDefault="001518F4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="00EF30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212EE2AC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EBAAD97" w14:textId="4E73C586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AA229CE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A2ACDA1" w14:textId="00FD1BAA" w:rsidR="00CE046A" w:rsidRPr="009566C2" w:rsidRDefault="001518F4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</w:t>
            </w:r>
          </w:p>
        </w:tc>
        <w:tc>
          <w:tcPr>
            <w:tcW w:w="270" w:type="dxa"/>
          </w:tcPr>
          <w:p w14:paraId="171F74D4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CD1AC9A" w14:textId="00D18E61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CE046A" w:rsidRPr="004D11D3" w14:paraId="3C469475" w14:textId="77777777" w:rsidTr="00D60095">
        <w:trPr>
          <w:trHeight w:val="260"/>
        </w:trPr>
        <w:tc>
          <w:tcPr>
            <w:tcW w:w="4590" w:type="dxa"/>
            <w:gridSpan w:val="2"/>
          </w:tcPr>
          <w:p w14:paraId="1C16604C" w14:textId="77777777" w:rsidR="00CE046A" w:rsidRPr="004D11D3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17915A9" w14:textId="77777777" w:rsidR="00CE046A" w:rsidRPr="004D11D3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0BAE7" w14:textId="77777777" w:rsidR="00CE046A" w:rsidRPr="004D11D3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74F06D5" w14:textId="77777777" w:rsidR="00CE046A" w:rsidRPr="004D11D3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C60E32" w14:textId="77777777" w:rsidR="00CE046A" w:rsidRPr="004D11D3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221B4E89" w14:textId="77777777" w:rsidR="00CE046A" w:rsidRPr="004D11D3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0A45B" w14:textId="77777777" w:rsidR="00CE046A" w:rsidRPr="004D11D3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09CDEE96" w14:textId="77777777" w:rsidR="00CE046A" w:rsidRPr="004D11D3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046A" w:rsidRPr="009566C2" w14:paraId="430ECEAB" w14:textId="77777777" w:rsidTr="00D60095">
        <w:tc>
          <w:tcPr>
            <w:tcW w:w="4590" w:type="dxa"/>
            <w:gridSpan w:val="2"/>
          </w:tcPr>
          <w:p w14:paraId="7ABA2D88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5371C339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B559F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0F08E87" w14:textId="77777777" w:rsidR="00CE046A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9BBF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49BCBE6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A0468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7B7D90E" w14:textId="77777777" w:rsidR="00CE046A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046A" w:rsidRPr="009566C2" w14:paraId="43680CE8" w14:textId="77777777" w:rsidTr="00D60095">
        <w:tc>
          <w:tcPr>
            <w:tcW w:w="2340" w:type="dxa"/>
          </w:tcPr>
          <w:p w14:paraId="2A1B5522" w14:textId="77777777" w:rsidR="00CE046A" w:rsidRPr="004433EB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433E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759DB91D" w14:textId="77777777" w:rsidR="00CE046A" w:rsidRPr="008733FB" w:rsidRDefault="00CE046A" w:rsidP="00CE046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3ED37D7A" w14:textId="606D7364" w:rsidR="00CE046A" w:rsidRPr="00474C3B" w:rsidRDefault="00C950F4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281998B" w14:textId="77777777" w:rsidR="00CE046A" w:rsidRPr="00474C3B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0EC5CBC" w14:textId="046DF41B" w:rsidR="00CE046A" w:rsidRPr="00474C3B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6AE8013" w14:textId="77777777" w:rsidR="00CE046A" w:rsidRPr="00474C3B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F742255" w14:textId="3C08C107" w:rsidR="00CE046A" w:rsidRPr="00815176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555F104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D0C1400" w14:textId="00808CB7" w:rsidR="00CE046A" w:rsidRPr="00474C3B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517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E046A" w:rsidRPr="009566C2" w14:paraId="75CB839C" w14:textId="77777777" w:rsidTr="00D60095">
        <w:tc>
          <w:tcPr>
            <w:tcW w:w="2340" w:type="dxa"/>
          </w:tcPr>
          <w:p w14:paraId="09C3F002" w14:textId="77777777" w:rsidR="00CE046A" w:rsidRPr="008733FB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</w:t>
            </w:r>
          </w:p>
          <w:p w14:paraId="3CDB3A65" w14:textId="77777777" w:rsidR="00CE046A" w:rsidRPr="008733FB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415BFAF9" w14:textId="77777777" w:rsidR="00CE046A" w:rsidRPr="008733FB" w:rsidRDefault="00CE046A" w:rsidP="00CE046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00B80AD6" w14:textId="77777777" w:rsidR="00CE046A" w:rsidRPr="008733FB" w:rsidRDefault="00CE046A" w:rsidP="00CE046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0130FEDC" w14:textId="77777777" w:rsidR="00C950F4" w:rsidRPr="00083BCD" w:rsidRDefault="00C950F4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59DFF57" w14:textId="2033E04F" w:rsidR="00CE046A" w:rsidRPr="00083BCD" w:rsidRDefault="00C950F4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3BC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9595BED" w14:textId="77777777" w:rsidR="00CE046A" w:rsidRPr="00083BCD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F86FEA0" w14:textId="77777777" w:rsidR="00CE046A" w:rsidRPr="00083BCD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957896E" w14:textId="18E306C9" w:rsidR="00CE046A" w:rsidRPr="00083BCD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3BC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E4020C1" w14:textId="77777777" w:rsidR="00CE046A" w:rsidRPr="00083BCD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D3581E6" w14:textId="36E1FE70" w:rsidR="00CE046A" w:rsidRPr="00083BCD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3BC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8C54312" w14:textId="77777777" w:rsidR="00CE046A" w:rsidRPr="009566C2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262BB500" w14:textId="2C94C418" w:rsidR="00CE046A" w:rsidRPr="00474C3B" w:rsidRDefault="00CE046A" w:rsidP="00CE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517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1B84E3DF" w14:textId="77777777" w:rsidR="00D60095" w:rsidRDefault="00D60095" w:rsidP="00D60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2250"/>
        <w:gridCol w:w="900"/>
        <w:gridCol w:w="270"/>
        <w:gridCol w:w="934"/>
        <w:gridCol w:w="270"/>
        <w:gridCol w:w="972"/>
        <w:gridCol w:w="270"/>
        <w:gridCol w:w="1064"/>
      </w:tblGrid>
      <w:tr w:rsidR="00D60095" w:rsidRPr="009566C2" w14:paraId="2AFD4850" w14:textId="77777777" w:rsidTr="00D60095">
        <w:tc>
          <w:tcPr>
            <w:tcW w:w="2340" w:type="dxa"/>
          </w:tcPr>
          <w:p w14:paraId="68EB1AF1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</w:p>
        </w:tc>
        <w:tc>
          <w:tcPr>
            <w:tcW w:w="2250" w:type="dxa"/>
          </w:tcPr>
          <w:p w14:paraId="1E756CD7" w14:textId="77777777" w:rsidR="00D60095" w:rsidRPr="00D60095" w:rsidRDefault="00D60095" w:rsidP="00D60095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104" w:type="dxa"/>
            <w:gridSpan w:val="3"/>
          </w:tcPr>
          <w:p w14:paraId="19DD2D0E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งบการเงินรวม</w:t>
            </w:r>
          </w:p>
        </w:tc>
        <w:tc>
          <w:tcPr>
            <w:tcW w:w="270" w:type="dxa"/>
          </w:tcPr>
          <w:p w14:paraId="5516275C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4DF0D3E1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095" w:rsidRPr="009566C2" w14:paraId="6732FED4" w14:textId="77777777" w:rsidTr="00D60095">
        <w:tc>
          <w:tcPr>
            <w:tcW w:w="2340" w:type="dxa"/>
          </w:tcPr>
          <w:p w14:paraId="51CBFC47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0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D600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600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</w:tcPr>
          <w:p w14:paraId="199A1A1E" w14:textId="77777777" w:rsidR="00D60095" w:rsidRPr="00D60095" w:rsidRDefault="00D60095" w:rsidP="00D60095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7E8C112" w14:textId="703C4821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6009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743B704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BD0E860" w14:textId="730FFAD3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6009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86F6F22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16075767" w14:textId="78A76C2E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6009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2B0BB0C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10490C7" w14:textId="4D271D23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6009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60095" w:rsidRPr="009566C2" w14:paraId="18441DBE" w14:textId="77777777" w:rsidTr="00D60095">
        <w:tc>
          <w:tcPr>
            <w:tcW w:w="2340" w:type="dxa"/>
          </w:tcPr>
          <w:p w14:paraId="2A66F15F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4A4681A2" w14:textId="77777777" w:rsidR="00D60095" w:rsidRPr="00D60095" w:rsidRDefault="00D60095" w:rsidP="00D60095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0DE7FF91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600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ล้านบาท</w:t>
            </w:r>
            <w:r w:rsidRPr="00D600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60095" w:rsidRPr="009566C2" w14:paraId="36B3A1BC" w14:textId="77777777" w:rsidTr="00D60095">
        <w:tc>
          <w:tcPr>
            <w:tcW w:w="2340" w:type="dxa"/>
          </w:tcPr>
          <w:p w14:paraId="0835C11E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113E4D21" w14:textId="77777777" w:rsidR="00D60095" w:rsidRPr="00D60095" w:rsidRDefault="00D60095" w:rsidP="00D60095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E21AB6E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BA5688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3966264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97F01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D9A19AF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D843FD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2B50CAA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45BB" w:rsidRPr="009566C2" w14:paraId="29C13975" w14:textId="77777777" w:rsidTr="00D60095">
        <w:tc>
          <w:tcPr>
            <w:tcW w:w="2340" w:type="dxa"/>
          </w:tcPr>
          <w:p w14:paraId="24508A2E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40D1DB3B" w14:textId="77777777" w:rsidR="00EB45BB" w:rsidRPr="00D60095" w:rsidRDefault="00EB45BB" w:rsidP="00EB45BB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4DD43C13" w14:textId="2D8C7C5F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119658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7C187F5" w14:textId="5E119F25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89A19D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909D52E" w14:textId="2CD05FC3" w:rsidR="00EB45BB" w:rsidRPr="00D60095" w:rsidRDefault="00A7016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128</w:t>
            </w:r>
          </w:p>
        </w:tc>
        <w:tc>
          <w:tcPr>
            <w:tcW w:w="270" w:type="dxa"/>
          </w:tcPr>
          <w:p w14:paraId="69443B0C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99A266E" w14:textId="64435C65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EB45BB" w:rsidRPr="009566C2" w14:paraId="6EE18C8B" w14:textId="77777777" w:rsidTr="00D60095">
        <w:tc>
          <w:tcPr>
            <w:tcW w:w="2340" w:type="dxa"/>
          </w:tcPr>
          <w:p w14:paraId="74C5FBC4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250" w:type="dxa"/>
          </w:tcPr>
          <w:p w14:paraId="6A588C3B" w14:textId="77777777" w:rsidR="00EB45BB" w:rsidRPr="00D60095" w:rsidRDefault="00EB45BB" w:rsidP="00EB45BB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ตามสิทธิได้รับ</w:t>
            </w:r>
          </w:p>
        </w:tc>
        <w:tc>
          <w:tcPr>
            <w:tcW w:w="900" w:type="dxa"/>
          </w:tcPr>
          <w:p w14:paraId="6208A15A" w14:textId="018C0D3A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22E572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5C90188" w14:textId="2C11176A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4CA450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648541F" w14:textId="60EAE7E2" w:rsidR="00EB45BB" w:rsidRPr="00D60095" w:rsidRDefault="00A7016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</w:t>
            </w:r>
            <w:r w:rsidR="008A349B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7FD018E7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D58487B" w14:textId="3634DC0A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EB45BB" w:rsidRPr="009566C2" w14:paraId="42589AA5" w14:textId="77777777" w:rsidTr="00D60095">
        <w:tc>
          <w:tcPr>
            <w:tcW w:w="2340" w:type="dxa"/>
          </w:tcPr>
          <w:p w14:paraId="5DD9A60F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01C46724" w14:textId="77777777" w:rsidR="00EB45BB" w:rsidRPr="00D60095" w:rsidRDefault="00EB45BB" w:rsidP="00EB45BB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อัตราที่ตกลงตามสัญญา</w:t>
            </w:r>
          </w:p>
        </w:tc>
        <w:tc>
          <w:tcPr>
            <w:tcW w:w="900" w:type="dxa"/>
          </w:tcPr>
          <w:p w14:paraId="66B593D0" w14:textId="74E40CD6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F47432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31A86A4" w14:textId="16FB587A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C31AD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7FA6322" w14:textId="51E0F450" w:rsidR="00EB45BB" w:rsidRPr="00D60095" w:rsidRDefault="00A7016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0BB9EC6B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6AF68E9" w14:textId="4BA8B6EC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B45BB" w:rsidRPr="009566C2" w14:paraId="7CD430E9" w14:textId="77777777" w:rsidTr="00D60095">
        <w:tc>
          <w:tcPr>
            <w:tcW w:w="2340" w:type="dxa"/>
          </w:tcPr>
          <w:p w14:paraId="5C318A46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รายได้ค่าธรรมเนียมใน</w:t>
            </w:r>
          </w:p>
          <w:p w14:paraId="73929391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59341058" w14:textId="77777777" w:rsidR="00EB45BB" w:rsidRPr="00D60095" w:rsidRDefault="00EB45BB" w:rsidP="00EB45BB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3D63E4BF" w14:textId="77777777" w:rsidR="00EB45BB" w:rsidRPr="00D60095" w:rsidRDefault="00EB45BB" w:rsidP="00EB45BB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6BCD525F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A1C770" w14:textId="3EDDE9CB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6CF240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0F636AE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C4C5FB" w14:textId="109C861C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EC1404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0C88B3D" w14:textId="0B864F8F" w:rsidR="00EB45BB" w:rsidRPr="002208F2" w:rsidRDefault="00A7016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08F2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789255F5" w14:textId="77777777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20F89E0E" w14:textId="615B5474" w:rsidR="00EB45BB" w:rsidRPr="00D60095" w:rsidRDefault="00EB45BB" w:rsidP="00EB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A7016B" w:rsidRPr="009566C2" w14:paraId="647475ED" w14:textId="77777777" w:rsidTr="00D60095">
        <w:tc>
          <w:tcPr>
            <w:tcW w:w="2340" w:type="dxa"/>
          </w:tcPr>
          <w:p w14:paraId="736552D4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ค่าสาธารณูปโภครับ</w:t>
            </w:r>
          </w:p>
        </w:tc>
        <w:tc>
          <w:tcPr>
            <w:tcW w:w="2250" w:type="dxa"/>
          </w:tcPr>
          <w:p w14:paraId="11277658" w14:textId="77777777" w:rsidR="00A7016B" w:rsidRPr="00D60095" w:rsidRDefault="00A7016B" w:rsidP="00A7016B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00" w:type="dxa"/>
          </w:tcPr>
          <w:p w14:paraId="31F3D407" w14:textId="625EDE25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19E403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64D2E44" w14:textId="04F2064D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F4C530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7E3D9E25" w14:textId="5D2B3C1F" w:rsidR="00A7016B" w:rsidRPr="002208F2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E8FE3C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16E02F6" w14:textId="00D8D61C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7016B" w:rsidRPr="009566C2" w14:paraId="463C59DA" w14:textId="77777777" w:rsidTr="00D60095">
        <w:tc>
          <w:tcPr>
            <w:tcW w:w="2340" w:type="dxa"/>
          </w:tcPr>
          <w:p w14:paraId="62DCE7C7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4FB49F99" w14:textId="77777777" w:rsidR="00A7016B" w:rsidRPr="00D60095" w:rsidRDefault="00A7016B" w:rsidP="00A7016B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5F5B9668" w14:textId="6C7D23A1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60E37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87C262E" w14:textId="16BC88F6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D17026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16C85FE9" w14:textId="587FB045" w:rsidR="00A7016B" w:rsidRPr="002208F2" w:rsidRDefault="00B655DA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08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143C19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3524560" w14:textId="5E95D12E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7016B" w:rsidRPr="009566C2" w14:paraId="2D4A32E4" w14:textId="77777777" w:rsidTr="00D60095">
        <w:tc>
          <w:tcPr>
            <w:tcW w:w="2340" w:type="dxa"/>
          </w:tcPr>
          <w:p w14:paraId="144FE234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250" w:type="dxa"/>
          </w:tcPr>
          <w:p w14:paraId="57A5AED8" w14:textId="77777777" w:rsidR="00A7016B" w:rsidRPr="00D60095" w:rsidRDefault="00A7016B" w:rsidP="00A7016B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0A317907" w14:textId="17CCD0CD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FCABE1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65AA244" w14:textId="5A7EA252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0FE824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34973F5" w14:textId="359A3357" w:rsidR="00A7016B" w:rsidRPr="002208F2" w:rsidRDefault="00B655DA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08F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3F277C4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7E9540C" w14:textId="3070FF5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7016B" w:rsidRPr="009566C2" w14:paraId="1CA95778" w14:textId="77777777" w:rsidTr="00D60095">
        <w:tc>
          <w:tcPr>
            <w:tcW w:w="2340" w:type="dxa"/>
          </w:tcPr>
          <w:p w14:paraId="128F2933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50" w:type="dxa"/>
          </w:tcPr>
          <w:p w14:paraId="192C513D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54353E1E" w14:textId="2772FEF3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9CDE24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202CB5E" w14:textId="1862F0F2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40A925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BA5BBAC" w14:textId="77B05623" w:rsidR="00A7016B" w:rsidRPr="002208F2" w:rsidRDefault="00B655DA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208F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01D770C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56CDEB9" w14:textId="7D6CC089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7016B" w:rsidRPr="009566C2" w14:paraId="53ED9D6E" w14:textId="77777777" w:rsidTr="00D60095">
        <w:tc>
          <w:tcPr>
            <w:tcW w:w="2340" w:type="dxa"/>
          </w:tcPr>
          <w:p w14:paraId="278D5E87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250" w:type="dxa"/>
          </w:tcPr>
          <w:p w14:paraId="757022E7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69F7EB28" w14:textId="01AB65C8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054574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04670DF" w14:textId="0450B7C4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64ECE9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FE16E93" w14:textId="42E56C22" w:rsidR="00A7016B" w:rsidRPr="002208F2" w:rsidRDefault="00B655DA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08F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65BE5A1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E851E70" w14:textId="750B6783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7016B" w:rsidRPr="009566C2" w14:paraId="5A1EE03E" w14:textId="77777777" w:rsidTr="00D60095">
        <w:tc>
          <w:tcPr>
            <w:tcW w:w="2340" w:type="dxa"/>
          </w:tcPr>
          <w:p w14:paraId="5DBD70C8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50" w:type="dxa"/>
          </w:tcPr>
          <w:p w14:paraId="479C911B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5C779A97" w14:textId="276C514C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726E44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7FD17A0" w14:textId="3DC6A4AA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7FFE6A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04FDF35" w14:textId="15F858C0" w:rsidR="00A7016B" w:rsidRPr="002208F2" w:rsidRDefault="00B655DA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08F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0332BEA9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CC91B08" w14:textId="74B75E6C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7016B" w:rsidRPr="009566C2" w14:paraId="50EE8B3D" w14:textId="77777777" w:rsidTr="00D60095">
        <w:tc>
          <w:tcPr>
            <w:tcW w:w="2340" w:type="dxa"/>
          </w:tcPr>
          <w:p w14:paraId="6D8D8F4D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250" w:type="dxa"/>
          </w:tcPr>
          <w:p w14:paraId="6ABF6293" w14:textId="77777777" w:rsidR="00A7016B" w:rsidRPr="00D60095" w:rsidRDefault="00A7016B" w:rsidP="00A7016B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00" w:type="dxa"/>
          </w:tcPr>
          <w:p w14:paraId="4B3586EE" w14:textId="01778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863705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AF99D7F" w14:textId="2CA9078A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1BF372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C571BE0" w14:textId="737180CF" w:rsidR="00A7016B" w:rsidRPr="00D60095" w:rsidRDefault="00B655DA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4D55ACE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809898B" w14:textId="6FDF9DB5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7016B" w:rsidRPr="008F45A9" w14:paraId="0B94709F" w14:textId="77777777" w:rsidTr="00D60095">
        <w:tc>
          <w:tcPr>
            <w:tcW w:w="2340" w:type="dxa"/>
          </w:tcPr>
          <w:p w14:paraId="6A6072A8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11B8C86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68EA9CF6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7016B" w:rsidRPr="009566C2" w14:paraId="2A0A86AD" w14:textId="77777777" w:rsidTr="00D60095">
        <w:tc>
          <w:tcPr>
            <w:tcW w:w="2340" w:type="dxa"/>
          </w:tcPr>
          <w:p w14:paraId="58B142C6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250" w:type="dxa"/>
          </w:tcPr>
          <w:p w14:paraId="235B9CEB" w14:textId="77777777" w:rsidR="00A7016B" w:rsidRPr="00D60095" w:rsidRDefault="00A7016B" w:rsidP="00A7016B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C9FA7EF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A3704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11D8154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72412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2B2F94FE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38E91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B3136A6" w14:textId="77777777" w:rsidR="00A7016B" w:rsidRPr="00D60095" w:rsidRDefault="00A7016B" w:rsidP="00A7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3CA" w:rsidRPr="009566C2" w14:paraId="5E4793D3" w14:textId="77777777" w:rsidTr="00D60095">
        <w:tc>
          <w:tcPr>
            <w:tcW w:w="2340" w:type="dxa"/>
          </w:tcPr>
          <w:p w14:paraId="70DD64CD" w14:textId="7777777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7870F106" w14:textId="77777777" w:rsidR="004123CA" w:rsidRPr="00D60095" w:rsidRDefault="004123CA" w:rsidP="004123CA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1FDB6A65" w14:textId="2DADA3FE" w:rsidR="004123CA" w:rsidRPr="00170338" w:rsidRDefault="00A50220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50220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3F8D57DE" w14:textId="7777777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C70BBD0" w14:textId="6C7B7AB5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E1DE12" w14:textId="7777777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23114BA2" w14:textId="58D48564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8F3953" w14:textId="7777777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6971D30" w14:textId="05479706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23CA" w:rsidRPr="009566C2" w14:paraId="24C7D7AA" w14:textId="77777777" w:rsidTr="00D60095">
        <w:tc>
          <w:tcPr>
            <w:tcW w:w="2340" w:type="dxa"/>
          </w:tcPr>
          <w:p w14:paraId="7AFEFA3D" w14:textId="77777777" w:rsidR="004123CA" w:rsidRPr="00D60095" w:rsidRDefault="004123CA" w:rsidP="004123C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22D2E847" w14:textId="7777777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1025B7D9" w14:textId="30D9CE07" w:rsidR="004123CA" w:rsidRPr="00D60095" w:rsidRDefault="00684E46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20AC153" w14:textId="7777777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1A73730" w14:textId="4946D70B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6FD0275" w14:textId="7777777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73540A0F" w14:textId="4C9F9EBB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12CD31" w14:textId="7777777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E56D8CC" w14:textId="1DE192AB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123CA" w:rsidRPr="009566C2" w14:paraId="23AEBDB4" w14:textId="77777777" w:rsidTr="00D60095">
        <w:tc>
          <w:tcPr>
            <w:tcW w:w="2340" w:type="dxa"/>
          </w:tcPr>
          <w:p w14:paraId="21A94829" w14:textId="7777777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76421798" w14:textId="7777777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อัตราที่ตกลงตามสัญญา</w:t>
            </w:r>
          </w:p>
        </w:tc>
        <w:tc>
          <w:tcPr>
            <w:tcW w:w="900" w:type="dxa"/>
          </w:tcPr>
          <w:p w14:paraId="60902617" w14:textId="2EC1ADFF" w:rsidR="004123CA" w:rsidRPr="00D60095" w:rsidRDefault="00684E46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5123492" w14:textId="7777777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677944F" w14:textId="560C253F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81A1A5" w14:textId="7777777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C231606" w14:textId="049D04E1" w:rsidR="004123CA" w:rsidRPr="00D60095" w:rsidRDefault="00C335F7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4910D146" w14:textId="7777777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5395641" w14:textId="191E9C0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123CA" w:rsidRPr="009566C2" w14:paraId="227D75E0" w14:textId="77777777" w:rsidTr="00D60095">
        <w:tc>
          <w:tcPr>
            <w:tcW w:w="2340" w:type="dxa"/>
          </w:tcPr>
          <w:p w14:paraId="01B05DD0" w14:textId="7777777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รายได้ค่าธรรมเนียมใน</w:t>
            </w:r>
          </w:p>
          <w:p w14:paraId="660BA99C" w14:textId="7777777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6876B697" w14:textId="77777777" w:rsidR="004123CA" w:rsidRPr="00D60095" w:rsidRDefault="004123CA" w:rsidP="004123CA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D47A56F" w14:textId="77777777" w:rsidR="004123CA" w:rsidRPr="00D60095" w:rsidRDefault="004123CA" w:rsidP="004123CA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  <w:vAlign w:val="bottom"/>
          </w:tcPr>
          <w:p w14:paraId="30A2605A" w14:textId="0499B7DD" w:rsidR="004123CA" w:rsidRPr="00D60095" w:rsidRDefault="00C32F17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0572C0B" w14:textId="7777777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B41898D" w14:textId="66509B20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C469ABF" w14:textId="7777777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BAB77E3" w14:textId="16D0CB96" w:rsidR="004123CA" w:rsidRPr="00D60095" w:rsidRDefault="00C335F7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2C232BE3" w14:textId="77777777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5C577702" w14:textId="3130BCF0" w:rsidR="004123CA" w:rsidRPr="00D60095" w:rsidRDefault="004123CA" w:rsidP="0041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335F7" w:rsidRPr="009566C2" w14:paraId="086694DE" w14:textId="77777777" w:rsidTr="00D60095">
        <w:tc>
          <w:tcPr>
            <w:tcW w:w="2340" w:type="dxa"/>
          </w:tcPr>
          <w:p w14:paraId="421FC64D" w14:textId="77777777" w:rsidR="00C335F7" w:rsidRPr="00D60095" w:rsidRDefault="00C335F7" w:rsidP="00C335F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50" w:type="dxa"/>
          </w:tcPr>
          <w:p w14:paraId="58074D17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2B255262" w14:textId="182F5754" w:rsidR="00C335F7" w:rsidRPr="00D60095" w:rsidRDefault="00C32F1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1D64A13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E497E4" w14:textId="0CA7206E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A3C943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66CFB76" w14:textId="57CC3EED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F7BBE7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3F06530" w14:textId="147E59A8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0338" w:rsidRPr="009566C2" w14:paraId="2255BB4B" w14:textId="77777777" w:rsidTr="00D60095">
        <w:tc>
          <w:tcPr>
            <w:tcW w:w="2340" w:type="dxa"/>
          </w:tcPr>
          <w:p w14:paraId="08B8AF44" w14:textId="4229A58B" w:rsidR="00170338" w:rsidRPr="00D60095" w:rsidRDefault="00170338" w:rsidP="0017033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250" w:type="dxa"/>
          </w:tcPr>
          <w:p w14:paraId="30288724" w14:textId="52C09A04" w:rsidR="00170338" w:rsidRPr="00D60095" w:rsidRDefault="00170338" w:rsidP="0017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4F4">
              <w:rPr>
                <w:rFonts w:asciiTheme="majorBidi" w:hAnsiTheme="majorBidi" w:hint="cs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1DD535D7" w14:textId="41E16119" w:rsidR="00170338" w:rsidRDefault="00170338" w:rsidP="0017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7F30B4" w14:textId="77777777" w:rsidR="00170338" w:rsidRPr="00D60095" w:rsidRDefault="00170338" w:rsidP="0017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57C3AB1" w14:textId="7E56C728" w:rsidR="00170338" w:rsidRPr="00D60095" w:rsidRDefault="00170338" w:rsidP="0017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E44EDA" w14:textId="77777777" w:rsidR="00170338" w:rsidRPr="00D60095" w:rsidRDefault="00170338" w:rsidP="0017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16B1BDAA" w14:textId="622349E2" w:rsidR="00170338" w:rsidRPr="00D60095" w:rsidRDefault="00170338" w:rsidP="0017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C5ECA3" w14:textId="77777777" w:rsidR="00170338" w:rsidRPr="00D60095" w:rsidRDefault="00170338" w:rsidP="0017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31406CD" w14:textId="7ED642C8" w:rsidR="00170338" w:rsidRPr="00D60095" w:rsidRDefault="00170338" w:rsidP="0017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35F7" w:rsidRPr="003A5B5D" w14:paraId="09D49466" w14:textId="77777777" w:rsidTr="00D60095">
        <w:tc>
          <w:tcPr>
            <w:tcW w:w="2340" w:type="dxa"/>
          </w:tcPr>
          <w:p w14:paraId="6269C57D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ECA3922" w14:textId="77777777" w:rsidR="00C335F7" w:rsidRPr="00D60095" w:rsidRDefault="00C335F7" w:rsidP="00C335F7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EFE9654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DA1193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3E0EE05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1829CD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7508A491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E3BB2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C650098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35F7" w:rsidRPr="009566C2" w14:paraId="299E9365" w14:textId="77777777" w:rsidTr="00D60095">
        <w:tc>
          <w:tcPr>
            <w:tcW w:w="4590" w:type="dxa"/>
            <w:gridSpan w:val="2"/>
          </w:tcPr>
          <w:p w14:paraId="3B4DC3FA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31642D21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426A0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4EAA795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BE8DB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490D859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8B06B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524A36E" w14:textId="77777777" w:rsidR="00C335F7" w:rsidRPr="00D60095" w:rsidRDefault="00C335F7" w:rsidP="00C3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232A" w:rsidRPr="009566C2" w14:paraId="0FFC8AAA" w14:textId="77777777" w:rsidTr="00D60095">
        <w:tc>
          <w:tcPr>
            <w:tcW w:w="2340" w:type="dxa"/>
          </w:tcPr>
          <w:p w14:paraId="43895AC4" w14:textId="77777777" w:rsidR="0019232A" w:rsidRPr="00D60095" w:rsidRDefault="0019232A" w:rsidP="0019232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50" w:type="dxa"/>
          </w:tcPr>
          <w:p w14:paraId="076BD937" w14:textId="77777777" w:rsidR="0019232A" w:rsidRPr="00D60095" w:rsidRDefault="0019232A" w:rsidP="0019232A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4F78B572" w14:textId="28286BBD" w:rsidR="0019232A" w:rsidRPr="00D60095" w:rsidRDefault="00E863EF" w:rsidP="0019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64D5C588" w14:textId="77777777" w:rsidR="0019232A" w:rsidRPr="00D60095" w:rsidRDefault="0019232A" w:rsidP="0019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807DA8E" w14:textId="4FAAE78B" w:rsidR="0019232A" w:rsidRPr="00D60095" w:rsidRDefault="0019232A" w:rsidP="0019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05865DB" w14:textId="77777777" w:rsidR="0019232A" w:rsidRPr="00D60095" w:rsidRDefault="0019232A" w:rsidP="0019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A486E88" w14:textId="2E503337" w:rsidR="0019232A" w:rsidRPr="00D60095" w:rsidRDefault="0019232A" w:rsidP="0019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C5276F" w14:textId="77777777" w:rsidR="0019232A" w:rsidRPr="00D60095" w:rsidRDefault="0019232A" w:rsidP="0019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1868080" w14:textId="77777777" w:rsidR="0019232A" w:rsidRPr="00D60095" w:rsidRDefault="0019232A" w:rsidP="0019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232A" w:rsidRPr="003A5B5D" w14:paraId="0B226A15" w14:textId="77777777" w:rsidTr="00D60095">
        <w:tc>
          <w:tcPr>
            <w:tcW w:w="2340" w:type="dxa"/>
          </w:tcPr>
          <w:p w14:paraId="66605F44" w14:textId="77777777" w:rsidR="0019232A" w:rsidRPr="00D60095" w:rsidRDefault="0019232A" w:rsidP="0019232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A33A6CC" w14:textId="77777777" w:rsidR="0019232A" w:rsidRPr="00D60095" w:rsidRDefault="0019232A" w:rsidP="0019232A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A929396" w14:textId="77777777" w:rsidR="0019232A" w:rsidRPr="00D60095" w:rsidRDefault="0019232A" w:rsidP="0019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434B329" w14:textId="77777777" w:rsidR="0019232A" w:rsidRPr="00D60095" w:rsidRDefault="0019232A" w:rsidP="0019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CA2BA6" w14:textId="77777777" w:rsidR="0019232A" w:rsidRPr="00D60095" w:rsidRDefault="0019232A" w:rsidP="0019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94D9A" w14:textId="77777777" w:rsidR="0019232A" w:rsidRPr="00D60095" w:rsidRDefault="0019232A" w:rsidP="0019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9230607" w14:textId="77777777" w:rsidR="0019232A" w:rsidRPr="00D60095" w:rsidRDefault="0019232A" w:rsidP="0019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AB28C3" w14:textId="77777777" w:rsidR="0019232A" w:rsidRPr="00D60095" w:rsidRDefault="0019232A" w:rsidP="0019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447A219" w14:textId="77777777" w:rsidR="0019232A" w:rsidRPr="00D60095" w:rsidRDefault="0019232A" w:rsidP="0019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5D93536" w14:textId="5A8F2CB7" w:rsidR="00D60095" w:rsidRDefault="00D60095">
      <w: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2160"/>
        <w:gridCol w:w="1080"/>
        <w:gridCol w:w="270"/>
        <w:gridCol w:w="934"/>
        <w:gridCol w:w="270"/>
        <w:gridCol w:w="972"/>
        <w:gridCol w:w="270"/>
        <w:gridCol w:w="1064"/>
      </w:tblGrid>
      <w:tr w:rsidR="00D60095" w:rsidRPr="009566C2" w14:paraId="70BF0F8B" w14:textId="77777777" w:rsidTr="00FF38AA">
        <w:tc>
          <w:tcPr>
            <w:tcW w:w="2250" w:type="dxa"/>
          </w:tcPr>
          <w:p w14:paraId="063543D5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</w:p>
        </w:tc>
        <w:tc>
          <w:tcPr>
            <w:tcW w:w="2160" w:type="dxa"/>
          </w:tcPr>
          <w:p w14:paraId="4477FCF9" w14:textId="77777777" w:rsidR="00D60095" w:rsidRPr="00D60095" w:rsidRDefault="00D60095" w:rsidP="00D60095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</w:tcPr>
          <w:p w14:paraId="4A30B7F2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งบการเงินรวม</w:t>
            </w:r>
          </w:p>
        </w:tc>
        <w:tc>
          <w:tcPr>
            <w:tcW w:w="270" w:type="dxa"/>
          </w:tcPr>
          <w:p w14:paraId="4A0D9070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056AE425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095" w:rsidRPr="009566C2" w14:paraId="202B7590" w14:textId="77777777" w:rsidTr="00FF38AA">
        <w:tc>
          <w:tcPr>
            <w:tcW w:w="2250" w:type="dxa"/>
          </w:tcPr>
          <w:p w14:paraId="6CC438DC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0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D600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600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160" w:type="dxa"/>
          </w:tcPr>
          <w:p w14:paraId="3EC64962" w14:textId="77777777" w:rsidR="00D60095" w:rsidRPr="00D60095" w:rsidRDefault="00D60095" w:rsidP="00D60095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F9F903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6009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BD2BBB6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E7803DE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6009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D3931D0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638F46B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6009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2059074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A8374F9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6009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60095" w:rsidRPr="009566C2" w14:paraId="7434F44C" w14:textId="77777777" w:rsidTr="00FF38AA">
        <w:tc>
          <w:tcPr>
            <w:tcW w:w="2250" w:type="dxa"/>
          </w:tcPr>
          <w:p w14:paraId="3E49C797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2F7AC120" w14:textId="77777777" w:rsidR="00D60095" w:rsidRPr="00D60095" w:rsidRDefault="00D60095" w:rsidP="00D60095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134FB73A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600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ล้านบาท</w:t>
            </w:r>
            <w:r w:rsidRPr="00D600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60095" w:rsidRPr="009566C2" w14:paraId="380051D0" w14:textId="77777777" w:rsidTr="00FF38AA">
        <w:tc>
          <w:tcPr>
            <w:tcW w:w="4410" w:type="dxa"/>
            <w:gridSpan w:val="2"/>
          </w:tcPr>
          <w:p w14:paraId="424C68AB" w14:textId="2998CC0F" w:rsidR="00D60095" w:rsidRPr="00D60095" w:rsidRDefault="00D60095" w:rsidP="00D6009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8583514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8E249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90DCFD3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EAD288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89B6F11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0B9D8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CE63EB4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0095" w:rsidRPr="009566C2" w14:paraId="38375BBA" w14:textId="77777777" w:rsidTr="00FF38AA">
        <w:tc>
          <w:tcPr>
            <w:tcW w:w="4410" w:type="dxa"/>
            <w:gridSpan w:val="2"/>
          </w:tcPr>
          <w:p w14:paraId="7F4F6AE8" w14:textId="77777777" w:rsidR="00D60095" w:rsidRPr="00D60095" w:rsidRDefault="00D60095" w:rsidP="00D6009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24C53806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30DD4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9365B14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0D8AB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995001F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28399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0EF525C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0095" w:rsidRPr="009566C2" w14:paraId="69B3EC53" w14:textId="77777777" w:rsidTr="00FF38AA">
        <w:tc>
          <w:tcPr>
            <w:tcW w:w="4410" w:type="dxa"/>
            <w:gridSpan w:val="2"/>
          </w:tcPr>
          <w:p w14:paraId="3EC6D346" w14:textId="77777777" w:rsidR="00D60095" w:rsidRPr="00D60095" w:rsidRDefault="00D60095" w:rsidP="00D6009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6CA40310" w14:textId="6C0BF2CD" w:rsidR="00D60095" w:rsidRPr="00D60095" w:rsidRDefault="001518F4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45</w:t>
            </w:r>
          </w:p>
        </w:tc>
        <w:tc>
          <w:tcPr>
            <w:tcW w:w="270" w:type="dxa"/>
          </w:tcPr>
          <w:p w14:paraId="6B166676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5659B33" w14:textId="50B4676F" w:rsidR="00D60095" w:rsidRPr="00D60095" w:rsidRDefault="00D60095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35FFE7BE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56A334C" w14:textId="216D9F4A" w:rsidR="00D60095" w:rsidRPr="00D60095" w:rsidRDefault="001518F4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35</w:t>
            </w:r>
          </w:p>
        </w:tc>
        <w:tc>
          <w:tcPr>
            <w:tcW w:w="270" w:type="dxa"/>
          </w:tcPr>
          <w:p w14:paraId="463ECB31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205F5CF" w14:textId="165F9801" w:rsidR="00D60095" w:rsidRPr="00D60095" w:rsidRDefault="00D60095" w:rsidP="0049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D60095" w:rsidRPr="009566C2" w14:paraId="0B128D54" w14:textId="77777777" w:rsidTr="00FF38AA">
        <w:tc>
          <w:tcPr>
            <w:tcW w:w="4410" w:type="dxa"/>
            <w:gridSpan w:val="2"/>
          </w:tcPr>
          <w:p w14:paraId="367E1C2C" w14:textId="77777777" w:rsidR="00D60095" w:rsidRPr="00D60095" w:rsidRDefault="00D60095" w:rsidP="00D6009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0B8CAB" w14:textId="216EA629" w:rsidR="00D60095" w:rsidRPr="00D60095" w:rsidRDefault="001518F4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92036F1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3E88595" w14:textId="3D50F760" w:rsidR="00D60095" w:rsidRPr="00D60095" w:rsidRDefault="00D60095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A596A4B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34F6576" w14:textId="05849228" w:rsidR="00D60095" w:rsidRPr="00D60095" w:rsidRDefault="001518F4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37F42BC5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D3FFE7B" w14:textId="63F80F67" w:rsidR="00D60095" w:rsidRPr="00D60095" w:rsidRDefault="00D60095" w:rsidP="0049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60095" w:rsidRPr="009566C2" w14:paraId="3752B480" w14:textId="77777777" w:rsidTr="00FF38AA">
        <w:tc>
          <w:tcPr>
            <w:tcW w:w="4410" w:type="dxa"/>
            <w:gridSpan w:val="2"/>
          </w:tcPr>
          <w:p w14:paraId="61C47E6B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32C3D5" w14:textId="0BAAAB90" w:rsidR="00D60095" w:rsidRPr="00D60095" w:rsidRDefault="001518F4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46</w:t>
            </w:r>
          </w:p>
        </w:tc>
        <w:tc>
          <w:tcPr>
            <w:tcW w:w="270" w:type="dxa"/>
          </w:tcPr>
          <w:p w14:paraId="188FB0FA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B851E31" w14:textId="3440A960" w:rsidR="00D60095" w:rsidRPr="00D60095" w:rsidRDefault="00D60095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1CE4208F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6C1D0DB" w14:textId="5C82EF1C" w:rsidR="00D60095" w:rsidRPr="00D60095" w:rsidRDefault="001518F4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36</w:t>
            </w:r>
          </w:p>
        </w:tc>
        <w:tc>
          <w:tcPr>
            <w:tcW w:w="270" w:type="dxa"/>
          </w:tcPr>
          <w:p w14:paraId="047669A2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4DBF19EF" w14:textId="7E064839" w:rsidR="00D60095" w:rsidRPr="00D60095" w:rsidRDefault="00D60095" w:rsidP="0049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  <w:tr w:rsidR="00D60095" w:rsidRPr="00D60095" w14:paraId="21FF3CE8" w14:textId="77777777" w:rsidTr="00FF38AA">
        <w:tc>
          <w:tcPr>
            <w:tcW w:w="4410" w:type="dxa"/>
            <w:gridSpan w:val="2"/>
          </w:tcPr>
          <w:p w14:paraId="7AE361B2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027E9A5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63B1BB6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4A2D481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5BF5AB2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3907380E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4FE3F4F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08CFABD2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60095" w:rsidRPr="009566C2" w14:paraId="5B5B061E" w14:textId="77777777" w:rsidTr="00FF38AA">
        <w:tc>
          <w:tcPr>
            <w:tcW w:w="2250" w:type="dxa"/>
          </w:tcPr>
          <w:p w14:paraId="56719364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160" w:type="dxa"/>
          </w:tcPr>
          <w:p w14:paraId="5E303C7E" w14:textId="77777777" w:rsidR="00D60095" w:rsidRPr="00D60095" w:rsidRDefault="00D60095" w:rsidP="00D60095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8D8D74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7899A0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DAA339E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AF97B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F91DB27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16C51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AF530B8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0095" w:rsidRPr="009566C2" w14:paraId="6196405E" w14:textId="77777777" w:rsidTr="00FF38AA">
        <w:tc>
          <w:tcPr>
            <w:tcW w:w="2250" w:type="dxa"/>
          </w:tcPr>
          <w:p w14:paraId="4E068FBA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160" w:type="dxa"/>
          </w:tcPr>
          <w:p w14:paraId="6CC4C2CF" w14:textId="77777777" w:rsidR="00D60095" w:rsidRPr="00D60095" w:rsidRDefault="00D60095" w:rsidP="00D60095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80" w:type="dxa"/>
          </w:tcPr>
          <w:p w14:paraId="53728326" w14:textId="3231C466" w:rsidR="00D60095" w:rsidRPr="00D60095" w:rsidRDefault="00290E93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B1E1DB2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D662E25" w14:textId="71F31895" w:rsidR="00D60095" w:rsidRPr="00D60095" w:rsidRDefault="00D60095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40544A4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9272383" w14:textId="2ED98A2F" w:rsidR="00D60095" w:rsidRPr="00D60095" w:rsidRDefault="001B4473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D8A53ED" w14:textId="77777777" w:rsidR="00D60095" w:rsidRPr="00D60095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EC25DD3" w14:textId="1E14F224" w:rsidR="00D60095" w:rsidRPr="00D60095" w:rsidRDefault="00D60095" w:rsidP="0049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B4473" w:rsidRPr="009566C2" w14:paraId="2DF456A4" w14:textId="77777777" w:rsidTr="00FF38AA">
        <w:tc>
          <w:tcPr>
            <w:tcW w:w="2250" w:type="dxa"/>
          </w:tcPr>
          <w:p w14:paraId="5C303262" w14:textId="77777777" w:rsidR="001B4473" w:rsidRPr="00D60095" w:rsidRDefault="001B4473" w:rsidP="001B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160" w:type="dxa"/>
          </w:tcPr>
          <w:p w14:paraId="4009CA72" w14:textId="77777777" w:rsidR="001B4473" w:rsidRPr="00D60095" w:rsidRDefault="001B4473" w:rsidP="001B4473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600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80" w:type="dxa"/>
          </w:tcPr>
          <w:p w14:paraId="52A84005" w14:textId="3A48425D" w:rsidR="001B4473" w:rsidRPr="00D60095" w:rsidRDefault="00290E93" w:rsidP="001B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BACDA08" w14:textId="77777777" w:rsidR="001B4473" w:rsidRPr="00D60095" w:rsidRDefault="001B4473" w:rsidP="001B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135330E" w14:textId="0CFD1637" w:rsidR="001B4473" w:rsidRPr="00D60095" w:rsidRDefault="001B4473" w:rsidP="001B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0F48B3D" w14:textId="77777777" w:rsidR="001B4473" w:rsidRPr="00D60095" w:rsidRDefault="001B4473" w:rsidP="001B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08E4CE5" w14:textId="4306107F" w:rsidR="001B4473" w:rsidRPr="00D60095" w:rsidRDefault="001B4473" w:rsidP="001B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28CDB4" w14:textId="77777777" w:rsidR="001B4473" w:rsidRPr="00D60095" w:rsidRDefault="001B4473" w:rsidP="001B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E682F88" w14:textId="4751C5DD" w:rsidR="001B4473" w:rsidRPr="00D60095" w:rsidRDefault="001B4473" w:rsidP="001B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0E93" w:rsidRPr="009566C2" w14:paraId="15052C0F" w14:textId="77777777" w:rsidTr="00A67541">
        <w:tc>
          <w:tcPr>
            <w:tcW w:w="2250" w:type="dxa"/>
          </w:tcPr>
          <w:p w14:paraId="11AC8A27" w14:textId="77777777" w:rsidR="00290E93" w:rsidRPr="00D60095" w:rsidRDefault="00290E93" w:rsidP="0029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</w:t>
            </w:r>
          </w:p>
          <w:p w14:paraId="233CB2F7" w14:textId="77777777" w:rsidR="00290E93" w:rsidRPr="00D60095" w:rsidRDefault="00290E93" w:rsidP="0029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60095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160" w:type="dxa"/>
          </w:tcPr>
          <w:p w14:paraId="25BA7786" w14:textId="77777777" w:rsidR="00290E93" w:rsidRDefault="00290E93" w:rsidP="00290E93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94E12AA" w14:textId="4041572F" w:rsidR="00290E93" w:rsidRPr="00D60095" w:rsidRDefault="00290E93" w:rsidP="00290E93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0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80" w:type="dxa"/>
            <w:vAlign w:val="bottom"/>
          </w:tcPr>
          <w:p w14:paraId="2477309B" w14:textId="25AB3633" w:rsidR="00290E93" w:rsidRPr="00D60095" w:rsidRDefault="00290E93" w:rsidP="0029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B90711F" w14:textId="77777777" w:rsidR="00290E93" w:rsidRPr="00D60095" w:rsidRDefault="00290E93" w:rsidP="0029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8594C7C" w14:textId="687A69D8" w:rsidR="00290E93" w:rsidRPr="00D60095" w:rsidRDefault="00290E93" w:rsidP="0029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4D7ECD6" w14:textId="77777777" w:rsidR="00290E93" w:rsidRPr="00D60095" w:rsidRDefault="00290E93" w:rsidP="0029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AA5CBFF" w14:textId="40F60C67" w:rsidR="00290E93" w:rsidRPr="00D60095" w:rsidRDefault="00290E93" w:rsidP="0029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58FD1F3" w14:textId="77777777" w:rsidR="00290E93" w:rsidRPr="00D60095" w:rsidRDefault="00290E93" w:rsidP="0029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097628BA" w14:textId="44E533A3" w:rsidR="00290E93" w:rsidRPr="00D60095" w:rsidRDefault="00290E93" w:rsidP="0029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</w:tbl>
    <w:p w14:paraId="3F801F52" w14:textId="277556B8" w:rsidR="00103E54" w:rsidRDefault="00103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0DB563" w14:textId="3F8842BB" w:rsidR="00F71679" w:rsidRDefault="008748E0" w:rsidP="00F51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="Angsana New" w:hAnsi="Angsana New"/>
          <w:sz w:val="30"/>
          <w:szCs w:val="30"/>
        </w:rPr>
      </w:pPr>
      <w:r w:rsidRPr="00312608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4F36C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266FD">
        <w:rPr>
          <w:rFonts w:ascii="Angsana New" w:hAnsi="Angsana New"/>
          <w:sz w:val="30"/>
          <w:szCs w:val="30"/>
        </w:rPr>
        <w:t xml:space="preserve">30 </w:t>
      </w:r>
      <w:r w:rsidR="00BA0B72">
        <w:rPr>
          <w:rFonts w:ascii="Angsana New" w:hAnsi="Angsana New" w:hint="cs"/>
          <w:sz w:val="30"/>
          <w:szCs w:val="30"/>
          <w:cs/>
        </w:rPr>
        <w:t>กันยายน</w:t>
      </w:r>
      <w:r w:rsidR="000E653A">
        <w:rPr>
          <w:rFonts w:ascii="Angsana New" w:hAnsi="Angsana New" w:hint="cs"/>
          <w:sz w:val="30"/>
          <w:szCs w:val="30"/>
          <w:cs/>
        </w:rPr>
        <w:t xml:space="preserve"> </w:t>
      </w:r>
      <w:r w:rsidR="004F36CB">
        <w:rPr>
          <w:rFonts w:ascii="Angsana New" w:hAnsi="Angsana New"/>
          <w:sz w:val="30"/>
          <w:szCs w:val="30"/>
        </w:rPr>
        <w:t>25</w:t>
      </w:r>
      <w:r w:rsidR="00E47713">
        <w:rPr>
          <w:rFonts w:ascii="Angsana New" w:hAnsi="Angsana New" w:hint="cs"/>
          <w:sz w:val="30"/>
          <w:szCs w:val="30"/>
          <w:cs/>
        </w:rPr>
        <w:t>6</w:t>
      </w:r>
      <w:r w:rsidR="00A44329">
        <w:rPr>
          <w:rFonts w:ascii="Angsana New" w:hAnsi="Angsana New"/>
          <w:sz w:val="30"/>
          <w:szCs w:val="30"/>
        </w:rPr>
        <w:t>4</w:t>
      </w:r>
      <w:r w:rsidR="00E47713">
        <w:rPr>
          <w:rFonts w:ascii="Angsana New" w:hAnsi="Angsana New" w:hint="cs"/>
          <w:sz w:val="30"/>
          <w:szCs w:val="30"/>
          <w:cs/>
        </w:rPr>
        <w:t xml:space="preserve"> </w:t>
      </w:r>
      <w:r w:rsidRPr="00312608">
        <w:rPr>
          <w:rFonts w:ascii="Angsana New" w:hAnsi="Angsana New"/>
          <w:sz w:val="30"/>
          <w:szCs w:val="30"/>
          <w:cs/>
        </w:rPr>
        <w:t>และ</w:t>
      </w:r>
      <w:r w:rsidRPr="00312608">
        <w:rPr>
          <w:rFonts w:ascii="Angsana New" w:hAnsi="Angsana New"/>
          <w:sz w:val="30"/>
          <w:szCs w:val="30"/>
        </w:rPr>
        <w:t xml:space="preserve"> 31 </w:t>
      </w:r>
      <w:r w:rsidRPr="0031260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12608">
        <w:rPr>
          <w:rFonts w:ascii="Angsana New" w:hAnsi="Angsana New"/>
          <w:sz w:val="30"/>
          <w:szCs w:val="30"/>
        </w:rPr>
        <w:t>25</w:t>
      </w:r>
      <w:r w:rsidR="00E47713">
        <w:rPr>
          <w:rFonts w:ascii="Angsana New" w:hAnsi="Angsana New" w:hint="cs"/>
          <w:sz w:val="30"/>
          <w:szCs w:val="30"/>
          <w:cs/>
        </w:rPr>
        <w:t>6</w:t>
      </w:r>
      <w:r w:rsidR="00A44329">
        <w:rPr>
          <w:rFonts w:ascii="Angsana New" w:hAnsi="Angsana New"/>
          <w:sz w:val="30"/>
          <w:szCs w:val="30"/>
        </w:rPr>
        <w:t>3</w:t>
      </w:r>
      <w:r w:rsidR="00E47713">
        <w:rPr>
          <w:rFonts w:ascii="Angsana New" w:hAnsi="Angsana New" w:hint="cs"/>
          <w:sz w:val="30"/>
          <w:szCs w:val="30"/>
          <w:cs/>
        </w:rPr>
        <w:t xml:space="preserve"> </w:t>
      </w:r>
      <w:r w:rsidRPr="00312608">
        <w:rPr>
          <w:rFonts w:ascii="Angsana New" w:hAnsi="Angsana New"/>
          <w:sz w:val="30"/>
          <w:szCs w:val="30"/>
          <w:cs/>
        </w:rPr>
        <w:t>มีดังนี้</w:t>
      </w:r>
    </w:p>
    <w:p w14:paraId="08BD885D" w14:textId="77777777" w:rsidR="00A44329" w:rsidRPr="00301647" w:rsidRDefault="00A44329" w:rsidP="00A44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9"/>
        <w:gridCol w:w="4041"/>
        <w:gridCol w:w="1260"/>
        <w:gridCol w:w="270"/>
        <w:gridCol w:w="990"/>
        <w:gridCol w:w="270"/>
        <w:gridCol w:w="1080"/>
        <w:gridCol w:w="270"/>
        <w:gridCol w:w="1080"/>
      </w:tblGrid>
      <w:tr w:rsidR="008B40E6" w:rsidRPr="008B40E6" w14:paraId="5CBAC71C" w14:textId="77777777" w:rsidTr="00FE73EF">
        <w:trPr>
          <w:gridBefore w:val="1"/>
          <w:wBefore w:w="9" w:type="dxa"/>
        </w:trPr>
        <w:tc>
          <w:tcPr>
            <w:tcW w:w="4041" w:type="dxa"/>
          </w:tcPr>
          <w:p w14:paraId="01885631" w14:textId="6695C6BF" w:rsidR="008B40E6" w:rsidRPr="008B40E6" w:rsidRDefault="008B40E6" w:rsidP="008B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301C8A4" w14:textId="6EA1BDFE" w:rsidR="008B40E6" w:rsidRPr="008B40E6" w:rsidRDefault="008B40E6" w:rsidP="008B4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7B083C" w14:textId="77777777" w:rsidR="008B40E6" w:rsidRPr="008B40E6" w:rsidRDefault="008B40E6" w:rsidP="008B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60A1B01" w14:textId="4E02A76B" w:rsidR="008B40E6" w:rsidRPr="008B40E6" w:rsidRDefault="008B40E6" w:rsidP="008B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B72" w:rsidRPr="008B40E6" w14:paraId="1D927DDC" w14:textId="77777777" w:rsidTr="00625F06">
        <w:trPr>
          <w:gridBefore w:val="1"/>
          <w:wBefore w:w="9" w:type="dxa"/>
        </w:trPr>
        <w:tc>
          <w:tcPr>
            <w:tcW w:w="4041" w:type="dxa"/>
          </w:tcPr>
          <w:p w14:paraId="484BF7AD" w14:textId="77777777" w:rsidR="00BA0B72" w:rsidRPr="008B40E6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5698369" w14:textId="698B04A5" w:rsidR="00BA0B72" w:rsidRPr="008B40E6" w:rsidRDefault="00BA0B72" w:rsidP="00BA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BE32BA2" w14:textId="77777777" w:rsidR="00BA0B72" w:rsidRPr="008B40E6" w:rsidRDefault="00BA0B72" w:rsidP="00BA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0DD38C" w14:textId="6517BE2E" w:rsidR="00BA0B72" w:rsidRPr="008B40E6" w:rsidRDefault="00BA0B72" w:rsidP="00BA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E7978B3" w14:textId="77777777" w:rsidR="00BA0B72" w:rsidRPr="008B40E6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1858DF" w14:textId="61AB8623" w:rsidR="00BA0B72" w:rsidRPr="008B40E6" w:rsidRDefault="00BA0B72" w:rsidP="00BA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21647F0" w14:textId="77777777" w:rsidR="00BA0B72" w:rsidRPr="008B40E6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2B5BA" w14:textId="0B0CC8A3" w:rsidR="00BA0B72" w:rsidRPr="008B40E6" w:rsidRDefault="00BA0B72" w:rsidP="00BA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A0B72" w:rsidRPr="008B40E6" w14:paraId="38DC3AFA" w14:textId="77777777" w:rsidTr="00625F06">
        <w:trPr>
          <w:gridBefore w:val="1"/>
          <w:wBefore w:w="9" w:type="dxa"/>
        </w:trPr>
        <w:tc>
          <w:tcPr>
            <w:tcW w:w="4041" w:type="dxa"/>
          </w:tcPr>
          <w:p w14:paraId="7812029A" w14:textId="77777777" w:rsidR="00BA0B72" w:rsidRPr="008B40E6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FAB558" w14:textId="0479C300" w:rsidR="00BA0B72" w:rsidRPr="008B40E6" w:rsidRDefault="00BA0B72" w:rsidP="00BA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E0BE448" w14:textId="77777777" w:rsidR="00BA0B72" w:rsidRPr="008B40E6" w:rsidRDefault="00BA0B72" w:rsidP="00BA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418CE7" w14:textId="4E3A89CD" w:rsidR="00BA0B72" w:rsidRPr="008B40E6" w:rsidRDefault="00BA0B72" w:rsidP="00BA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2C73F3A" w14:textId="77777777" w:rsidR="00BA0B72" w:rsidRPr="008B40E6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16E96" w14:textId="6CE77B5B" w:rsidR="00BA0B72" w:rsidRPr="008B40E6" w:rsidRDefault="00BA0B72" w:rsidP="00BA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D8C3428" w14:textId="77777777" w:rsidR="00BA0B72" w:rsidRPr="008B40E6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996D5" w14:textId="4C939FA5" w:rsidR="00BA0B72" w:rsidRPr="008B40E6" w:rsidRDefault="00BA0B72" w:rsidP="00BA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BA0B72" w:rsidRPr="008B40E6" w14:paraId="3C014318" w14:textId="77777777" w:rsidTr="00FE73EF">
        <w:trPr>
          <w:gridBefore w:val="1"/>
          <w:wBefore w:w="9" w:type="dxa"/>
        </w:trPr>
        <w:tc>
          <w:tcPr>
            <w:tcW w:w="4041" w:type="dxa"/>
          </w:tcPr>
          <w:p w14:paraId="42DEE3C1" w14:textId="77777777" w:rsidR="00BA0B72" w:rsidRPr="008B40E6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46DA33C7" w14:textId="436E126B" w:rsidR="00BA0B72" w:rsidRPr="008B40E6" w:rsidRDefault="00BA0B72" w:rsidP="00BA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B72" w:rsidRPr="008B40E6" w14:paraId="72F315F8" w14:textId="77777777" w:rsidTr="00625F06">
        <w:trPr>
          <w:gridBefore w:val="1"/>
          <w:wBefore w:w="9" w:type="dxa"/>
        </w:trPr>
        <w:tc>
          <w:tcPr>
            <w:tcW w:w="4041" w:type="dxa"/>
          </w:tcPr>
          <w:p w14:paraId="6B7549E9" w14:textId="3E4B4975" w:rsidR="00BA0B72" w:rsidRPr="008B40E6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0DA166C9" w14:textId="77777777" w:rsidR="00BA0B72" w:rsidRPr="008B40E6" w:rsidRDefault="00BA0B72" w:rsidP="00BA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0D94E" w14:textId="77777777" w:rsidR="00BA0B72" w:rsidRPr="008B40E6" w:rsidRDefault="00BA0B72" w:rsidP="00BA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CD4639" w14:textId="77777777" w:rsidR="00BA0B72" w:rsidRPr="008B40E6" w:rsidRDefault="00BA0B72" w:rsidP="00BA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BDE15" w14:textId="77777777" w:rsidR="00BA0B72" w:rsidRPr="008B40E6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3C29D" w14:textId="77777777" w:rsidR="00BA0B72" w:rsidRPr="008B40E6" w:rsidRDefault="00BA0B72" w:rsidP="00BA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5DEBF4" w14:textId="77777777" w:rsidR="00BA0B72" w:rsidRPr="008B40E6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31F790" w14:textId="77777777" w:rsidR="00BA0B72" w:rsidRPr="008B40E6" w:rsidRDefault="00BA0B72" w:rsidP="00BA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AFC" w:rsidRPr="008B40E6" w14:paraId="5918A158" w14:textId="77777777" w:rsidTr="00625F06">
        <w:trPr>
          <w:gridBefore w:val="1"/>
          <w:wBefore w:w="9" w:type="dxa"/>
        </w:trPr>
        <w:tc>
          <w:tcPr>
            <w:tcW w:w="4041" w:type="dxa"/>
          </w:tcPr>
          <w:p w14:paraId="7D4A8FDB" w14:textId="11A57944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07DB327" w14:textId="577B3C11" w:rsidR="00802AFC" w:rsidRPr="008B40E6" w:rsidRDefault="00802AFC" w:rsidP="0080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4EBCE7" w14:textId="77777777" w:rsidR="00802AFC" w:rsidRPr="008B40E6" w:rsidRDefault="00802AFC" w:rsidP="0080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B1CCAD" w14:textId="4AF697EC" w:rsidR="00802AFC" w:rsidRPr="008B40E6" w:rsidRDefault="00802AFC" w:rsidP="0080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05CBC2" w14:textId="77777777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66B32E" w14:textId="61CEE709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32,440</w:t>
            </w:r>
          </w:p>
        </w:tc>
        <w:tc>
          <w:tcPr>
            <w:tcW w:w="270" w:type="dxa"/>
          </w:tcPr>
          <w:p w14:paraId="67F4E684" w14:textId="77777777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3C4B11" w14:textId="367DDC5A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26,880</w:t>
            </w:r>
          </w:p>
        </w:tc>
      </w:tr>
      <w:tr w:rsidR="00802AFC" w:rsidRPr="008B40E6" w14:paraId="05DB77BA" w14:textId="77777777" w:rsidTr="00625F06">
        <w:trPr>
          <w:gridBefore w:val="1"/>
          <w:wBefore w:w="9" w:type="dxa"/>
        </w:trPr>
        <w:tc>
          <w:tcPr>
            <w:tcW w:w="4041" w:type="dxa"/>
          </w:tcPr>
          <w:p w14:paraId="14F25C6D" w14:textId="764EB687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30D06BBF" w14:textId="09761400" w:rsidR="00802AFC" w:rsidRPr="008B40E6" w:rsidRDefault="00802AFC" w:rsidP="0015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372AE">
              <w:rPr>
                <w:rFonts w:ascii="Angsana New" w:hAnsi="Angsana New"/>
                <w:sz w:val="30"/>
                <w:szCs w:val="30"/>
              </w:rPr>
              <w:t>6,97</w:t>
            </w:r>
            <w:r w:rsidR="00E01B7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6C24BAD" w14:textId="77777777" w:rsidR="00802AFC" w:rsidRPr="008B40E6" w:rsidRDefault="00802AFC" w:rsidP="0080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DE0068" w14:textId="0C8B50EB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124C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2DC25BC4" w14:textId="77777777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73AB5" w14:textId="13D4E92D" w:rsidR="00802AFC" w:rsidRPr="008B40E6" w:rsidRDefault="00802AFC" w:rsidP="0080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3F6B1" w14:textId="77777777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B9BF9" w14:textId="7E4E3B35" w:rsidR="00802AFC" w:rsidRPr="008B40E6" w:rsidRDefault="00802AFC" w:rsidP="0080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02AFC" w:rsidRPr="008B40E6" w14:paraId="35726659" w14:textId="77777777" w:rsidTr="00625F06">
        <w:trPr>
          <w:gridBefore w:val="1"/>
          <w:wBefore w:w="9" w:type="dxa"/>
        </w:trPr>
        <w:tc>
          <w:tcPr>
            <w:tcW w:w="4041" w:type="dxa"/>
          </w:tcPr>
          <w:p w14:paraId="3F6BE5C7" w14:textId="21D28209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5AD484" w14:textId="4CC84FE2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</w:t>
            </w:r>
            <w:r w:rsidR="00E01B71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</w:p>
        </w:tc>
        <w:tc>
          <w:tcPr>
            <w:tcW w:w="270" w:type="dxa"/>
          </w:tcPr>
          <w:p w14:paraId="1C97A1E6" w14:textId="77777777" w:rsidR="00802AFC" w:rsidRPr="008B40E6" w:rsidRDefault="00802AFC" w:rsidP="0080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2AB526" w14:textId="2280E45A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4,424</w:t>
            </w:r>
          </w:p>
        </w:tc>
        <w:tc>
          <w:tcPr>
            <w:tcW w:w="270" w:type="dxa"/>
          </w:tcPr>
          <w:p w14:paraId="017415F3" w14:textId="77777777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7AC605" w14:textId="38A95E45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</w:t>
            </w:r>
            <w:r w:rsidR="00B15392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4A0BA59D" w14:textId="77777777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DD577F" w14:textId="34A501FB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4,424</w:t>
            </w:r>
          </w:p>
        </w:tc>
      </w:tr>
      <w:tr w:rsidR="00802AFC" w:rsidRPr="008B40E6" w14:paraId="0795ADF2" w14:textId="77777777" w:rsidTr="00625F06">
        <w:trPr>
          <w:gridBefore w:val="1"/>
          <w:wBefore w:w="9" w:type="dxa"/>
        </w:trPr>
        <w:tc>
          <w:tcPr>
            <w:tcW w:w="4041" w:type="dxa"/>
          </w:tcPr>
          <w:p w14:paraId="0489E8CE" w14:textId="6D929DA5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B4E1E1" w14:textId="122408E6" w:rsidR="00802AFC" w:rsidRP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AF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372AE">
              <w:rPr>
                <w:rFonts w:ascii="Angsana New" w:hAnsi="Angsana New"/>
                <w:b/>
                <w:bCs/>
                <w:sz w:val="30"/>
                <w:szCs w:val="30"/>
              </w:rPr>
              <w:t>2,147</w:t>
            </w:r>
          </w:p>
        </w:tc>
        <w:tc>
          <w:tcPr>
            <w:tcW w:w="270" w:type="dxa"/>
          </w:tcPr>
          <w:p w14:paraId="6B4A53AC" w14:textId="77777777" w:rsidR="00802AFC" w:rsidRPr="008B40E6" w:rsidRDefault="00802AFC" w:rsidP="0080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78CCA5" w14:textId="22531368" w:rsidR="00802AFC" w:rsidRPr="0049124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24C">
              <w:rPr>
                <w:rFonts w:ascii="Angsana New" w:hAnsi="Angsana New" w:hint="cs"/>
                <w:b/>
                <w:bCs/>
                <w:sz w:val="30"/>
                <w:szCs w:val="30"/>
              </w:rPr>
              <w:t>4,445</w:t>
            </w:r>
          </w:p>
        </w:tc>
        <w:tc>
          <w:tcPr>
            <w:tcW w:w="270" w:type="dxa"/>
          </w:tcPr>
          <w:p w14:paraId="3E4FA3CB" w14:textId="77777777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4B7206" w14:textId="478117E2" w:rsidR="00802AFC" w:rsidRP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FC">
              <w:rPr>
                <w:rFonts w:ascii="Angsana New" w:hAnsi="Angsana New"/>
                <w:b/>
                <w:bCs/>
                <w:sz w:val="30"/>
                <w:szCs w:val="30"/>
              </w:rPr>
              <w:t>37,6</w:t>
            </w:r>
            <w:r w:rsidR="00B15392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9620A66" w14:textId="77777777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35CA11" w14:textId="1E798E5F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/>
                <w:bCs/>
                <w:sz w:val="30"/>
                <w:szCs w:val="30"/>
              </w:rPr>
              <w:t>31,304</w:t>
            </w:r>
          </w:p>
        </w:tc>
      </w:tr>
      <w:tr w:rsidR="00802AFC" w:rsidRPr="00D60095" w14:paraId="270644D7" w14:textId="77777777" w:rsidTr="00625F06">
        <w:trPr>
          <w:gridBefore w:val="1"/>
          <w:wBefore w:w="9" w:type="dxa"/>
        </w:trPr>
        <w:tc>
          <w:tcPr>
            <w:tcW w:w="4041" w:type="dxa"/>
          </w:tcPr>
          <w:p w14:paraId="7B19EFA1" w14:textId="77777777" w:rsidR="00802AFC" w:rsidRPr="00D60095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D0ADCD7" w14:textId="77777777" w:rsidR="00802AFC" w:rsidRPr="00D60095" w:rsidRDefault="00802AFC" w:rsidP="0080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4C6E692" w14:textId="77777777" w:rsidR="00802AFC" w:rsidRPr="00D60095" w:rsidRDefault="00802AFC" w:rsidP="0080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D8826F0" w14:textId="77777777" w:rsidR="00802AFC" w:rsidRPr="00D60095" w:rsidRDefault="00802AFC" w:rsidP="0080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4A8BFE" w14:textId="77777777" w:rsidR="00802AFC" w:rsidRPr="00D60095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E98210" w14:textId="77777777" w:rsidR="00802AFC" w:rsidRPr="00D60095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A2F8423" w14:textId="77777777" w:rsidR="00802AFC" w:rsidRPr="00D60095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ED3B3D" w14:textId="77777777" w:rsidR="00802AFC" w:rsidRPr="00D60095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2AFC" w:rsidRPr="008B40E6" w14:paraId="30E03E92" w14:textId="77777777" w:rsidTr="00625F06">
        <w:trPr>
          <w:gridBefore w:val="1"/>
          <w:wBefore w:w="9" w:type="dxa"/>
        </w:trPr>
        <w:tc>
          <w:tcPr>
            <w:tcW w:w="4041" w:type="dxa"/>
          </w:tcPr>
          <w:p w14:paraId="09CAA22A" w14:textId="7914019F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DBBDE0E" w14:textId="77777777" w:rsidR="00802AFC" w:rsidRPr="008B40E6" w:rsidRDefault="00802AFC" w:rsidP="0080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28CC9" w14:textId="77777777" w:rsidR="00802AFC" w:rsidRPr="008B40E6" w:rsidRDefault="00802AFC" w:rsidP="0080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1FE2B8" w14:textId="77777777" w:rsidR="00802AFC" w:rsidRPr="008B40E6" w:rsidRDefault="00802AFC" w:rsidP="0080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995AC" w14:textId="77777777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FF9F76" w14:textId="77777777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951948" w14:textId="77777777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7A776" w14:textId="77777777" w:rsidR="00802AFC" w:rsidRPr="008B40E6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638A" w:rsidRPr="008B40E6" w14:paraId="4BBCA3D8" w14:textId="77777777" w:rsidTr="00625F06">
        <w:trPr>
          <w:gridBefore w:val="1"/>
          <w:wBefore w:w="9" w:type="dxa"/>
        </w:trPr>
        <w:tc>
          <w:tcPr>
            <w:tcW w:w="4041" w:type="dxa"/>
          </w:tcPr>
          <w:p w14:paraId="196C4B40" w14:textId="4552A02A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A8F9423" w14:textId="580F7323" w:rsidR="00F9638A" w:rsidRPr="008B40E6" w:rsidRDefault="00F9638A" w:rsidP="00F96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330445" w14:textId="77777777" w:rsidR="00F9638A" w:rsidRPr="008B40E6" w:rsidRDefault="00F9638A" w:rsidP="00F96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3780B7" w14:textId="504C6D32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51C86C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285D6" w14:textId="7DC864C1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24,749</w:t>
            </w:r>
          </w:p>
        </w:tc>
        <w:tc>
          <w:tcPr>
            <w:tcW w:w="270" w:type="dxa"/>
          </w:tcPr>
          <w:p w14:paraId="13556233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4F0F4" w14:textId="142CBCA8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38,569</w:t>
            </w:r>
          </w:p>
        </w:tc>
      </w:tr>
      <w:tr w:rsidR="00F9638A" w:rsidRPr="008B40E6" w14:paraId="287EF518" w14:textId="77777777" w:rsidTr="00625F06">
        <w:trPr>
          <w:gridBefore w:val="1"/>
          <w:wBefore w:w="9" w:type="dxa"/>
        </w:trPr>
        <w:tc>
          <w:tcPr>
            <w:tcW w:w="4041" w:type="dxa"/>
          </w:tcPr>
          <w:p w14:paraId="04755D89" w14:textId="77777777" w:rsidR="00F9638A" w:rsidRPr="008B40E6" w:rsidRDefault="00F9638A" w:rsidP="00F9638A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2591F483" w14:textId="3A2A8689" w:rsidR="00F9638A" w:rsidRPr="00083BCD" w:rsidRDefault="00686EF6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3BCD">
              <w:rPr>
                <w:rFonts w:ascii="Angsana New" w:hAnsi="Angsana New"/>
                <w:sz w:val="30"/>
                <w:szCs w:val="30"/>
              </w:rPr>
              <w:t>4,</w:t>
            </w:r>
            <w:r w:rsidR="00083BCD" w:rsidRPr="00083BCD">
              <w:rPr>
                <w:rFonts w:ascii="Angsana New" w:hAnsi="Angsana New" w:hint="cs"/>
                <w:sz w:val="30"/>
                <w:szCs w:val="30"/>
                <w:cs/>
              </w:rPr>
              <w:t>896</w:t>
            </w:r>
          </w:p>
        </w:tc>
        <w:tc>
          <w:tcPr>
            <w:tcW w:w="270" w:type="dxa"/>
          </w:tcPr>
          <w:p w14:paraId="6B5E11B7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DA884D" w14:textId="1F05E7B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8,246</w:t>
            </w:r>
          </w:p>
        </w:tc>
        <w:tc>
          <w:tcPr>
            <w:tcW w:w="270" w:type="dxa"/>
          </w:tcPr>
          <w:p w14:paraId="64ABBE53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15384" w14:textId="0FF6B3DC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3,178</w:t>
            </w:r>
          </w:p>
        </w:tc>
        <w:tc>
          <w:tcPr>
            <w:tcW w:w="270" w:type="dxa"/>
          </w:tcPr>
          <w:p w14:paraId="4CDDAEDE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A5229" w14:textId="06E12820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3,386</w:t>
            </w:r>
          </w:p>
        </w:tc>
      </w:tr>
      <w:tr w:rsidR="00F9638A" w:rsidRPr="008B40E6" w14:paraId="48EFB7B7" w14:textId="77777777" w:rsidTr="00625F06">
        <w:trPr>
          <w:gridBefore w:val="1"/>
          <w:wBefore w:w="9" w:type="dxa"/>
        </w:trPr>
        <w:tc>
          <w:tcPr>
            <w:tcW w:w="4041" w:type="dxa"/>
          </w:tcPr>
          <w:p w14:paraId="298D597C" w14:textId="77777777" w:rsidR="00F9638A" w:rsidRPr="008B40E6" w:rsidRDefault="00F9638A" w:rsidP="00F9638A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2EAEB3A1" w14:textId="71BFCA96" w:rsidR="00F9638A" w:rsidRPr="00083BCD" w:rsidRDefault="00686EF6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3BCD">
              <w:rPr>
                <w:rFonts w:ascii="Angsana New" w:hAnsi="Angsana New"/>
                <w:sz w:val="30"/>
                <w:szCs w:val="30"/>
              </w:rPr>
              <w:t>32</w:t>
            </w:r>
            <w:r w:rsidR="00083BCD" w:rsidRPr="00083BC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7F2DE932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582ED5" w14:textId="40971512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70" w:type="dxa"/>
          </w:tcPr>
          <w:p w14:paraId="15096B09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5C00F4" w14:textId="065EB9F8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59D4B75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4B7E6" w14:textId="7FDBC18A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F9638A" w:rsidRPr="008B40E6" w14:paraId="1668E2F8" w14:textId="77777777" w:rsidTr="00625F06">
        <w:trPr>
          <w:gridBefore w:val="1"/>
          <w:wBefore w:w="9" w:type="dxa"/>
        </w:trPr>
        <w:tc>
          <w:tcPr>
            <w:tcW w:w="4041" w:type="dxa"/>
          </w:tcPr>
          <w:p w14:paraId="2F67B40F" w14:textId="77777777" w:rsidR="00F9638A" w:rsidRPr="008B40E6" w:rsidRDefault="00F9638A" w:rsidP="00F9638A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736F5A" w14:textId="4E522D41" w:rsidR="00F9638A" w:rsidRPr="00083BCD" w:rsidRDefault="00083BCD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5,222</w:t>
            </w:r>
          </w:p>
        </w:tc>
        <w:tc>
          <w:tcPr>
            <w:tcW w:w="270" w:type="dxa"/>
          </w:tcPr>
          <w:p w14:paraId="3F83A99C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E9E50" w14:textId="7F103937" w:rsidR="00F9638A" w:rsidRPr="00EB08C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8C6">
              <w:rPr>
                <w:rFonts w:ascii="Angsana New" w:hAnsi="Angsana New"/>
                <w:b/>
                <w:bCs/>
                <w:sz w:val="30"/>
                <w:szCs w:val="30"/>
              </w:rPr>
              <w:t>8,731</w:t>
            </w:r>
          </w:p>
        </w:tc>
        <w:tc>
          <w:tcPr>
            <w:tcW w:w="270" w:type="dxa"/>
          </w:tcPr>
          <w:p w14:paraId="00DC3856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69E37B" w14:textId="278B9BB4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27,929</w:t>
            </w:r>
          </w:p>
        </w:tc>
        <w:tc>
          <w:tcPr>
            <w:tcW w:w="270" w:type="dxa"/>
          </w:tcPr>
          <w:p w14:paraId="4848ADEA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44D33F" w14:textId="16B88DFD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8B40E6">
              <w:rPr>
                <w:rFonts w:ascii="Angsana New" w:hAnsi="Angsana New" w:hint="cs"/>
                <w:b/>
                <w:bCs/>
                <w:sz w:val="30"/>
                <w:szCs w:val="30"/>
              </w:rPr>
              <w:t>41,962</w:t>
            </w:r>
          </w:p>
        </w:tc>
      </w:tr>
      <w:tr w:rsidR="00F9638A" w:rsidRPr="008B40E6" w14:paraId="53127A3E" w14:textId="77777777" w:rsidTr="00FE73EF">
        <w:tc>
          <w:tcPr>
            <w:tcW w:w="4050" w:type="dxa"/>
            <w:gridSpan w:val="2"/>
          </w:tcPr>
          <w:p w14:paraId="55F7B8AA" w14:textId="13854B8E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8B40E6">
              <w:rPr>
                <w:sz w:val="30"/>
                <w:szCs w:val="30"/>
              </w:rPr>
              <w:br w:type="page"/>
            </w:r>
          </w:p>
        </w:tc>
        <w:tc>
          <w:tcPr>
            <w:tcW w:w="5220" w:type="dxa"/>
            <w:gridSpan w:val="7"/>
          </w:tcPr>
          <w:p w14:paraId="1B742DEC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9638A" w:rsidRPr="008B40E6" w14:paraId="3726490D" w14:textId="77777777" w:rsidTr="00625F06">
        <w:tc>
          <w:tcPr>
            <w:tcW w:w="4050" w:type="dxa"/>
            <w:gridSpan w:val="2"/>
          </w:tcPr>
          <w:p w14:paraId="06E88F9E" w14:textId="77777777" w:rsidR="00F9638A" w:rsidRPr="008B40E6" w:rsidRDefault="00F9638A" w:rsidP="00F9638A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2DA53E0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CD08A0C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74CC7BF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97DEFA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851E892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541B61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AAB3920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BB2EC7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8FE844C" w14:textId="2677984B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9638A" w:rsidRPr="008B40E6" w14:paraId="47080A52" w14:textId="77777777" w:rsidTr="00625F06">
        <w:tc>
          <w:tcPr>
            <w:tcW w:w="4050" w:type="dxa"/>
            <w:gridSpan w:val="2"/>
          </w:tcPr>
          <w:p w14:paraId="52CD51B6" w14:textId="77777777" w:rsidR="00F9638A" w:rsidRPr="008B40E6" w:rsidRDefault="00F9638A" w:rsidP="00F9638A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29C492BA" w14:textId="60A1D699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53DBAB7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30F3D1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D068426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087CDF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6AB5367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AB4878" w14:textId="4B9E276E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B40E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F9638A" w:rsidRPr="008B40E6" w14:paraId="335D3389" w14:textId="77777777" w:rsidTr="00FE73EF">
        <w:tc>
          <w:tcPr>
            <w:tcW w:w="4050" w:type="dxa"/>
            <w:gridSpan w:val="2"/>
          </w:tcPr>
          <w:p w14:paraId="1A80C6D4" w14:textId="77777777" w:rsidR="00F9638A" w:rsidRPr="008B40E6" w:rsidRDefault="00F9638A" w:rsidP="00F9638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9588117" w14:textId="77777777" w:rsidR="00F9638A" w:rsidRPr="008B40E6" w:rsidRDefault="00F9638A" w:rsidP="00F96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638A" w:rsidRPr="008B40E6" w14:paraId="34391B70" w14:textId="77777777" w:rsidTr="00625F06">
        <w:tc>
          <w:tcPr>
            <w:tcW w:w="4050" w:type="dxa"/>
            <w:gridSpan w:val="2"/>
          </w:tcPr>
          <w:p w14:paraId="198EE2FE" w14:textId="77777777" w:rsidR="00F9638A" w:rsidRPr="008B40E6" w:rsidRDefault="00F9638A" w:rsidP="00F9638A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19A6E40C" w14:textId="2C7581B3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3287558F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EA2771" w14:textId="632BC9E6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F7E163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E4371" w14:textId="21ED79B0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BE33E5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9BD1E" w14:textId="6AAFDC4B" w:rsidR="00F9638A" w:rsidRPr="008B40E6" w:rsidRDefault="00F9638A" w:rsidP="00F9638A">
            <w:pPr>
              <w:pStyle w:val="acctfourfigures"/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200,000</w:t>
            </w:r>
          </w:p>
        </w:tc>
      </w:tr>
      <w:tr w:rsidR="00F9638A" w:rsidRPr="008B40E6" w14:paraId="085A741C" w14:textId="77777777" w:rsidTr="00625F06">
        <w:trPr>
          <w:trHeight w:val="119"/>
        </w:trPr>
        <w:tc>
          <w:tcPr>
            <w:tcW w:w="4050" w:type="dxa"/>
            <w:gridSpan w:val="2"/>
          </w:tcPr>
          <w:p w14:paraId="0DDE74FA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3A53C4" w14:textId="441A75C2" w:rsidR="00F9638A" w:rsidRPr="00FE73EF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3EF">
              <w:rPr>
                <w:rFonts w:ascii="Angsana New" w:hAnsi="Angsana New" w:hint="cs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1AAC61D8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325490" w14:textId="29B1CC7F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0E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E301E3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CC38AF" w14:textId="24FEDC7C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0E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A75588" w14:textId="77777777" w:rsidR="00F9638A" w:rsidRPr="008B40E6" w:rsidRDefault="00F9638A" w:rsidP="00F9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8938F3" w14:textId="77A30794" w:rsidR="00F9638A" w:rsidRPr="008B40E6" w:rsidRDefault="00F9638A" w:rsidP="00F9638A">
            <w:pPr>
              <w:pStyle w:val="acctfourfigures"/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b/>
                <w:bCs/>
                <w:sz w:val="30"/>
                <w:szCs w:val="30"/>
              </w:rPr>
              <w:t>200,000</w:t>
            </w:r>
          </w:p>
        </w:tc>
      </w:tr>
    </w:tbl>
    <w:p w14:paraId="1D70A9B1" w14:textId="580665CE" w:rsidR="008C7DA0" w:rsidRDefault="008C7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bookmarkStart w:id="2" w:name="_Hlk14962937"/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270"/>
        <w:gridCol w:w="990"/>
        <w:gridCol w:w="270"/>
        <w:gridCol w:w="1080"/>
        <w:gridCol w:w="270"/>
        <w:gridCol w:w="1080"/>
      </w:tblGrid>
      <w:tr w:rsidR="00201AAE" w:rsidRPr="008B40E6" w14:paraId="15951454" w14:textId="77777777" w:rsidTr="00FE73EF">
        <w:tc>
          <w:tcPr>
            <w:tcW w:w="4050" w:type="dxa"/>
          </w:tcPr>
          <w:p w14:paraId="53BC7051" w14:textId="77777777" w:rsidR="00201AAE" w:rsidRPr="008B40E6" w:rsidRDefault="001A3E5B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8B40E6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8B40E6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8B40E6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8B40E6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220" w:type="dxa"/>
            <w:gridSpan w:val="7"/>
          </w:tcPr>
          <w:p w14:paraId="7F2DA80E" w14:textId="77777777" w:rsidR="00201AAE" w:rsidRPr="008B40E6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6FD" w:rsidRPr="008B40E6" w14:paraId="0B8EDF0C" w14:textId="77777777" w:rsidTr="00625F06">
        <w:tc>
          <w:tcPr>
            <w:tcW w:w="4050" w:type="dxa"/>
          </w:tcPr>
          <w:p w14:paraId="13399C15" w14:textId="77777777" w:rsidR="009266FD" w:rsidRPr="008B40E6" w:rsidRDefault="009266FD" w:rsidP="009266FD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42582A2" w14:textId="77777777" w:rsidR="009266FD" w:rsidRPr="008B40E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E1152BF" w14:textId="77777777" w:rsidR="009266FD" w:rsidRPr="008B40E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9A057AF" w14:textId="77777777" w:rsidR="009266FD" w:rsidRPr="008B40E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50966F" w14:textId="77777777" w:rsidR="009266FD" w:rsidRPr="008B40E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9A81391" w14:textId="77777777" w:rsidR="009266FD" w:rsidRPr="008B40E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036316" w14:textId="77777777" w:rsidR="009266FD" w:rsidRPr="008B40E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CFD32C8" w14:textId="77777777" w:rsidR="009266FD" w:rsidRPr="008B40E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F8D27D" w14:textId="77777777" w:rsidR="009266FD" w:rsidRPr="008B40E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95BA327" w14:textId="72CF3ABE" w:rsidR="009266FD" w:rsidRPr="008B40E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BA0B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64D4A" w:rsidRPr="008B40E6" w14:paraId="361A5F8B" w14:textId="77777777" w:rsidTr="00625F06">
        <w:tc>
          <w:tcPr>
            <w:tcW w:w="4050" w:type="dxa"/>
          </w:tcPr>
          <w:p w14:paraId="030F749A" w14:textId="77777777" w:rsidR="00E64D4A" w:rsidRPr="008B40E6" w:rsidRDefault="00360597" w:rsidP="00E64D4A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02F8F5FD" w14:textId="1641553C" w:rsidR="00E64D4A" w:rsidRPr="008B40E6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546A2" w:rsidRPr="008B40E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401ADAD" w14:textId="77777777" w:rsidR="00E64D4A" w:rsidRPr="008B40E6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708A40" w14:textId="77777777" w:rsidR="00E64D4A" w:rsidRPr="008B40E6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B74AB97" w14:textId="77777777" w:rsidR="00E64D4A" w:rsidRPr="008B40E6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E7A0E3" w14:textId="77777777" w:rsidR="00E64D4A" w:rsidRPr="008B40E6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21406EC" w14:textId="77777777" w:rsidR="00E64D4A" w:rsidRPr="008B40E6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5A5923" w14:textId="4D5EF5AA" w:rsidR="00E64D4A" w:rsidRPr="008B40E6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B40E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546A2" w:rsidRPr="008B40E6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201AAE" w:rsidRPr="008B40E6" w14:paraId="1593B976" w14:textId="77777777" w:rsidTr="00FE73EF">
        <w:tc>
          <w:tcPr>
            <w:tcW w:w="4050" w:type="dxa"/>
          </w:tcPr>
          <w:p w14:paraId="2CD02A71" w14:textId="77777777" w:rsidR="00201AAE" w:rsidRPr="008B40E6" w:rsidRDefault="00201AAE" w:rsidP="000564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8F90DD0" w14:textId="77777777" w:rsidR="00201AAE" w:rsidRPr="008B40E6" w:rsidRDefault="00201AAE" w:rsidP="0005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EBF" w:rsidRPr="008B40E6" w14:paraId="2D1E4368" w14:textId="77777777" w:rsidTr="00625F06">
        <w:tc>
          <w:tcPr>
            <w:tcW w:w="4050" w:type="dxa"/>
          </w:tcPr>
          <w:p w14:paraId="5F3E8FA0" w14:textId="77777777" w:rsidR="00BB1EBF" w:rsidRPr="008B40E6" w:rsidRDefault="00BB1EBF" w:rsidP="00BB1EBF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E18C9F5" w14:textId="06331150" w:rsidR="00BB1EBF" w:rsidRPr="008B40E6" w:rsidRDefault="00BB1EBF" w:rsidP="00FE7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220,000</w:t>
            </w:r>
          </w:p>
        </w:tc>
        <w:tc>
          <w:tcPr>
            <w:tcW w:w="270" w:type="dxa"/>
          </w:tcPr>
          <w:p w14:paraId="1808BE3B" w14:textId="77777777" w:rsidR="00BB1EBF" w:rsidRPr="008B40E6" w:rsidRDefault="00BB1EBF" w:rsidP="00BB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76AB96" w14:textId="320408BD" w:rsidR="00BB1EBF" w:rsidRPr="008B40E6" w:rsidRDefault="00BB1EBF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8B40E6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3DA15E47" w14:textId="77777777" w:rsidR="00BB1EBF" w:rsidRPr="008B40E6" w:rsidRDefault="00BB1EBF" w:rsidP="00BB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AA99E3" w14:textId="58B11542" w:rsidR="00BB1EBF" w:rsidRPr="008B40E6" w:rsidRDefault="00BB1EBF" w:rsidP="00BB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8B40E6">
              <w:rPr>
                <w:rFonts w:ascii="Angsana New" w:hAnsi="Angsana New"/>
                <w:sz w:val="30"/>
                <w:szCs w:val="30"/>
              </w:rPr>
              <w:t>40,000)</w:t>
            </w:r>
          </w:p>
        </w:tc>
        <w:tc>
          <w:tcPr>
            <w:tcW w:w="270" w:type="dxa"/>
          </w:tcPr>
          <w:p w14:paraId="15DEA057" w14:textId="77777777" w:rsidR="00BB1EBF" w:rsidRPr="008B40E6" w:rsidRDefault="00BB1EBF" w:rsidP="00BB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B9DB49" w14:textId="0AFAFFEB" w:rsidR="00BB1EBF" w:rsidRPr="008B40E6" w:rsidRDefault="00BB1EBF" w:rsidP="00BB1EBF">
            <w:pPr>
              <w:pStyle w:val="acctfourfigures"/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BB1EBF" w:rsidRPr="008B40E6" w14:paraId="50C7D248" w14:textId="77777777" w:rsidTr="00625F06">
        <w:tc>
          <w:tcPr>
            <w:tcW w:w="4050" w:type="dxa"/>
          </w:tcPr>
          <w:p w14:paraId="7D0CB5FC" w14:textId="77777777" w:rsidR="00BB1EBF" w:rsidRPr="008B40E6" w:rsidRDefault="00BB1EBF" w:rsidP="00BB1EBF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6BAE7024" w14:textId="5D211157" w:rsidR="00BB1EBF" w:rsidRPr="008B40E6" w:rsidRDefault="00BB1EBF" w:rsidP="00FE7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1E110EFD" w14:textId="77777777" w:rsidR="00BB1EBF" w:rsidRPr="008B40E6" w:rsidRDefault="00BB1EBF" w:rsidP="00BB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78C7C5" w14:textId="40E578A5" w:rsidR="00BB1EBF" w:rsidRPr="008B40E6" w:rsidRDefault="00BB1EBF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948B76" w14:textId="77777777" w:rsidR="00BB1EBF" w:rsidRPr="008B40E6" w:rsidRDefault="00BB1EBF" w:rsidP="00BB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6FEDE" w14:textId="3E521FDE" w:rsidR="00BB1EBF" w:rsidRPr="008B40E6" w:rsidRDefault="00BB1EBF" w:rsidP="00BB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5C4BAF" w14:textId="77777777" w:rsidR="00BB1EBF" w:rsidRPr="008B40E6" w:rsidRDefault="00BB1EBF" w:rsidP="00BB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D06BE4" w14:textId="481A3D90" w:rsidR="00BB1EBF" w:rsidRPr="008B40E6" w:rsidRDefault="00BB1EBF" w:rsidP="00BB1EBF">
            <w:pPr>
              <w:pStyle w:val="acctfourfigures"/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BB1EBF" w:rsidRPr="008B40E6" w14:paraId="599702A3" w14:textId="77777777" w:rsidTr="00625F06">
        <w:trPr>
          <w:trHeight w:val="119"/>
        </w:trPr>
        <w:tc>
          <w:tcPr>
            <w:tcW w:w="4050" w:type="dxa"/>
          </w:tcPr>
          <w:p w14:paraId="1CDB06CD" w14:textId="77777777" w:rsidR="00BB1EBF" w:rsidRPr="008B40E6" w:rsidRDefault="00BB1EBF" w:rsidP="00BB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A09681" w14:textId="032DB1EB" w:rsidR="00BB1EBF" w:rsidRPr="00FE73EF" w:rsidRDefault="00BB1EBF" w:rsidP="00FE7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3EF">
              <w:rPr>
                <w:rFonts w:ascii="Angsana New" w:hAnsi="Angsana New" w:hint="cs"/>
                <w:b/>
                <w:bCs/>
                <w:sz w:val="30"/>
                <w:szCs w:val="30"/>
              </w:rPr>
              <w:t>420,000</w:t>
            </w:r>
          </w:p>
        </w:tc>
        <w:tc>
          <w:tcPr>
            <w:tcW w:w="270" w:type="dxa"/>
          </w:tcPr>
          <w:p w14:paraId="40BA96E6" w14:textId="77777777" w:rsidR="00BB1EBF" w:rsidRPr="008B40E6" w:rsidRDefault="00BB1EBF" w:rsidP="00BB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3BCCB2" w14:textId="4AA6FB94" w:rsidR="00BB1EBF" w:rsidRPr="00625F06" w:rsidRDefault="00BB1EBF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F06">
              <w:rPr>
                <w:rFonts w:ascii="Angsana New" w:hAnsi="Angsana New"/>
                <w:b/>
                <w:bCs/>
                <w:sz w:val="30"/>
                <w:szCs w:val="30"/>
              </w:rPr>
              <w:t>620,000</w:t>
            </w:r>
          </w:p>
        </w:tc>
        <w:tc>
          <w:tcPr>
            <w:tcW w:w="270" w:type="dxa"/>
          </w:tcPr>
          <w:p w14:paraId="7E28AC04" w14:textId="77777777" w:rsidR="00BB1EBF" w:rsidRPr="008B40E6" w:rsidRDefault="00BB1EBF" w:rsidP="00BB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5C101C" w14:textId="5CDF0B68" w:rsidR="00BB1EBF" w:rsidRPr="008B40E6" w:rsidRDefault="00BB1EBF" w:rsidP="00BB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0E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8B40E6">
              <w:rPr>
                <w:rFonts w:ascii="Angsana New" w:hAnsi="Angsana New"/>
                <w:b/>
                <w:bCs/>
                <w:sz w:val="30"/>
                <w:szCs w:val="30"/>
              </w:rPr>
              <w:t>40,000)</w:t>
            </w:r>
          </w:p>
        </w:tc>
        <w:tc>
          <w:tcPr>
            <w:tcW w:w="270" w:type="dxa"/>
          </w:tcPr>
          <w:p w14:paraId="5BE2E959" w14:textId="77777777" w:rsidR="00BB1EBF" w:rsidRPr="008B40E6" w:rsidRDefault="00BB1EBF" w:rsidP="00BB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1ED9D1" w14:textId="49922BA4" w:rsidR="00BB1EBF" w:rsidRPr="008B40E6" w:rsidRDefault="00BB1EBF" w:rsidP="00C568B9">
            <w:pPr>
              <w:pStyle w:val="acctfourfigures"/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</w:tr>
      <w:bookmarkEnd w:id="2"/>
    </w:tbl>
    <w:p w14:paraId="114D0DA5" w14:textId="34F3ACE7" w:rsidR="00363A25" w:rsidRPr="009266FD" w:rsidRDefault="00363A25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113208" w14:textId="77777777" w:rsidR="00910BE3" w:rsidRPr="009266FD" w:rsidRDefault="00D82ADE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266FD">
        <w:rPr>
          <w:rFonts w:ascii="Angsana New" w:hAnsi="Angsana New" w:hint="cs"/>
          <w:sz w:val="30"/>
          <w:szCs w:val="30"/>
          <w:cs/>
          <w:lang w:val="th-TH"/>
        </w:rPr>
        <w:t>เงินให้กู้ย</w:t>
      </w:r>
      <w:r w:rsidR="00EB04F2" w:rsidRPr="009266FD">
        <w:rPr>
          <w:rFonts w:ascii="Angsana New" w:hAnsi="Angsana New" w:hint="cs"/>
          <w:sz w:val="30"/>
          <w:szCs w:val="30"/>
          <w:cs/>
          <w:lang w:val="th-TH"/>
        </w:rPr>
        <w:t>ืมระยะสั้นแก่บริษัทที่เกี่ยวข้อง</w:t>
      </w:r>
      <w:r w:rsidRPr="009266FD">
        <w:rPr>
          <w:rFonts w:ascii="Angsana New" w:hAnsi="Angsana New" w:hint="cs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9266FD">
        <w:rPr>
          <w:rFonts w:ascii="Angsana New" w:hAnsi="Angsana New" w:hint="cs"/>
          <w:sz w:val="30"/>
          <w:szCs w:val="30"/>
        </w:rPr>
        <w:t xml:space="preserve"> (Money Market Rate)</w:t>
      </w:r>
      <w:r w:rsidRPr="009266FD">
        <w:rPr>
          <w:rFonts w:ascii="Angsana New" w:hAnsi="Angsana New" w:hint="cs"/>
          <w:sz w:val="30"/>
          <w:szCs w:val="30"/>
          <w:cs/>
          <w:lang w:val="th-TH"/>
        </w:rPr>
        <w:t xml:space="preserve"> ต่อปี</w:t>
      </w:r>
    </w:p>
    <w:p w14:paraId="32B93480" w14:textId="22306B80" w:rsidR="00C664C7" w:rsidRDefault="00C6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188"/>
        <w:gridCol w:w="18"/>
        <w:gridCol w:w="252"/>
        <w:gridCol w:w="990"/>
        <w:gridCol w:w="270"/>
        <w:gridCol w:w="990"/>
        <w:gridCol w:w="252"/>
        <w:gridCol w:w="1080"/>
      </w:tblGrid>
      <w:tr w:rsidR="001546A2" w:rsidRPr="009266FD" w14:paraId="1E1E0B76" w14:textId="77777777" w:rsidTr="00FE73EF">
        <w:trPr>
          <w:tblHeader/>
        </w:trPr>
        <w:tc>
          <w:tcPr>
            <w:tcW w:w="4212" w:type="dxa"/>
          </w:tcPr>
          <w:p w14:paraId="4FC24CCD" w14:textId="77777777" w:rsidR="001546A2" w:rsidRPr="009266FD" w:rsidRDefault="001546A2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48" w:type="dxa"/>
            <w:gridSpan w:val="4"/>
          </w:tcPr>
          <w:p w14:paraId="6C093D4C" w14:textId="77777777" w:rsidR="001546A2" w:rsidRPr="009266FD" w:rsidRDefault="001546A2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816ADF" w14:textId="77777777" w:rsidR="001546A2" w:rsidRPr="009266FD" w:rsidRDefault="001546A2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34EDB3F8" w14:textId="77777777" w:rsidR="001546A2" w:rsidRPr="009266FD" w:rsidRDefault="001546A2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B72" w:rsidRPr="009266FD" w14:paraId="7D3A4D2E" w14:textId="77777777" w:rsidTr="00FE73EF">
        <w:trPr>
          <w:tblHeader/>
        </w:trPr>
        <w:tc>
          <w:tcPr>
            <w:tcW w:w="4212" w:type="dxa"/>
          </w:tcPr>
          <w:p w14:paraId="0B99A755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gridSpan w:val="2"/>
          </w:tcPr>
          <w:p w14:paraId="20B52AA4" w14:textId="717E1FD6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6131A959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3A9805" w14:textId="78ACA586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7E6C5BD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B3CE045" w14:textId="69057D9B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09746D2B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CC3A4" w14:textId="2CCF0033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A0B72" w:rsidRPr="009266FD" w14:paraId="286EB329" w14:textId="77777777" w:rsidTr="00FE73EF">
        <w:trPr>
          <w:tblHeader/>
        </w:trPr>
        <w:tc>
          <w:tcPr>
            <w:tcW w:w="4212" w:type="dxa"/>
          </w:tcPr>
          <w:p w14:paraId="01AA6398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gridSpan w:val="2"/>
          </w:tcPr>
          <w:p w14:paraId="00BB7AC4" w14:textId="043F0241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33615BB1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075F66" w14:textId="68C8DCF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AE3AB66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B335A65" w14:textId="18AF619E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3C1FB5B9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B5CAA" w14:textId="40B02C60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BA0B72" w:rsidRPr="009266FD" w14:paraId="19A57FEF" w14:textId="77777777" w:rsidTr="00FE73EF">
        <w:trPr>
          <w:tblHeader/>
        </w:trPr>
        <w:tc>
          <w:tcPr>
            <w:tcW w:w="4212" w:type="dxa"/>
          </w:tcPr>
          <w:p w14:paraId="39DBF7B9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8"/>
          </w:tcPr>
          <w:p w14:paraId="46BB4727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B72" w:rsidRPr="009266FD" w14:paraId="4158748C" w14:textId="77777777" w:rsidTr="00FE73EF">
        <w:tc>
          <w:tcPr>
            <w:tcW w:w="4212" w:type="dxa"/>
          </w:tcPr>
          <w:p w14:paraId="7D29A25A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040" w:type="dxa"/>
            <w:gridSpan w:val="8"/>
          </w:tcPr>
          <w:p w14:paraId="41464F2E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25F06" w:rsidRPr="009266FD" w14:paraId="1EF548B3" w14:textId="77777777" w:rsidTr="00FE73EF">
        <w:tc>
          <w:tcPr>
            <w:tcW w:w="4212" w:type="dxa"/>
          </w:tcPr>
          <w:p w14:paraId="797BFAB8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  <w:gridSpan w:val="2"/>
          </w:tcPr>
          <w:p w14:paraId="244E5936" w14:textId="7A937936" w:rsidR="00625F06" w:rsidRPr="00FE73EF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CC1238A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87D4471" w14:textId="32ABD479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B77EB1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840566" w14:textId="66EE58FB" w:rsidR="00625F06" w:rsidRPr="009266FD" w:rsidRDefault="00625F06" w:rsidP="00625F06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4,346</w:t>
            </w:r>
          </w:p>
        </w:tc>
        <w:tc>
          <w:tcPr>
            <w:tcW w:w="252" w:type="dxa"/>
          </w:tcPr>
          <w:p w14:paraId="1DCFDD45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6850EC" w14:textId="063485F4" w:rsidR="00625F06" w:rsidRPr="009266FD" w:rsidRDefault="00625F06" w:rsidP="00625F0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6,972</w:t>
            </w:r>
          </w:p>
        </w:tc>
      </w:tr>
      <w:tr w:rsidR="00625F06" w:rsidRPr="009266FD" w14:paraId="6E937D6F" w14:textId="77777777" w:rsidTr="00FE73EF">
        <w:tc>
          <w:tcPr>
            <w:tcW w:w="4212" w:type="dxa"/>
          </w:tcPr>
          <w:p w14:paraId="696FF1DD" w14:textId="51B0FB1B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  <w:gridSpan w:val="2"/>
          </w:tcPr>
          <w:p w14:paraId="069E9ED4" w14:textId="618E8B39" w:rsidR="00625F06" w:rsidRPr="00083BCD" w:rsidRDefault="00083BCD" w:rsidP="00E37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3BCD">
              <w:rPr>
                <w:rFonts w:ascii="Angsana New" w:hAnsi="Angsana New"/>
                <w:sz w:val="30"/>
                <w:szCs w:val="30"/>
              </w:rPr>
              <w:t>34,943</w:t>
            </w:r>
          </w:p>
        </w:tc>
        <w:tc>
          <w:tcPr>
            <w:tcW w:w="252" w:type="dxa"/>
          </w:tcPr>
          <w:p w14:paraId="0E3FE1F1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3CB937F" w14:textId="33C94FDA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E64AC5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CF6D63" w14:textId="1DE3BD64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4A458B1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EB3D18" w14:textId="1A999B12" w:rsidR="00625F06" w:rsidRPr="009266FD" w:rsidRDefault="00625F06" w:rsidP="00625F0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25F06" w:rsidRPr="009266FD" w14:paraId="53D82DA3" w14:textId="77777777" w:rsidTr="00FE73EF">
        <w:tc>
          <w:tcPr>
            <w:tcW w:w="4212" w:type="dxa"/>
          </w:tcPr>
          <w:p w14:paraId="42F2C222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6" w:type="dxa"/>
            <w:gridSpan w:val="2"/>
          </w:tcPr>
          <w:p w14:paraId="760E7AA6" w14:textId="49F63249" w:rsidR="00625F06" w:rsidRPr="00083BC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3BCD">
              <w:rPr>
                <w:rFonts w:ascii="Angsana New" w:hAnsi="Angsana New"/>
                <w:sz w:val="30"/>
                <w:szCs w:val="30"/>
              </w:rPr>
              <w:t>12,935</w:t>
            </w:r>
          </w:p>
        </w:tc>
        <w:tc>
          <w:tcPr>
            <w:tcW w:w="252" w:type="dxa"/>
          </w:tcPr>
          <w:p w14:paraId="24842C84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AC8151" w14:textId="3C40067F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11,088</w:t>
            </w:r>
          </w:p>
        </w:tc>
        <w:tc>
          <w:tcPr>
            <w:tcW w:w="270" w:type="dxa"/>
          </w:tcPr>
          <w:p w14:paraId="5DE9F78F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CB21F5" w14:textId="44E558E1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2E29B41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6AF224" w14:textId="508DE13A" w:rsidR="00625F06" w:rsidRPr="009266FD" w:rsidRDefault="00625F06" w:rsidP="00625F0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25F06" w:rsidRPr="009266FD" w14:paraId="3F9613DD" w14:textId="77777777" w:rsidTr="00FE73EF">
        <w:tc>
          <w:tcPr>
            <w:tcW w:w="4212" w:type="dxa"/>
          </w:tcPr>
          <w:p w14:paraId="0A637640" w14:textId="30C47F14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06" w:type="dxa"/>
            <w:gridSpan w:val="2"/>
          </w:tcPr>
          <w:p w14:paraId="24BC3DA2" w14:textId="7B2B6D61" w:rsidR="00625F06" w:rsidRPr="00083BCD" w:rsidRDefault="00083BCD" w:rsidP="0098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3BCD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252" w:type="dxa"/>
          </w:tcPr>
          <w:p w14:paraId="64953529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254068" w14:textId="3D7755B6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24BFCD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DF1C7F" w14:textId="2D8F8861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D552C3F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8F4D52" w14:textId="052F02B9" w:rsidR="00625F06" w:rsidRPr="009266FD" w:rsidRDefault="00625F06" w:rsidP="00625F0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25F06" w:rsidRPr="009266FD" w14:paraId="02486FA9" w14:textId="77777777" w:rsidTr="00FE73EF">
        <w:tc>
          <w:tcPr>
            <w:tcW w:w="4212" w:type="dxa"/>
          </w:tcPr>
          <w:p w14:paraId="275BA8E6" w14:textId="77777777" w:rsidR="00625F06" w:rsidRPr="009266FD" w:rsidRDefault="00625F06" w:rsidP="00625F06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B3B80" w14:textId="38A774B1" w:rsidR="00625F06" w:rsidRPr="00083BCD" w:rsidRDefault="00083BCD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48,068</w:t>
            </w:r>
          </w:p>
        </w:tc>
        <w:tc>
          <w:tcPr>
            <w:tcW w:w="252" w:type="dxa"/>
            <w:vAlign w:val="bottom"/>
          </w:tcPr>
          <w:p w14:paraId="66D65CF6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943CD" w14:textId="3FA5E70F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/>
                <w:bCs/>
                <w:sz w:val="30"/>
                <w:szCs w:val="30"/>
              </w:rPr>
              <w:t>11,088</w:t>
            </w:r>
          </w:p>
        </w:tc>
        <w:tc>
          <w:tcPr>
            <w:tcW w:w="270" w:type="dxa"/>
            <w:vAlign w:val="bottom"/>
          </w:tcPr>
          <w:p w14:paraId="066AF8AD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2B939" w14:textId="391F37D4" w:rsidR="00625F06" w:rsidRPr="00C568B9" w:rsidRDefault="00625F06" w:rsidP="00625F06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68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4,346</w:t>
            </w:r>
          </w:p>
        </w:tc>
        <w:tc>
          <w:tcPr>
            <w:tcW w:w="252" w:type="dxa"/>
            <w:vAlign w:val="bottom"/>
          </w:tcPr>
          <w:p w14:paraId="3F189846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683BB" w14:textId="51B78C8D" w:rsidR="00625F06" w:rsidRPr="009266FD" w:rsidRDefault="00625F06" w:rsidP="00625F0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6,972</w:t>
            </w:r>
          </w:p>
        </w:tc>
      </w:tr>
      <w:tr w:rsidR="00625F06" w:rsidRPr="009266FD" w14:paraId="0BC26A7D" w14:textId="77777777" w:rsidTr="00FE73EF">
        <w:tc>
          <w:tcPr>
            <w:tcW w:w="4212" w:type="dxa"/>
          </w:tcPr>
          <w:p w14:paraId="76479626" w14:textId="356E980F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335815EF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54E3B7A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54CA65D" w14:textId="77777777" w:rsidR="00625F06" w:rsidRPr="009266FD" w:rsidRDefault="00625F06" w:rsidP="00625F0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71EF7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8BDA20" w14:textId="77777777" w:rsidR="00625F06" w:rsidRPr="009266FD" w:rsidRDefault="00625F06" w:rsidP="00625F0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683BC2C8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AC6598" w14:textId="77777777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8959C05" w14:textId="0E8F3C5E" w:rsidR="00D60095" w:rsidRDefault="00D60095">
      <w:r>
        <w:br w:type="page"/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18"/>
        <w:gridCol w:w="252"/>
        <w:gridCol w:w="990"/>
        <w:gridCol w:w="270"/>
        <w:gridCol w:w="990"/>
        <w:gridCol w:w="252"/>
        <w:gridCol w:w="1080"/>
      </w:tblGrid>
      <w:tr w:rsidR="00D60095" w:rsidRPr="009266FD" w14:paraId="579CACA1" w14:textId="77777777" w:rsidTr="00D60095">
        <w:trPr>
          <w:tblHeader/>
        </w:trPr>
        <w:tc>
          <w:tcPr>
            <w:tcW w:w="4410" w:type="dxa"/>
          </w:tcPr>
          <w:p w14:paraId="2F1D9E83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gridSpan w:val="4"/>
          </w:tcPr>
          <w:p w14:paraId="1E56D358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F6A2F3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27D5FECC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095" w:rsidRPr="009266FD" w14:paraId="4407AA85" w14:textId="77777777" w:rsidTr="00D60095">
        <w:trPr>
          <w:tblHeader/>
        </w:trPr>
        <w:tc>
          <w:tcPr>
            <w:tcW w:w="4410" w:type="dxa"/>
          </w:tcPr>
          <w:p w14:paraId="30977222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3D024D6E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1C614EF4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1E9FE2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DE8989D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F338E02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77DBCDCC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72FAAD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60095" w:rsidRPr="009266FD" w14:paraId="7D79476A" w14:textId="77777777" w:rsidTr="00D60095">
        <w:trPr>
          <w:tblHeader/>
        </w:trPr>
        <w:tc>
          <w:tcPr>
            <w:tcW w:w="4410" w:type="dxa"/>
          </w:tcPr>
          <w:p w14:paraId="75258AD4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3C4BD10A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439F475F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81E014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7E2D91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0A6E667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1DE19EEA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9A31E6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D60095" w:rsidRPr="009266FD" w14:paraId="25AAC14C" w14:textId="77777777" w:rsidTr="00D60095">
        <w:trPr>
          <w:tblHeader/>
        </w:trPr>
        <w:tc>
          <w:tcPr>
            <w:tcW w:w="4410" w:type="dxa"/>
          </w:tcPr>
          <w:p w14:paraId="30B5A3AC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42" w:type="dxa"/>
            <w:gridSpan w:val="8"/>
          </w:tcPr>
          <w:p w14:paraId="4354C232" w14:textId="77777777" w:rsidR="00D60095" w:rsidRPr="009266FD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B72" w:rsidRPr="009266FD" w14:paraId="3D97D968" w14:textId="77777777" w:rsidTr="006C5A47">
        <w:tc>
          <w:tcPr>
            <w:tcW w:w="4410" w:type="dxa"/>
          </w:tcPr>
          <w:p w14:paraId="096B0E1D" w14:textId="087C6E06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6B092515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8E07975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A06DD3" w14:textId="77777777" w:rsidR="00BA0B72" w:rsidRPr="009266FD" w:rsidRDefault="00BA0B72" w:rsidP="00BA0B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1F5D8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61302B" w14:textId="77777777" w:rsidR="00BA0B72" w:rsidRPr="009266FD" w:rsidRDefault="00BA0B72" w:rsidP="00BA0B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2681AD27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DC683D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2DE" w:rsidRPr="009266FD" w14:paraId="64C5402E" w14:textId="77777777" w:rsidTr="006C5A47">
        <w:tc>
          <w:tcPr>
            <w:tcW w:w="4410" w:type="dxa"/>
          </w:tcPr>
          <w:p w14:paraId="48EBDA54" w14:textId="77777777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B23ADBF" w14:textId="0C4BFB4C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2CD3B13" w14:textId="77777777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6014B4" w14:textId="7B2E5B84" w:rsidR="00AD42DE" w:rsidRPr="009266FD" w:rsidRDefault="00AD42DE" w:rsidP="00AD42D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071E33" w14:textId="77777777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1E5815" w14:textId="5DC3B0EF" w:rsidR="00AD42DE" w:rsidRPr="009266FD" w:rsidRDefault="00AD42DE" w:rsidP="00AD42D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33,770</w:t>
            </w:r>
          </w:p>
        </w:tc>
        <w:tc>
          <w:tcPr>
            <w:tcW w:w="252" w:type="dxa"/>
          </w:tcPr>
          <w:p w14:paraId="1A25D108" w14:textId="77777777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0EA9C" w14:textId="2019DE62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18,325</w:t>
            </w:r>
          </w:p>
        </w:tc>
      </w:tr>
      <w:tr w:rsidR="00AD42DE" w:rsidRPr="009266FD" w14:paraId="78774C3E" w14:textId="77777777" w:rsidTr="006C5A47">
        <w:tc>
          <w:tcPr>
            <w:tcW w:w="4410" w:type="dxa"/>
          </w:tcPr>
          <w:p w14:paraId="7E3C18EC" w14:textId="77777777" w:rsidR="00AD42DE" w:rsidRPr="009266FD" w:rsidRDefault="00AD42DE" w:rsidP="00AD42DE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62950B5F" w14:textId="1D881BBC" w:rsidR="00AD42DE" w:rsidRPr="009266FD" w:rsidRDefault="0069303C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2,361</w:t>
            </w:r>
          </w:p>
        </w:tc>
        <w:tc>
          <w:tcPr>
            <w:tcW w:w="270" w:type="dxa"/>
            <w:gridSpan w:val="2"/>
          </w:tcPr>
          <w:p w14:paraId="0AE21C3F" w14:textId="77777777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626379" w14:textId="29FDA2BF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1C8ED07B" w14:textId="77777777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E0C904" w14:textId="37679CE9" w:rsidR="00AD42DE" w:rsidRPr="009266FD" w:rsidRDefault="00AD42DE" w:rsidP="00AD42D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238C5920" w14:textId="77777777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43DCB7" w14:textId="78EC1C41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</w:tr>
      <w:tr w:rsidR="00AD42DE" w:rsidRPr="009266FD" w14:paraId="664AF334" w14:textId="77777777" w:rsidTr="006C5A47">
        <w:tc>
          <w:tcPr>
            <w:tcW w:w="4410" w:type="dxa"/>
          </w:tcPr>
          <w:p w14:paraId="13B4D8B8" w14:textId="77777777" w:rsidR="00AD42DE" w:rsidRPr="009266FD" w:rsidRDefault="00AD42DE" w:rsidP="00AD42DE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1BEAB76E" w14:textId="2F2F1CAD" w:rsidR="00AD42DE" w:rsidRPr="009266FD" w:rsidRDefault="00346A35" w:rsidP="0034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70" w:type="dxa"/>
            <w:gridSpan w:val="2"/>
          </w:tcPr>
          <w:p w14:paraId="168BAD5D" w14:textId="77777777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7867752" w14:textId="3290C6A8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C9C308C" w14:textId="77777777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FF47B3" w14:textId="507DE9CB" w:rsidR="00AD42DE" w:rsidRPr="009266FD" w:rsidRDefault="00AD42DE" w:rsidP="00AD42D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26E5387" w14:textId="77777777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87300C" w14:textId="78FDC37F" w:rsidR="00AD42DE" w:rsidRPr="009266FD" w:rsidRDefault="00AD42DE" w:rsidP="00AD42D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D42DE" w:rsidRPr="009266FD" w14:paraId="09D7B479" w14:textId="77777777" w:rsidTr="006C5A47">
        <w:tc>
          <w:tcPr>
            <w:tcW w:w="4410" w:type="dxa"/>
          </w:tcPr>
          <w:p w14:paraId="64611098" w14:textId="77777777" w:rsidR="00AD42DE" w:rsidRPr="009266FD" w:rsidRDefault="00AD42DE" w:rsidP="00AD42D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AC676F9" w14:textId="6AA7DD2E" w:rsidR="00AD42DE" w:rsidRPr="009266FD" w:rsidRDefault="00346A35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70" w:type="dxa"/>
            <w:gridSpan w:val="2"/>
          </w:tcPr>
          <w:p w14:paraId="2ACF33E8" w14:textId="77777777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071216" w14:textId="6A57B33B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1,326</w:t>
            </w:r>
          </w:p>
        </w:tc>
        <w:tc>
          <w:tcPr>
            <w:tcW w:w="270" w:type="dxa"/>
          </w:tcPr>
          <w:p w14:paraId="2C4DC8C9" w14:textId="77777777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F1C84FC" w14:textId="6F481687" w:rsidR="00AD42DE" w:rsidRPr="009266FD" w:rsidRDefault="00AD42DE" w:rsidP="00AD42DE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1,338</w:t>
            </w:r>
          </w:p>
        </w:tc>
        <w:tc>
          <w:tcPr>
            <w:tcW w:w="252" w:type="dxa"/>
          </w:tcPr>
          <w:p w14:paraId="442699B4" w14:textId="77777777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36649" w14:textId="0B6706D6" w:rsidR="00AD42DE" w:rsidRPr="009266FD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1,304</w:t>
            </w:r>
          </w:p>
        </w:tc>
      </w:tr>
      <w:tr w:rsidR="00AD42DE" w:rsidRPr="00C664CA" w14:paraId="0B3F9BD8" w14:textId="77777777" w:rsidTr="006C5A47">
        <w:trPr>
          <w:trHeight w:val="70"/>
        </w:trPr>
        <w:tc>
          <w:tcPr>
            <w:tcW w:w="4410" w:type="dxa"/>
          </w:tcPr>
          <w:p w14:paraId="3333310B" w14:textId="77777777" w:rsidR="00AD42DE" w:rsidRPr="00C664CA" w:rsidRDefault="00AD42DE" w:rsidP="00AD42D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ED377B" w14:textId="55715E2D" w:rsidR="00AD42DE" w:rsidRPr="00E07E35" w:rsidRDefault="0069303C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3,948</w:t>
            </w:r>
          </w:p>
        </w:tc>
        <w:tc>
          <w:tcPr>
            <w:tcW w:w="270" w:type="dxa"/>
            <w:gridSpan w:val="2"/>
          </w:tcPr>
          <w:p w14:paraId="20764446" w14:textId="77777777" w:rsidR="00AD42DE" w:rsidRPr="00C664CA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25FC0E" w14:textId="78E47D32" w:rsidR="00AD42DE" w:rsidRPr="00C664CA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1,697</w:t>
            </w:r>
          </w:p>
        </w:tc>
        <w:tc>
          <w:tcPr>
            <w:tcW w:w="270" w:type="dxa"/>
          </w:tcPr>
          <w:p w14:paraId="7043A1FD" w14:textId="77777777" w:rsidR="00AD42DE" w:rsidRPr="00C664CA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AA5F51" w14:textId="4411ED09" w:rsidR="00AD42DE" w:rsidRPr="0061210E" w:rsidRDefault="00AD42DE" w:rsidP="00AD42DE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35,110</w:t>
            </w:r>
          </w:p>
        </w:tc>
        <w:tc>
          <w:tcPr>
            <w:tcW w:w="252" w:type="dxa"/>
          </w:tcPr>
          <w:p w14:paraId="3C17A2BB" w14:textId="77777777" w:rsidR="00AD42DE" w:rsidRPr="0061210E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CAC6F5" w14:textId="1ED406E7" w:rsidR="00AD42DE" w:rsidRPr="00C664CA" w:rsidRDefault="00AD42DE" w:rsidP="00AD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B6D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7B6D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</w:tr>
    </w:tbl>
    <w:p w14:paraId="0CAECF65" w14:textId="038A9BC1" w:rsidR="004B008F" w:rsidRDefault="004B008F" w:rsidP="009266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373577C0" w14:textId="77777777" w:rsidR="007A7D4C" w:rsidRPr="009266FD" w:rsidRDefault="007A7D4C" w:rsidP="0092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266FD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สัญญาบริการด้านการบริหารกับกิจการที่เกี่ยวข้องกัน</w:t>
      </w:r>
    </w:p>
    <w:p w14:paraId="193FDABE" w14:textId="77777777" w:rsidR="007A7D4C" w:rsidRPr="009266FD" w:rsidRDefault="007A7D4C" w:rsidP="0092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37AD2F7" w14:textId="6544C960" w:rsidR="00724335" w:rsidRDefault="007A7D4C" w:rsidP="0092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9266FD">
        <w:rPr>
          <w:rFonts w:asciiTheme="majorBidi" w:hAnsiTheme="majorBidi" w:cstheme="majorBidi"/>
          <w:spacing w:val="4"/>
          <w:sz w:val="30"/>
          <w:szCs w:val="30"/>
          <w:cs/>
        </w:rPr>
        <w:t>บริษัทได้ทำสัญญาบริการด้านการบริหารกับบริษัทที่เกี่ยวข้องกันแห่งหนึ่ง</w:t>
      </w:r>
      <w:r w:rsidRPr="009266F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266FD">
        <w:rPr>
          <w:rFonts w:asciiTheme="majorBidi" w:hAnsiTheme="majorBidi" w:cstheme="majorBidi"/>
          <w:spacing w:val="4"/>
          <w:sz w:val="30"/>
          <w:szCs w:val="30"/>
          <w:cs/>
        </w:rPr>
        <w:t xml:space="preserve">โดยบริษัทที่เกี่ยวข้องกันจะให้บริการงานที่ปรึกษาตามที่ระบุในสัญญา และบริษัทตกลงจ่ายค่าบริการปีละ </w:t>
      </w:r>
      <w:r w:rsidR="00724335" w:rsidRPr="009266FD">
        <w:rPr>
          <w:rFonts w:asciiTheme="majorBidi" w:hAnsiTheme="majorBidi" w:cstheme="majorBidi"/>
          <w:spacing w:val="4"/>
          <w:sz w:val="30"/>
          <w:szCs w:val="30"/>
        </w:rPr>
        <w:t>15</w:t>
      </w:r>
      <w:r w:rsidRPr="009266F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266FD">
        <w:rPr>
          <w:rFonts w:asciiTheme="majorBidi" w:hAnsiTheme="majorBidi" w:cstheme="majorBidi"/>
          <w:spacing w:val="4"/>
          <w:sz w:val="30"/>
          <w:szCs w:val="30"/>
          <w:cs/>
        </w:rPr>
        <w:t>ล้านบาท สัญญาดังกล่าว</w:t>
      </w:r>
      <w:r w:rsidR="00724335" w:rsidRPr="009266FD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มีผลตั้งแต่วันที่ </w:t>
      </w:r>
      <w:r w:rsidR="00724335" w:rsidRPr="009266FD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724335" w:rsidRPr="009266FD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มกราคม </w:t>
      </w:r>
      <w:r w:rsidR="00724335" w:rsidRPr="009266FD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724335" w:rsidRPr="009266FD">
        <w:rPr>
          <w:rFonts w:asciiTheme="majorBidi" w:hAnsiTheme="majorBidi" w:cstheme="majorBidi"/>
          <w:spacing w:val="4"/>
          <w:sz w:val="30"/>
          <w:szCs w:val="30"/>
          <w:cs/>
        </w:rPr>
        <w:t xml:space="preserve">ถึงวันที่ </w:t>
      </w:r>
      <w:r w:rsidR="00724335" w:rsidRPr="009266FD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724335" w:rsidRPr="009266FD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724335" w:rsidRPr="009266FD">
        <w:rPr>
          <w:rFonts w:asciiTheme="majorBidi" w:hAnsiTheme="majorBidi" w:cstheme="majorBidi"/>
          <w:spacing w:val="4"/>
          <w:sz w:val="30"/>
          <w:szCs w:val="30"/>
        </w:rPr>
        <w:t>2566</w:t>
      </w:r>
    </w:p>
    <w:p w14:paraId="1AEE4C35" w14:textId="77777777" w:rsidR="004B008F" w:rsidRPr="009266FD" w:rsidRDefault="004B008F" w:rsidP="0092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9ED4067" w14:textId="77777777" w:rsidR="00D60095" w:rsidRDefault="00D60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AC82FD4" w14:textId="2A66EF0B" w:rsidR="001540FE" w:rsidRPr="009266FD" w:rsidRDefault="001540FE" w:rsidP="0092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266FD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9266F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266FD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8B8F0A9" w14:textId="77777777" w:rsidR="001540FE" w:rsidRPr="009266FD" w:rsidRDefault="001540FE" w:rsidP="009266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849"/>
        <w:gridCol w:w="236"/>
        <w:gridCol w:w="992"/>
        <w:gridCol w:w="271"/>
        <w:gridCol w:w="993"/>
        <w:gridCol w:w="271"/>
        <w:gridCol w:w="993"/>
        <w:gridCol w:w="271"/>
        <w:gridCol w:w="1052"/>
      </w:tblGrid>
      <w:tr w:rsidR="001540FE" w:rsidRPr="009266FD" w14:paraId="28FACA5B" w14:textId="77777777" w:rsidTr="009266FD">
        <w:trPr>
          <w:tblHeader/>
        </w:trPr>
        <w:tc>
          <w:tcPr>
            <w:tcW w:w="1805" w:type="pct"/>
          </w:tcPr>
          <w:p w14:paraId="3C0A9894" w14:textId="77777777" w:rsidR="001540FE" w:rsidRPr="009266FD" w:rsidRDefault="001540FE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8" w:type="pct"/>
          </w:tcPr>
          <w:p w14:paraId="7D8C3CAE" w14:textId="77777777" w:rsidR="001540FE" w:rsidRPr="009266FD" w:rsidRDefault="001540FE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800D407" w14:textId="77777777" w:rsidR="001540FE" w:rsidRPr="009266FD" w:rsidRDefault="001540FE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22D2CAEA" w14:textId="77777777" w:rsidR="001540FE" w:rsidRPr="009266FD" w:rsidRDefault="001540FE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0BBF3998" w14:textId="77777777" w:rsidR="001540FE" w:rsidRPr="009266FD" w:rsidRDefault="001540FE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421133BE" w14:textId="77777777" w:rsidR="001540FE" w:rsidRPr="009266FD" w:rsidRDefault="001540FE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266FD" w:rsidRPr="009266FD" w14:paraId="4ECB669E" w14:textId="77777777" w:rsidTr="009266FD">
        <w:trPr>
          <w:tblHeader/>
        </w:trPr>
        <w:tc>
          <w:tcPr>
            <w:tcW w:w="1805" w:type="pct"/>
          </w:tcPr>
          <w:p w14:paraId="3831BFBA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67952506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FBA4AF1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08D9F1BF" w14:textId="50D633B4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A0B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2C1BD8F8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435F7EDB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41926C74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5" w:type="pct"/>
          </w:tcPr>
          <w:p w14:paraId="29577044" w14:textId="1150E59A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A0B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1A7A972E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C067535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266FD" w:rsidRPr="009266FD" w14:paraId="4F076623" w14:textId="77777777" w:rsidTr="009266FD">
        <w:trPr>
          <w:tblHeader/>
        </w:trPr>
        <w:tc>
          <w:tcPr>
            <w:tcW w:w="1805" w:type="pct"/>
          </w:tcPr>
          <w:p w14:paraId="6C2C98AF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05EA50E3" w14:textId="51883791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" w:type="pct"/>
          </w:tcPr>
          <w:p w14:paraId="092DC9BE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3CA1371F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0FCC637A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F10F02D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37DAB24F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5" w:type="pct"/>
          </w:tcPr>
          <w:p w14:paraId="5BF750DF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39E6627D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65D2954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266FD" w:rsidRPr="009266FD" w14:paraId="6229594B" w14:textId="77777777" w:rsidTr="009266FD">
        <w:trPr>
          <w:tblHeader/>
        </w:trPr>
        <w:tc>
          <w:tcPr>
            <w:tcW w:w="1805" w:type="pct"/>
          </w:tcPr>
          <w:p w14:paraId="69E638C2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401C67D5" w14:textId="7C580DC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1CC82BCD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1" w:type="pct"/>
            <w:gridSpan w:val="7"/>
          </w:tcPr>
          <w:p w14:paraId="46450DA5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66FD" w:rsidRPr="009266FD" w14:paraId="1B59533A" w14:textId="77777777" w:rsidTr="009266FD">
        <w:trPr>
          <w:trHeight w:val="299"/>
        </w:trPr>
        <w:tc>
          <w:tcPr>
            <w:tcW w:w="1805" w:type="pct"/>
          </w:tcPr>
          <w:p w14:paraId="675370BB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8" w:type="pct"/>
          </w:tcPr>
          <w:p w14:paraId="071891A6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4984D5E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1DCF499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4A08F89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5EAF61A5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41DFD8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3F352055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42645ED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B558842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FD" w:rsidRPr="009266FD" w14:paraId="56E1C1C0" w14:textId="77777777" w:rsidTr="009266FD">
        <w:trPr>
          <w:trHeight w:val="299"/>
        </w:trPr>
        <w:tc>
          <w:tcPr>
            <w:tcW w:w="1805" w:type="pct"/>
          </w:tcPr>
          <w:p w14:paraId="4CDA864D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58" w:type="pct"/>
          </w:tcPr>
          <w:p w14:paraId="765F1495" w14:textId="219DB71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266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38A58573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40FD6737" w14:textId="77813F89" w:rsidR="009266FD" w:rsidRPr="009266FD" w:rsidRDefault="002D290F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42,147</w:t>
            </w:r>
          </w:p>
        </w:tc>
        <w:tc>
          <w:tcPr>
            <w:tcW w:w="146" w:type="pct"/>
            <w:vAlign w:val="bottom"/>
          </w:tcPr>
          <w:p w14:paraId="546D8C09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09A2140F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4,445</w:t>
            </w:r>
          </w:p>
        </w:tc>
        <w:tc>
          <w:tcPr>
            <w:tcW w:w="146" w:type="pct"/>
          </w:tcPr>
          <w:p w14:paraId="29E82E4F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4B4562A4" w14:textId="1BD24BBD" w:rsidR="009266FD" w:rsidRPr="009266FD" w:rsidRDefault="002D290F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37,610</w:t>
            </w:r>
          </w:p>
        </w:tc>
        <w:tc>
          <w:tcPr>
            <w:tcW w:w="146" w:type="pct"/>
          </w:tcPr>
          <w:p w14:paraId="3FE61488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8AE6EE8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31,304</w:t>
            </w:r>
          </w:p>
        </w:tc>
      </w:tr>
      <w:tr w:rsidR="009266FD" w:rsidRPr="009266FD" w14:paraId="2B514BA2" w14:textId="77777777" w:rsidTr="009266FD">
        <w:trPr>
          <w:trHeight w:val="236"/>
        </w:trPr>
        <w:tc>
          <w:tcPr>
            <w:tcW w:w="1805" w:type="pct"/>
          </w:tcPr>
          <w:p w14:paraId="613D418D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8" w:type="pct"/>
          </w:tcPr>
          <w:p w14:paraId="06089B96" w14:textId="31415C05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3458969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6DB5324C" w14:textId="242EC4D1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B576D71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440E6E2E" w14:textId="33B43A56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A5A44A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059C92F6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2BEA661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4701CE39" w14:textId="3A85A268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FD" w:rsidRPr="009266FD" w14:paraId="7282817E" w14:textId="77777777" w:rsidTr="009266FD">
        <w:tc>
          <w:tcPr>
            <w:tcW w:w="1805" w:type="pct"/>
          </w:tcPr>
          <w:p w14:paraId="68CF410B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8" w:type="pct"/>
          </w:tcPr>
          <w:p w14:paraId="71FF2FDD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5DC2E90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4AF33F20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C98F48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F8AA321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4A13170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36F24053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9A7132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DF531C0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FD" w:rsidRPr="009266FD" w14:paraId="2B7224DE" w14:textId="77777777" w:rsidTr="009266FD">
        <w:tc>
          <w:tcPr>
            <w:tcW w:w="1805" w:type="pct"/>
          </w:tcPr>
          <w:p w14:paraId="13AEAA99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58" w:type="pct"/>
          </w:tcPr>
          <w:p w14:paraId="2ED371BF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0BF6EC7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4B097939" w14:textId="2B8C38C1" w:rsidR="009266FD" w:rsidRPr="009266FD" w:rsidRDefault="002D290F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,341,192</w:t>
            </w:r>
          </w:p>
        </w:tc>
        <w:tc>
          <w:tcPr>
            <w:tcW w:w="146" w:type="pct"/>
          </w:tcPr>
          <w:p w14:paraId="457C4AA3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4C4826BB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1,179,901</w:t>
            </w:r>
          </w:p>
        </w:tc>
        <w:tc>
          <w:tcPr>
            <w:tcW w:w="146" w:type="pct"/>
          </w:tcPr>
          <w:p w14:paraId="0702B3C5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0DB74C42" w14:textId="63D60825" w:rsidR="009266FD" w:rsidRPr="009266FD" w:rsidRDefault="002D290F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363,398</w:t>
            </w:r>
          </w:p>
        </w:tc>
        <w:tc>
          <w:tcPr>
            <w:tcW w:w="146" w:type="pct"/>
          </w:tcPr>
          <w:p w14:paraId="4BF54296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B0860B1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384,002</w:t>
            </w:r>
          </w:p>
        </w:tc>
      </w:tr>
      <w:tr w:rsidR="009266FD" w:rsidRPr="009266FD" w14:paraId="03BBE512" w14:textId="77777777" w:rsidTr="009266FD">
        <w:tc>
          <w:tcPr>
            <w:tcW w:w="1805" w:type="pct"/>
          </w:tcPr>
          <w:p w14:paraId="54FD25D3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9266FD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58" w:type="pct"/>
          </w:tcPr>
          <w:p w14:paraId="0EA0ECF1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EAE927F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1A36EDC7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4CA463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3F4B538A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D0AC59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B70BCA8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F024935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5BF375E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290F" w:rsidRPr="009266FD" w14:paraId="45C351AF" w14:textId="77777777" w:rsidTr="009266FD">
        <w:tc>
          <w:tcPr>
            <w:tcW w:w="1805" w:type="pct"/>
          </w:tcPr>
          <w:p w14:paraId="5A4FA7CC" w14:textId="77777777" w:rsidR="002D290F" w:rsidRPr="009266FD" w:rsidRDefault="002D290F" w:rsidP="002D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266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58" w:type="pct"/>
          </w:tcPr>
          <w:p w14:paraId="3CE52928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E68BA86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52C87C19" w14:textId="6F6FBE0B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9,212</w:t>
            </w:r>
          </w:p>
        </w:tc>
        <w:tc>
          <w:tcPr>
            <w:tcW w:w="146" w:type="pct"/>
          </w:tcPr>
          <w:p w14:paraId="704DA79E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6E243EBF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10,721</w:t>
            </w:r>
          </w:p>
        </w:tc>
        <w:tc>
          <w:tcPr>
            <w:tcW w:w="146" w:type="pct"/>
          </w:tcPr>
          <w:p w14:paraId="7F882A62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5CEDB54" w14:textId="002E9453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BC0E462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206464B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4,386</w:t>
            </w:r>
          </w:p>
        </w:tc>
      </w:tr>
      <w:tr w:rsidR="002D290F" w:rsidRPr="009266FD" w14:paraId="4C932E56" w14:textId="77777777" w:rsidTr="00A67541">
        <w:tc>
          <w:tcPr>
            <w:tcW w:w="1805" w:type="pct"/>
          </w:tcPr>
          <w:p w14:paraId="71218762" w14:textId="77777777" w:rsidR="002D290F" w:rsidRPr="009266FD" w:rsidRDefault="002D290F" w:rsidP="002D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9266FD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58" w:type="pct"/>
          </w:tcPr>
          <w:p w14:paraId="2E539F28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0D9261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8B56CB3" w14:textId="27707803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146" w:type="pct"/>
          </w:tcPr>
          <w:p w14:paraId="63180A95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C5AE433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F14BD9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04F79D13" w14:textId="15FCD6C6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A51A231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8C805CC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290F" w:rsidRPr="009266FD" w14:paraId="40A9CA9B" w14:textId="77777777" w:rsidTr="009266FD">
        <w:tc>
          <w:tcPr>
            <w:tcW w:w="1805" w:type="pct"/>
          </w:tcPr>
          <w:p w14:paraId="4565812B" w14:textId="77777777" w:rsidR="002D290F" w:rsidRPr="009266FD" w:rsidRDefault="002D290F" w:rsidP="002D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9266FD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58" w:type="pct"/>
          </w:tcPr>
          <w:p w14:paraId="621925FC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9D32CCE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356AC922" w14:textId="6B3149CF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6" w:type="pct"/>
          </w:tcPr>
          <w:p w14:paraId="5CB2DF36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552A0DDB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46" w:type="pct"/>
          </w:tcPr>
          <w:p w14:paraId="49627256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60C916AC" w14:textId="1FC81A43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D779EA0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10D274F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290F" w:rsidRPr="009266FD" w14:paraId="7BF3E297" w14:textId="77777777" w:rsidTr="009266FD">
        <w:tc>
          <w:tcPr>
            <w:tcW w:w="1805" w:type="pct"/>
          </w:tcPr>
          <w:p w14:paraId="4CCE6C08" w14:textId="77777777" w:rsidR="002D290F" w:rsidRPr="009266FD" w:rsidRDefault="002D290F" w:rsidP="002D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9266FD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58" w:type="pct"/>
          </w:tcPr>
          <w:p w14:paraId="261352F0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E618778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0E96EEF9" w14:textId="197D48DB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14,04</w:t>
            </w:r>
            <w:r w:rsidR="00310F2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F5A7AE8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5D29F5D0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14,532</w:t>
            </w:r>
          </w:p>
        </w:tc>
        <w:tc>
          <w:tcPr>
            <w:tcW w:w="146" w:type="pct"/>
          </w:tcPr>
          <w:p w14:paraId="2DC81D1B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11167E7" w14:textId="5AA44440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CBF39E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24DC10E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42DE" w:rsidRPr="009266FD" w14:paraId="4FB0B09C" w14:textId="77777777" w:rsidTr="009266FD">
        <w:tc>
          <w:tcPr>
            <w:tcW w:w="1805" w:type="pct"/>
          </w:tcPr>
          <w:p w14:paraId="5648B703" w14:textId="4BB15F0B" w:rsidR="00D842DE" w:rsidRPr="002477C5" w:rsidRDefault="00D842DE" w:rsidP="00D8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7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8" w:type="pct"/>
          </w:tcPr>
          <w:p w14:paraId="3EA1DE1C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2D2A0DA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571AC61" w14:textId="760BE1BD" w:rsidR="00D842DE" w:rsidRPr="009266FD" w:rsidRDefault="002D290F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1,365,33</w:t>
            </w:r>
            <w:r w:rsidR="00310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34EECF45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8924F3A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1,205,593</w:t>
            </w:r>
          </w:p>
        </w:tc>
        <w:tc>
          <w:tcPr>
            <w:tcW w:w="146" w:type="pct"/>
          </w:tcPr>
          <w:p w14:paraId="2FF630A6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12B51C36" w14:textId="2203B8E2" w:rsidR="00D842DE" w:rsidRPr="000A7D62" w:rsidRDefault="002D290F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,398</w:t>
            </w:r>
          </w:p>
        </w:tc>
        <w:tc>
          <w:tcPr>
            <w:tcW w:w="146" w:type="pct"/>
          </w:tcPr>
          <w:p w14:paraId="4907F72B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51A20543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388,388</w:t>
            </w:r>
          </w:p>
        </w:tc>
      </w:tr>
      <w:tr w:rsidR="002D290F" w:rsidRPr="009266FD" w14:paraId="7CE7A094" w14:textId="77777777" w:rsidTr="009266FD">
        <w:tc>
          <w:tcPr>
            <w:tcW w:w="1805" w:type="pct"/>
          </w:tcPr>
          <w:p w14:paraId="29E088AA" w14:textId="653D7234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 w:hanging="336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458" w:type="pct"/>
          </w:tcPr>
          <w:p w14:paraId="25E79922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0EA69BE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69E5234A" w14:textId="77777777" w:rsidR="002D290F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E7874B" w14:textId="68098111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(4,244)</w:t>
            </w:r>
          </w:p>
        </w:tc>
        <w:tc>
          <w:tcPr>
            <w:tcW w:w="146" w:type="pct"/>
          </w:tcPr>
          <w:p w14:paraId="7C3E5050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7D9C07DE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(3,828)</w:t>
            </w:r>
          </w:p>
        </w:tc>
        <w:tc>
          <w:tcPr>
            <w:tcW w:w="146" w:type="pct"/>
          </w:tcPr>
          <w:p w14:paraId="65E6C4C2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46236ADD" w14:textId="77777777" w:rsidR="002D290F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174315" w14:textId="22F5AE10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4755917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F5412AB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5CA30C" w14:textId="1488CE03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290F" w:rsidRPr="009266FD" w14:paraId="7496128B" w14:textId="77777777" w:rsidTr="009266FD">
        <w:tc>
          <w:tcPr>
            <w:tcW w:w="1805" w:type="pct"/>
          </w:tcPr>
          <w:p w14:paraId="5D0847D3" w14:textId="77777777" w:rsidR="002D290F" w:rsidRPr="009266FD" w:rsidRDefault="002D290F" w:rsidP="002D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8" w:type="pct"/>
          </w:tcPr>
          <w:p w14:paraId="21B84DD5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68EB899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1C4CA5B8" w14:textId="6FBED82A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1,361,08</w:t>
            </w:r>
            <w:r w:rsidR="00310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437E390B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5C5F337C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1,201,765</w:t>
            </w:r>
          </w:p>
        </w:tc>
        <w:tc>
          <w:tcPr>
            <w:tcW w:w="146" w:type="pct"/>
          </w:tcPr>
          <w:p w14:paraId="4B4709BE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7F4D94DD" w14:textId="616D476F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,398</w:t>
            </w:r>
          </w:p>
        </w:tc>
        <w:tc>
          <w:tcPr>
            <w:tcW w:w="146" w:type="pct"/>
          </w:tcPr>
          <w:p w14:paraId="5E54D021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76C166EA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388,388</w:t>
            </w:r>
          </w:p>
        </w:tc>
      </w:tr>
      <w:tr w:rsidR="002D290F" w:rsidRPr="009266FD" w14:paraId="77148806" w14:textId="77777777" w:rsidTr="009266FD">
        <w:tc>
          <w:tcPr>
            <w:tcW w:w="1805" w:type="pct"/>
          </w:tcPr>
          <w:p w14:paraId="3C52624C" w14:textId="77777777" w:rsidR="002D290F" w:rsidRPr="009266FD" w:rsidRDefault="002D290F" w:rsidP="002D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8" w:type="pct"/>
          </w:tcPr>
          <w:p w14:paraId="3F91C491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62EC90A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5BE360B8" w14:textId="58525C9A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1,403,23</w:t>
            </w:r>
            <w:r w:rsidR="00310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D0255C0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1DA0779A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1,206,210</w:t>
            </w:r>
          </w:p>
        </w:tc>
        <w:tc>
          <w:tcPr>
            <w:tcW w:w="146" w:type="pct"/>
          </w:tcPr>
          <w:p w14:paraId="3019020C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4A705B8D" w14:textId="052B875B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,008</w:t>
            </w:r>
          </w:p>
        </w:tc>
        <w:tc>
          <w:tcPr>
            <w:tcW w:w="146" w:type="pct"/>
          </w:tcPr>
          <w:p w14:paraId="53751E37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4F1516B2" w14:textId="77777777" w:rsidR="002D290F" w:rsidRPr="009266FD" w:rsidRDefault="002D290F" w:rsidP="002D2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419,692</w:t>
            </w:r>
          </w:p>
        </w:tc>
      </w:tr>
    </w:tbl>
    <w:p w14:paraId="69B33474" w14:textId="77777777" w:rsidR="001540FE" w:rsidRDefault="001540FE" w:rsidP="00154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F3C482" w14:textId="6416C60E" w:rsidR="001540FE" w:rsidRDefault="001540FE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  <w:sectPr w:rsidR="001540FE" w:rsidSect="00447EA8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29570CB1" w14:textId="4C47FE1D" w:rsidR="00E96AEE" w:rsidRDefault="00D45BDE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E96AEE">
        <w:rPr>
          <w:rFonts w:ascii="Angsana New" w:hAnsi="Angsana New"/>
          <w:b/>
          <w:bCs/>
          <w:sz w:val="30"/>
          <w:szCs w:val="30"/>
        </w:rPr>
        <w:tab/>
      </w:r>
      <w:r w:rsidR="00E96AEE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E96AEE" w:rsidRPr="00D56272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tbl>
      <w:tblPr>
        <w:tblW w:w="15087" w:type="dxa"/>
        <w:tblLayout w:type="fixed"/>
        <w:tblLook w:val="01E0" w:firstRow="1" w:lastRow="1" w:firstColumn="1" w:lastColumn="1" w:noHBand="0" w:noVBand="0"/>
      </w:tblPr>
      <w:tblGrid>
        <w:gridCol w:w="2069"/>
        <w:gridCol w:w="2219"/>
        <w:gridCol w:w="804"/>
        <w:gridCol w:w="822"/>
        <w:gridCol w:w="270"/>
        <w:gridCol w:w="815"/>
        <w:gridCol w:w="270"/>
        <w:gridCol w:w="794"/>
        <w:gridCol w:w="270"/>
        <w:gridCol w:w="899"/>
        <w:gridCol w:w="270"/>
        <w:gridCol w:w="899"/>
        <w:gridCol w:w="270"/>
        <w:gridCol w:w="899"/>
        <w:gridCol w:w="270"/>
        <w:gridCol w:w="899"/>
        <w:gridCol w:w="270"/>
        <w:gridCol w:w="899"/>
        <w:gridCol w:w="270"/>
        <w:gridCol w:w="899"/>
        <w:gridCol w:w="10"/>
      </w:tblGrid>
      <w:tr w:rsidR="001546A2" w:rsidRPr="00C664CA" w14:paraId="21D531D9" w14:textId="77777777" w:rsidTr="00C461E1">
        <w:trPr>
          <w:gridAfter w:val="1"/>
          <w:wAfter w:w="10" w:type="dxa"/>
        </w:trPr>
        <w:tc>
          <w:tcPr>
            <w:tcW w:w="2069" w:type="dxa"/>
          </w:tcPr>
          <w:p w14:paraId="44BE8212" w14:textId="77777777" w:rsidR="001546A2" w:rsidRPr="00C664C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9" w:type="dxa"/>
          </w:tcPr>
          <w:p w14:paraId="5B90C7E0" w14:textId="77777777" w:rsidR="001546A2" w:rsidRPr="00C664C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9" w:type="dxa"/>
            <w:gridSpan w:val="18"/>
          </w:tcPr>
          <w:p w14:paraId="5C50C652" w14:textId="77777777" w:rsidR="001546A2" w:rsidRPr="00C664C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46A2" w:rsidRPr="00C664CA" w14:paraId="5BE9C511" w14:textId="77777777" w:rsidTr="00C461E1">
        <w:trPr>
          <w:gridAfter w:val="1"/>
          <w:wAfter w:w="10" w:type="dxa"/>
        </w:trPr>
        <w:tc>
          <w:tcPr>
            <w:tcW w:w="2069" w:type="dxa"/>
          </w:tcPr>
          <w:p w14:paraId="0AE6278E" w14:textId="77777777" w:rsidR="001546A2" w:rsidRPr="00C664C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9" w:type="dxa"/>
          </w:tcPr>
          <w:p w14:paraId="152F046A" w14:textId="77777777" w:rsidR="00EB5AED" w:rsidRDefault="00EB5AED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FE12F0" w14:textId="6A9FF2B5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626" w:type="dxa"/>
            <w:gridSpan w:val="2"/>
          </w:tcPr>
          <w:p w14:paraId="38293ACF" w14:textId="47C9173F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20C1E4D4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gridSpan w:val="3"/>
            <w:vAlign w:val="bottom"/>
          </w:tcPr>
          <w:p w14:paraId="49745362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EAFC38D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07EDAFC0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447BFCB7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639AD983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697590C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8" w:type="dxa"/>
            <w:gridSpan w:val="3"/>
          </w:tcPr>
          <w:p w14:paraId="2AB77AAB" w14:textId="2AC8BCC6" w:rsidR="001546A2" w:rsidRPr="004F7E93" w:rsidRDefault="001546A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7E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เงินปันผลรับสำหรับ</w:t>
            </w:r>
            <w:r w:rsidR="009E528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งวด</w:t>
            </w:r>
            <w:r w:rsidR="009E528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3C2FC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เก้า</w:t>
            </w:r>
            <w:r w:rsidR="009E528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เดือนสิ้นสุดวันที่</w:t>
            </w:r>
          </w:p>
        </w:tc>
      </w:tr>
      <w:tr w:rsidR="00BA0B72" w:rsidRPr="00C664CA" w14:paraId="68676A41" w14:textId="77777777" w:rsidTr="00C461E1">
        <w:tc>
          <w:tcPr>
            <w:tcW w:w="2069" w:type="dxa"/>
          </w:tcPr>
          <w:p w14:paraId="3E1A034A" w14:textId="77777777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9" w:type="dxa"/>
          </w:tcPr>
          <w:p w14:paraId="06FCF1D9" w14:textId="77777777" w:rsidR="00BA0B72" w:rsidRPr="00C664CA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04" w:type="dxa"/>
          </w:tcPr>
          <w:p w14:paraId="30D6BBA5" w14:textId="71F92C64" w:rsidR="00BA0B72" w:rsidRDefault="00BA0B72" w:rsidP="00BA0B72">
            <w:pPr>
              <w:pStyle w:val="block"/>
              <w:spacing w:after="0"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822" w:type="dxa"/>
          </w:tcPr>
          <w:p w14:paraId="38E96A0E" w14:textId="69100F04" w:rsidR="00BA0B72" w:rsidRDefault="00BA0B72" w:rsidP="00BA0B72">
            <w:pPr>
              <w:pStyle w:val="block"/>
              <w:spacing w:after="0"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6D966F01" w14:textId="77777777" w:rsidR="00BA0B72" w:rsidRPr="00C664CA" w:rsidRDefault="00BA0B72" w:rsidP="00BA0B72">
            <w:pPr>
              <w:pStyle w:val="acctfourfigures"/>
              <w:tabs>
                <w:tab w:val="clear" w:pos="765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5" w:type="dxa"/>
          </w:tcPr>
          <w:p w14:paraId="3F2D63FD" w14:textId="55EA184B" w:rsidR="00BA0B72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B61A6AB" w14:textId="77777777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</w:tcPr>
          <w:p w14:paraId="7C43CC14" w14:textId="53FB394C" w:rsidR="00BA0B72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FF912ED" w14:textId="77777777" w:rsidR="00BA0B72" w:rsidRPr="00C664CA" w:rsidRDefault="00BA0B72" w:rsidP="00BA0B72">
            <w:pPr>
              <w:pStyle w:val="acctfourfigures"/>
              <w:tabs>
                <w:tab w:val="clear" w:pos="765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1D760BBC" w14:textId="77777777" w:rsidR="00BA0B72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  <w:p w14:paraId="2157EB16" w14:textId="7EB5BF3A" w:rsidR="00BA0B72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4E26E6D" w14:textId="77777777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3DB337B8" w14:textId="0A03A1B5" w:rsidR="00BA0B72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F6D6BCE" w14:textId="77777777" w:rsidR="00BA0B72" w:rsidRPr="00C664CA" w:rsidRDefault="00BA0B72" w:rsidP="00BA0B72">
            <w:pPr>
              <w:pStyle w:val="acctfourfigures"/>
              <w:tabs>
                <w:tab w:val="clear" w:pos="765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0763DE2C" w14:textId="77777777" w:rsidR="00BA0B72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  <w:p w14:paraId="43CD8F22" w14:textId="54ACE1EB" w:rsidR="00BA0B72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FF8E843" w14:textId="77777777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4AF3352B" w14:textId="60281B18" w:rsidR="00BA0B72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F4BA2DC" w14:textId="77777777" w:rsidR="00BA0B72" w:rsidRPr="00C664CA" w:rsidRDefault="00BA0B72" w:rsidP="00BA0B72">
            <w:pPr>
              <w:pStyle w:val="acctfourfigures"/>
              <w:tabs>
                <w:tab w:val="clear" w:pos="765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7B4F6DFB" w14:textId="77777777" w:rsidR="00BA0B72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  <w:p w14:paraId="43B3D5DF" w14:textId="1D4F03BF" w:rsidR="00BA0B72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520A0E7" w14:textId="77777777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65A9474" w14:textId="77777777" w:rsidR="00BA0B72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  <w:p w14:paraId="2FC9B667" w14:textId="313B2DD8" w:rsidR="00BA0B72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A0B72" w:rsidRPr="00C664CA" w14:paraId="1627063C" w14:textId="77777777" w:rsidTr="00C461E1">
        <w:tc>
          <w:tcPr>
            <w:tcW w:w="2069" w:type="dxa"/>
          </w:tcPr>
          <w:p w14:paraId="3239F9F0" w14:textId="77777777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9" w:type="dxa"/>
          </w:tcPr>
          <w:p w14:paraId="75364114" w14:textId="77777777" w:rsidR="00BA0B72" w:rsidRPr="00C664CA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04" w:type="dxa"/>
          </w:tcPr>
          <w:p w14:paraId="3D6B94C0" w14:textId="4D5EDB65" w:rsidR="00BA0B72" w:rsidRPr="00C664CA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22" w:type="dxa"/>
          </w:tcPr>
          <w:p w14:paraId="63366696" w14:textId="4B139F29" w:rsidR="00BA0B72" w:rsidRPr="00C664CA" w:rsidRDefault="00BA0B72" w:rsidP="00BA0B72">
            <w:pPr>
              <w:pStyle w:val="block"/>
              <w:spacing w:after="0" w:line="240" w:lineRule="auto"/>
              <w:ind w:left="-9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90A645B" w14:textId="77777777" w:rsidR="00BA0B72" w:rsidRPr="00C664CA" w:rsidRDefault="00BA0B72" w:rsidP="00BA0B7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5" w:type="dxa"/>
          </w:tcPr>
          <w:p w14:paraId="5EB8C50F" w14:textId="565D6103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16CADA8" w14:textId="77777777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</w:tcPr>
          <w:p w14:paraId="714F04BB" w14:textId="7C7A1582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F758020" w14:textId="77777777" w:rsidR="00BA0B72" w:rsidRPr="00C664CA" w:rsidRDefault="00BA0B72" w:rsidP="00BA0B72">
            <w:pPr>
              <w:pStyle w:val="acctfourfigures"/>
              <w:tabs>
                <w:tab w:val="clear" w:pos="765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59C1581D" w14:textId="0C678FAB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95E408D" w14:textId="77777777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5FDF5044" w14:textId="0C1BC38F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51721E3" w14:textId="77777777" w:rsidR="00BA0B72" w:rsidRPr="00C664CA" w:rsidRDefault="00BA0B72" w:rsidP="00BA0B72">
            <w:pPr>
              <w:pStyle w:val="acctfourfigures"/>
              <w:tabs>
                <w:tab w:val="clear" w:pos="765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337BCB7F" w14:textId="247639F7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F3A8C4C" w14:textId="77777777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74250C2F" w14:textId="4E60F17A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C515957" w14:textId="77777777" w:rsidR="00BA0B72" w:rsidRPr="00C664CA" w:rsidRDefault="00BA0B72" w:rsidP="00BA0B72">
            <w:pPr>
              <w:pStyle w:val="acctfourfigures"/>
              <w:tabs>
                <w:tab w:val="clear" w:pos="765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67DD3898" w14:textId="2AB78B5E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CD0FED4" w14:textId="77777777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68CCDC29" w14:textId="3302DF2A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A0B72" w:rsidRPr="00C664CA" w14:paraId="2AC42D4B" w14:textId="77777777" w:rsidTr="00C461E1">
        <w:trPr>
          <w:gridAfter w:val="1"/>
          <w:wAfter w:w="10" w:type="dxa"/>
        </w:trPr>
        <w:tc>
          <w:tcPr>
            <w:tcW w:w="2069" w:type="dxa"/>
          </w:tcPr>
          <w:p w14:paraId="7226F081" w14:textId="77777777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9" w:type="dxa"/>
          </w:tcPr>
          <w:p w14:paraId="5AE5745B" w14:textId="77777777" w:rsidR="00BA0B72" w:rsidRPr="00C664CA" w:rsidRDefault="00BA0B72" w:rsidP="00BA0B7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6" w:type="dxa"/>
            <w:gridSpan w:val="2"/>
          </w:tcPr>
          <w:p w14:paraId="2FADABB0" w14:textId="77777777" w:rsidR="00BA0B72" w:rsidRPr="00C664CA" w:rsidRDefault="00BA0B72" w:rsidP="00BA0B7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34A0569B" w14:textId="77777777" w:rsidR="00BA0B72" w:rsidRPr="00C664CA" w:rsidRDefault="00BA0B72" w:rsidP="00BA0B7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3" w:type="dxa"/>
            <w:gridSpan w:val="15"/>
          </w:tcPr>
          <w:p w14:paraId="06273FB8" w14:textId="77777777" w:rsidR="00BA0B72" w:rsidRPr="00C664CA" w:rsidRDefault="00BA0B72" w:rsidP="00BA0B7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B72" w:rsidRPr="00C664CA" w14:paraId="33549EF0" w14:textId="77777777" w:rsidTr="00C461E1">
        <w:tc>
          <w:tcPr>
            <w:tcW w:w="2069" w:type="dxa"/>
          </w:tcPr>
          <w:p w14:paraId="430A599B" w14:textId="77777777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219" w:type="dxa"/>
          </w:tcPr>
          <w:p w14:paraId="7F1C7475" w14:textId="77777777" w:rsidR="00BA0B72" w:rsidRPr="00C664C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dxa"/>
            <w:vAlign w:val="bottom"/>
          </w:tcPr>
          <w:p w14:paraId="01ACB4F4" w14:textId="77777777" w:rsidR="00BA0B72" w:rsidRPr="00C664C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  <w:vAlign w:val="bottom"/>
          </w:tcPr>
          <w:p w14:paraId="59A69F46" w14:textId="77777777" w:rsidR="00BA0B72" w:rsidRPr="00C664C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3927D5" w14:textId="77777777" w:rsidR="00BA0B72" w:rsidRPr="00C664C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noWrap/>
            <w:tcMar>
              <w:right w:w="170" w:type="dxa"/>
            </w:tcMar>
            <w:vAlign w:val="bottom"/>
          </w:tcPr>
          <w:p w14:paraId="73B9FA55" w14:textId="77777777" w:rsidR="00BA0B72" w:rsidRPr="00C664CA" w:rsidRDefault="00BA0B72" w:rsidP="00BA0B7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C5748F" w14:textId="77777777" w:rsidR="00BA0B72" w:rsidRPr="00C664C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  <w:noWrap/>
            <w:tcMar>
              <w:right w:w="170" w:type="dxa"/>
            </w:tcMar>
            <w:vAlign w:val="bottom"/>
          </w:tcPr>
          <w:p w14:paraId="72155828" w14:textId="77777777" w:rsidR="00BA0B72" w:rsidRPr="00C664CA" w:rsidRDefault="00BA0B72" w:rsidP="00BA0B7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E3D7F0" w14:textId="77777777" w:rsidR="00BA0B72" w:rsidRPr="00C664C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3ADFF11F" w14:textId="77777777" w:rsidR="00BA0B72" w:rsidRPr="00C664CA" w:rsidRDefault="00BA0B72" w:rsidP="00BA0B7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32116C" w14:textId="77777777" w:rsidR="00BA0B72" w:rsidRPr="00C664CA" w:rsidRDefault="00BA0B72" w:rsidP="00BA0B7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67D329EF" w14:textId="77777777" w:rsidR="00BA0B72" w:rsidRPr="00C664CA" w:rsidRDefault="00BA0B72" w:rsidP="00BA0B7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FC9D87" w14:textId="77777777" w:rsidR="00BA0B72" w:rsidRPr="00C664CA" w:rsidRDefault="00BA0B72" w:rsidP="00BA0B7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38340681" w14:textId="77777777" w:rsidR="00BA0B72" w:rsidRPr="00C664CA" w:rsidRDefault="00BA0B72" w:rsidP="00BA0B7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EA6120" w14:textId="77777777" w:rsidR="00BA0B72" w:rsidRPr="00C664CA" w:rsidRDefault="00BA0B72" w:rsidP="00BA0B7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409CCF6F" w14:textId="77777777" w:rsidR="00BA0B72" w:rsidRPr="00C664CA" w:rsidRDefault="00BA0B72" w:rsidP="00BA0B7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CEA1C0" w14:textId="77777777" w:rsidR="00BA0B72" w:rsidRPr="00C664CA" w:rsidRDefault="00BA0B72" w:rsidP="00BA0B72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44202714" w14:textId="77777777" w:rsidR="00BA0B72" w:rsidRPr="00C664CA" w:rsidRDefault="00BA0B72" w:rsidP="00BA0B72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880C6D" w14:textId="77777777" w:rsidR="00BA0B72" w:rsidRPr="00C664CA" w:rsidRDefault="00BA0B72" w:rsidP="00BA0B72">
            <w:pPr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noWrap/>
            <w:tcMar>
              <w:right w:w="170" w:type="dxa"/>
            </w:tcMar>
            <w:vAlign w:val="bottom"/>
          </w:tcPr>
          <w:p w14:paraId="1E516321" w14:textId="77777777" w:rsidR="00BA0B72" w:rsidRPr="00C664CA" w:rsidRDefault="00BA0B72" w:rsidP="00BA0B72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AFC" w:rsidRPr="00C664CA" w14:paraId="28E10A82" w14:textId="77777777" w:rsidTr="00C461E1">
        <w:tc>
          <w:tcPr>
            <w:tcW w:w="2069" w:type="dxa"/>
          </w:tcPr>
          <w:p w14:paraId="50622EA2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1A3E7B3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บริษัท ซึชิโยชิ สมบูรณ์</w:t>
            </w:r>
          </w:p>
          <w:p w14:paraId="67FC989D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โคเตท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แซนด์ จำกัด</w:t>
            </w:r>
          </w:p>
        </w:tc>
        <w:tc>
          <w:tcPr>
            <w:tcW w:w="2219" w:type="dxa"/>
          </w:tcPr>
          <w:p w14:paraId="6077B006" w14:textId="77777777" w:rsidR="00802AFC" w:rsidRDefault="00802AFC" w:rsidP="00802AFC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ผลิตและจำห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น่ายทราย</w:t>
            </w:r>
          </w:p>
          <w:p w14:paraId="6AA8D315" w14:textId="77777777" w:rsidR="00802AFC" w:rsidRDefault="00802AFC" w:rsidP="00802AFC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เคลือบ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พลาสติก</w:t>
            </w:r>
            <w:r w:rsidRPr="00C664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  <w:p w14:paraId="69B6C4F6" w14:textId="77777777" w:rsidR="00802AFC" w:rsidRPr="00C664CA" w:rsidRDefault="00802AFC" w:rsidP="00802AFC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อบแห้ง</w:t>
            </w:r>
          </w:p>
        </w:tc>
        <w:tc>
          <w:tcPr>
            <w:tcW w:w="804" w:type="dxa"/>
            <w:vAlign w:val="bottom"/>
          </w:tcPr>
          <w:p w14:paraId="23AF06A2" w14:textId="133C918A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21.25</w:t>
            </w:r>
          </w:p>
        </w:tc>
        <w:tc>
          <w:tcPr>
            <w:tcW w:w="822" w:type="dxa"/>
            <w:vAlign w:val="bottom"/>
          </w:tcPr>
          <w:p w14:paraId="0C9E3299" w14:textId="4F5730D4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21.25</w:t>
            </w:r>
          </w:p>
        </w:tc>
        <w:tc>
          <w:tcPr>
            <w:tcW w:w="270" w:type="dxa"/>
            <w:vAlign w:val="bottom"/>
          </w:tcPr>
          <w:p w14:paraId="2C07BE79" w14:textId="77777777" w:rsidR="00802AFC" w:rsidRPr="00C664CA" w:rsidRDefault="00802AFC" w:rsidP="00802AF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noWrap/>
            <w:tcMar>
              <w:right w:w="170" w:type="dxa"/>
            </w:tcMar>
            <w:vAlign w:val="bottom"/>
          </w:tcPr>
          <w:p w14:paraId="4022E5D9" w14:textId="1649E009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70" w:type="dxa"/>
            <w:vAlign w:val="bottom"/>
          </w:tcPr>
          <w:p w14:paraId="15D89106" w14:textId="77777777" w:rsidR="00802AFC" w:rsidRPr="00C664CA" w:rsidRDefault="00802AFC" w:rsidP="00802AF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  <w:noWrap/>
            <w:tcMar>
              <w:right w:w="170" w:type="dxa"/>
            </w:tcMar>
            <w:vAlign w:val="bottom"/>
          </w:tcPr>
          <w:p w14:paraId="304048D4" w14:textId="33758FB0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70" w:type="dxa"/>
            <w:vAlign w:val="bottom"/>
          </w:tcPr>
          <w:p w14:paraId="2D36C8F4" w14:textId="77777777" w:rsidR="00802AFC" w:rsidRPr="00C664CA" w:rsidRDefault="00802AFC" w:rsidP="00802AF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29C80D9C" w14:textId="487545CF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15,300</w:t>
            </w:r>
          </w:p>
        </w:tc>
        <w:tc>
          <w:tcPr>
            <w:tcW w:w="270" w:type="dxa"/>
            <w:vAlign w:val="bottom"/>
          </w:tcPr>
          <w:p w14:paraId="7ABEF2C2" w14:textId="77777777" w:rsidR="00802AFC" w:rsidRPr="00C664CA" w:rsidRDefault="00802AFC" w:rsidP="00802AFC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0A73FB8F" w14:textId="592ADB41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15,300</w:t>
            </w:r>
          </w:p>
        </w:tc>
        <w:tc>
          <w:tcPr>
            <w:tcW w:w="270" w:type="dxa"/>
            <w:vAlign w:val="bottom"/>
          </w:tcPr>
          <w:p w14:paraId="1E8652D3" w14:textId="77777777" w:rsidR="00802AFC" w:rsidRPr="00C664CA" w:rsidRDefault="00802AFC" w:rsidP="00802AF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22243322" w14:textId="33D81E11" w:rsidR="00802AFC" w:rsidRPr="00C664CA" w:rsidRDefault="000C326F" w:rsidP="001B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52,232</w:t>
            </w:r>
          </w:p>
        </w:tc>
        <w:tc>
          <w:tcPr>
            <w:tcW w:w="270" w:type="dxa"/>
            <w:vAlign w:val="bottom"/>
          </w:tcPr>
          <w:p w14:paraId="61CA67F5" w14:textId="77777777" w:rsidR="00802AFC" w:rsidRPr="00C664CA" w:rsidRDefault="00802AFC" w:rsidP="00802AFC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2D02FC38" w14:textId="20118F09" w:rsidR="00802AFC" w:rsidRPr="00C664CA" w:rsidRDefault="00802AFC" w:rsidP="001B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51,656</w:t>
            </w:r>
          </w:p>
        </w:tc>
        <w:tc>
          <w:tcPr>
            <w:tcW w:w="270" w:type="dxa"/>
            <w:vAlign w:val="bottom"/>
          </w:tcPr>
          <w:p w14:paraId="6692BE7E" w14:textId="77777777" w:rsidR="00802AFC" w:rsidRPr="00C664CA" w:rsidRDefault="00802AFC" w:rsidP="00802AFC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26A2D2EC" w14:textId="686A73A5" w:rsidR="00802AFC" w:rsidRPr="00C664CA" w:rsidRDefault="003020E9" w:rsidP="00302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  <w:tab w:val="left" w:pos="650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3C6E">
              <w:rPr>
                <w:rFonts w:ascii="Angsana New" w:hAnsi="Angsana New"/>
                <w:sz w:val="30"/>
                <w:szCs w:val="30"/>
              </w:rPr>
              <w:t>6,120</w:t>
            </w:r>
          </w:p>
        </w:tc>
        <w:tc>
          <w:tcPr>
            <w:tcW w:w="270" w:type="dxa"/>
            <w:vAlign w:val="bottom"/>
          </w:tcPr>
          <w:p w14:paraId="4F8277D5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noWrap/>
            <w:tcMar>
              <w:right w:w="170" w:type="dxa"/>
            </w:tcMar>
            <w:vAlign w:val="bottom"/>
          </w:tcPr>
          <w:p w14:paraId="5B3C06E3" w14:textId="46CAC0A2" w:rsidR="00802AFC" w:rsidRPr="00B6015E" w:rsidRDefault="003020E9" w:rsidP="001B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10139">
              <w:rPr>
                <w:rFonts w:ascii="Angsana New" w:hAnsi="Angsana New"/>
                <w:sz w:val="30"/>
                <w:szCs w:val="30"/>
              </w:rPr>
              <w:t>1,530</w:t>
            </w:r>
          </w:p>
        </w:tc>
      </w:tr>
      <w:tr w:rsidR="00802AFC" w:rsidRPr="00C664CA" w14:paraId="4208BB00" w14:textId="77777777" w:rsidTr="00C461E1">
        <w:trPr>
          <w:trHeight w:val="110"/>
        </w:trPr>
        <w:tc>
          <w:tcPr>
            <w:tcW w:w="2069" w:type="dxa"/>
          </w:tcPr>
          <w:p w14:paraId="5C5CE11C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9" w:type="dxa"/>
          </w:tcPr>
          <w:p w14:paraId="7234DEBD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4" w:type="dxa"/>
            <w:vAlign w:val="bottom"/>
          </w:tcPr>
          <w:p w14:paraId="7151E441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  <w:vAlign w:val="bottom"/>
          </w:tcPr>
          <w:p w14:paraId="6DAE8B85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2B5B89" w14:textId="77777777" w:rsidR="00802AFC" w:rsidRPr="00C664CA" w:rsidRDefault="00802AFC" w:rsidP="00802AFC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noWrap/>
            <w:tcMar>
              <w:right w:w="170" w:type="dxa"/>
            </w:tcMar>
            <w:vAlign w:val="bottom"/>
          </w:tcPr>
          <w:p w14:paraId="0663781B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03556A" w14:textId="77777777" w:rsidR="00802AFC" w:rsidRPr="00C664CA" w:rsidRDefault="00802AFC" w:rsidP="00802AFC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  <w:noWrap/>
            <w:tcMar>
              <w:right w:w="170" w:type="dxa"/>
            </w:tcMar>
            <w:vAlign w:val="bottom"/>
          </w:tcPr>
          <w:p w14:paraId="67F0806C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7BA2ED" w14:textId="77777777" w:rsidR="00802AFC" w:rsidRPr="00C664CA" w:rsidRDefault="00802AFC" w:rsidP="00802AFC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722622F4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17E812" w14:textId="77777777" w:rsidR="00802AFC" w:rsidRPr="00C664CA" w:rsidRDefault="00802AFC" w:rsidP="00802AFC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7C2ED712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FDDA42" w14:textId="77777777" w:rsidR="00802AFC" w:rsidRPr="00C664CA" w:rsidRDefault="00802AFC" w:rsidP="00802AFC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44AACE3F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B73089" w14:textId="77777777" w:rsidR="00802AFC" w:rsidRPr="00C664CA" w:rsidRDefault="00802AFC" w:rsidP="00802AFC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79CDD5F4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95D7D7" w14:textId="77777777" w:rsidR="00802AFC" w:rsidRPr="00C664CA" w:rsidRDefault="00802AFC" w:rsidP="00802AFC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57864A04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D25F68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noWrap/>
            <w:tcMar>
              <w:right w:w="170" w:type="dxa"/>
            </w:tcMar>
            <w:vAlign w:val="bottom"/>
          </w:tcPr>
          <w:p w14:paraId="02A2FE77" w14:textId="77777777" w:rsidR="00802AFC" w:rsidRPr="00B6015E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AFC" w:rsidRPr="00C664CA" w14:paraId="50B1BC1B" w14:textId="77777777" w:rsidTr="00C461E1">
        <w:trPr>
          <w:trHeight w:val="70"/>
        </w:trPr>
        <w:tc>
          <w:tcPr>
            <w:tcW w:w="2069" w:type="dxa"/>
          </w:tcPr>
          <w:p w14:paraId="63FAC970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บริษัท ยามาดะ</w:t>
            </w:r>
          </w:p>
          <w:p w14:paraId="270EC7BF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สมบูรณ์ จำกัด</w:t>
            </w:r>
          </w:p>
        </w:tc>
        <w:tc>
          <w:tcPr>
            <w:tcW w:w="2219" w:type="dxa"/>
          </w:tcPr>
          <w:p w14:paraId="7D11C01A" w14:textId="77777777" w:rsidR="00802AFC" w:rsidRPr="00C664CA" w:rsidRDefault="00802AFC" w:rsidP="00802AFC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BE665C">
              <w:rPr>
                <w:rFonts w:ascii="Angsana New" w:hAnsi="Angsana New" w:hint="cs"/>
                <w:sz w:val="30"/>
                <w:szCs w:val="30"/>
                <w:cs/>
              </w:rPr>
              <w:t>ผลิ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ตและจำหน่าย</w:t>
            </w:r>
          </w:p>
          <w:p w14:paraId="2D039DDB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อะไหล่รถ</w:t>
            </w:r>
          </w:p>
        </w:tc>
        <w:tc>
          <w:tcPr>
            <w:tcW w:w="804" w:type="dxa"/>
            <w:vAlign w:val="bottom"/>
          </w:tcPr>
          <w:p w14:paraId="7ECBB07F" w14:textId="15A80BC4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822" w:type="dxa"/>
            <w:vAlign w:val="bottom"/>
          </w:tcPr>
          <w:p w14:paraId="673F0573" w14:textId="16877908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vAlign w:val="bottom"/>
          </w:tcPr>
          <w:p w14:paraId="77C0FCCB" w14:textId="77777777" w:rsidR="00802AFC" w:rsidRPr="00C664CA" w:rsidRDefault="00802AFC" w:rsidP="00802AF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noWrap/>
            <w:tcMar>
              <w:right w:w="170" w:type="dxa"/>
            </w:tcMar>
            <w:vAlign w:val="bottom"/>
          </w:tcPr>
          <w:p w14:paraId="41AEE6CA" w14:textId="2B2471D8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70" w:type="dxa"/>
            <w:vAlign w:val="bottom"/>
          </w:tcPr>
          <w:p w14:paraId="6DD8B4B6" w14:textId="77777777" w:rsidR="00802AFC" w:rsidRPr="00C664CA" w:rsidRDefault="00802AFC" w:rsidP="00802AF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  <w:noWrap/>
            <w:tcMar>
              <w:right w:w="170" w:type="dxa"/>
            </w:tcMar>
            <w:vAlign w:val="bottom"/>
          </w:tcPr>
          <w:p w14:paraId="2D99A873" w14:textId="2CC3AB59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70" w:type="dxa"/>
            <w:vAlign w:val="bottom"/>
          </w:tcPr>
          <w:p w14:paraId="7AE000D7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E8D39BA" w14:textId="5603E519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30,807</w:t>
            </w:r>
          </w:p>
        </w:tc>
        <w:tc>
          <w:tcPr>
            <w:tcW w:w="270" w:type="dxa"/>
            <w:vAlign w:val="bottom"/>
          </w:tcPr>
          <w:p w14:paraId="0AEC9E11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278B1A4" w14:textId="58D57904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30,807</w:t>
            </w:r>
          </w:p>
        </w:tc>
        <w:tc>
          <w:tcPr>
            <w:tcW w:w="270" w:type="dxa"/>
            <w:vAlign w:val="bottom"/>
          </w:tcPr>
          <w:p w14:paraId="5B43B4A5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F761680" w14:textId="4E279DC6" w:rsidR="00802AFC" w:rsidRPr="00C664CA" w:rsidRDefault="000C326F" w:rsidP="001B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493,959</w:t>
            </w:r>
          </w:p>
        </w:tc>
        <w:tc>
          <w:tcPr>
            <w:tcW w:w="270" w:type="dxa"/>
            <w:vAlign w:val="bottom"/>
          </w:tcPr>
          <w:p w14:paraId="004A104F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4605814" w14:textId="5AF4EDB8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459,265</w:t>
            </w:r>
          </w:p>
        </w:tc>
        <w:tc>
          <w:tcPr>
            <w:tcW w:w="270" w:type="dxa"/>
            <w:vAlign w:val="bottom"/>
          </w:tcPr>
          <w:p w14:paraId="6F1FC5A4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0EE0CA8" w14:textId="7557769E" w:rsidR="00802AFC" w:rsidRPr="00C664CA" w:rsidRDefault="003020E9" w:rsidP="00302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7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6,29</w:t>
            </w:r>
            <w:r w:rsidR="00235DB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3768480C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6A0C4FC" w14:textId="4ED6F94F" w:rsidR="00802AFC" w:rsidRPr="00B6015E" w:rsidRDefault="00110139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11,646</w:t>
            </w:r>
          </w:p>
        </w:tc>
      </w:tr>
      <w:tr w:rsidR="00802AFC" w:rsidRPr="00C664CA" w14:paraId="01F0DC82" w14:textId="77777777" w:rsidTr="00C461E1">
        <w:trPr>
          <w:trHeight w:val="60"/>
        </w:trPr>
        <w:tc>
          <w:tcPr>
            <w:tcW w:w="2069" w:type="dxa"/>
          </w:tcPr>
          <w:p w14:paraId="4D8A395D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19" w:type="dxa"/>
          </w:tcPr>
          <w:p w14:paraId="4AC791A8" w14:textId="77777777" w:rsidR="00802AFC" w:rsidRPr="00C664CA" w:rsidRDefault="00802AFC" w:rsidP="00802AFC">
            <w:pPr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4" w:type="dxa"/>
            <w:vAlign w:val="bottom"/>
          </w:tcPr>
          <w:p w14:paraId="652BB0F2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  <w:vAlign w:val="bottom"/>
          </w:tcPr>
          <w:p w14:paraId="583028BA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97483A" w14:textId="77777777" w:rsidR="00802AFC" w:rsidRPr="00C664CA" w:rsidRDefault="00802AFC" w:rsidP="00802AFC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noWrap/>
            <w:tcMar>
              <w:right w:w="170" w:type="dxa"/>
            </w:tcMar>
            <w:vAlign w:val="bottom"/>
          </w:tcPr>
          <w:p w14:paraId="28BABF0D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40115E" w14:textId="77777777" w:rsidR="00802AFC" w:rsidRPr="00C664CA" w:rsidRDefault="00802AFC" w:rsidP="00802AFC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  <w:noWrap/>
            <w:tcMar>
              <w:right w:w="170" w:type="dxa"/>
            </w:tcMar>
            <w:vAlign w:val="bottom"/>
          </w:tcPr>
          <w:p w14:paraId="77E70D19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E82FF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A2467D9" w14:textId="6E78D42F" w:rsidR="00802AFC" w:rsidRPr="00BE665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46,107</w:t>
            </w:r>
          </w:p>
        </w:tc>
        <w:tc>
          <w:tcPr>
            <w:tcW w:w="270" w:type="dxa"/>
            <w:vAlign w:val="bottom"/>
          </w:tcPr>
          <w:p w14:paraId="41B0C95F" w14:textId="77777777" w:rsidR="00802AFC" w:rsidRPr="00BE665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62A1DAD" w14:textId="12EBE9A8" w:rsidR="00802AFC" w:rsidRPr="00BE665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46,107</w:t>
            </w:r>
          </w:p>
        </w:tc>
        <w:tc>
          <w:tcPr>
            <w:tcW w:w="270" w:type="dxa"/>
            <w:vAlign w:val="bottom"/>
          </w:tcPr>
          <w:p w14:paraId="08C1395D" w14:textId="77777777" w:rsidR="00802AFC" w:rsidRPr="00BE665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7C24B25" w14:textId="3D2D6E68" w:rsidR="00802AFC" w:rsidRPr="00BE665C" w:rsidRDefault="000C326F" w:rsidP="001B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  <w:tab w:val="left" w:pos="746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546,191</w:t>
            </w:r>
          </w:p>
        </w:tc>
        <w:tc>
          <w:tcPr>
            <w:tcW w:w="270" w:type="dxa"/>
            <w:vAlign w:val="bottom"/>
          </w:tcPr>
          <w:p w14:paraId="73C9CAA4" w14:textId="77777777" w:rsidR="00802AFC" w:rsidRPr="00BE665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F6FEDB1" w14:textId="0D4FCC45" w:rsidR="00802AFC" w:rsidRPr="00BE665C" w:rsidRDefault="00802AFC" w:rsidP="00802AFC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510,921</w:t>
            </w:r>
          </w:p>
        </w:tc>
        <w:tc>
          <w:tcPr>
            <w:tcW w:w="270" w:type="dxa"/>
            <w:vAlign w:val="bottom"/>
          </w:tcPr>
          <w:p w14:paraId="23FE595F" w14:textId="77777777" w:rsidR="00802AFC" w:rsidRPr="00BE665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FB76295" w14:textId="56752611" w:rsidR="00802AFC" w:rsidRPr="00BE665C" w:rsidRDefault="003020E9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12,41</w:t>
            </w:r>
            <w:r w:rsidR="00235DB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94DDC7F" w14:textId="77777777" w:rsidR="00802AFC" w:rsidRPr="00BE665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B10E367" w14:textId="661AA0B1" w:rsidR="00802AFC" w:rsidRPr="00B6015E" w:rsidRDefault="00110139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13,176</w:t>
            </w:r>
          </w:p>
        </w:tc>
      </w:tr>
    </w:tbl>
    <w:p w14:paraId="104824E5" w14:textId="54BCA00C" w:rsidR="001546A2" w:rsidRDefault="001546A2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354DC3A" w14:textId="77777777" w:rsidR="001546A2" w:rsidRDefault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31EFB9EE" w14:textId="77777777" w:rsidR="001546A2" w:rsidRDefault="001546A2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15077" w:type="dxa"/>
        <w:tblLayout w:type="fixed"/>
        <w:tblLook w:val="01E0" w:firstRow="1" w:lastRow="1" w:firstColumn="1" w:lastColumn="1" w:noHBand="0" w:noVBand="0"/>
      </w:tblPr>
      <w:tblGrid>
        <w:gridCol w:w="2070"/>
        <w:gridCol w:w="2070"/>
        <w:gridCol w:w="864"/>
        <w:gridCol w:w="848"/>
        <w:gridCol w:w="270"/>
        <w:gridCol w:w="870"/>
        <w:gridCol w:w="240"/>
        <w:gridCol w:w="82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1546A2" w:rsidRPr="00C664CA" w14:paraId="18DFF9F9" w14:textId="77777777" w:rsidTr="009266FD">
        <w:tc>
          <w:tcPr>
            <w:tcW w:w="2070" w:type="dxa"/>
          </w:tcPr>
          <w:p w14:paraId="49917E2D" w14:textId="77777777" w:rsidR="001546A2" w:rsidRPr="00C2551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DA26DC5" w14:textId="77777777" w:rsidR="001546A2" w:rsidRPr="00C2551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37" w:type="dxa"/>
            <w:gridSpan w:val="18"/>
          </w:tcPr>
          <w:p w14:paraId="0B5A0E37" w14:textId="77777777" w:rsidR="001546A2" w:rsidRPr="00C2551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46A2" w:rsidRPr="00C664CA" w14:paraId="731834D1" w14:textId="77777777" w:rsidTr="009266FD">
        <w:tc>
          <w:tcPr>
            <w:tcW w:w="2070" w:type="dxa"/>
          </w:tcPr>
          <w:p w14:paraId="63857C74" w14:textId="77777777" w:rsidR="001546A2" w:rsidRPr="00C2551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304546C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276464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712" w:type="dxa"/>
            <w:gridSpan w:val="2"/>
          </w:tcPr>
          <w:p w14:paraId="0A4309CD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8DBBD29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gridSpan w:val="3"/>
            <w:vAlign w:val="bottom"/>
          </w:tcPr>
          <w:p w14:paraId="30F4B6DF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7184ED9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A959966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182AAB3C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7F7D3B8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39821927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1223664C" w14:textId="4232F82C" w:rsidR="001546A2" w:rsidRPr="00C2551A" w:rsidRDefault="00DD14EC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7E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เงินปันผลรับสำหรับ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งวด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3C2FC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เดือนสิ้นสุดวันที่</w:t>
            </w:r>
          </w:p>
        </w:tc>
      </w:tr>
      <w:tr w:rsidR="00BA0B72" w:rsidRPr="00C664CA" w14:paraId="3AF63418" w14:textId="77777777" w:rsidTr="00C461E1">
        <w:tc>
          <w:tcPr>
            <w:tcW w:w="2070" w:type="dxa"/>
          </w:tcPr>
          <w:p w14:paraId="297EB58D" w14:textId="77777777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D07A189" w14:textId="77777777" w:rsidR="00BA0B72" w:rsidRPr="00C2551A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64" w:type="dxa"/>
          </w:tcPr>
          <w:p w14:paraId="28CCF144" w14:textId="06216745" w:rsidR="00BA0B72" w:rsidRPr="00C2551A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848" w:type="dxa"/>
          </w:tcPr>
          <w:p w14:paraId="59509824" w14:textId="784E1551" w:rsidR="00BA0B72" w:rsidRPr="00C2551A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3E98023" w14:textId="77777777" w:rsidR="00BA0B72" w:rsidRPr="00C2551A" w:rsidRDefault="00BA0B72" w:rsidP="00BA0B7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</w:tcPr>
          <w:p w14:paraId="2FE57723" w14:textId="2550CA76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</w:tcPr>
          <w:p w14:paraId="11184AF1" w14:textId="77777777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6BFFAF21" w14:textId="0A8E7BDE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AEE6BF0" w14:textId="77777777" w:rsidR="00BA0B72" w:rsidRPr="00C2551A" w:rsidRDefault="00BA0B72" w:rsidP="00BA0B7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7AFC635" w14:textId="57E8A9E0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D53A7EF" w14:textId="77777777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5E5D02" w14:textId="7E5FF94E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822DFD4" w14:textId="77777777" w:rsidR="00BA0B72" w:rsidRPr="00C2551A" w:rsidRDefault="00BA0B72" w:rsidP="00BA0B7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CF1BA82" w14:textId="7270BEAF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08CD5B0" w14:textId="77777777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EE66DA" w14:textId="77809E6F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5EC8F97" w14:textId="77777777" w:rsidR="00BA0B72" w:rsidRPr="00C2551A" w:rsidRDefault="00BA0B72" w:rsidP="00BA0B7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F4D635B" w14:textId="72F706D4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6E9692F" w14:textId="77777777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8A6CE0" w14:textId="77777777" w:rsidR="00BA0B72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  <w:p w14:paraId="037502B9" w14:textId="4F18E808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A0B72" w:rsidRPr="00C664CA" w14:paraId="46A83821" w14:textId="77777777" w:rsidTr="00C461E1">
        <w:tc>
          <w:tcPr>
            <w:tcW w:w="2070" w:type="dxa"/>
          </w:tcPr>
          <w:p w14:paraId="02AF3382" w14:textId="77777777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657C630" w14:textId="77777777" w:rsidR="00BA0B72" w:rsidRPr="00C2551A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64" w:type="dxa"/>
          </w:tcPr>
          <w:p w14:paraId="405AEF9D" w14:textId="55A0BB01" w:rsidR="00BA0B72" w:rsidRPr="00C2551A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48" w:type="dxa"/>
          </w:tcPr>
          <w:p w14:paraId="7BA73226" w14:textId="48E3FA7B" w:rsidR="00BA0B72" w:rsidRPr="00C2551A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583BCD05" w14:textId="77777777" w:rsidR="00BA0B72" w:rsidRPr="00C2551A" w:rsidRDefault="00BA0B72" w:rsidP="00BA0B7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</w:tcPr>
          <w:p w14:paraId="09352458" w14:textId="522B3A33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56BFEA2E" w14:textId="77777777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1B87D8FB" w14:textId="2ED56567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59BC8BC" w14:textId="77777777" w:rsidR="00BA0B72" w:rsidRPr="00C2551A" w:rsidRDefault="00BA0B72" w:rsidP="00BA0B7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470ACF1" w14:textId="2B53C4A8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1A74874" w14:textId="77777777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937F1B" w14:textId="353030A0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A7FF71D" w14:textId="77777777" w:rsidR="00BA0B72" w:rsidRPr="00C2551A" w:rsidRDefault="00BA0B72" w:rsidP="00BA0B7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A37F83D" w14:textId="2C1F806F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03B1ACB" w14:textId="77777777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7FC765" w14:textId="38226ED3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F114BDF" w14:textId="77777777" w:rsidR="00BA0B72" w:rsidRPr="00C2551A" w:rsidRDefault="00BA0B72" w:rsidP="00BA0B7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598B694" w14:textId="31655DE4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EA11C50" w14:textId="77777777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C80D04" w14:textId="73B95154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A0B72" w:rsidRPr="00C664CA" w14:paraId="7401E3F9" w14:textId="77777777" w:rsidTr="009266FD">
        <w:tc>
          <w:tcPr>
            <w:tcW w:w="2070" w:type="dxa"/>
          </w:tcPr>
          <w:p w14:paraId="3E7E367C" w14:textId="77777777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AFD0D7D" w14:textId="77777777" w:rsidR="00BA0B72" w:rsidRPr="00C2551A" w:rsidRDefault="00BA0B72" w:rsidP="00BA0B7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  <w:gridSpan w:val="2"/>
          </w:tcPr>
          <w:p w14:paraId="28FB311B" w14:textId="77777777" w:rsidR="00BA0B72" w:rsidRPr="00C2551A" w:rsidRDefault="00BA0B72" w:rsidP="00BA0B7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4797913B" w14:textId="77777777" w:rsidR="00BA0B72" w:rsidRPr="00C2551A" w:rsidRDefault="00BA0B72" w:rsidP="00BA0B7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5" w:type="dxa"/>
            <w:gridSpan w:val="15"/>
          </w:tcPr>
          <w:p w14:paraId="1CAB55A9" w14:textId="77777777" w:rsidR="00BA0B72" w:rsidRPr="00C2551A" w:rsidRDefault="00BA0B72" w:rsidP="00BA0B7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B72" w:rsidRPr="00C664CA" w14:paraId="252CC2EA" w14:textId="77777777" w:rsidTr="00C461E1">
        <w:tc>
          <w:tcPr>
            <w:tcW w:w="2070" w:type="dxa"/>
          </w:tcPr>
          <w:p w14:paraId="0793AE6A" w14:textId="77777777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070" w:type="dxa"/>
          </w:tcPr>
          <w:p w14:paraId="4796BBCD" w14:textId="77777777" w:rsidR="00BA0B72" w:rsidRPr="00C2551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7CAF7026" w14:textId="77777777" w:rsidR="00BA0B72" w:rsidRPr="00C2551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716E6959" w14:textId="77777777" w:rsidR="00BA0B72" w:rsidRPr="00C2551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CC6BCD" w14:textId="77777777" w:rsidR="00BA0B72" w:rsidRPr="00C2551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445063AD" w14:textId="77777777" w:rsidR="00BA0B72" w:rsidRPr="00C2551A" w:rsidRDefault="00BA0B72" w:rsidP="00BA0B7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B0CB345" w14:textId="77777777" w:rsidR="00BA0B72" w:rsidRPr="00C2551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11464C97" w14:textId="77777777" w:rsidR="00BA0B72" w:rsidRPr="00C2551A" w:rsidRDefault="00BA0B72" w:rsidP="00BA0B7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F4ED42" w14:textId="77777777" w:rsidR="00BA0B72" w:rsidRPr="00C2551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F3EE3DA" w14:textId="77777777" w:rsidR="00BA0B72" w:rsidRPr="00C2551A" w:rsidRDefault="00BA0B72" w:rsidP="00BA0B7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B80B19" w14:textId="77777777" w:rsidR="00BA0B72" w:rsidRPr="00C2551A" w:rsidRDefault="00BA0B72" w:rsidP="00BA0B7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18E7CF2" w14:textId="77777777" w:rsidR="00BA0B72" w:rsidRPr="00C2551A" w:rsidRDefault="00BA0B72" w:rsidP="00BA0B7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5C38F6" w14:textId="77777777" w:rsidR="00BA0B72" w:rsidRPr="00C2551A" w:rsidRDefault="00BA0B72" w:rsidP="00BA0B7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7022889" w14:textId="77777777" w:rsidR="00BA0B72" w:rsidRPr="00C2551A" w:rsidRDefault="00BA0B72" w:rsidP="00BA0B7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D9CA36" w14:textId="77777777" w:rsidR="00BA0B72" w:rsidRPr="00C2551A" w:rsidRDefault="00BA0B72" w:rsidP="00BA0B7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62F6D88" w14:textId="77777777" w:rsidR="00BA0B72" w:rsidRPr="00C2551A" w:rsidRDefault="00BA0B72" w:rsidP="00BA0B7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89D43E" w14:textId="77777777" w:rsidR="00BA0B72" w:rsidRPr="00C2551A" w:rsidRDefault="00BA0B72" w:rsidP="00BA0B72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6A0468E" w14:textId="77777777" w:rsidR="00BA0B72" w:rsidRPr="00C2551A" w:rsidRDefault="00BA0B72" w:rsidP="00BA0B72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BFB57D" w14:textId="77777777" w:rsidR="00BA0B72" w:rsidRPr="00C2551A" w:rsidRDefault="00BA0B72" w:rsidP="00BA0B72">
            <w:pPr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EA25893" w14:textId="77777777" w:rsidR="00BA0B72" w:rsidRPr="00C2551A" w:rsidRDefault="00BA0B72" w:rsidP="00BA0B72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CE0" w:rsidRPr="00C664CA" w14:paraId="51E6E5AE" w14:textId="77777777" w:rsidTr="00C461E1">
        <w:tc>
          <w:tcPr>
            <w:tcW w:w="2070" w:type="dxa"/>
          </w:tcPr>
          <w:p w14:paraId="413E57BC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 xml:space="preserve">บริษัท   มูเบีย สมบูรณ์ </w:t>
            </w:r>
          </w:p>
          <w:p w14:paraId="0FB8A124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551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551A">
              <w:rPr>
                <w:rFonts w:ascii="Angsana New" w:hAnsi="Angsana New"/>
                <w:sz w:val="30"/>
                <w:szCs w:val="30"/>
                <w:cs/>
              </w:rPr>
              <w:t>ออโตโมทีฟ  จำกัด</w:t>
            </w:r>
          </w:p>
        </w:tc>
        <w:tc>
          <w:tcPr>
            <w:tcW w:w="2070" w:type="dxa"/>
          </w:tcPr>
          <w:p w14:paraId="390A8D63" w14:textId="77777777" w:rsidR="00945CE0" w:rsidRPr="00C2551A" w:rsidRDefault="00945CE0" w:rsidP="00945CE0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  <w:p w14:paraId="64DEE85A" w14:textId="77777777" w:rsidR="00945CE0" w:rsidRPr="00C2551A" w:rsidRDefault="00945CE0" w:rsidP="00945CE0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55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ชิ้นส่วนยานยนต์</w:t>
            </w:r>
          </w:p>
        </w:tc>
        <w:tc>
          <w:tcPr>
            <w:tcW w:w="864" w:type="dxa"/>
            <w:vAlign w:val="bottom"/>
          </w:tcPr>
          <w:p w14:paraId="5684B948" w14:textId="663B2F4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848" w:type="dxa"/>
            <w:vAlign w:val="bottom"/>
          </w:tcPr>
          <w:p w14:paraId="3CC4F146" w14:textId="53C21FBB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6A68D668" w14:textId="77777777" w:rsidR="00945CE0" w:rsidRPr="00C2551A" w:rsidRDefault="00945CE0" w:rsidP="00945C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52F634AA" w14:textId="3ED927DC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40" w:type="dxa"/>
            <w:vAlign w:val="bottom"/>
          </w:tcPr>
          <w:p w14:paraId="4A4F3247" w14:textId="77777777" w:rsidR="00945CE0" w:rsidRPr="00C2551A" w:rsidRDefault="00945CE0" w:rsidP="00945C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5B48A36F" w14:textId="3A88FAB4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0CB2CAC5" w14:textId="77777777" w:rsidR="00945CE0" w:rsidRPr="00C2551A" w:rsidRDefault="00945CE0" w:rsidP="00945C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2199B31" w14:textId="5A767E9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6B638668" w14:textId="77777777" w:rsidR="00945CE0" w:rsidRPr="00C2551A" w:rsidRDefault="00945CE0" w:rsidP="00945CE0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4283B4A" w14:textId="61BACCF5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76777B4B" w14:textId="77777777" w:rsidR="00945CE0" w:rsidRPr="00C2551A" w:rsidRDefault="00945CE0" w:rsidP="00945CE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0C1DE49" w14:textId="351A3E5D" w:rsidR="00945CE0" w:rsidRPr="00C2551A" w:rsidRDefault="00A9271E" w:rsidP="00A9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372,234</w:t>
            </w:r>
          </w:p>
        </w:tc>
        <w:tc>
          <w:tcPr>
            <w:tcW w:w="270" w:type="dxa"/>
            <w:vAlign w:val="bottom"/>
          </w:tcPr>
          <w:p w14:paraId="0879820C" w14:textId="77777777" w:rsidR="00945CE0" w:rsidRPr="00C2551A" w:rsidRDefault="00945CE0" w:rsidP="00945CE0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87EAC93" w14:textId="7564EEFF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341,166</w:t>
            </w:r>
          </w:p>
        </w:tc>
        <w:tc>
          <w:tcPr>
            <w:tcW w:w="270" w:type="dxa"/>
            <w:vAlign w:val="bottom"/>
          </w:tcPr>
          <w:p w14:paraId="6EAF4F4D" w14:textId="77777777" w:rsidR="00945CE0" w:rsidRPr="00C2551A" w:rsidRDefault="00945CE0" w:rsidP="00945CE0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6823D40" w14:textId="7662E2A5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7498E4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D1A3818" w14:textId="2579C5BF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CE0" w:rsidRPr="00C664CA" w14:paraId="665F23AC" w14:textId="77777777" w:rsidTr="00C461E1">
        <w:trPr>
          <w:trHeight w:val="110"/>
        </w:trPr>
        <w:tc>
          <w:tcPr>
            <w:tcW w:w="2070" w:type="dxa"/>
          </w:tcPr>
          <w:p w14:paraId="220632CF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2D7E692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vAlign w:val="bottom"/>
          </w:tcPr>
          <w:p w14:paraId="0FB551CC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3A0FC205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931B87" w14:textId="77777777" w:rsidR="00945CE0" w:rsidRPr="00C2551A" w:rsidRDefault="00945CE0" w:rsidP="00945C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6B93B81F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D0B724D" w14:textId="77777777" w:rsidR="00945CE0" w:rsidRPr="00C2551A" w:rsidRDefault="00945CE0" w:rsidP="00945C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5B2CC352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4E0857" w14:textId="77777777" w:rsidR="00945CE0" w:rsidRPr="00C2551A" w:rsidRDefault="00945CE0" w:rsidP="00945C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FA2CC7E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8BE447" w14:textId="77777777" w:rsidR="00945CE0" w:rsidRPr="00C2551A" w:rsidRDefault="00945CE0" w:rsidP="00945CE0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8C13DDB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6EA7AA" w14:textId="77777777" w:rsidR="00945CE0" w:rsidRPr="00C2551A" w:rsidRDefault="00945CE0" w:rsidP="00945CE0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8230BEF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8DAE3C" w14:textId="77777777" w:rsidR="00945CE0" w:rsidRPr="00C2551A" w:rsidRDefault="00945CE0" w:rsidP="00945CE0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D62088A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EE80AF" w14:textId="77777777" w:rsidR="00945CE0" w:rsidRPr="00C2551A" w:rsidRDefault="00945CE0" w:rsidP="00945CE0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CCB7871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D849BC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891A476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CE0" w:rsidRPr="00C664CA" w14:paraId="0D41ADD1" w14:textId="77777777" w:rsidTr="00C461E1">
        <w:tc>
          <w:tcPr>
            <w:tcW w:w="2070" w:type="dxa"/>
            <w:vAlign w:val="bottom"/>
          </w:tcPr>
          <w:p w14:paraId="6AE87165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เซี่ยซัน</w:t>
            </w:r>
          </w:p>
          <w:p w14:paraId="72532FD1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เทค จำกัด</w:t>
            </w:r>
          </w:p>
        </w:tc>
        <w:tc>
          <w:tcPr>
            <w:tcW w:w="2070" w:type="dxa"/>
          </w:tcPr>
          <w:p w14:paraId="7C5E5624" w14:textId="77777777" w:rsidR="00945CE0" w:rsidRPr="00C2551A" w:rsidRDefault="00945CE0" w:rsidP="00945CE0">
            <w:pPr>
              <w:tabs>
                <w:tab w:val="left" w:pos="45"/>
              </w:tabs>
              <w:spacing w:line="240" w:lineRule="auto"/>
              <w:ind w:left="161" w:right="-153" w:hanging="161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ให้บริการและให้คำปรึกษาในการวางระบบ รวมทั้งพัฒนาการบูรณาการระบบ เชิงวิศวกรรม และระบบอัตโนมัติ</w:t>
            </w:r>
          </w:p>
        </w:tc>
        <w:tc>
          <w:tcPr>
            <w:tcW w:w="864" w:type="dxa"/>
            <w:vAlign w:val="bottom"/>
          </w:tcPr>
          <w:p w14:paraId="4A1B8E9A" w14:textId="079197D5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848" w:type="dxa"/>
            <w:vAlign w:val="bottom"/>
          </w:tcPr>
          <w:p w14:paraId="1E3A7699" w14:textId="4278B46D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43E49E74" w14:textId="77777777" w:rsidR="00945CE0" w:rsidRPr="00C2551A" w:rsidRDefault="00945CE0" w:rsidP="00945C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349F9DEF" w14:textId="2BDAFF29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40" w:type="dxa"/>
            <w:vAlign w:val="bottom"/>
          </w:tcPr>
          <w:p w14:paraId="6A7AB2D6" w14:textId="77777777" w:rsidR="00945CE0" w:rsidRPr="00C2551A" w:rsidRDefault="00945CE0" w:rsidP="00945C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002BB3DB" w14:textId="7C2ECEEC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279F928E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FC61BB1" w14:textId="0EE34FC2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5E212FD0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A342896" w14:textId="323BD0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7E05DD27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2021921" w14:textId="0E3E84DA" w:rsidR="00945CE0" w:rsidRPr="00C2551A" w:rsidRDefault="00A9271E" w:rsidP="00A9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12,901</w:t>
            </w:r>
          </w:p>
        </w:tc>
        <w:tc>
          <w:tcPr>
            <w:tcW w:w="270" w:type="dxa"/>
            <w:vAlign w:val="bottom"/>
          </w:tcPr>
          <w:p w14:paraId="658AD97B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AC6435D" w14:textId="580B6DEC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14,980</w:t>
            </w:r>
          </w:p>
        </w:tc>
        <w:tc>
          <w:tcPr>
            <w:tcW w:w="270" w:type="dxa"/>
            <w:vAlign w:val="bottom"/>
          </w:tcPr>
          <w:p w14:paraId="43130E0B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D0E8BDF" w14:textId="4A9DC814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18B59D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8FC2C70" w14:textId="6EC0F394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CE0" w:rsidRPr="00C664CA" w14:paraId="5F044057" w14:textId="77777777" w:rsidTr="00C461E1">
        <w:trPr>
          <w:trHeight w:val="334"/>
        </w:trPr>
        <w:tc>
          <w:tcPr>
            <w:tcW w:w="2070" w:type="dxa"/>
          </w:tcPr>
          <w:p w14:paraId="2BB5D855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A391190" w14:textId="77777777" w:rsidR="00945CE0" w:rsidRPr="00C2551A" w:rsidRDefault="00945CE0" w:rsidP="00945CE0">
            <w:pPr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vAlign w:val="bottom"/>
          </w:tcPr>
          <w:p w14:paraId="7A63B599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5E3AAB30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C62CFA" w14:textId="77777777" w:rsidR="00945CE0" w:rsidRPr="00C2551A" w:rsidRDefault="00945CE0" w:rsidP="00945C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4CB832CF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1820DAF" w14:textId="77777777" w:rsidR="00945CE0" w:rsidRPr="00C2551A" w:rsidRDefault="00945CE0" w:rsidP="00945C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0553CE4A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1DACF1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C80A55E" w14:textId="4177845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70" w:type="dxa"/>
            <w:vAlign w:val="bottom"/>
          </w:tcPr>
          <w:p w14:paraId="2E54DEE4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8F79F35" w14:textId="4CB56736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70" w:type="dxa"/>
            <w:vAlign w:val="bottom"/>
          </w:tcPr>
          <w:p w14:paraId="1EA36795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DC982DC" w14:textId="7020D1DE" w:rsidR="00945CE0" w:rsidRPr="00C2551A" w:rsidRDefault="00A9271E" w:rsidP="00A9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385,135</w:t>
            </w:r>
          </w:p>
        </w:tc>
        <w:tc>
          <w:tcPr>
            <w:tcW w:w="270" w:type="dxa"/>
            <w:vAlign w:val="bottom"/>
          </w:tcPr>
          <w:p w14:paraId="36AE39EB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4F0B9EC" w14:textId="0B9AD707" w:rsidR="00945CE0" w:rsidRPr="00C2551A" w:rsidRDefault="00945CE0" w:rsidP="00945CE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356,146</w:t>
            </w:r>
          </w:p>
        </w:tc>
        <w:tc>
          <w:tcPr>
            <w:tcW w:w="270" w:type="dxa"/>
            <w:vAlign w:val="bottom"/>
          </w:tcPr>
          <w:p w14:paraId="32196C80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4643535" w14:textId="22119616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59E966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B5BE246" w14:textId="63701E16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CE0" w:rsidRPr="00C664CA" w14:paraId="3023DD04" w14:textId="77777777" w:rsidTr="00C461E1">
        <w:tc>
          <w:tcPr>
            <w:tcW w:w="2070" w:type="dxa"/>
          </w:tcPr>
          <w:p w14:paraId="41252A30" w14:textId="77777777" w:rsidR="00945CE0" w:rsidRPr="00C2551A" w:rsidRDefault="00945CE0" w:rsidP="00945CE0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C2551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070" w:type="dxa"/>
          </w:tcPr>
          <w:p w14:paraId="49D05272" w14:textId="77777777" w:rsidR="00945CE0" w:rsidRPr="00C2551A" w:rsidRDefault="00945CE0" w:rsidP="00945CE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57F7C58A" w14:textId="77777777" w:rsidR="00945CE0" w:rsidRPr="00C2551A" w:rsidRDefault="00945CE0" w:rsidP="00945CE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57622F13" w14:textId="77777777" w:rsidR="00945CE0" w:rsidRPr="00C2551A" w:rsidRDefault="00945CE0" w:rsidP="00945CE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B4D3FA" w14:textId="77777777" w:rsidR="00945CE0" w:rsidRPr="00C2551A" w:rsidRDefault="00945CE0" w:rsidP="00945CE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7035031F" w14:textId="77777777" w:rsidR="00945CE0" w:rsidRPr="00C2551A" w:rsidRDefault="00945CE0" w:rsidP="00945CE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CC5AC48" w14:textId="77777777" w:rsidR="00945CE0" w:rsidRPr="00C2551A" w:rsidRDefault="00945CE0" w:rsidP="00945CE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066F0EEA" w14:textId="77777777" w:rsidR="00945CE0" w:rsidRPr="00C2551A" w:rsidRDefault="00945CE0" w:rsidP="00945CE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D9BE8CB" w14:textId="77777777" w:rsidR="00945CE0" w:rsidRPr="00C2551A" w:rsidRDefault="00945CE0" w:rsidP="00945CE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113EA005" w14:textId="211CE6A8" w:rsidR="00945CE0" w:rsidRPr="00C2551A" w:rsidRDefault="00945CE0" w:rsidP="00945CE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411,607</w:t>
            </w:r>
          </w:p>
        </w:tc>
        <w:tc>
          <w:tcPr>
            <w:tcW w:w="270" w:type="dxa"/>
            <w:vAlign w:val="bottom"/>
          </w:tcPr>
          <w:p w14:paraId="2A8DA56D" w14:textId="77777777" w:rsidR="00945CE0" w:rsidRPr="00C2551A" w:rsidRDefault="00945CE0" w:rsidP="00945CE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171016A0" w14:textId="0DE786F5" w:rsidR="00945CE0" w:rsidRPr="00C2551A" w:rsidRDefault="00945CE0" w:rsidP="00945CE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411,607</w:t>
            </w:r>
          </w:p>
        </w:tc>
        <w:tc>
          <w:tcPr>
            <w:tcW w:w="270" w:type="dxa"/>
            <w:vAlign w:val="bottom"/>
          </w:tcPr>
          <w:p w14:paraId="5F40AB4D" w14:textId="77777777" w:rsidR="00945CE0" w:rsidRPr="00C2551A" w:rsidRDefault="00945CE0" w:rsidP="00945CE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4EF88522" w14:textId="2639A469" w:rsidR="00945CE0" w:rsidRPr="00C2551A" w:rsidRDefault="00A9271E" w:rsidP="00A9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931,326</w:t>
            </w:r>
          </w:p>
        </w:tc>
        <w:tc>
          <w:tcPr>
            <w:tcW w:w="270" w:type="dxa"/>
            <w:vAlign w:val="bottom"/>
          </w:tcPr>
          <w:p w14:paraId="2F18533A" w14:textId="77777777" w:rsidR="00945CE0" w:rsidRPr="00C2551A" w:rsidRDefault="00945CE0" w:rsidP="00945CE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533DA4CC" w14:textId="523E64F1" w:rsidR="00945CE0" w:rsidRPr="00C2551A" w:rsidRDefault="00945CE0" w:rsidP="00945CE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867,0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vAlign w:val="bottom"/>
          </w:tcPr>
          <w:p w14:paraId="7EE7FFF2" w14:textId="77777777" w:rsidR="00945CE0" w:rsidRPr="00C2551A" w:rsidRDefault="00945CE0" w:rsidP="00945CE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2552DEF3" w14:textId="019AA4A6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12,41</w:t>
            </w:r>
            <w:r w:rsidR="00235DB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73FE9D0" w14:textId="77777777" w:rsidR="00945CE0" w:rsidRPr="00C2551A" w:rsidRDefault="00945CE0" w:rsidP="00945CE0">
            <w:pPr>
              <w:pStyle w:val="acctfourfigures"/>
              <w:tabs>
                <w:tab w:val="clear" w:pos="765"/>
                <w:tab w:val="decimal" w:pos="-12772"/>
                <w:tab w:val="decimal" w:pos="46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69F9D316" w14:textId="019697DD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13,176</w:t>
            </w:r>
          </w:p>
        </w:tc>
      </w:tr>
    </w:tbl>
    <w:p w14:paraId="126689B8" w14:textId="2A6B3A92" w:rsidR="001546A2" w:rsidRDefault="001546A2" w:rsidP="006633AA">
      <w:pPr>
        <w:tabs>
          <w:tab w:val="clear" w:pos="680"/>
          <w:tab w:val="left" w:pos="540"/>
        </w:tabs>
        <w:ind w:left="540"/>
        <w:rPr>
          <w:rFonts w:ascii="Angsana New" w:hAnsi="Angsana New"/>
          <w:sz w:val="30"/>
          <w:szCs w:val="30"/>
        </w:rPr>
        <w:sectPr w:rsidR="001546A2" w:rsidSect="00700418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97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70"/>
        <w:gridCol w:w="1035"/>
        <w:gridCol w:w="270"/>
        <w:gridCol w:w="990"/>
        <w:gridCol w:w="270"/>
        <w:gridCol w:w="972"/>
        <w:gridCol w:w="270"/>
        <w:gridCol w:w="990"/>
        <w:gridCol w:w="270"/>
        <w:gridCol w:w="990"/>
      </w:tblGrid>
      <w:tr w:rsidR="001546A2" w:rsidRPr="008733FB" w14:paraId="1091C269" w14:textId="77777777" w:rsidTr="009D5A92">
        <w:tc>
          <w:tcPr>
            <w:tcW w:w="2430" w:type="dxa"/>
          </w:tcPr>
          <w:p w14:paraId="0DD7481E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14:paraId="16F6652B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93D3EE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1335F282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A51CAD" w14:textId="77777777" w:rsidR="001546A2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7"/>
          </w:tcPr>
          <w:p w14:paraId="3449DC36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46A2" w:rsidRPr="00C4398E" w14:paraId="0E21D1D4" w14:textId="77777777" w:rsidTr="009D5A92">
        <w:trPr>
          <w:trHeight w:val="749"/>
        </w:trPr>
        <w:tc>
          <w:tcPr>
            <w:tcW w:w="2430" w:type="dxa"/>
          </w:tcPr>
          <w:p w14:paraId="42DBF1DD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</w:tcPr>
          <w:p w14:paraId="0ADA7C36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</w:t>
            </w:r>
          </w:p>
          <w:p w14:paraId="7ADBDDAF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5FD47A02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</w:tcPr>
          <w:p w14:paraId="75598D3E" w14:textId="77777777" w:rsidR="001546A2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8C80A8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4306DB2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0ED1623" w14:textId="77777777" w:rsidR="001546A2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7719B3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</w:tr>
      <w:tr w:rsidR="00BA0B72" w:rsidRPr="008733FB" w14:paraId="39C0392A" w14:textId="77777777" w:rsidTr="009D5A92">
        <w:trPr>
          <w:trHeight w:val="407"/>
        </w:trPr>
        <w:tc>
          <w:tcPr>
            <w:tcW w:w="2430" w:type="dxa"/>
          </w:tcPr>
          <w:p w14:paraId="138EE43A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D639F8" w14:textId="4A329742" w:rsidR="00BA0B72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147AC214" w14:textId="77777777" w:rsidR="00BA0B72" w:rsidRPr="00C35346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4742ACB" w14:textId="31F7C18F" w:rsidR="00BA0B72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79A8A0F" w14:textId="77777777" w:rsidR="00BA0B72" w:rsidRPr="00C35346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3EAF32E6" w14:textId="0239D08C" w:rsidR="00BA0B72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6240660A" w14:textId="77777777" w:rsidR="00BA0B72" w:rsidRPr="00C35346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B976838" w14:textId="3220C010" w:rsidR="00BA0B72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5A861D56" w14:textId="77777777" w:rsidR="00BA0B72" w:rsidRPr="00C35346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62042C8" w14:textId="242EF1E7" w:rsidR="00BA0B72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7EAEEAFD" w14:textId="77777777" w:rsidR="00BA0B72" w:rsidRPr="00C35346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9E12D" w14:textId="7BAEA4C7" w:rsidR="00BA0B72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A0B72" w:rsidRPr="008733FB" w14:paraId="1B757D8F" w14:textId="77777777" w:rsidTr="009D5A92">
        <w:trPr>
          <w:trHeight w:val="407"/>
        </w:trPr>
        <w:tc>
          <w:tcPr>
            <w:tcW w:w="2430" w:type="dxa"/>
          </w:tcPr>
          <w:p w14:paraId="427B77C6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AEC4E5" w14:textId="16F51563" w:rsidR="00BA0B72" w:rsidRPr="00C35346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6CC4301F" w14:textId="77777777" w:rsidR="00BA0B72" w:rsidRPr="00C35346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D771889" w14:textId="2CF87C00" w:rsidR="00BA0B72" w:rsidRPr="00C35346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CF5229A" w14:textId="77777777" w:rsidR="00BA0B72" w:rsidRPr="00C35346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33D37D4" w14:textId="1246D021" w:rsidR="00BA0B72" w:rsidRPr="00C35346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E93773C" w14:textId="77777777" w:rsidR="00BA0B72" w:rsidRPr="00C35346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A5233FB" w14:textId="341DD8A5" w:rsidR="00BA0B72" w:rsidRPr="00C35346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EA10658" w14:textId="77777777" w:rsidR="00BA0B72" w:rsidRPr="00C35346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27D0F80" w14:textId="61797618" w:rsidR="00BA0B72" w:rsidRPr="00C35346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2C85773" w14:textId="77777777" w:rsidR="00BA0B72" w:rsidRPr="00C35346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CFA839" w14:textId="3E962E33" w:rsidR="00BA0B72" w:rsidRPr="00C35346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BA0B72" w:rsidRPr="008733FB" w14:paraId="0A9D9661" w14:textId="77777777" w:rsidTr="009D5A92">
        <w:trPr>
          <w:trHeight w:val="407"/>
        </w:trPr>
        <w:tc>
          <w:tcPr>
            <w:tcW w:w="2430" w:type="dxa"/>
          </w:tcPr>
          <w:p w14:paraId="055E8B2E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</w:tcPr>
          <w:p w14:paraId="170E07FB" w14:textId="77777777" w:rsidR="00BA0B72" w:rsidRPr="00BE5703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1054D85E" w14:textId="77777777" w:rsidR="00BA0B72" w:rsidRPr="00BE5703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52" w:type="dxa"/>
            <w:gridSpan w:val="7"/>
          </w:tcPr>
          <w:p w14:paraId="21FD39C2" w14:textId="77777777" w:rsidR="00BA0B72" w:rsidRPr="00BE5703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A0B72" w:rsidRPr="008733FB" w14:paraId="391F2F9F" w14:textId="77777777" w:rsidTr="009D5A92">
        <w:tc>
          <w:tcPr>
            <w:tcW w:w="2430" w:type="dxa"/>
          </w:tcPr>
          <w:p w14:paraId="5A9EC4FA" w14:textId="77777777" w:rsidR="00BA0B72" w:rsidRPr="00BE57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17F79E70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85EC95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9D1C4F4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DA0A7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89029A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5C947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A778209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4538E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C668F3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4D737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</w:tcPr>
          <w:p w14:paraId="71B147DF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402" w:rsidRPr="008733FB" w14:paraId="076E2B85" w14:textId="77777777" w:rsidTr="009D5A92">
        <w:tc>
          <w:tcPr>
            <w:tcW w:w="2430" w:type="dxa"/>
          </w:tcPr>
          <w:p w14:paraId="7C72B91B" w14:textId="77777777" w:rsidR="00DF7402" w:rsidRPr="00BE5703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70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 xml:space="preserve">มูเบีย สมบูรณ์ </w:t>
            </w:r>
          </w:p>
          <w:p w14:paraId="5834328C" w14:textId="77777777" w:rsidR="00DF7402" w:rsidRPr="00BE5703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>ออโตโมทีฟ จำกัด</w:t>
            </w:r>
          </w:p>
        </w:tc>
        <w:tc>
          <w:tcPr>
            <w:tcW w:w="990" w:type="dxa"/>
            <w:vAlign w:val="bottom"/>
          </w:tcPr>
          <w:p w14:paraId="65841ADF" w14:textId="44F55516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807BA13" w14:textId="77777777" w:rsidR="00DF7402" w:rsidRPr="00DE14E5" w:rsidRDefault="00DF7402" w:rsidP="00DF740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B7A354E" w14:textId="142AF382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A5BD957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AD9694" w14:textId="7F7DD493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2E76798B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22191CE" w14:textId="29FE19FD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2CE34A2E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A17EFC" w14:textId="35FEA4C3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1C914CD6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3D6591" w14:textId="391CBB20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</w:tr>
      <w:tr w:rsidR="00DF7402" w:rsidRPr="008733FB" w14:paraId="67DF4FAA" w14:textId="77777777" w:rsidTr="009D5A92">
        <w:tc>
          <w:tcPr>
            <w:tcW w:w="2430" w:type="dxa"/>
          </w:tcPr>
          <w:p w14:paraId="28883781" w14:textId="77777777" w:rsidR="00DF7402" w:rsidRPr="00BE5703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CC60D75" w14:textId="77777777" w:rsidR="00DF7402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FF00D2" w14:textId="77777777" w:rsidR="00DF7402" w:rsidRPr="00DE14E5" w:rsidRDefault="00DF7402" w:rsidP="00DF740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5CF3E6C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A8FAC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869C89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3038EB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60460AB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FD5D09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E6DEBE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FBC289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305B8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402" w:rsidRPr="008733FB" w14:paraId="4B0A496C" w14:textId="77777777" w:rsidTr="009D5A92">
        <w:tc>
          <w:tcPr>
            <w:tcW w:w="2430" w:type="dxa"/>
          </w:tcPr>
          <w:p w14:paraId="7D001548" w14:textId="77777777" w:rsidR="00DF7402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เซี่ยซัน</w:t>
            </w:r>
          </w:p>
          <w:p w14:paraId="073D53E9" w14:textId="77777777" w:rsidR="00DF7402" w:rsidRPr="00BE5703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เทค จำกัด</w:t>
            </w:r>
          </w:p>
        </w:tc>
        <w:tc>
          <w:tcPr>
            <w:tcW w:w="990" w:type="dxa"/>
            <w:vAlign w:val="bottom"/>
          </w:tcPr>
          <w:p w14:paraId="56C8C2B9" w14:textId="12CE18BE" w:rsidR="00DF7402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6EE30C12" w14:textId="77777777" w:rsidR="00DF7402" w:rsidRPr="00DE14E5" w:rsidRDefault="00DF7402" w:rsidP="00DF740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752F8B7" w14:textId="13D51730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</w:tcPr>
          <w:p w14:paraId="651C46CA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D4AA13" w14:textId="1950F74D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618D4396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0366C389" w14:textId="3A0517A5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186823C8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316E4B" w14:textId="0503954D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79612DC0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251E5B" w14:textId="201C7C7E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</w:tr>
      <w:tr w:rsidR="00DF7402" w:rsidRPr="002062F5" w14:paraId="2785FA8F" w14:textId="77777777" w:rsidTr="009D5A92">
        <w:tc>
          <w:tcPr>
            <w:tcW w:w="2430" w:type="dxa"/>
          </w:tcPr>
          <w:p w14:paraId="64AF8F32" w14:textId="77777777" w:rsidR="00DF7402" w:rsidRPr="008733FB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E155EA2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C5527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23BB8D04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1D8FBE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05C31" w14:textId="522C0E0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731,000</w:t>
            </w:r>
          </w:p>
        </w:tc>
        <w:tc>
          <w:tcPr>
            <w:tcW w:w="270" w:type="dxa"/>
            <w:vAlign w:val="bottom"/>
          </w:tcPr>
          <w:p w14:paraId="4E7D9A7E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CB3AF" w14:textId="0125084B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731,000</w:t>
            </w:r>
          </w:p>
        </w:tc>
        <w:tc>
          <w:tcPr>
            <w:tcW w:w="270" w:type="dxa"/>
            <w:vAlign w:val="bottom"/>
          </w:tcPr>
          <w:p w14:paraId="6DA6073B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0474A" w14:textId="758350E2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70" w:type="dxa"/>
            <w:vAlign w:val="bottom"/>
          </w:tcPr>
          <w:p w14:paraId="0F6BA83E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21B81" w14:textId="6B067E59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</w:tr>
    </w:tbl>
    <w:p w14:paraId="3FE9F7E1" w14:textId="77777777" w:rsidR="001546A2" w:rsidRDefault="001546A2" w:rsidP="00E91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1DE76977" w14:textId="77777777" w:rsidR="00E91871" w:rsidRDefault="00E91871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F48B1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บริษัทร่วมและการร่วมค้าทั้งหมดดำเนินธุรกิจในประเทศไทย</w:t>
      </w:r>
    </w:p>
    <w:p w14:paraId="51C5AD2E" w14:textId="77777777" w:rsidR="00E91871" w:rsidRDefault="00E91871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791AB55" w14:textId="77777777" w:rsidR="00E91871" w:rsidRDefault="00E91871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83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1A66ABC1" w14:textId="77777777" w:rsidR="00E91871" w:rsidRDefault="00E91871" w:rsidP="00F17B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D7D6B7" w14:textId="77777777" w:rsidR="00E91871" w:rsidRDefault="00E91871" w:rsidP="00F17B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  <w:sectPr w:rsidR="00E91871" w:rsidSect="00E44AE0">
          <w:headerReference w:type="even" r:id="rId14"/>
          <w:headerReference w:type="default" r:id="rId15"/>
          <w:headerReference w:type="first" r:id="rId16"/>
          <w:footerReference w:type="first" r:id="rId17"/>
          <w:pgSz w:w="11909" w:h="16834" w:code="9"/>
          <w:pgMar w:top="1152" w:right="576" w:bottom="1152" w:left="691" w:header="720" w:footer="720" w:gutter="0"/>
          <w:cols w:space="720"/>
          <w:titlePg/>
          <w:docGrid w:linePitch="245"/>
        </w:sectPr>
      </w:pPr>
    </w:p>
    <w:p w14:paraId="46550EE2" w14:textId="5C5E35B3" w:rsidR="002E1586" w:rsidRPr="00C4398E" w:rsidRDefault="005A32E5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2E1586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4828DD3A" w14:textId="5550A961" w:rsidR="00E4002F" w:rsidRDefault="00E4002F" w:rsidP="00E4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EF97BDD" w14:textId="77777777" w:rsidR="009D5A92" w:rsidRPr="001F117B" w:rsidRDefault="009D5A92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1456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592"/>
        <w:gridCol w:w="2610"/>
        <w:gridCol w:w="810"/>
        <w:gridCol w:w="270"/>
        <w:gridCol w:w="81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D5A92" w:rsidRPr="00C4398E" w14:paraId="57CB6133" w14:textId="77777777" w:rsidTr="004929B6">
        <w:tc>
          <w:tcPr>
            <w:tcW w:w="2592" w:type="dxa"/>
          </w:tcPr>
          <w:p w14:paraId="1411961E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</w:tcPr>
          <w:p w14:paraId="01B8C5A8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60" w:type="dxa"/>
            <w:gridSpan w:val="15"/>
          </w:tcPr>
          <w:p w14:paraId="28837FD2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D5A92" w:rsidRPr="00C4398E" w14:paraId="3911B34E" w14:textId="77777777" w:rsidTr="004929B6">
        <w:tc>
          <w:tcPr>
            <w:tcW w:w="2592" w:type="dxa"/>
          </w:tcPr>
          <w:p w14:paraId="305CBE11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</w:tcPr>
          <w:p w14:paraId="70F45229" w14:textId="7777777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800F3BE" w14:textId="7777777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07939BD0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สัดส่วน</w:t>
            </w:r>
          </w:p>
          <w:p w14:paraId="44CD4198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115A458E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60" w:type="dxa"/>
            <w:gridSpan w:val="3"/>
          </w:tcPr>
          <w:p w14:paraId="4F2B0A30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132B6B8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14:paraId="51987E2B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622D22D7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89E8F88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</w:tcPr>
          <w:p w14:paraId="75F55727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11898BEF" w14:textId="77777777" w:rsidR="00CB1377" w:rsidRDefault="00DD14EC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B137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เงินปันผลรับสำหรับงวด</w:t>
            </w:r>
            <w:r w:rsidRPr="00CB137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</w:t>
            </w:r>
          </w:p>
          <w:p w14:paraId="64AC1796" w14:textId="5661E951" w:rsidR="009D5A92" w:rsidRPr="00CB1377" w:rsidRDefault="003C2FCB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เก้า</w:t>
            </w:r>
            <w:r w:rsidR="00DD14EC" w:rsidRPr="00CB137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เดือนสิ้นสุดวันที่</w:t>
            </w:r>
          </w:p>
        </w:tc>
      </w:tr>
      <w:tr w:rsidR="00BA0B72" w:rsidRPr="00C4398E" w14:paraId="5B758ED9" w14:textId="77777777" w:rsidTr="004929B6">
        <w:tc>
          <w:tcPr>
            <w:tcW w:w="2592" w:type="dxa"/>
          </w:tcPr>
          <w:p w14:paraId="0725E68C" w14:textId="77777777" w:rsidR="00BA0B72" w:rsidRPr="003B5C03" w:rsidRDefault="00BA0B72" w:rsidP="00BA0B72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</w:tcPr>
          <w:p w14:paraId="540A4A6C" w14:textId="77777777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9D5E89A" w14:textId="52BDA31E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0E492DD8" w14:textId="77777777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41D6F9" w14:textId="60EB7654" w:rsidR="00BA0B72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28707F67" w14:textId="22138C69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7ED45447" w14:textId="77777777" w:rsidR="00BA0B72" w:rsidRPr="003B5C03" w:rsidRDefault="00BA0B72" w:rsidP="00BA0B7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2B21B09" w14:textId="5E2C052F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75C3E9D4" w14:textId="77777777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6089DF" w14:textId="77777777" w:rsidR="00BA0B72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77EE67BE" w14:textId="4D961B89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00EDC70" w14:textId="77777777" w:rsidR="00BA0B72" w:rsidRPr="003B5C03" w:rsidRDefault="00BA0B72" w:rsidP="00BA0B7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52B6445" w14:textId="46665C11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0CB26BA8" w14:textId="77777777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291D2E" w14:textId="77777777" w:rsidR="00BA0B72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33D8D589" w14:textId="71511DBD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2084C9E1" w14:textId="77777777" w:rsidR="00BA0B72" w:rsidRPr="003B5C03" w:rsidRDefault="00BA0B72" w:rsidP="00BA0B7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1417FCD" w14:textId="70296927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68D0A4C0" w14:textId="77777777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4D4C51" w14:textId="5829C8D7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A0B72" w:rsidRPr="00C4398E" w14:paraId="6820CA8F" w14:textId="77777777" w:rsidTr="004929B6">
        <w:tc>
          <w:tcPr>
            <w:tcW w:w="2592" w:type="dxa"/>
          </w:tcPr>
          <w:p w14:paraId="77187AB2" w14:textId="77777777" w:rsidR="00BA0B72" w:rsidRPr="003B5C03" w:rsidRDefault="00BA0B72" w:rsidP="00BA0B72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</w:tcPr>
          <w:p w14:paraId="0127E3D2" w14:textId="77777777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25BAB27" w14:textId="2929B03E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1C1FC64" w14:textId="77777777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FC6C0F" w14:textId="218863B9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3CA4C38" w14:textId="77777777" w:rsidR="00BA0B72" w:rsidRPr="003B5C03" w:rsidRDefault="00BA0B72" w:rsidP="00BA0B7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2DAF934" w14:textId="1065E4FA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5971948" w14:textId="77777777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B1AD61" w14:textId="0D9BEAF7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B55545B" w14:textId="77777777" w:rsidR="00BA0B72" w:rsidRPr="003B5C03" w:rsidRDefault="00BA0B72" w:rsidP="00BA0B7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391F309" w14:textId="3381FF2E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1258128" w14:textId="77777777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D889B1" w14:textId="550403E9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C26FA96" w14:textId="77777777" w:rsidR="00BA0B72" w:rsidRPr="003B5C03" w:rsidRDefault="00BA0B72" w:rsidP="00BA0B7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E67FCB5" w14:textId="35628A66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6569465" w14:textId="77777777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87A063" w14:textId="55ADFECB" w:rsidR="00BA0B72" w:rsidRPr="003B5C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A0B72" w:rsidRPr="00C4398E" w14:paraId="7638288C" w14:textId="77777777" w:rsidTr="004929B6">
        <w:tc>
          <w:tcPr>
            <w:tcW w:w="2592" w:type="dxa"/>
          </w:tcPr>
          <w:p w14:paraId="4D07AC8F" w14:textId="77777777" w:rsidR="00BA0B72" w:rsidRPr="003B5C03" w:rsidRDefault="00BA0B72" w:rsidP="00BA0B72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</w:tcPr>
          <w:p w14:paraId="3A73D745" w14:textId="77777777" w:rsidR="00BA0B72" w:rsidRPr="003B5C03" w:rsidRDefault="00BA0B72" w:rsidP="00BA0B7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90" w:type="dxa"/>
            <w:gridSpan w:val="3"/>
          </w:tcPr>
          <w:p w14:paraId="09164C6F" w14:textId="77777777" w:rsidR="00BA0B72" w:rsidRPr="003B5C03" w:rsidRDefault="00BA0B72" w:rsidP="00BA0B7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377EF40C" w14:textId="77777777" w:rsidR="00BA0B72" w:rsidRPr="003B5C03" w:rsidRDefault="00BA0B72" w:rsidP="00BA0B72">
            <w:pPr>
              <w:pStyle w:val="block"/>
              <w:spacing w:after="0" w:line="240" w:lineRule="auto"/>
              <w:ind w:left="-152" w:right="-17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0" w:type="dxa"/>
            <w:gridSpan w:val="11"/>
          </w:tcPr>
          <w:p w14:paraId="1C655344" w14:textId="77777777" w:rsidR="00BA0B72" w:rsidRPr="003B5C03" w:rsidRDefault="00BA0B72" w:rsidP="00BA0B7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A0B72" w:rsidRPr="00C4398E" w14:paraId="137A5D06" w14:textId="77777777" w:rsidTr="004929B6">
        <w:tc>
          <w:tcPr>
            <w:tcW w:w="2592" w:type="dxa"/>
          </w:tcPr>
          <w:p w14:paraId="637882AF" w14:textId="77777777" w:rsidR="00BA0B72" w:rsidRPr="003B5C03" w:rsidRDefault="00BA0B72" w:rsidP="00BA0B7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B5C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3B5C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610" w:type="dxa"/>
          </w:tcPr>
          <w:p w14:paraId="213A6F48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9CBF2B9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02B8DAF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1E72A53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4F6B06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DC9A83C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47E495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D18F959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22C7A3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B519F3E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56DE00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8F5C9F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E1298F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7043F13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F47380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4FFC6CB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286B5D" w:rsidRPr="00C4398E" w14:paraId="4127AA8D" w14:textId="77777777" w:rsidTr="004929B6">
        <w:tc>
          <w:tcPr>
            <w:tcW w:w="2592" w:type="dxa"/>
          </w:tcPr>
          <w:p w14:paraId="584F6BA5" w14:textId="77777777" w:rsidR="00286B5D" w:rsidRPr="003B5C03" w:rsidRDefault="00286B5D" w:rsidP="00286B5D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บริษัท สมบูรณ์หล่อเหล็กเหนียว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อุตสาหกรรม จำกัด</w:t>
            </w:r>
          </w:p>
        </w:tc>
        <w:tc>
          <w:tcPr>
            <w:tcW w:w="2610" w:type="dxa"/>
          </w:tcPr>
          <w:p w14:paraId="79E1892E" w14:textId="77777777" w:rsidR="00286B5D" w:rsidRPr="003B5C03" w:rsidRDefault="00286B5D" w:rsidP="00286B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5C58ADA9" w14:textId="77777777" w:rsidR="00286B5D" w:rsidRPr="003B5C03" w:rsidRDefault="00286B5D" w:rsidP="0028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75038233" w14:textId="77777777" w:rsidR="00286B5D" w:rsidRPr="003B5C03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E3D4601" w14:textId="22A6D644" w:rsidR="00286B5D" w:rsidRPr="003B5C03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FB37132" w14:textId="77777777" w:rsidR="00286B5D" w:rsidRPr="003B5C03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70024B4" w14:textId="77777777" w:rsidR="00286B5D" w:rsidRPr="003B5C03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9DF037B" w14:textId="3B8CE9B4" w:rsidR="00286B5D" w:rsidRPr="003B5C03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B954A78" w14:textId="77777777" w:rsidR="00286B5D" w:rsidRPr="003B5C03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55B1C67" w14:textId="77777777" w:rsidR="00286B5D" w:rsidRPr="003B5C03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4D523FCF" w14:textId="035D7CC1" w:rsidR="00286B5D" w:rsidRPr="003B5C03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6766C03D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88393E3" w14:textId="77777777" w:rsidR="00286B5D" w:rsidRPr="003B5C03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03A05B5A" w14:textId="1ACD62AE" w:rsidR="00286B5D" w:rsidRPr="003B5C03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39DD5101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8EDC766" w14:textId="77777777" w:rsidR="00286B5D" w:rsidRPr="003B5C03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F791467" w14:textId="05077BFC" w:rsidR="00286B5D" w:rsidRPr="003B5C03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875,989</w:t>
            </w:r>
          </w:p>
        </w:tc>
        <w:tc>
          <w:tcPr>
            <w:tcW w:w="270" w:type="dxa"/>
          </w:tcPr>
          <w:p w14:paraId="031067CC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3ACC58C" w14:textId="77777777" w:rsidR="00286B5D" w:rsidRPr="003B5C03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2D45E5D" w14:textId="56235391" w:rsidR="00286B5D" w:rsidRPr="003B5C03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875,989</w:t>
            </w:r>
          </w:p>
        </w:tc>
        <w:tc>
          <w:tcPr>
            <w:tcW w:w="270" w:type="dxa"/>
          </w:tcPr>
          <w:p w14:paraId="6834FF82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3B0361" w14:textId="3BE3202E" w:rsidR="00286B5D" w:rsidRPr="003B5C03" w:rsidRDefault="00AE7CE2" w:rsidP="0028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FD8251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67D54B5" w14:textId="4A9D3200" w:rsidR="00286B5D" w:rsidRPr="003B5C03" w:rsidRDefault="0039641F" w:rsidP="0028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99,998</w:t>
            </w:r>
          </w:p>
        </w:tc>
      </w:tr>
      <w:tr w:rsidR="00286B5D" w:rsidRPr="009D5A92" w14:paraId="2DD6B3DD" w14:textId="77777777" w:rsidTr="004929B6">
        <w:trPr>
          <w:trHeight w:val="227"/>
        </w:trPr>
        <w:tc>
          <w:tcPr>
            <w:tcW w:w="2592" w:type="dxa"/>
          </w:tcPr>
          <w:p w14:paraId="29C6B45F" w14:textId="77777777" w:rsidR="00286B5D" w:rsidRPr="009D5A92" w:rsidRDefault="00286B5D" w:rsidP="00286B5D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10" w:type="dxa"/>
          </w:tcPr>
          <w:p w14:paraId="47026F7C" w14:textId="77777777" w:rsidR="00286B5D" w:rsidRPr="009D5A92" w:rsidRDefault="00286B5D" w:rsidP="00286B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37BD31F" w14:textId="77777777" w:rsidR="00286B5D" w:rsidRPr="009D5A92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5F1565" w14:textId="77777777" w:rsidR="00286B5D" w:rsidRPr="009D5A92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AC481F5" w14:textId="77777777" w:rsidR="00286B5D" w:rsidRPr="009D5A92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BA6BAC" w14:textId="77777777" w:rsidR="00286B5D" w:rsidRPr="009D5A92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DC17B46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2A32BCF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38D475F2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BDA546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0B7A388A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AD7ABE5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6EEA5F02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304BC271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6F467C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8EFF04A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7E240A5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286B5D" w:rsidRPr="00C4398E" w14:paraId="0EF82F04" w14:textId="77777777" w:rsidTr="004929B6">
        <w:tc>
          <w:tcPr>
            <w:tcW w:w="2592" w:type="dxa"/>
          </w:tcPr>
          <w:p w14:paraId="56E7477B" w14:textId="3554297B" w:rsidR="00286B5D" w:rsidRPr="003B5C03" w:rsidRDefault="00286B5D" w:rsidP="00286B5D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บริษัท บางกอกสปริง</w:t>
            </w:r>
          </w:p>
          <w:p w14:paraId="01AE2822" w14:textId="77777777" w:rsidR="00286B5D" w:rsidRPr="003B5C03" w:rsidRDefault="00286B5D" w:rsidP="00286B5D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อินดัสเตรียล จำกัด</w:t>
            </w:r>
          </w:p>
        </w:tc>
        <w:tc>
          <w:tcPr>
            <w:tcW w:w="2610" w:type="dxa"/>
          </w:tcPr>
          <w:p w14:paraId="48408BFB" w14:textId="1B0CE001" w:rsidR="00286B5D" w:rsidRPr="003B5C03" w:rsidRDefault="00286B5D" w:rsidP="00286B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ผลิตและจำหน่ายชิ้นส่วนยานยนต์และให้เช่าอสังหาริมทรัพย์</w:t>
            </w:r>
          </w:p>
        </w:tc>
        <w:tc>
          <w:tcPr>
            <w:tcW w:w="810" w:type="dxa"/>
            <w:shd w:val="clear" w:color="auto" w:fill="auto"/>
          </w:tcPr>
          <w:p w14:paraId="7576AC5E" w14:textId="77777777" w:rsidR="00286B5D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E1C690E" w14:textId="64BF7ECB" w:rsidR="00286B5D" w:rsidRPr="003B5C03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2F7298A" w14:textId="77777777" w:rsidR="00286B5D" w:rsidRPr="003B5C03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1D676E" w14:textId="77777777" w:rsidR="00286B5D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B1691E2" w14:textId="164A72A8" w:rsidR="00286B5D" w:rsidRPr="003B5C03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BE75E33" w14:textId="77777777" w:rsidR="00286B5D" w:rsidRPr="003B5C03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487A9B8" w14:textId="77777777" w:rsidR="00286B5D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1E5D4A10" w14:textId="5386B4C2" w:rsidR="00286B5D" w:rsidRPr="003B5C03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270" w:type="dxa"/>
          </w:tcPr>
          <w:p w14:paraId="7BEEF763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1FD2D69" w14:textId="77777777" w:rsidR="00286B5D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60AD693E" w14:textId="782C2E67" w:rsidR="00286B5D" w:rsidRPr="003B5C03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270" w:type="dxa"/>
          </w:tcPr>
          <w:p w14:paraId="77AB50B4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B2C238E" w14:textId="77777777" w:rsidR="00286B5D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4B4064B" w14:textId="375CAA1F" w:rsidR="00286B5D" w:rsidRPr="003B5C03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519,989</w:t>
            </w:r>
          </w:p>
        </w:tc>
        <w:tc>
          <w:tcPr>
            <w:tcW w:w="270" w:type="dxa"/>
          </w:tcPr>
          <w:p w14:paraId="596227C7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A2C8CD4" w14:textId="77777777" w:rsidR="00286B5D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8031907" w14:textId="70D72ED5" w:rsidR="00286B5D" w:rsidRPr="003B5C03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519,989</w:t>
            </w:r>
          </w:p>
        </w:tc>
        <w:tc>
          <w:tcPr>
            <w:tcW w:w="270" w:type="dxa"/>
          </w:tcPr>
          <w:p w14:paraId="79E3D88A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F70C69" w14:textId="13566825" w:rsidR="00286B5D" w:rsidRPr="003B5C03" w:rsidRDefault="00AE7CE2" w:rsidP="00AE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A3EFBD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030E61A" w14:textId="7D0116E2" w:rsidR="00286B5D" w:rsidRPr="003B5C03" w:rsidRDefault="0039641F" w:rsidP="0028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20,800</w:t>
            </w:r>
          </w:p>
        </w:tc>
      </w:tr>
      <w:tr w:rsidR="00286B5D" w:rsidRPr="009D5A92" w14:paraId="1E3BAFE9" w14:textId="77777777" w:rsidTr="004929B6">
        <w:tc>
          <w:tcPr>
            <w:tcW w:w="2592" w:type="dxa"/>
          </w:tcPr>
          <w:p w14:paraId="62306F70" w14:textId="77777777" w:rsidR="00286B5D" w:rsidRPr="009D5A92" w:rsidRDefault="00286B5D" w:rsidP="00286B5D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10" w:type="dxa"/>
          </w:tcPr>
          <w:p w14:paraId="7730045C" w14:textId="77777777" w:rsidR="00286B5D" w:rsidRPr="009D5A92" w:rsidRDefault="00286B5D" w:rsidP="00286B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824341D" w14:textId="77777777" w:rsidR="00286B5D" w:rsidRPr="009D5A92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EFE538" w14:textId="77777777" w:rsidR="00286B5D" w:rsidRPr="009D5A92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398762" w14:textId="77777777" w:rsidR="00286B5D" w:rsidRPr="009D5A92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0BA61F" w14:textId="77777777" w:rsidR="00286B5D" w:rsidRPr="009D5A92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4F0E634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BC24F1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64E21966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F554F7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6EC96BAF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034FE41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4C0AC9D2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ED5EB2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6B199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5E819BD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4305BBA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286B5D" w:rsidRPr="00C4398E" w14:paraId="02CEA4FD" w14:textId="77777777" w:rsidTr="004929B6">
        <w:tc>
          <w:tcPr>
            <w:tcW w:w="2592" w:type="dxa"/>
          </w:tcPr>
          <w:p w14:paraId="72D8401A" w14:textId="77777777" w:rsidR="00286B5D" w:rsidRPr="003B5C03" w:rsidRDefault="00286B5D" w:rsidP="00286B5D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อินเตอร์เนชั่นแนล แคสติ้ง </w:t>
            </w:r>
          </w:p>
          <w:p w14:paraId="6D202A11" w14:textId="77777777" w:rsidR="00286B5D" w:rsidRPr="003B5C03" w:rsidRDefault="00286B5D" w:rsidP="00286B5D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โปรดักส์ จำกัด</w:t>
            </w:r>
          </w:p>
        </w:tc>
        <w:tc>
          <w:tcPr>
            <w:tcW w:w="2610" w:type="dxa"/>
          </w:tcPr>
          <w:p w14:paraId="05FABB80" w14:textId="77777777" w:rsidR="00286B5D" w:rsidRPr="003B5C03" w:rsidRDefault="00286B5D" w:rsidP="00286B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7EF7D192" w14:textId="77777777" w:rsidR="00286B5D" w:rsidRPr="003B5C03" w:rsidRDefault="00286B5D" w:rsidP="00286B5D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21701A46" w14:textId="77777777" w:rsidR="00286B5D" w:rsidRPr="003B5C03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A698270" w14:textId="64ACB1D0" w:rsidR="00286B5D" w:rsidRPr="003B5C03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CBDE1D8" w14:textId="77777777" w:rsidR="00286B5D" w:rsidRPr="003B5C03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D811E50" w14:textId="77777777" w:rsidR="00286B5D" w:rsidRPr="003B5C03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3F6BC2F" w14:textId="5D74EE0E" w:rsidR="00286B5D" w:rsidRPr="003B5C03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B9E2082" w14:textId="77777777" w:rsidR="00286B5D" w:rsidRPr="003B5C03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1D16A2A" w14:textId="77777777" w:rsidR="00286B5D" w:rsidRPr="003B5C03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097F208C" w14:textId="09E2B87C" w:rsidR="00286B5D" w:rsidRPr="003B5C03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785,000</w:t>
            </w:r>
          </w:p>
        </w:tc>
        <w:tc>
          <w:tcPr>
            <w:tcW w:w="270" w:type="dxa"/>
          </w:tcPr>
          <w:p w14:paraId="6D1063C3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37A6969" w14:textId="77777777" w:rsidR="00286B5D" w:rsidRPr="003B5C03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544BD920" w14:textId="7A2AB8A8" w:rsidR="00286B5D" w:rsidRPr="003B5C03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785,000</w:t>
            </w:r>
          </w:p>
        </w:tc>
        <w:tc>
          <w:tcPr>
            <w:tcW w:w="270" w:type="dxa"/>
          </w:tcPr>
          <w:p w14:paraId="7CD58D45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8F72F31" w14:textId="77777777" w:rsidR="00286B5D" w:rsidRPr="003B5C03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5AE61F0" w14:textId="3DDA5307" w:rsidR="00286B5D" w:rsidRPr="003B5C03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796,034</w:t>
            </w:r>
          </w:p>
        </w:tc>
        <w:tc>
          <w:tcPr>
            <w:tcW w:w="270" w:type="dxa"/>
          </w:tcPr>
          <w:p w14:paraId="4DF01AB0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84AC158" w14:textId="77777777" w:rsidR="00286B5D" w:rsidRPr="003B5C03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85FA2E5" w14:textId="66E84AB2" w:rsidR="00286B5D" w:rsidRPr="003B5C03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796,034</w:t>
            </w:r>
          </w:p>
        </w:tc>
        <w:tc>
          <w:tcPr>
            <w:tcW w:w="270" w:type="dxa"/>
          </w:tcPr>
          <w:p w14:paraId="77F8EC00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82C0C6" w14:textId="2F383488" w:rsidR="00286B5D" w:rsidRPr="003B5C03" w:rsidRDefault="00AE7CE2" w:rsidP="0028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235,500</w:t>
            </w:r>
          </w:p>
        </w:tc>
        <w:tc>
          <w:tcPr>
            <w:tcW w:w="270" w:type="dxa"/>
          </w:tcPr>
          <w:p w14:paraId="6A2A40AC" w14:textId="77777777" w:rsidR="00286B5D" w:rsidRPr="003B5C03" w:rsidRDefault="00286B5D" w:rsidP="00286B5D">
            <w:pPr>
              <w:pStyle w:val="block"/>
              <w:tabs>
                <w:tab w:val="decimal" w:pos="774"/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1FFF108" w14:textId="28F5B0EF" w:rsidR="00286B5D" w:rsidRPr="003B5C03" w:rsidRDefault="0039641F" w:rsidP="0028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157,000</w:t>
            </w:r>
          </w:p>
        </w:tc>
      </w:tr>
      <w:tr w:rsidR="00286B5D" w:rsidRPr="009D5A92" w14:paraId="79ED732C" w14:textId="77777777" w:rsidTr="004929B6">
        <w:tc>
          <w:tcPr>
            <w:tcW w:w="2592" w:type="dxa"/>
          </w:tcPr>
          <w:p w14:paraId="4C9C32BC" w14:textId="77777777" w:rsidR="00286B5D" w:rsidRPr="009D5A92" w:rsidRDefault="00286B5D" w:rsidP="00286B5D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10" w:type="dxa"/>
          </w:tcPr>
          <w:p w14:paraId="1F533250" w14:textId="77777777" w:rsidR="00286B5D" w:rsidRPr="009D5A92" w:rsidRDefault="00286B5D" w:rsidP="00286B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5BDF3A3" w14:textId="77777777" w:rsidR="00286B5D" w:rsidRPr="009D5A92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38A67A" w14:textId="77777777" w:rsidR="00286B5D" w:rsidRPr="009D5A92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F579699" w14:textId="77777777" w:rsidR="00286B5D" w:rsidRPr="009D5A92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394439" w14:textId="77777777" w:rsidR="00286B5D" w:rsidRPr="009D5A92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5FB13FA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3A2C6B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5EC6F377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176F9F8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1C605B7D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7A28D52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7214647E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3603095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3492E0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37F397E8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71774ED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BF2B26" w:rsidRPr="00C4398E" w14:paraId="39475DCA" w14:textId="77777777" w:rsidTr="004929B6">
        <w:tc>
          <w:tcPr>
            <w:tcW w:w="2592" w:type="dxa"/>
          </w:tcPr>
          <w:p w14:paraId="25685F57" w14:textId="77777777" w:rsidR="00BF2B26" w:rsidRPr="003B5C03" w:rsidRDefault="00BF2B26" w:rsidP="00BF2B26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สมบูรณ์ ฟอร์จจิ้ง </w:t>
            </w:r>
          </w:p>
          <w:p w14:paraId="301E45ED" w14:textId="77777777" w:rsidR="00BF2B26" w:rsidRPr="003B5C03" w:rsidRDefault="00BF2B26" w:rsidP="00BF2B26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เทคโนโลยี</w:t>
            </w:r>
            <w:r w:rsidRPr="003B5C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610" w:type="dxa"/>
          </w:tcPr>
          <w:p w14:paraId="146D6D37" w14:textId="77777777" w:rsidR="00BF2B26" w:rsidRPr="003B5C03" w:rsidRDefault="00BF2B26" w:rsidP="00BF2B26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4503A1D5" w14:textId="77777777" w:rsidR="00BF2B26" w:rsidRPr="003B5C03" w:rsidRDefault="00BF2B26" w:rsidP="00BF2B26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 xml:space="preserve">  ยานยนต์</w:t>
            </w:r>
          </w:p>
        </w:tc>
        <w:tc>
          <w:tcPr>
            <w:tcW w:w="810" w:type="dxa"/>
            <w:shd w:val="clear" w:color="auto" w:fill="auto"/>
          </w:tcPr>
          <w:p w14:paraId="502E7637" w14:textId="77777777" w:rsidR="00BF2B26" w:rsidRPr="003B5C03" w:rsidRDefault="00BF2B26" w:rsidP="00BF2B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EF0B1A0" w14:textId="217A0D46" w:rsidR="00BF2B26" w:rsidRPr="003B5C03" w:rsidRDefault="00BF2B26" w:rsidP="00BF2B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2DB1727" w14:textId="77777777" w:rsidR="00BF2B26" w:rsidRPr="003B5C03" w:rsidRDefault="00BF2B26" w:rsidP="00BF2B2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DBEA163" w14:textId="77777777" w:rsidR="00BF2B26" w:rsidRPr="003B5C03" w:rsidRDefault="00BF2B26" w:rsidP="00BF2B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8789A21" w14:textId="45425304" w:rsidR="00BF2B26" w:rsidRPr="003B5C03" w:rsidRDefault="00BF2B26" w:rsidP="00BF2B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5BDCE02" w14:textId="77777777" w:rsidR="00BF2B26" w:rsidRPr="003B5C03" w:rsidRDefault="00BF2B26" w:rsidP="00BF2B2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9CC1DD3" w14:textId="77777777" w:rsidR="00BF2B26" w:rsidRPr="003B5C03" w:rsidRDefault="00BF2B26" w:rsidP="00BF2B2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D8974DD" w14:textId="06A10B03" w:rsidR="00BF2B26" w:rsidRPr="003B5C03" w:rsidRDefault="00BF2B26" w:rsidP="00BF2B2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</w:t>
            </w:r>
            <w:r w:rsidRPr="003B5C03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0D54FC48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0EA9632" w14:textId="77777777" w:rsidR="00BF2B26" w:rsidRPr="003B5C03" w:rsidRDefault="00BF2B26" w:rsidP="00BF2B2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C657678" w14:textId="2290EC1C" w:rsidR="00BF2B26" w:rsidRPr="003B5C03" w:rsidRDefault="00BF2B26" w:rsidP="00BF2B2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</w:t>
            </w:r>
            <w:r w:rsidRPr="003B5C03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4B7EA20D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BB0007E" w14:textId="77777777" w:rsidR="00BF2B26" w:rsidRPr="003B5C03" w:rsidRDefault="00BF2B26" w:rsidP="00BF2B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1C96B64" w14:textId="2A0FD085" w:rsidR="00BF2B26" w:rsidRPr="003B5C03" w:rsidRDefault="00BF2B26" w:rsidP="00BF2B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270" w:type="dxa"/>
          </w:tcPr>
          <w:p w14:paraId="6729C5B9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BF8B9C5" w14:textId="77777777" w:rsidR="00BF2B26" w:rsidRPr="003B5C03" w:rsidRDefault="00BF2B26" w:rsidP="00BF2B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532F479" w14:textId="6FFB9AB2" w:rsidR="00BF2B26" w:rsidRPr="003B5C03" w:rsidRDefault="00BF2B26" w:rsidP="00BF2B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270" w:type="dxa"/>
          </w:tcPr>
          <w:p w14:paraId="1ED99A41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FF705B" w14:textId="509B9AE2" w:rsidR="00BF2B26" w:rsidRPr="003B5C03" w:rsidRDefault="00BF2B26" w:rsidP="00BF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860424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44C96F0" w14:textId="6FE27EB5" w:rsidR="00BF2B26" w:rsidRPr="003B5C03" w:rsidRDefault="00BF2B26" w:rsidP="00BF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2B26" w:rsidRPr="00C4398E" w14:paraId="4D665F2F" w14:textId="77777777" w:rsidTr="004929B6">
        <w:tc>
          <w:tcPr>
            <w:tcW w:w="2592" w:type="dxa"/>
          </w:tcPr>
          <w:p w14:paraId="01E5D7BE" w14:textId="77777777" w:rsidR="00BF2B26" w:rsidRPr="003B5C03" w:rsidRDefault="00BF2B26" w:rsidP="00BF2B2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</w:tcPr>
          <w:p w14:paraId="699240D4" w14:textId="77777777" w:rsidR="00BF2B26" w:rsidRPr="003B5C03" w:rsidRDefault="00BF2B26" w:rsidP="00BF2B26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ACDF6B0" w14:textId="77777777" w:rsidR="00BF2B26" w:rsidRPr="003B5C03" w:rsidRDefault="00BF2B26" w:rsidP="00BF2B26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7D771C" w14:textId="77777777" w:rsidR="00BF2B26" w:rsidRPr="003B5C03" w:rsidRDefault="00BF2B26" w:rsidP="00BF2B2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A4F3759" w14:textId="77777777" w:rsidR="00BF2B26" w:rsidRPr="003B5C03" w:rsidRDefault="00BF2B26" w:rsidP="00BF2B26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0B4ACA" w14:textId="77777777" w:rsidR="00BF2B26" w:rsidRPr="003B5C03" w:rsidRDefault="00BF2B26" w:rsidP="00BF2B2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8411227" w14:textId="77777777" w:rsidR="00BF2B26" w:rsidRPr="003B5C03" w:rsidRDefault="00BF2B26" w:rsidP="00BF2B2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3625C27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F7612EC" w14:textId="77777777" w:rsidR="00BF2B26" w:rsidRPr="003B5C03" w:rsidRDefault="00BF2B26" w:rsidP="00BF2B2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C0978A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825EA0" w14:textId="3BBF43C7" w:rsidR="00BF2B26" w:rsidRPr="003B5C03" w:rsidRDefault="00BF2B26" w:rsidP="00BF2B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2,542,012</w:t>
            </w:r>
          </w:p>
        </w:tc>
        <w:tc>
          <w:tcPr>
            <w:tcW w:w="270" w:type="dxa"/>
          </w:tcPr>
          <w:p w14:paraId="567503A1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1919B8" w14:textId="1DAFF1DD" w:rsidR="00BF2B26" w:rsidRPr="003B5C03" w:rsidRDefault="00BF2B26" w:rsidP="00BF2B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2,542,012</w:t>
            </w:r>
          </w:p>
        </w:tc>
        <w:tc>
          <w:tcPr>
            <w:tcW w:w="270" w:type="dxa"/>
          </w:tcPr>
          <w:p w14:paraId="77FC86B3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C87F95" w14:textId="36812F05" w:rsidR="00BF2B26" w:rsidRPr="00AE7CE2" w:rsidRDefault="00BF2B26" w:rsidP="00BF2B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7CE2">
              <w:rPr>
                <w:rFonts w:ascii="Angsana New" w:hAnsi="Angsana New"/>
                <w:b/>
                <w:bCs/>
                <w:sz w:val="28"/>
                <w:szCs w:val="28"/>
              </w:rPr>
              <w:t>235,500</w:t>
            </w:r>
          </w:p>
        </w:tc>
        <w:tc>
          <w:tcPr>
            <w:tcW w:w="270" w:type="dxa"/>
          </w:tcPr>
          <w:p w14:paraId="7FD34906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A55979" w14:textId="4DE2C8CF" w:rsidR="00BF2B26" w:rsidRPr="00925088" w:rsidRDefault="00BF2B26" w:rsidP="00BF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277,798</w:t>
            </w:r>
          </w:p>
        </w:tc>
      </w:tr>
    </w:tbl>
    <w:p w14:paraId="2B742BFD" w14:textId="77777777" w:rsidR="009B4367" w:rsidRPr="00A42949" w:rsidRDefault="009B4367" w:rsidP="00C44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right="-590"/>
        <w:rPr>
          <w:rFonts w:ascii="Angsana New" w:hAnsi="Angsana New"/>
          <w:sz w:val="30"/>
          <w:szCs w:val="30"/>
          <w:cs/>
        </w:rPr>
        <w:sectPr w:rsidR="009B4367" w:rsidRPr="00A42949" w:rsidSect="00E91871">
          <w:head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2C851F8" w14:textId="29EABE2B" w:rsidR="009B4367" w:rsidRDefault="009B4367" w:rsidP="00954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รายละเอียดของบริษัทย่อยทางอ้อมของบริษัท ณ วันที่ </w:t>
      </w:r>
      <w:r w:rsidR="00036276">
        <w:rPr>
          <w:rFonts w:ascii="Angsana New" w:hAnsi="Angsana New"/>
          <w:sz w:val="30"/>
          <w:szCs w:val="30"/>
        </w:rPr>
        <w:t xml:space="preserve">30 </w:t>
      </w:r>
      <w:r w:rsidR="00BA0B72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D5A92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9D5A9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79FD4E63" w14:textId="77777777" w:rsidR="009B4367" w:rsidRDefault="009B4367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36"/>
        <w:gridCol w:w="3454"/>
        <w:gridCol w:w="236"/>
        <w:gridCol w:w="1474"/>
        <w:gridCol w:w="270"/>
        <w:gridCol w:w="1530"/>
      </w:tblGrid>
      <w:tr w:rsidR="009B4367" w:rsidRPr="00C4398E" w14:paraId="6D400F5E" w14:textId="77777777" w:rsidTr="001B4F34">
        <w:trPr>
          <w:trHeight w:val="272"/>
        </w:trPr>
        <w:tc>
          <w:tcPr>
            <w:tcW w:w="2070" w:type="dxa"/>
          </w:tcPr>
          <w:p w14:paraId="05B52E1F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12B6FC02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4" w:type="dxa"/>
          </w:tcPr>
          <w:p w14:paraId="10EE9AAB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2CB03F9B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4" w:type="dxa"/>
            <w:gridSpan w:val="3"/>
          </w:tcPr>
          <w:p w14:paraId="03C30FC1" w14:textId="3FE18E6C" w:rsidR="009B4367" w:rsidRPr="0035297B" w:rsidRDefault="009B4367" w:rsidP="001B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9B4367" w:rsidRPr="008733FB" w14:paraId="24F70561" w14:textId="77777777" w:rsidTr="004F36BF">
        <w:trPr>
          <w:trHeight w:val="389"/>
        </w:trPr>
        <w:tc>
          <w:tcPr>
            <w:tcW w:w="2070" w:type="dxa"/>
          </w:tcPr>
          <w:p w14:paraId="4D9A6D96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AE564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54" w:type="dxa"/>
          </w:tcPr>
          <w:p w14:paraId="77EEF542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543CD34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</w:tcPr>
          <w:p w14:paraId="352410D8" w14:textId="2AC5A0FA" w:rsidR="009B4367" w:rsidRPr="00036276" w:rsidRDefault="00036276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30 </w:t>
            </w:r>
            <w:r w:rsidR="00BA0B7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43A6F6D9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58CE80" w14:textId="77777777" w:rsidR="009B4367" w:rsidRPr="0035297B" w:rsidRDefault="00F22C8C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9B4367" w:rsidRPr="003529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9B4367" w:rsidRPr="008733FB" w14:paraId="633A6D8C" w14:textId="77777777" w:rsidTr="004F36BF">
        <w:trPr>
          <w:trHeight w:val="407"/>
        </w:trPr>
        <w:tc>
          <w:tcPr>
            <w:tcW w:w="2070" w:type="dxa"/>
          </w:tcPr>
          <w:p w14:paraId="33961DE6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05DB38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14:paraId="78B7C4F0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D0B23F9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4" w:type="dxa"/>
          </w:tcPr>
          <w:p w14:paraId="6F6FD9CD" w14:textId="32C24AA9" w:rsidR="009B4367" w:rsidRPr="0035297B" w:rsidRDefault="009D5A92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1037F37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3430A0" w14:textId="11B14EA7" w:rsidR="009B4367" w:rsidRPr="0035297B" w:rsidRDefault="009D5A92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9B4367" w:rsidRPr="008733FB" w14:paraId="3DD876E7" w14:textId="77777777" w:rsidTr="004F36BF">
        <w:trPr>
          <w:trHeight w:val="407"/>
        </w:trPr>
        <w:tc>
          <w:tcPr>
            <w:tcW w:w="2070" w:type="dxa"/>
          </w:tcPr>
          <w:p w14:paraId="538984C7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795DE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14:paraId="66FD3BBD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BE9B68D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74" w:type="dxa"/>
            <w:gridSpan w:val="3"/>
          </w:tcPr>
          <w:p w14:paraId="700D007C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5297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9B4367" w:rsidRPr="008733FB" w14:paraId="463746C5" w14:textId="77777777" w:rsidTr="004F36BF">
        <w:tc>
          <w:tcPr>
            <w:tcW w:w="2070" w:type="dxa"/>
          </w:tcPr>
          <w:p w14:paraId="34565E73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29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36" w:type="dxa"/>
          </w:tcPr>
          <w:p w14:paraId="70723625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14:paraId="68941782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56CFFD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175D6C1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C8CA6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6C6A4F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95D" w:rsidRPr="008733FB" w14:paraId="156FE1D3" w14:textId="77777777" w:rsidTr="00540591">
        <w:trPr>
          <w:trHeight w:val="560"/>
        </w:trPr>
        <w:tc>
          <w:tcPr>
            <w:tcW w:w="2070" w:type="dxa"/>
          </w:tcPr>
          <w:p w14:paraId="51A2D25A" w14:textId="77777777" w:rsidR="0067795D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contextualSpacing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2687F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นิปปอน</w:t>
            </w:r>
            <w:r w:rsidRPr="0092687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คิไค</w:t>
            </w:r>
          </w:p>
          <w:p w14:paraId="570CE850" w14:textId="101C1BBC" w:rsidR="0067795D" w:rsidRPr="0035297B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firstLine="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เอน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จิเนียริ่ง</w:t>
            </w:r>
            <w:r w:rsidRPr="00352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6" w:type="dxa"/>
          </w:tcPr>
          <w:p w14:paraId="25392C17" w14:textId="77777777" w:rsidR="0067795D" w:rsidRPr="0035297B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14:paraId="1D402801" w14:textId="294FE3CF" w:rsidR="0067795D" w:rsidRPr="0035297B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103" w:right="-108" w:hanging="103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ผลิต และประกอบเครื่องจักร อุปกรณ์อัตโนมัติและชิ้นส่วน</w:t>
            </w:r>
          </w:p>
        </w:tc>
        <w:tc>
          <w:tcPr>
            <w:tcW w:w="236" w:type="dxa"/>
          </w:tcPr>
          <w:p w14:paraId="414B71CD" w14:textId="77777777" w:rsidR="0067795D" w:rsidRPr="0035297B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6598B3C" w14:textId="6A336F6B" w:rsidR="0067795D" w:rsidRPr="0035297B" w:rsidRDefault="00AE7CE2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103" w:right="-108" w:hanging="10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vAlign w:val="bottom"/>
          </w:tcPr>
          <w:p w14:paraId="343F3465" w14:textId="77777777" w:rsidR="0067795D" w:rsidRPr="0035297B" w:rsidRDefault="0067795D" w:rsidP="0067795D">
            <w:pPr>
              <w:tabs>
                <w:tab w:val="clear" w:pos="454"/>
                <w:tab w:val="decimal" w:pos="440"/>
              </w:tabs>
              <w:spacing w:line="240" w:lineRule="auto"/>
              <w:ind w:left="103" w:right="-153" w:hanging="10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C9D7FC" w14:textId="77777777" w:rsidR="0067795D" w:rsidRPr="0035297B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decimal" w:pos="440"/>
              </w:tabs>
              <w:spacing w:line="240" w:lineRule="auto"/>
              <w:ind w:left="103" w:right="-108" w:hanging="10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</w:tbl>
    <w:p w14:paraId="00371820" w14:textId="77777777" w:rsidR="00C02ABA" w:rsidRDefault="00C02ABA" w:rsidP="00C02A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CA52724" w14:textId="77777777" w:rsidR="004B2EFB" w:rsidRDefault="004B2EFB" w:rsidP="009F18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F48B1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3F48B1">
        <w:rPr>
          <w:rFonts w:ascii="Angsana New" w:hAnsi="Angsana New" w:hint="cs"/>
          <w:sz w:val="30"/>
          <w:szCs w:val="30"/>
          <w:cs/>
        </w:rPr>
        <w:t>ทั้งหมด</w:t>
      </w:r>
      <w:r w:rsidR="007649D2">
        <w:rPr>
          <w:rFonts w:ascii="Angsana New" w:hAnsi="Angsana New" w:hint="cs"/>
          <w:sz w:val="30"/>
          <w:szCs w:val="30"/>
          <w:cs/>
        </w:rPr>
        <w:t>จดทะเบียนจัดตั้งและ</w:t>
      </w:r>
      <w:r w:rsidRPr="003F48B1">
        <w:rPr>
          <w:rFonts w:ascii="Angsana New" w:hAnsi="Angsana New" w:hint="cs"/>
          <w:sz w:val="30"/>
          <w:szCs w:val="30"/>
          <w:cs/>
        </w:rPr>
        <w:t>ดำเนินธุรกิจในประเทศ</w:t>
      </w:r>
      <w:r w:rsidR="007649D2">
        <w:rPr>
          <w:rFonts w:ascii="Angsana New" w:hAnsi="Angsana New" w:hint="cs"/>
          <w:sz w:val="30"/>
          <w:szCs w:val="30"/>
          <w:cs/>
        </w:rPr>
        <w:t>ไทย</w:t>
      </w:r>
    </w:p>
    <w:p w14:paraId="6B0AF5F6" w14:textId="77777777" w:rsidR="00C02ABA" w:rsidRDefault="00C02ABA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8ACB17" w14:textId="77777777" w:rsidR="00C02ABA" w:rsidRDefault="00C02ABA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38D569" w14:textId="77777777" w:rsidR="006340FE" w:rsidRDefault="006340FE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9DFA69" w14:textId="264ECDC5" w:rsidR="00CF77DA" w:rsidRDefault="00CF77DA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CF77DA" w:rsidSect="009B4367">
          <w:headerReference w:type="default" r:id="rId19"/>
          <w:footerReference w:type="default" r:id="rId20"/>
          <w:headerReference w:type="firs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09C6BCE" w14:textId="4E74E288" w:rsidR="00395F76" w:rsidRPr="0050551C" w:rsidRDefault="00D012B2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33AFEEF7" w:rsidR="0098013D" w:rsidRDefault="0098013D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304B21">
        <w:rPr>
          <w:rFonts w:ascii="Angsana New" w:hAnsi="Angsana New" w:hint="cs"/>
          <w:sz w:val="30"/>
          <w:szCs w:val="30"/>
          <w:cs/>
        </w:rPr>
        <w:t>และ</w:t>
      </w:r>
      <w:r w:rsidR="006A51E1" w:rsidRPr="007420CC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BA0B72">
        <w:rPr>
          <w:rFonts w:ascii="Angsana New" w:hAnsi="Angsana New" w:hint="cs"/>
          <w:sz w:val="30"/>
          <w:szCs w:val="30"/>
          <w:cs/>
        </w:rPr>
        <w:t>เก้า</w:t>
      </w:r>
      <w:r w:rsidRPr="0098013D">
        <w:rPr>
          <w:rFonts w:ascii="Angsana New" w:hAnsi="Angsana New" w:hint="cs"/>
          <w:sz w:val="30"/>
          <w:szCs w:val="30"/>
          <w:cs/>
        </w:rPr>
        <w:t>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52EFA">
        <w:rPr>
          <w:rFonts w:ascii="Angsana New" w:hAnsi="Angsana New"/>
          <w:sz w:val="30"/>
          <w:szCs w:val="30"/>
        </w:rPr>
        <w:t xml:space="preserve">30 </w:t>
      </w:r>
      <w:r w:rsidR="00BA0B72">
        <w:rPr>
          <w:rFonts w:ascii="Angsana New" w:hAnsi="Angsana New" w:hint="cs"/>
          <w:sz w:val="30"/>
          <w:szCs w:val="30"/>
          <w:cs/>
        </w:rPr>
        <w:t>กันยายน</w:t>
      </w:r>
      <w:r w:rsidR="00315B77">
        <w:rPr>
          <w:rFonts w:ascii="Angsana New" w:hAnsi="Angsana New" w:hint="cs"/>
          <w:sz w:val="30"/>
          <w:szCs w:val="30"/>
          <w:cs/>
        </w:rPr>
        <w:t xml:space="preserve"> </w:t>
      </w:r>
      <w:r w:rsidR="00315B77">
        <w:rPr>
          <w:rFonts w:ascii="Angsana New" w:hAnsi="Angsana New"/>
          <w:sz w:val="30"/>
          <w:szCs w:val="30"/>
        </w:rPr>
        <w:t>256</w:t>
      </w:r>
      <w:r w:rsidR="009D5A92">
        <w:rPr>
          <w:rFonts w:ascii="Angsana New" w:hAnsi="Angsana New"/>
          <w:sz w:val="30"/>
          <w:szCs w:val="30"/>
        </w:rPr>
        <w:t>4</w:t>
      </w:r>
      <w:r w:rsidR="00315B77">
        <w:rPr>
          <w:rFonts w:ascii="Angsana New" w:hAnsi="Angsana New"/>
          <w:sz w:val="30"/>
          <w:szCs w:val="30"/>
        </w:rPr>
        <w:t xml:space="preserve">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85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050"/>
        <w:gridCol w:w="1626"/>
        <w:gridCol w:w="271"/>
        <w:gridCol w:w="1619"/>
        <w:gridCol w:w="270"/>
        <w:gridCol w:w="1619"/>
        <w:gridCol w:w="273"/>
        <w:gridCol w:w="1527"/>
        <w:gridCol w:w="273"/>
        <w:gridCol w:w="1441"/>
        <w:gridCol w:w="276"/>
        <w:gridCol w:w="1610"/>
      </w:tblGrid>
      <w:tr w:rsidR="00263A70" w:rsidRPr="0098013D" w14:paraId="6E198FE6" w14:textId="77777777" w:rsidTr="004E6508">
        <w:trPr>
          <w:tblHeader/>
        </w:trPr>
        <w:tc>
          <w:tcPr>
            <w:tcW w:w="1363" w:type="pct"/>
          </w:tcPr>
          <w:p w14:paraId="3D667F41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37" w:type="pct"/>
            <w:gridSpan w:val="11"/>
          </w:tcPr>
          <w:p w14:paraId="202CB49C" w14:textId="5018B0E5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</w:t>
            </w:r>
            <w:r w:rsidRPr="0081246E">
              <w:rPr>
                <w:rFonts w:ascii="Angsana New" w:hAnsi="Angsana New" w:hint="cs"/>
                <w:bCs/>
                <w:sz w:val="30"/>
                <w:szCs w:val="30"/>
                <w:cs/>
              </w:rPr>
              <w:t>นรวม</w:t>
            </w:r>
          </w:p>
        </w:tc>
      </w:tr>
      <w:tr w:rsidR="00263A70" w:rsidRPr="0098013D" w14:paraId="011C11AC" w14:textId="77777777" w:rsidTr="004E6508">
        <w:trPr>
          <w:trHeight w:val="1548"/>
          <w:tblHeader/>
        </w:trPr>
        <w:tc>
          <w:tcPr>
            <w:tcW w:w="1363" w:type="pct"/>
          </w:tcPr>
          <w:p w14:paraId="65B2527A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  <w:hideMark/>
          </w:tcPr>
          <w:p w14:paraId="0DA7C996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</w:p>
          <w:p w14:paraId="40FF6C4A" w14:textId="0896370F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81246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1" w:type="pct"/>
          </w:tcPr>
          <w:p w14:paraId="21EA2621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vAlign w:val="bottom"/>
            <w:hideMark/>
          </w:tcPr>
          <w:p w14:paraId="2EC59243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6C88D8BF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58F0115E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1" w:type="pct"/>
            <w:vAlign w:val="bottom"/>
          </w:tcPr>
          <w:p w14:paraId="0CD73844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vAlign w:val="bottom"/>
            <w:hideMark/>
          </w:tcPr>
          <w:p w14:paraId="37963882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1902A8B9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2" w:type="pct"/>
            <w:vAlign w:val="bottom"/>
          </w:tcPr>
          <w:p w14:paraId="160F7E5A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vAlign w:val="bottom"/>
          </w:tcPr>
          <w:p w14:paraId="6B6EFE90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C28B92D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2" w:type="pct"/>
          </w:tcPr>
          <w:p w14:paraId="51B510D0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6199C8DD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8F8888" w14:textId="7A3522F1" w:rsidR="00263A70" w:rsidRPr="0081246E" w:rsidRDefault="001E05F6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  <w:p w14:paraId="6154A553" w14:textId="08B74CDC" w:rsidR="00263A70" w:rsidRPr="0081246E" w:rsidRDefault="00263A70" w:rsidP="004032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3" w:type="pct"/>
          </w:tcPr>
          <w:p w14:paraId="6ABB580F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" w:type="pct"/>
            <w:vAlign w:val="bottom"/>
            <w:hideMark/>
          </w:tcPr>
          <w:p w14:paraId="075740EA" w14:textId="68499A8F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597543BB" w:rsidR="00263A70" w:rsidRPr="0081246E" w:rsidRDefault="00B52EFA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A0B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263A70"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63A70" w:rsidRPr="0081246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D4734" w:rsidRPr="0098013D" w14:paraId="667DDAF2" w14:textId="77777777" w:rsidTr="004E6508">
        <w:trPr>
          <w:trHeight w:val="119"/>
          <w:tblHeader/>
        </w:trPr>
        <w:tc>
          <w:tcPr>
            <w:tcW w:w="1363" w:type="pct"/>
          </w:tcPr>
          <w:p w14:paraId="6A9F54B0" w14:textId="77777777" w:rsidR="008D4734" w:rsidRPr="0081246E" w:rsidRDefault="008D4734" w:rsidP="008D473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7" w:type="pct"/>
            <w:gridSpan w:val="11"/>
            <w:vAlign w:val="bottom"/>
          </w:tcPr>
          <w:p w14:paraId="51CAA737" w14:textId="1BCB7F3B" w:rsidR="008D4734" w:rsidRPr="008D4734" w:rsidRDefault="008D4734" w:rsidP="008D47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67541" w:rsidRPr="0098013D" w14:paraId="1690AE0C" w14:textId="77777777" w:rsidTr="004E6508">
        <w:trPr>
          <w:tblHeader/>
        </w:trPr>
        <w:tc>
          <w:tcPr>
            <w:tcW w:w="1363" w:type="pct"/>
            <w:hideMark/>
          </w:tcPr>
          <w:p w14:paraId="4E5CB383" w14:textId="77777777" w:rsidR="00A67541" w:rsidRPr="0081246E" w:rsidRDefault="00A67541" w:rsidP="00F7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47" w:type="pct"/>
          </w:tcPr>
          <w:p w14:paraId="555F9130" w14:textId="114F80B6" w:rsidR="00A67541" w:rsidRPr="0081246E" w:rsidRDefault="00A67541" w:rsidP="00A6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597,772</w:t>
            </w:r>
          </w:p>
        </w:tc>
        <w:tc>
          <w:tcPr>
            <w:tcW w:w="91" w:type="pct"/>
          </w:tcPr>
          <w:p w14:paraId="4E51CE28" w14:textId="77777777" w:rsidR="00A67541" w:rsidRPr="0081246E" w:rsidRDefault="00A67541" w:rsidP="00A6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35EA7B4" w14:textId="0AB099B6" w:rsidR="00A67541" w:rsidRPr="00B002F0" w:rsidRDefault="00A67541" w:rsidP="00A6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1" w:type="pct"/>
          </w:tcPr>
          <w:p w14:paraId="51546FB1" w14:textId="77777777" w:rsidR="00A67541" w:rsidRPr="00B002F0" w:rsidRDefault="00A67541" w:rsidP="00A67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F4DC832" w14:textId="340585C1" w:rsidR="00A67541" w:rsidRPr="00B002F0" w:rsidRDefault="00A67541" w:rsidP="00A6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2" w:type="pct"/>
          </w:tcPr>
          <w:p w14:paraId="5605F969" w14:textId="77777777" w:rsidR="00A67541" w:rsidRPr="00B002F0" w:rsidRDefault="00A67541" w:rsidP="00A6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3E3E036B" w14:textId="52E8FE26" w:rsidR="00A67541" w:rsidRPr="00B002F0" w:rsidRDefault="00A67541" w:rsidP="00A6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2" w:type="pct"/>
          </w:tcPr>
          <w:p w14:paraId="469DE46B" w14:textId="77777777" w:rsidR="00A67541" w:rsidRPr="00B002F0" w:rsidRDefault="00A67541" w:rsidP="00A6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C15E447" w14:textId="4F6AEB1E" w:rsidR="00A67541" w:rsidRPr="00B002F0" w:rsidRDefault="00A67541" w:rsidP="00A6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</w:tcPr>
          <w:p w14:paraId="73542A4D" w14:textId="77777777" w:rsidR="00A67541" w:rsidRPr="0081246E" w:rsidRDefault="00A67541" w:rsidP="00A6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1EE371C7" w14:textId="39DA0875" w:rsidR="00A67541" w:rsidRPr="0081246E" w:rsidRDefault="00A67541" w:rsidP="00A6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597,772</w:t>
            </w:r>
          </w:p>
        </w:tc>
      </w:tr>
      <w:tr w:rsidR="00795B41" w:rsidRPr="0098013D" w14:paraId="78636232" w14:textId="77777777" w:rsidTr="004E6508">
        <w:trPr>
          <w:tblHeader/>
        </w:trPr>
        <w:tc>
          <w:tcPr>
            <w:tcW w:w="1363" w:type="pct"/>
            <w:hideMark/>
          </w:tcPr>
          <w:p w14:paraId="4771B22A" w14:textId="77777777" w:rsidR="00795B41" w:rsidRPr="0081246E" w:rsidRDefault="00795B41" w:rsidP="00F7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47" w:type="pct"/>
          </w:tcPr>
          <w:p w14:paraId="6FCCCAC0" w14:textId="3209709A" w:rsidR="00795B41" w:rsidRPr="0081246E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672,563</w:t>
            </w:r>
          </w:p>
        </w:tc>
        <w:tc>
          <w:tcPr>
            <w:tcW w:w="91" w:type="pct"/>
          </w:tcPr>
          <w:p w14:paraId="1E8B0B42" w14:textId="77777777" w:rsidR="00795B41" w:rsidRPr="0081246E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573B9ED8" w14:textId="631FBC91" w:rsidR="00795B41" w:rsidRPr="00B002F0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25,72</w:t>
            </w:r>
            <w:r w:rsidR="00F0542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1" w:type="pct"/>
          </w:tcPr>
          <w:p w14:paraId="2549A354" w14:textId="77777777" w:rsidR="00795B41" w:rsidRPr="00B002F0" w:rsidRDefault="00795B41" w:rsidP="00795B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150BA5B6" w14:textId="128830CB" w:rsidR="00795B41" w:rsidRPr="00B002F0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(273) </w:t>
            </w:r>
          </w:p>
        </w:tc>
        <w:tc>
          <w:tcPr>
            <w:tcW w:w="92" w:type="pct"/>
          </w:tcPr>
          <w:p w14:paraId="7AE0E293" w14:textId="77777777" w:rsidR="00795B41" w:rsidRPr="00B002F0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06108BB" w14:textId="1D8405CB" w:rsidR="00795B41" w:rsidRPr="00B002F0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(63,216)</w:t>
            </w:r>
          </w:p>
        </w:tc>
        <w:tc>
          <w:tcPr>
            <w:tcW w:w="92" w:type="pct"/>
          </w:tcPr>
          <w:p w14:paraId="5D0B3AF6" w14:textId="77777777" w:rsidR="00795B41" w:rsidRPr="00B002F0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598B3FE" w14:textId="60C08036" w:rsidR="00795B41" w:rsidRPr="00B002F0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</w:tcPr>
          <w:p w14:paraId="1B82A3B0" w14:textId="77777777" w:rsidR="00795B41" w:rsidRPr="0081246E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0E3DEABF" w14:textId="0E197024" w:rsidR="00795B41" w:rsidRPr="0081246E" w:rsidRDefault="00C70066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634,802</w:t>
            </w:r>
          </w:p>
        </w:tc>
      </w:tr>
      <w:tr w:rsidR="00795B41" w:rsidRPr="0098013D" w14:paraId="07B676D5" w14:textId="77777777" w:rsidTr="004E6508">
        <w:trPr>
          <w:tblHeader/>
        </w:trPr>
        <w:tc>
          <w:tcPr>
            <w:tcW w:w="1363" w:type="pct"/>
            <w:hideMark/>
          </w:tcPr>
          <w:p w14:paraId="17BB1CF1" w14:textId="77777777" w:rsidR="00795B41" w:rsidRPr="0081246E" w:rsidRDefault="00795B41" w:rsidP="00F7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47" w:type="pct"/>
          </w:tcPr>
          <w:p w14:paraId="0051F7F0" w14:textId="2F319D69" w:rsidR="00795B41" w:rsidRPr="0081246E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1,805,458</w:t>
            </w:r>
          </w:p>
        </w:tc>
        <w:tc>
          <w:tcPr>
            <w:tcW w:w="91" w:type="pct"/>
          </w:tcPr>
          <w:p w14:paraId="63A15002" w14:textId="77777777" w:rsidR="00795B41" w:rsidRPr="0081246E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E8741CF" w14:textId="7CD5866F" w:rsidR="00795B41" w:rsidRPr="003D1A54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194,390</w:t>
            </w:r>
          </w:p>
        </w:tc>
        <w:tc>
          <w:tcPr>
            <w:tcW w:w="91" w:type="pct"/>
          </w:tcPr>
          <w:p w14:paraId="65F46555" w14:textId="77777777" w:rsidR="00795B41" w:rsidRPr="003D1A54" w:rsidRDefault="00795B41" w:rsidP="00795B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BE0647D" w14:textId="21A89EE1" w:rsidR="00795B41" w:rsidRPr="003D1A54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(18,753)</w:t>
            </w:r>
          </w:p>
        </w:tc>
        <w:tc>
          <w:tcPr>
            <w:tcW w:w="92" w:type="pct"/>
          </w:tcPr>
          <w:p w14:paraId="1A7BFDDB" w14:textId="77777777" w:rsidR="00795B41" w:rsidRPr="00B002F0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1C68A82" w14:textId="02AB7018" w:rsidR="00795B41" w:rsidRPr="00B002F0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left" w:pos="105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(349,729)</w:t>
            </w:r>
          </w:p>
        </w:tc>
        <w:tc>
          <w:tcPr>
            <w:tcW w:w="92" w:type="pct"/>
          </w:tcPr>
          <w:p w14:paraId="7C94750A" w14:textId="77777777" w:rsidR="00795B41" w:rsidRPr="00B002F0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8BC6FCC" w14:textId="7F1AAA53" w:rsidR="00795B41" w:rsidRPr="00B002F0" w:rsidRDefault="002F3639" w:rsidP="003F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93" w:type="pct"/>
          </w:tcPr>
          <w:p w14:paraId="71C3EB3E" w14:textId="77777777" w:rsidR="00795B41" w:rsidRPr="0081246E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5019C564" w14:textId="799F50BB" w:rsidR="00795B41" w:rsidRPr="0081246E" w:rsidRDefault="003F2400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1,632,892</w:t>
            </w:r>
          </w:p>
        </w:tc>
      </w:tr>
      <w:tr w:rsidR="00795B41" w:rsidRPr="0098013D" w14:paraId="38CF34F9" w14:textId="77777777" w:rsidTr="004E6508">
        <w:trPr>
          <w:tblHeader/>
        </w:trPr>
        <w:tc>
          <w:tcPr>
            <w:tcW w:w="1363" w:type="pct"/>
            <w:hideMark/>
          </w:tcPr>
          <w:p w14:paraId="7DF97343" w14:textId="77777777" w:rsidR="00795B41" w:rsidRPr="0081246E" w:rsidRDefault="00795B41" w:rsidP="00F7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47" w:type="pct"/>
          </w:tcPr>
          <w:p w14:paraId="65C7BFC8" w14:textId="1D709A57" w:rsidR="00795B41" w:rsidRPr="0081246E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29,640</w:t>
            </w:r>
          </w:p>
        </w:tc>
        <w:tc>
          <w:tcPr>
            <w:tcW w:w="91" w:type="pct"/>
          </w:tcPr>
          <w:p w14:paraId="3B1551F8" w14:textId="77777777" w:rsidR="00795B41" w:rsidRPr="0081246E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BF669AA" w14:textId="26BB0A22" w:rsidR="00795B41" w:rsidRPr="003D1A54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6,387</w:t>
            </w:r>
          </w:p>
        </w:tc>
        <w:tc>
          <w:tcPr>
            <w:tcW w:w="91" w:type="pct"/>
          </w:tcPr>
          <w:p w14:paraId="77407F0A" w14:textId="77777777" w:rsidR="00795B41" w:rsidRPr="003D1A54" w:rsidRDefault="00795B41" w:rsidP="00795B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0568C23" w14:textId="4B58348F" w:rsidR="00795B41" w:rsidRPr="003D1A54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(49)</w:t>
            </w:r>
          </w:p>
        </w:tc>
        <w:tc>
          <w:tcPr>
            <w:tcW w:w="92" w:type="pct"/>
          </w:tcPr>
          <w:p w14:paraId="134AC49A" w14:textId="77777777" w:rsidR="00795B41" w:rsidRPr="00B002F0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36651007" w14:textId="11D38B76" w:rsidR="00795B41" w:rsidRPr="00B002F0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(9,949)</w:t>
            </w:r>
          </w:p>
        </w:tc>
        <w:tc>
          <w:tcPr>
            <w:tcW w:w="92" w:type="pct"/>
          </w:tcPr>
          <w:p w14:paraId="4DFC4F50" w14:textId="77777777" w:rsidR="00795B41" w:rsidRPr="00B002F0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E24BAB5" w14:textId="62185862" w:rsidR="00795B41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93" w:type="pct"/>
          </w:tcPr>
          <w:p w14:paraId="09B342CF" w14:textId="77777777" w:rsidR="00795B41" w:rsidRPr="0081246E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21B9FD3" w14:textId="0879FE4D" w:rsidR="00795B41" w:rsidRPr="0081246E" w:rsidRDefault="003F2400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26,281</w:t>
            </w:r>
          </w:p>
        </w:tc>
      </w:tr>
      <w:tr w:rsidR="002F3639" w:rsidRPr="0098013D" w14:paraId="7E73E3EE" w14:textId="77777777" w:rsidTr="004E6508">
        <w:trPr>
          <w:tblHeader/>
        </w:trPr>
        <w:tc>
          <w:tcPr>
            <w:tcW w:w="1363" w:type="pct"/>
            <w:hideMark/>
          </w:tcPr>
          <w:p w14:paraId="00300DB3" w14:textId="77777777" w:rsidR="002F3639" w:rsidRPr="0081246E" w:rsidRDefault="002F3639" w:rsidP="00F7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7" w:type="pct"/>
          </w:tcPr>
          <w:p w14:paraId="4E8A4C51" w14:textId="03DDC33E" w:rsidR="002F3639" w:rsidRPr="0081246E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21,223</w:t>
            </w:r>
          </w:p>
        </w:tc>
        <w:tc>
          <w:tcPr>
            <w:tcW w:w="91" w:type="pct"/>
          </w:tcPr>
          <w:p w14:paraId="2A9E936C" w14:textId="77777777" w:rsidR="002F3639" w:rsidRPr="0081246E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08A6FDA" w14:textId="22FC6479" w:rsidR="002F3639" w:rsidRPr="003D1A54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9,91</w:t>
            </w:r>
            <w:r w:rsidR="00F0542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1" w:type="pct"/>
          </w:tcPr>
          <w:p w14:paraId="79F1BAF5" w14:textId="77777777" w:rsidR="002F3639" w:rsidRPr="003D1A54" w:rsidRDefault="002F3639" w:rsidP="002F36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99E551F" w14:textId="1B11389B" w:rsidR="002F3639" w:rsidRPr="003D1A54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(2,819)</w:t>
            </w:r>
          </w:p>
        </w:tc>
        <w:tc>
          <w:tcPr>
            <w:tcW w:w="92" w:type="pct"/>
          </w:tcPr>
          <w:p w14:paraId="5A345383" w14:textId="77777777" w:rsidR="002F3639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474ACD9" w14:textId="30102302" w:rsidR="002F3639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(8,121)</w:t>
            </w:r>
          </w:p>
        </w:tc>
        <w:tc>
          <w:tcPr>
            <w:tcW w:w="92" w:type="pct"/>
          </w:tcPr>
          <w:p w14:paraId="17C4B94E" w14:textId="77777777" w:rsidR="002F3639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2B17B5A8" w14:textId="69EEA301" w:rsidR="002F3639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</w:tcPr>
          <w:p w14:paraId="2B868060" w14:textId="77777777" w:rsidR="002F3639" w:rsidRPr="0081246E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7A0CA0B" w14:textId="3F65F2DE" w:rsidR="002F3639" w:rsidRPr="0081246E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20,196</w:t>
            </w:r>
          </w:p>
        </w:tc>
      </w:tr>
      <w:tr w:rsidR="002F3639" w:rsidRPr="0098013D" w14:paraId="4AE5E101" w14:textId="77777777" w:rsidTr="004E6508">
        <w:trPr>
          <w:tblHeader/>
        </w:trPr>
        <w:tc>
          <w:tcPr>
            <w:tcW w:w="1363" w:type="pct"/>
            <w:hideMark/>
          </w:tcPr>
          <w:p w14:paraId="3EFC1CCB" w14:textId="77777777" w:rsidR="002F3639" w:rsidRPr="0081246E" w:rsidRDefault="002F3639" w:rsidP="00F7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47" w:type="pct"/>
          </w:tcPr>
          <w:p w14:paraId="68E970FC" w14:textId="6D97C782" w:rsidR="002F3639" w:rsidRPr="0081246E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174,967</w:t>
            </w:r>
          </w:p>
        </w:tc>
        <w:tc>
          <w:tcPr>
            <w:tcW w:w="91" w:type="pct"/>
          </w:tcPr>
          <w:p w14:paraId="5EA05A32" w14:textId="77777777" w:rsidR="002F3639" w:rsidRPr="0081246E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8B12A86" w14:textId="5AD54B35" w:rsidR="002F3639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149,70</w:t>
            </w:r>
            <w:r w:rsidR="00F0542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1" w:type="pct"/>
          </w:tcPr>
          <w:p w14:paraId="4FB921E8" w14:textId="77777777" w:rsidR="002F3639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C56A936" w14:textId="3E803B9B" w:rsidR="002F3639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(134,833)</w:t>
            </w:r>
          </w:p>
        </w:tc>
        <w:tc>
          <w:tcPr>
            <w:tcW w:w="92" w:type="pct"/>
          </w:tcPr>
          <w:p w14:paraId="73A62D9E" w14:textId="77777777" w:rsidR="002F3639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4930FEA8" w14:textId="761BD4A5" w:rsidR="002F3639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009E7FE6" w14:textId="77777777" w:rsidR="002F3639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77A66166" w14:textId="02F04AFD" w:rsidR="002F3639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</w:tcPr>
          <w:p w14:paraId="73949DC0" w14:textId="77777777" w:rsidR="002F3639" w:rsidRPr="0081246E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4F37540" w14:textId="49D15145" w:rsidR="002F3639" w:rsidRPr="0081246E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189,839</w:t>
            </w:r>
          </w:p>
        </w:tc>
      </w:tr>
      <w:tr w:rsidR="002F3639" w:rsidRPr="0098013D" w14:paraId="65928F22" w14:textId="77777777" w:rsidTr="004E6508">
        <w:trPr>
          <w:tblHeader/>
        </w:trPr>
        <w:tc>
          <w:tcPr>
            <w:tcW w:w="1363" w:type="pct"/>
            <w:hideMark/>
          </w:tcPr>
          <w:p w14:paraId="6FF5CB83" w14:textId="77777777" w:rsidR="002F3639" w:rsidRPr="0081246E" w:rsidRDefault="002F3639" w:rsidP="00F7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47" w:type="pct"/>
          </w:tcPr>
          <w:p w14:paraId="438D4CDD" w14:textId="72CDC9F3" w:rsidR="002F3639" w:rsidRPr="0081246E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101,523</w:t>
            </w:r>
          </w:p>
        </w:tc>
        <w:tc>
          <w:tcPr>
            <w:tcW w:w="91" w:type="pct"/>
          </w:tcPr>
          <w:p w14:paraId="1ECA7FE5" w14:textId="77777777" w:rsidR="002F3639" w:rsidRPr="0081246E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59994437" w14:textId="362F29E8" w:rsidR="002F3639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37,80</w:t>
            </w:r>
            <w:r w:rsidR="00F0542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1" w:type="pct"/>
          </w:tcPr>
          <w:p w14:paraId="67DACB85" w14:textId="77777777" w:rsidR="002F3639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FBE897A" w14:textId="2C249B3C" w:rsidR="002F3639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(42,486)</w:t>
            </w:r>
          </w:p>
        </w:tc>
        <w:tc>
          <w:tcPr>
            <w:tcW w:w="92" w:type="pct"/>
          </w:tcPr>
          <w:p w14:paraId="5BACF731" w14:textId="77777777" w:rsidR="002F3639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159405E5" w14:textId="24B9C4BD" w:rsidR="002F3639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3E4E48FE" w14:textId="77777777" w:rsidR="002F3639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6AB2D5AA" w14:textId="5779756B" w:rsidR="002F3639" w:rsidRPr="00B002F0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</w:tcPr>
          <w:p w14:paraId="4656E26C" w14:textId="77777777" w:rsidR="002F3639" w:rsidRPr="0081246E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69BBD2CA" w14:textId="3DE2012F" w:rsidR="002F3639" w:rsidRPr="0081246E" w:rsidRDefault="002F3639" w:rsidP="002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96,838</w:t>
            </w:r>
          </w:p>
        </w:tc>
      </w:tr>
      <w:tr w:rsidR="00795B41" w:rsidRPr="0098013D" w14:paraId="46F9FC3F" w14:textId="77777777" w:rsidTr="004E6508">
        <w:trPr>
          <w:tblHeader/>
        </w:trPr>
        <w:tc>
          <w:tcPr>
            <w:tcW w:w="1363" w:type="pct"/>
            <w:hideMark/>
          </w:tcPr>
          <w:p w14:paraId="4289FFF1" w14:textId="77777777" w:rsidR="00795B41" w:rsidRPr="0081246E" w:rsidRDefault="00795B41" w:rsidP="00F7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C8C4E" w14:textId="5BC955B4" w:rsidR="00795B41" w:rsidRPr="0081246E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</w:rPr>
              <w:t>3,403,146</w:t>
            </w:r>
          </w:p>
        </w:tc>
        <w:tc>
          <w:tcPr>
            <w:tcW w:w="91" w:type="pct"/>
          </w:tcPr>
          <w:p w14:paraId="1F0F5851" w14:textId="77777777" w:rsidR="00795B41" w:rsidRPr="0081246E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47FE5C3A" w:rsidR="00795B41" w:rsidRPr="0081246E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423,92</w:t>
            </w:r>
            <w:r w:rsidR="00F0542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1" w:type="pct"/>
          </w:tcPr>
          <w:p w14:paraId="030B7970" w14:textId="77777777" w:rsidR="00795B41" w:rsidRPr="0081246E" w:rsidRDefault="00795B41" w:rsidP="00795B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34216F89" w:rsidR="00795B41" w:rsidRPr="0081246E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(199,213)</w:t>
            </w:r>
          </w:p>
        </w:tc>
        <w:tc>
          <w:tcPr>
            <w:tcW w:w="92" w:type="pct"/>
          </w:tcPr>
          <w:p w14:paraId="77E7312C" w14:textId="77777777" w:rsidR="00795B41" w:rsidRPr="0081246E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1AE8531F" w:rsidR="00795B41" w:rsidRPr="0081246E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(431,015)</w:t>
            </w:r>
          </w:p>
        </w:tc>
        <w:tc>
          <w:tcPr>
            <w:tcW w:w="92" w:type="pct"/>
          </w:tcPr>
          <w:p w14:paraId="7810698B" w14:textId="77777777" w:rsidR="00795B41" w:rsidRPr="0081246E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3A2D2E5D" w14:textId="32AFC4AC" w:rsidR="00795B41" w:rsidRPr="0081246E" w:rsidRDefault="003F2400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1,778</w:t>
            </w:r>
          </w:p>
        </w:tc>
        <w:tc>
          <w:tcPr>
            <w:tcW w:w="93" w:type="pct"/>
          </w:tcPr>
          <w:p w14:paraId="3ED89A89" w14:textId="77777777" w:rsidR="00795B41" w:rsidRPr="0081246E" w:rsidRDefault="00795B41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7A6FDD1A" w:rsidR="00795B41" w:rsidRPr="0081246E" w:rsidRDefault="003F715C" w:rsidP="0079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3,198,620</w:t>
            </w:r>
          </w:p>
        </w:tc>
      </w:tr>
    </w:tbl>
    <w:p w14:paraId="6B397C5F" w14:textId="77777777" w:rsidR="008D6D86" w:rsidRDefault="008D6D86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F4EDD04" w14:textId="5F95E15D" w:rsidR="0098013D" w:rsidRPr="00F027C7" w:rsidRDefault="0098013D" w:rsidP="00BA47EC">
      <w:pPr>
        <w:tabs>
          <w:tab w:val="clear" w:pos="227"/>
          <w:tab w:val="clear" w:pos="454"/>
          <w:tab w:val="clear" w:pos="680"/>
          <w:tab w:val="clear" w:pos="907"/>
          <w:tab w:val="left" w:pos="547"/>
          <w:tab w:val="left" w:pos="99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C360637" w14:textId="77777777" w:rsidR="00584A17" w:rsidRDefault="00584A17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47884A68" w14:textId="77777777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0F81E462" w14:textId="4F994F69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  <w:cs/>
        </w:rPr>
        <w:sectPr w:rsidR="008D6D86" w:rsidSect="009D5A92">
          <w:headerReference w:type="default" r:id="rId22"/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tbl>
      <w:tblPr>
        <w:tblW w:w="1485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1"/>
        <w:gridCol w:w="1708"/>
        <w:gridCol w:w="273"/>
        <w:gridCol w:w="1441"/>
        <w:gridCol w:w="270"/>
        <w:gridCol w:w="1622"/>
        <w:gridCol w:w="270"/>
        <w:gridCol w:w="1352"/>
        <w:gridCol w:w="267"/>
        <w:gridCol w:w="1349"/>
        <w:gridCol w:w="270"/>
        <w:gridCol w:w="1619"/>
      </w:tblGrid>
      <w:tr w:rsidR="00CD23AE" w:rsidRPr="00071097" w14:paraId="75A9F153" w14:textId="77777777" w:rsidTr="004E6508">
        <w:trPr>
          <w:tblHeader/>
        </w:trPr>
        <w:tc>
          <w:tcPr>
            <w:tcW w:w="1485" w:type="pct"/>
          </w:tcPr>
          <w:p w14:paraId="052335E2" w14:textId="77777777" w:rsidR="00CD23AE" w:rsidRPr="005223D9" w:rsidRDefault="00CD23AE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5" w:type="pct"/>
            <w:gridSpan w:val="11"/>
          </w:tcPr>
          <w:p w14:paraId="32D6CE02" w14:textId="5130A2EC" w:rsidR="00CD23AE" w:rsidRPr="005223D9" w:rsidRDefault="00CD23AE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6508" w:rsidRPr="00071097" w14:paraId="65B81DF0" w14:textId="77777777" w:rsidTr="004E6508">
        <w:trPr>
          <w:trHeight w:val="1548"/>
          <w:tblHeader/>
        </w:trPr>
        <w:tc>
          <w:tcPr>
            <w:tcW w:w="1485" w:type="pct"/>
          </w:tcPr>
          <w:p w14:paraId="139BEBC0" w14:textId="77777777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  <w:hideMark/>
          </w:tcPr>
          <w:p w14:paraId="251BA6BB" w14:textId="77777777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0C0BFA5E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2" w:type="pct"/>
          </w:tcPr>
          <w:p w14:paraId="6A69BBB9" w14:textId="77777777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5" w:type="pct"/>
            <w:vAlign w:val="bottom"/>
            <w:hideMark/>
          </w:tcPr>
          <w:p w14:paraId="75539E37" w14:textId="77777777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3E9A768" w14:textId="77777777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55C80B55" w14:textId="77777777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1" w:type="pct"/>
            <w:vAlign w:val="bottom"/>
          </w:tcPr>
          <w:p w14:paraId="7667B1D0" w14:textId="77777777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  <w:hideMark/>
          </w:tcPr>
          <w:p w14:paraId="031D7506" w14:textId="77777777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1" w:type="pct"/>
            <w:vAlign w:val="bottom"/>
          </w:tcPr>
          <w:p w14:paraId="6E9F441A" w14:textId="77777777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  <w:vAlign w:val="bottom"/>
          </w:tcPr>
          <w:p w14:paraId="6F048E2E" w14:textId="77777777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0" w:type="pct"/>
          </w:tcPr>
          <w:p w14:paraId="132FC933" w14:textId="77777777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4" w:type="pct"/>
          </w:tcPr>
          <w:p w14:paraId="38969EE0" w14:textId="77777777" w:rsidR="00CD23AE" w:rsidRPr="0081246E" w:rsidRDefault="00CD23AE" w:rsidP="00CD23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A927A5" w14:textId="77777777" w:rsidR="00A40A5B" w:rsidRDefault="00A40A5B" w:rsidP="00CD23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213231" w14:textId="5D2FE676" w:rsidR="00CD23AE" w:rsidRDefault="00CD23AE" w:rsidP="00CD23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</w:t>
            </w:r>
          </w:p>
          <w:p w14:paraId="554908FF" w14:textId="0BCADA31" w:rsidR="00CD23AE" w:rsidRPr="005223D9" w:rsidRDefault="00CD23AE" w:rsidP="00CD23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91" w:type="pct"/>
          </w:tcPr>
          <w:p w14:paraId="5EAB34C1" w14:textId="298E5B15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  <w:vAlign w:val="bottom"/>
            <w:hideMark/>
          </w:tcPr>
          <w:p w14:paraId="332BFF3C" w14:textId="77777777" w:rsidR="00CD23AE" w:rsidRPr="0081246E" w:rsidRDefault="00CD23AE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365DC10" w14:textId="0D890277" w:rsidR="00CD23AE" w:rsidRPr="005223D9" w:rsidRDefault="00CD23AE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D23AE" w:rsidRPr="00071097" w14:paraId="27F838C2" w14:textId="77777777" w:rsidTr="004E6508">
        <w:trPr>
          <w:trHeight w:val="218"/>
          <w:tblHeader/>
        </w:trPr>
        <w:tc>
          <w:tcPr>
            <w:tcW w:w="1485" w:type="pct"/>
          </w:tcPr>
          <w:p w14:paraId="63616F01" w14:textId="77777777" w:rsidR="00CD23AE" w:rsidRPr="005223D9" w:rsidRDefault="00CD23AE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5" w:type="pct"/>
            <w:gridSpan w:val="11"/>
          </w:tcPr>
          <w:p w14:paraId="2BEC6C01" w14:textId="6DEB0CB4" w:rsidR="00CD23AE" w:rsidRPr="005223D9" w:rsidRDefault="00CD23AE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6508" w:rsidRPr="00071097" w14:paraId="742B2F0C" w14:textId="77777777" w:rsidTr="004E6508">
        <w:trPr>
          <w:tblHeader/>
        </w:trPr>
        <w:tc>
          <w:tcPr>
            <w:tcW w:w="1485" w:type="pct"/>
            <w:hideMark/>
          </w:tcPr>
          <w:p w14:paraId="78A62E82" w14:textId="77777777" w:rsidR="00C70066" w:rsidRPr="005223D9" w:rsidRDefault="00C70066" w:rsidP="00C7006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575" w:type="pct"/>
          </w:tcPr>
          <w:p w14:paraId="1A532EBC" w14:textId="2333D848" w:rsidR="00C70066" w:rsidRPr="005223D9" w:rsidRDefault="00C70066" w:rsidP="00C7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91,781</w:t>
            </w:r>
          </w:p>
        </w:tc>
        <w:tc>
          <w:tcPr>
            <w:tcW w:w="92" w:type="pct"/>
          </w:tcPr>
          <w:p w14:paraId="04349F5E" w14:textId="77777777" w:rsidR="00C70066" w:rsidRPr="005223D9" w:rsidRDefault="00C70066" w:rsidP="00C7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71D28E0C" w14:textId="22544EE1" w:rsidR="00C70066" w:rsidRPr="005223D9" w:rsidRDefault="00C70066" w:rsidP="00C7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35A04557" w14:textId="77777777" w:rsidR="00C70066" w:rsidRPr="005223D9" w:rsidRDefault="00C70066" w:rsidP="00C700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090F27F" w14:textId="1762C94F" w:rsidR="00C70066" w:rsidRPr="005223D9" w:rsidRDefault="00C70066" w:rsidP="00C7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33B3CE73" w14:textId="77777777" w:rsidR="00C70066" w:rsidRPr="005223D9" w:rsidRDefault="00C70066" w:rsidP="00C7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14:paraId="1403E33A" w14:textId="43D19EAF" w:rsidR="00C70066" w:rsidRPr="005223D9" w:rsidRDefault="00C70066" w:rsidP="00C7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pct"/>
          </w:tcPr>
          <w:p w14:paraId="61763C5C" w14:textId="77777777" w:rsidR="00C70066" w:rsidRPr="005223D9" w:rsidRDefault="00C70066" w:rsidP="00C7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" w:type="pct"/>
          </w:tcPr>
          <w:p w14:paraId="0CEDFCCF" w14:textId="5BC1883F" w:rsidR="00C70066" w:rsidRPr="005223D9" w:rsidRDefault="00C70066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7430EC8D" w14:textId="300D6525" w:rsidR="00C70066" w:rsidRPr="005223D9" w:rsidRDefault="00C70066" w:rsidP="00C7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3EFDE2D" w14:textId="44DD4C0F" w:rsidR="00C70066" w:rsidRPr="005223D9" w:rsidRDefault="00C70066" w:rsidP="00C7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91,781</w:t>
            </w:r>
          </w:p>
        </w:tc>
      </w:tr>
      <w:tr w:rsidR="004E6508" w:rsidRPr="00071097" w14:paraId="65631C64" w14:textId="77777777" w:rsidTr="004E6508">
        <w:trPr>
          <w:tblHeader/>
        </w:trPr>
        <w:tc>
          <w:tcPr>
            <w:tcW w:w="1485" w:type="pct"/>
            <w:hideMark/>
          </w:tcPr>
          <w:p w14:paraId="37B8E33C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5" w:type="pct"/>
          </w:tcPr>
          <w:p w14:paraId="4AF242A6" w14:textId="16FCFFD3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222,414</w:t>
            </w:r>
          </w:p>
        </w:tc>
        <w:tc>
          <w:tcPr>
            <w:tcW w:w="92" w:type="pct"/>
          </w:tcPr>
          <w:p w14:paraId="4AF3A994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00BD735A" w14:textId="1EBCA46D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66787F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91" w:type="pct"/>
          </w:tcPr>
          <w:p w14:paraId="7EFEFC56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17237BBD" w14:textId="36F0D7AC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91" w:type="pct"/>
          </w:tcPr>
          <w:p w14:paraId="474EB07D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14:paraId="30D59968" w14:textId="07ACAD5F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1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(20,19</w:t>
            </w:r>
            <w:r w:rsidR="0066787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pct"/>
          </w:tcPr>
          <w:p w14:paraId="7FC60497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" w:type="pct"/>
          </w:tcPr>
          <w:p w14:paraId="556A9094" w14:textId="715C5BF1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D6AF723" w14:textId="210845CD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B97B0B6" w14:textId="2C71DCD4" w:rsidR="00E72DD8" w:rsidRPr="005223D9" w:rsidRDefault="007A241D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204,870</w:t>
            </w:r>
          </w:p>
        </w:tc>
      </w:tr>
      <w:tr w:rsidR="004E6508" w:rsidRPr="00071097" w14:paraId="081E1603" w14:textId="77777777" w:rsidTr="004E6508">
        <w:trPr>
          <w:tblHeader/>
        </w:trPr>
        <w:tc>
          <w:tcPr>
            <w:tcW w:w="1485" w:type="pct"/>
            <w:hideMark/>
          </w:tcPr>
          <w:p w14:paraId="26452636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75" w:type="pct"/>
          </w:tcPr>
          <w:p w14:paraId="45D79F16" w14:textId="02EF07F0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646,105</w:t>
            </w:r>
          </w:p>
        </w:tc>
        <w:tc>
          <w:tcPr>
            <w:tcW w:w="92" w:type="pct"/>
          </w:tcPr>
          <w:p w14:paraId="7BFEF50B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7F0B8FF8" w14:textId="71D8C1E1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56,717</w:t>
            </w:r>
          </w:p>
        </w:tc>
        <w:tc>
          <w:tcPr>
            <w:tcW w:w="91" w:type="pct"/>
          </w:tcPr>
          <w:p w14:paraId="799F095D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53720C1" w14:textId="54F5232E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(1,837)</w:t>
            </w:r>
          </w:p>
        </w:tc>
        <w:tc>
          <w:tcPr>
            <w:tcW w:w="91" w:type="pct"/>
          </w:tcPr>
          <w:p w14:paraId="0EF08294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14:paraId="3BCE21E9" w14:textId="6D45147A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1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(124,04</w:t>
            </w:r>
            <w:r w:rsidR="0066787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pct"/>
          </w:tcPr>
          <w:p w14:paraId="3EE9827E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" w:type="pct"/>
          </w:tcPr>
          <w:p w14:paraId="590D6E05" w14:textId="3066DBF6" w:rsidR="00E72DD8" w:rsidRPr="005223D9" w:rsidRDefault="002F3639" w:rsidP="008D1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(3,376)</w:t>
            </w:r>
          </w:p>
        </w:tc>
        <w:tc>
          <w:tcPr>
            <w:tcW w:w="91" w:type="pct"/>
          </w:tcPr>
          <w:p w14:paraId="6DF7BFAF" w14:textId="74396610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48186D2" w14:textId="1CCE8D68" w:rsidR="00E72DD8" w:rsidRPr="005223D9" w:rsidRDefault="00622E15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573,562</w:t>
            </w:r>
          </w:p>
        </w:tc>
      </w:tr>
      <w:tr w:rsidR="004E6508" w:rsidRPr="00071097" w14:paraId="361DD322" w14:textId="77777777" w:rsidTr="004E6508">
        <w:trPr>
          <w:tblHeader/>
        </w:trPr>
        <w:tc>
          <w:tcPr>
            <w:tcW w:w="1485" w:type="pct"/>
            <w:hideMark/>
          </w:tcPr>
          <w:p w14:paraId="053F1DE7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5" w:type="pct"/>
          </w:tcPr>
          <w:p w14:paraId="616ACBDB" w14:textId="27104434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17,218</w:t>
            </w:r>
          </w:p>
        </w:tc>
        <w:tc>
          <w:tcPr>
            <w:tcW w:w="92" w:type="pct"/>
          </w:tcPr>
          <w:p w14:paraId="591B7F74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0EF55864" w14:textId="5205099C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4,20</w:t>
            </w:r>
            <w:r w:rsidR="006678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1" w:type="pct"/>
          </w:tcPr>
          <w:p w14:paraId="754CA03C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7AC0893" w14:textId="591487AB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91" w:type="pct"/>
          </w:tcPr>
          <w:p w14:paraId="3DD19CBC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14:paraId="2D76AE04" w14:textId="405E20CC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1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(5,883)</w:t>
            </w:r>
          </w:p>
        </w:tc>
        <w:tc>
          <w:tcPr>
            <w:tcW w:w="90" w:type="pct"/>
          </w:tcPr>
          <w:p w14:paraId="720C4D3C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" w:type="pct"/>
          </w:tcPr>
          <w:p w14:paraId="5D0960A1" w14:textId="6DEFF665" w:rsidR="002F3639" w:rsidRPr="005223D9" w:rsidRDefault="002F3639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91" w:type="pct"/>
          </w:tcPr>
          <w:p w14:paraId="3CFEA180" w14:textId="7342998B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F86815F" w14:textId="6FA7FD31" w:rsidR="00E72DD8" w:rsidRPr="005223D9" w:rsidRDefault="00622E15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15,514</w:t>
            </w:r>
          </w:p>
        </w:tc>
      </w:tr>
      <w:tr w:rsidR="004E6508" w:rsidRPr="00071097" w14:paraId="4012F6EF" w14:textId="77777777" w:rsidTr="004E6508">
        <w:trPr>
          <w:tblHeader/>
        </w:trPr>
        <w:tc>
          <w:tcPr>
            <w:tcW w:w="1485" w:type="pct"/>
            <w:hideMark/>
          </w:tcPr>
          <w:p w14:paraId="31398CFA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5" w:type="pct"/>
          </w:tcPr>
          <w:p w14:paraId="07E2338E" w14:textId="36153358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3,892</w:t>
            </w:r>
          </w:p>
        </w:tc>
        <w:tc>
          <w:tcPr>
            <w:tcW w:w="92" w:type="pct"/>
          </w:tcPr>
          <w:p w14:paraId="0BE0952C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41C77082" w14:textId="4F591488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3,014</w:t>
            </w:r>
          </w:p>
        </w:tc>
        <w:tc>
          <w:tcPr>
            <w:tcW w:w="91" w:type="pct"/>
          </w:tcPr>
          <w:p w14:paraId="1B33F58F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3360299F" w14:textId="20A2378E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(157)</w:t>
            </w:r>
          </w:p>
        </w:tc>
        <w:tc>
          <w:tcPr>
            <w:tcW w:w="91" w:type="pct"/>
          </w:tcPr>
          <w:p w14:paraId="0B2974DC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14:paraId="5074C2F5" w14:textId="13D51F95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1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(2,588)</w:t>
            </w:r>
          </w:p>
        </w:tc>
        <w:tc>
          <w:tcPr>
            <w:tcW w:w="90" w:type="pct"/>
          </w:tcPr>
          <w:p w14:paraId="44B36133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" w:type="pct"/>
          </w:tcPr>
          <w:p w14:paraId="118C6464" w14:textId="62D231B1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2A682332" w14:textId="4BCCF97F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81B081B" w14:textId="0F15EA16" w:rsidR="00E72DD8" w:rsidRPr="005223D9" w:rsidRDefault="007A241D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4,161</w:t>
            </w:r>
          </w:p>
        </w:tc>
      </w:tr>
      <w:tr w:rsidR="004E6508" w:rsidRPr="00071097" w14:paraId="4B51F62B" w14:textId="77777777" w:rsidTr="004E6508">
        <w:trPr>
          <w:tblHeader/>
        </w:trPr>
        <w:tc>
          <w:tcPr>
            <w:tcW w:w="1485" w:type="pct"/>
            <w:hideMark/>
          </w:tcPr>
          <w:p w14:paraId="329803DE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5" w:type="pct"/>
          </w:tcPr>
          <w:p w14:paraId="0CD93BB6" w14:textId="665F8724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67,947</w:t>
            </w:r>
          </w:p>
        </w:tc>
        <w:tc>
          <w:tcPr>
            <w:tcW w:w="92" w:type="pct"/>
          </w:tcPr>
          <w:p w14:paraId="04D4635A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62F429F1" w14:textId="51B61C1D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81,123</w:t>
            </w:r>
          </w:p>
        </w:tc>
        <w:tc>
          <w:tcPr>
            <w:tcW w:w="91" w:type="pct"/>
          </w:tcPr>
          <w:p w14:paraId="4BF9EFDF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E741860" w14:textId="5B3C57C9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(54,859)</w:t>
            </w:r>
          </w:p>
        </w:tc>
        <w:tc>
          <w:tcPr>
            <w:tcW w:w="91" w:type="pct"/>
          </w:tcPr>
          <w:p w14:paraId="56D7F6F6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14:paraId="362A1E46" w14:textId="72294907" w:rsidR="00E72DD8" w:rsidRPr="005223D9" w:rsidRDefault="00E72DD8" w:rsidP="001E0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pct"/>
          </w:tcPr>
          <w:p w14:paraId="39E30043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" w:type="pct"/>
          </w:tcPr>
          <w:p w14:paraId="1AFD7398" w14:textId="0839D4AC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8D83448" w14:textId="51F40F58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95A6141" w14:textId="190614E3" w:rsidR="00E72DD8" w:rsidRPr="005223D9" w:rsidRDefault="007A241D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94,211</w:t>
            </w:r>
          </w:p>
        </w:tc>
      </w:tr>
      <w:tr w:rsidR="004E6508" w:rsidRPr="00071097" w14:paraId="2EAB6B25" w14:textId="77777777" w:rsidTr="004E6508">
        <w:trPr>
          <w:tblHeader/>
        </w:trPr>
        <w:tc>
          <w:tcPr>
            <w:tcW w:w="1485" w:type="pct"/>
            <w:hideMark/>
          </w:tcPr>
          <w:p w14:paraId="225DBD9E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75" w:type="pct"/>
          </w:tcPr>
          <w:p w14:paraId="014022C1" w14:textId="79D0578D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17,353</w:t>
            </w:r>
          </w:p>
        </w:tc>
        <w:tc>
          <w:tcPr>
            <w:tcW w:w="92" w:type="pct"/>
          </w:tcPr>
          <w:p w14:paraId="1481FD1D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59D80173" w14:textId="3038EB54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</w:t>
            </w:r>
            <w:r w:rsidR="0066787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1" w:type="pct"/>
          </w:tcPr>
          <w:p w14:paraId="4EBC7BCB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2FE60931" w14:textId="4CA39A86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(1,484)</w:t>
            </w:r>
          </w:p>
        </w:tc>
        <w:tc>
          <w:tcPr>
            <w:tcW w:w="91" w:type="pct"/>
          </w:tcPr>
          <w:p w14:paraId="26FB6C9A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14:paraId="16821495" w14:textId="34E390B3" w:rsidR="00E72DD8" w:rsidRPr="005223D9" w:rsidRDefault="00E72DD8" w:rsidP="001E0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pct"/>
          </w:tcPr>
          <w:p w14:paraId="617D75A2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599C7DD9" w14:textId="2DA087DA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175C5A4B" w14:textId="084852C8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D00B1A2" w14:textId="217C528E" w:rsidR="00E72DD8" w:rsidRPr="005223D9" w:rsidRDefault="007A241D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19,083</w:t>
            </w:r>
          </w:p>
        </w:tc>
      </w:tr>
      <w:tr w:rsidR="004E6508" w:rsidRPr="00071097" w14:paraId="7920C6B8" w14:textId="77777777" w:rsidTr="004E6508">
        <w:trPr>
          <w:tblHeader/>
        </w:trPr>
        <w:tc>
          <w:tcPr>
            <w:tcW w:w="1485" w:type="pct"/>
            <w:hideMark/>
          </w:tcPr>
          <w:p w14:paraId="013A3560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E4991" w14:textId="48BBB681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1,066,710</w:t>
            </w:r>
          </w:p>
        </w:tc>
        <w:tc>
          <w:tcPr>
            <w:tcW w:w="92" w:type="pct"/>
          </w:tcPr>
          <w:p w14:paraId="71F90129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367BB5AC" w:rsidR="00E72DD8" w:rsidRPr="005223D9" w:rsidRDefault="007A241D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150,94</w:t>
            </w:r>
            <w:r w:rsidR="00622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91" w:type="pct"/>
          </w:tcPr>
          <w:p w14:paraId="5A10D74F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0258F238" w:rsidR="00E72DD8" w:rsidRPr="005223D9" w:rsidRDefault="007A241D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(58,364)</w:t>
            </w:r>
          </w:p>
        </w:tc>
        <w:tc>
          <w:tcPr>
            <w:tcW w:w="91" w:type="pct"/>
          </w:tcPr>
          <w:p w14:paraId="2DF36A5F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5CDEC98E" w:rsidR="00E72DD8" w:rsidRPr="005223D9" w:rsidRDefault="007A241D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1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(152,71</w:t>
            </w:r>
            <w:r w:rsidR="00622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0" w:type="pct"/>
          </w:tcPr>
          <w:p w14:paraId="72315EDB" w14:textId="77777777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7024E" w14:textId="49851FC7" w:rsidR="00E72DD8" w:rsidRPr="005223D9" w:rsidRDefault="00622E15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(3,389)</w:t>
            </w:r>
          </w:p>
        </w:tc>
        <w:tc>
          <w:tcPr>
            <w:tcW w:w="91" w:type="pct"/>
          </w:tcPr>
          <w:p w14:paraId="58AC8555" w14:textId="6394DAB3" w:rsidR="00E72DD8" w:rsidRPr="005223D9" w:rsidRDefault="00E72DD8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562838BE" w:rsidR="00E72DD8" w:rsidRPr="005223D9" w:rsidRDefault="003F715C" w:rsidP="00E7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1,003,182</w:t>
            </w:r>
          </w:p>
        </w:tc>
      </w:tr>
    </w:tbl>
    <w:p w14:paraId="7974750E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03BB8FCD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4D886CBC" w14:textId="77777777" w:rsidR="00726CC0" w:rsidRDefault="00726CC0" w:rsidP="00F73AB3">
      <w:pPr>
        <w:framePr w:w="14165" w:wrap="auto" w:hAnchor="text"/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  <w:sectPr w:rsidR="00726CC0" w:rsidSect="00494AA9">
          <w:headerReference w:type="default" r:id="rId23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51BE6145" w14:textId="296D0D59" w:rsidR="00E110D3" w:rsidRDefault="00D012B2" w:rsidP="00654639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E110D3" w:rsidRPr="00023E7F">
        <w:rPr>
          <w:rFonts w:ascii="Angsana New" w:hAnsi="Angsana New"/>
          <w:b/>
          <w:bCs/>
          <w:sz w:val="30"/>
          <w:szCs w:val="30"/>
        </w:rPr>
        <w:tab/>
      </w:r>
      <w:r w:rsidR="00E110D3" w:rsidRPr="0066450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6CDAC8B" w14:textId="57E78354" w:rsidR="00BC763B" w:rsidRPr="00A66B0F" w:rsidRDefault="00BC763B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2067"/>
        <w:gridCol w:w="1100"/>
        <w:gridCol w:w="232"/>
        <w:gridCol w:w="1065"/>
        <w:gridCol w:w="234"/>
        <w:gridCol w:w="1054"/>
        <w:gridCol w:w="232"/>
        <w:gridCol w:w="1058"/>
        <w:gridCol w:w="244"/>
        <w:gridCol w:w="1058"/>
        <w:gridCol w:w="232"/>
        <w:gridCol w:w="1054"/>
      </w:tblGrid>
      <w:tr w:rsidR="00E73B89" w:rsidRPr="00F67B5C" w14:paraId="7884EA06" w14:textId="77777777" w:rsidTr="00C30E2D">
        <w:trPr>
          <w:tblHeader/>
        </w:trPr>
        <w:tc>
          <w:tcPr>
            <w:tcW w:w="2067" w:type="dxa"/>
            <w:shd w:val="clear" w:color="auto" w:fill="auto"/>
          </w:tcPr>
          <w:p w14:paraId="6632322D" w14:textId="77777777" w:rsidR="00E73B89" w:rsidRPr="00F67B5C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3" w:type="dxa"/>
            <w:gridSpan w:val="11"/>
            <w:shd w:val="clear" w:color="auto" w:fill="auto"/>
          </w:tcPr>
          <w:p w14:paraId="2EBBDFC9" w14:textId="77777777" w:rsidR="00E73B89" w:rsidRPr="00F67B5C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F67B5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73B89" w:rsidRPr="00F67B5C" w14:paraId="55E47C04" w14:textId="77777777" w:rsidTr="00E73B89">
        <w:trPr>
          <w:trHeight w:val="362"/>
          <w:tblHeader/>
        </w:trPr>
        <w:tc>
          <w:tcPr>
            <w:tcW w:w="2067" w:type="dxa"/>
            <w:shd w:val="clear" w:color="auto" w:fill="auto"/>
          </w:tcPr>
          <w:p w14:paraId="1E12D760" w14:textId="77777777" w:rsidR="00E73B89" w:rsidRPr="00F67B5C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14:paraId="53DD46A1" w14:textId="65CCC25F" w:rsidR="00E73B89" w:rsidRPr="00F67B5C" w:rsidRDefault="008124EF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A0B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73B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73B8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2" w:type="dxa"/>
            <w:shd w:val="clear" w:color="auto" w:fill="auto"/>
          </w:tcPr>
          <w:p w14:paraId="6AEB76A3" w14:textId="77777777" w:rsidR="00E73B89" w:rsidRPr="00F67B5C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6" w:type="dxa"/>
            <w:gridSpan w:val="5"/>
            <w:shd w:val="clear" w:color="auto" w:fill="auto"/>
          </w:tcPr>
          <w:p w14:paraId="6633377C" w14:textId="3E72CA56" w:rsidR="00E73B89" w:rsidRPr="00F67B5C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73B89" w:rsidRPr="00F67B5C" w14:paraId="00CF4D03" w14:textId="77777777" w:rsidTr="00C30E2D">
        <w:trPr>
          <w:tblHeader/>
        </w:trPr>
        <w:tc>
          <w:tcPr>
            <w:tcW w:w="2067" w:type="dxa"/>
            <w:shd w:val="clear" w:color="auto" w:fill="auto"/>
          </w:tcPr>
          <w:p w14:paraId="39769BD7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64560A6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E99761A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054AD51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B89EF98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5B954A9" w14:textId="77777777" w:rsidR="00E73B89" w:rsidRPr="00CC3114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3114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11F1CB50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4116F78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BEDF2EF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28D9855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D19E917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6100CFF" w14:textId="77777777" w:rsidR="00E73B89" w:rsidRPr="00CC3114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3114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</w:tr>
      <w:tr w:rsidR="00E73B89" w:rsidRPr="00F67B5C" w14:paraId="1E542053" w14:textId="77777777" w:rsidTr="00C30E2D">
        <w:trPr>
          <w:tblHeader/>
        </w:trPr>
        <w:tc>
          <w:tcPr>
            <w:tcW w:w="2067" w:type="dxa"/>
            <w:shd w:val="clear" w:color="auto" w:fill="auto"/>
          </w:tcPr>
          <w:p w14:paraId="2BCA0C50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3" w:type="dxa"/>
            <w:gridSpan w:val="11"/>
            <w:shd w:val="clear" w:color="auto" w:fill="auto"/>
            <w:vAlign w:val="bottom"/>
          </w:tcPr>
          <w:p w14:paraId="01471097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278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78F3" w:rsidRPr="00F67B5C" w14:paraId="4C6598A8" w14:textId="77777777" w:rsidTr="00C30E2D">
        <w:tc>
          <w:tcPr>
            <w:tcW w:w="2067" w:type="dxa"/>
            <w:shd w:val="clear" w:color="auto" w:fill="auto"/>
          </w:tcPr>
          <w:p w14:paraId="2D1F926F" w14:textId="77777777" w:rsidR="001978F3" w:rsidRPr="00427852" w:rsidRDefault="001978F3" w:rsidP="001978F3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4278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F418526" w14:textId="77777777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7852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F9DCEAB" w14:textId="04DFFDCB" w:rsidR="001978F3" w:rsidRPr="00057B3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30,852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40E5FBB" w14:textId="77777777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67B76DB" w14:textId="07F01334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98B74F2" w14:textId="77777777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6122309" w14:textId="5918ABA3" w:rsidR="001978F3" w:rsidRPr="00057B3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30,852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0D6CFCF" w14:textId="77777777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BEF133C" w14:textId="27AA1C76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12,210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DC1D93B" w14:textId="77777777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0B7B6FB" w14:textId="179DCFA0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2F3691D" w14:textId="77777777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F1464A2" w14:textId="68C22FE3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12,210</w:t>
            </w:r>
          </w:p>
        </w:tc>
      </w:tr>
      <w:tr w:rsidR="001978F3" w:rsidRPr="00F67B5C" w14:paraId="3E70AED1" w14:textId="77777777" w:rsidTr="00C30E2D">
        <w:tc>
          <w:tcPr>
            <w:tcW w:w="2067" w:type="dxa"/>
            <w:shd w:val="clear" w:color="auto" w:fill="auto"/>
          </w:tcPr>
          <w:p w14:paraId="709E3DF8" w14:textId="77777777" w:rsidR="001978F3" w:rsidRPr="00427852" w:rsidRDefault="001978F3" w:rsidP="001978F3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427852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1BC443D" w14:textId="1F0BDFFA" w:rsidR="001978F3" w:rsidRPr="007D4040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7,985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E92966D" w14:textId="77777777" w:rsidR="001978F3" w:rsidRPr="007D4040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8A1AB44" w14:textId="5403AB58" w:rsidR="001978F3" w:rsidRPr="007D4040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D342E1C" w14:textId="77777777" w:rsidR="001978F3" w:rsidRPr="007D4040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5D9E347" w14:textId="39515987" w:rsidR="001978F3" w:rsidRPr="007D4040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7,985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2F1056B" w14:textId="77777777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3699F8F" w14:textId="23A690AD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7D4040">
              <w:rPr>
                <w:rFonts w:ascii="Angsana New" w:hAnsi="Angsana New"/>
                <w:sz w:val="30"/>
                <w:szCs w:val="30"/>
              </w:rPr>
              <w:t>117,369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61AE194" w14:textId="77777777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04CC02F" w14:textId="1B2EE3DC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7D40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B75A79B" w14:textId="77777777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BABF206" w14:textId="16B59B1F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7D4040">
              <w:rPr>
                <w:rFonts w:ascii="Angsana New" w:hAnsi="Angsana New"/>
                <w:sz w:val="30"/>
                <w:szCs w:val="30"/>
              </w:rPr>
              <w:t>117,369</w:t>
            </w:r>
          </w:p>
        </w:tc>
      </w:tr>
      <w:tr w:rsidR="001978F3" w:rsidRPr="00F67B5C" w14:paraId="7408F88D" w14:textId="77777777" w:rsidTr="00C30E2D">
        <w:tc>
          <w:tcPr>
            <w:tcW w:w="2067" w:type="dxa"/>
            <w:shd w:val="clear" w:color="auto" w:fill="auto"/>
          </w:tcPr>
          <w:p w14:paraId="03EF4B4A" w14:textId="3BBD715B" w:rsidR="001978F3" w:rsidRPr="00C36FDF" w:rsidRDefault="001978F3" w:rsidP="001978F3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36FD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C36F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36F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E2814AD" w14:textId="0401F6A8" w:rsidR="001978F3" w:rsidRPr="00427852" w:rsidRDefault="001978F3" w:rsidP="006C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2ADEC91" w14:textId="77777777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5594799" w14:textId="586A9A5B" w:rsidR="001978F3" w:rsidRPr="00145E5A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35,475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D1C9903" w14:textId="77777777" w:rsidR="001978F3" w:rsidRPr="00145E5A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D26FF87" w14:textId="7E7D82BB" w:rsidR="001978F3" w:rsidRPr="00145E5A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35,475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C25A60C" w14:textId="77777777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B60098D" w14:textId="14AD9FBE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E5B5558" w14:textId="77777777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0E5D2C1" w14:textId="23F274E9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145E5A">
              <w:rPr>
                <w:rFonts w:ascii="Angsana New" w:hAnsi="Angsana New"/>
                <w:sz w:val="30"/>
                <w:szCs w:val="30"/>
              </w:rPr>
              <w:t>25,628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BD32262" w14:textId="77777777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DDAF580" w14:textId="56B8388C" w:rsidR="001978F3" w:rsidRPr="00427852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145E5A">
              <w:rPr>
                <w:rFonts w:ascii="Angsana New" w:hAnsi="Angsana New"/>
                <w:sz w:val="30"/>
                <w:szCs w:val="30"/>
              </w:rPr>
              <w:t>25,628</w:t>
            </w:r>
          </w:p>
        </w:tc>
      </w:tr>
      <w:tr w:rsidR="001978F3" w:rsidRPr="00F67B5C" w14:paraId="4CCCA01E" w14:textId="77777777" w:rsidTr="00C30E2D">
        <w:tc>
          <w:tcPr>
            <w:tcW w:w="2067" w:type="dxa"/>
            <w:shd w:val="clear" w:color="auto" w:fill="auto"/>
          </w:tcPr>
          <w:p w14:paraId="17343D40" w14:textId="77777777" w:rsidR="001978F3" w:rsidRPr="00427852" w:rsidRDefault="001978F3" w:rsidP="001978F3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427852">
              <w:rPr>
                <w:rFonts w:ascii="Angsana New" w:hAnsi="Angsana New"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E75D3" w14:textId="4B19B5B8" w:rsidR="001978F3" w:rsidRPr="009B6D31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38,837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D9AF4A0" w14:textId="77777777" w:rsidR="001978F3" w:rsidRPr="009B6D31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750DB" w14:textId="4C10D034" w:rsidR="001978F3" w:rsidRPr="00922070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35,475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9D593EA" w14:textId="77777777" w:rsidR="001978F3" w:rsidRPr="009B6D31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82DE1" w14:textId="4188CA09" w:rsidR="001978F3" w:rsidRPr="009B6D31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74,312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6250195" w14:textId="77777777" w:rsidR="001978F3" w:rsidRPr="009B6D31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A79BB" w14:textId="5CC5D69C" w:rsidR="001978F3" w:rsidRPr="009B6D31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3ACB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ACB">
              <w:rPr>
                <w:rFonts w:ascii="Angsana New" w:hAnsi="Angsana New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0DCFB83" w14:textId="77777777" w:rsidR="001978F3" w:rsidRPr="009B6D31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99EBE" w14:textId="6BB962E9" w:rsidR="001978F3" w:rsidRPr="009B6D31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2070">
              <w:rPr>
                <w:rFonts w:ascii="Angsana New" w:hAnsi="Angsana New"/>
                <w:b/>
                <w:bCs/>
                <w:sz w:val="30"/>
                <w:szCs w:val="30"/>
              </w:rPr>
              <w:t>25,628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E3BA3D0" w14:textId="77777777" w:rsidR="001978F3" w:rsidRPr="009B6D31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80C4D" w14:textId="25312D80" w:rsidR="001978F3" w:rsidRPr="009B6D31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3ACB"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ACB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</w:tr>
    </w:tbl>
    <w:p w14:paraId="3487FC4F" w14:textId="1BE8C4FA" w:rsidR="00CB048E" w:rsidRPr="00A66B0F" w:rsidRDefault="00CB0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70C0"/>
          <w:sz w:val="16"/>
          <w:szCs w:val="16"/>
        </w:rPr>
      </w:pPr>
    </w:p>
    <w:tbl>
      <w:tblPr>
        <w:tblW w:w="9639" w:type="dxa"/>
        <w:tblInd w:w="441" w:type="dxa"/>
        <w:tblLook w:val="04A0" w:firstRow="1" w:lastRow="0" w:firstColumn="1" w:lastColumn="0" w:noHBand="0" w:noVBand="1"/>
      </w:tblPr>
      <w:tblGrid>
        <w:gridCol w:w="1987"/>
        <w:gridCol w:w="1100"/>
        <w:gridCol w:w="257"/>
        <w:gridCol w:w="1065"/>
        <w:gridCol w:w="242"/>
        <w:gridCol w:w="1049"/>
        <w:gridCol w:w="236"/>
        <w:gridCol w:w="1058"/>
        <w:gridCol w:w="265"/>
        <w:gridCol w:w="1080"/>
        <w:gridCol w:w="324"/>
        <w:gridCol w:w="976"/>
      </w:tblGrid>
      <w:tr w:rsidR="00E73B89" w:rsidRPr="00F67B5C" w14:paraId="22E5BA6D" w14:textId="77777777" w:rsidTr="00824054">
        <w:trPr>
          <w:tblHeader/>
        </w:trPr>
        <w:tc>
          <w:tcPr>
            <w:tcW w:w="1987" w:type="dxa"/>
            <w:shd w:val="clear" w:color="auto" w:fill="auto"/>
          </w:tcPr>
          <w:p w14:paraId="420ABF70" w14:textId="77777777" w:rsidR="00E73B89" w:rsidRPr="00FC08DE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2" w:type="dxa"/>
            <w:gridSpan w:val="11"/>
            <w:shd w:val="clear" w:color="auto" w:fill="auto"/>
          </w:tcPr>
          <w:p w14:paraId="315EF4E5" w14:textId="77777777" w:rsidR="00E73B89" w:rsidRPr="00FC08DE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FC08DE">
              <w:rPr>
                <w:rFonts w:ascii="Angsana New" w:hAnsi="Angsana New"/>
                <w:bCs/>
                <w:sz w:val="30"/>
                <w:szCs w:val="30"/>
                <w:cs/>
              </w:rPr>
              <w:t>งบการ</w:t>
            </w:r>
            <w:r w:rsidRPr="00FC08DE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เงินเฉพาะกิจการ</w:t>
            </w:r>
            <w:r w:rsidRPr="00FC08D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A0B72" w:rsidRPr="00F67B5C" w14:paraId="69BCA023" w14:textId="77777777" w:rsidTr="00824054">
        <w:trPr>
          <w:tblHeader/>
        </w:trPr>
        <w:tc>
          <w:tcPr>
            <w:tcW w:w="1987" w:type="dxa"/>
            <w:shd w:val="clear" w:color="auto" w:fill="auto"/>
          </w:tcPr>
          <w:p w14:paraId="622DBB24" w14:textId="77777777" w:rsidR="00BA0B72" w:rsidRPr="00FC08DE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3" w:type="dxa"/>
            <w:gridSpan w:val="5"/>
            <w:shd w:val="clear" w:color="auto" w:fill="auto"/>
          </w:tcPr>
          <w:p w14:paraId="0F71423A" w14:textId="4CF1CAAF" w:rsidR="00BA0B72" w:rsidRPr="00FC08DE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7065F00" w14:textId="77777777" w:rsidR="00BA0B72" w:rsidRPr="00FC08DE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3" w:type="dxa"/>
            <w:gridSpan w:val="5"/>
            <w:shd w:val="clear" w:color="auto" w:fill="auto"/>
          </w:tcPr>
          <w:p w14:paraId="1A7731C2" w14:textId="52ACCF33" w:rsidR="00BA0B72" w:rsidRPr="00FC08DE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A0B72" w:rsidRPr="00F67B5C" w14:paraId="202F4965" w14:textId="77777777" w:rsidTr="00824054">
        <w:trPr>
          <w:tblHeader/>
        </w:trPr>
        <w:tc>
          <w:tcPr>
            <w:tcW w:w="1987" w:type="dxa"/>
            <w:shd w:val="clear" w:color="auto" w:fill="auto"/>
          </w:tcPr>
          <w:p w14:paraId="0458558E" w14:textId="77777777" w:rsidR="00BA0B72" w:rsidRPr="00FC08DE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BD6DF35" w14:textId="77777777" w:rsidR="00BA0B72" w:rsidRPr="00FC08DE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D3DDE0E" w14:textId="77777777" w:rsidR="00BA0B72" w:rsidRPr="00FC08DE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97C84D9" w14:textId="77777777" w:rsidR="00BA0B72" w:rsidRPr="00FC08DE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901306D" w14:textId="77777777" w:rsidR="00BA0B72" w:rsidRPr="00FC08DE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DABBD43" w14:textId="77777777" w:rsidR="00BA0B72" w:rsidRPr="00CC3114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3114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8869E3" w14:textId="77777777" w:rsidR="00BA0B72" w:rsidRPr="00FC08DE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C530C4B" w14:textId="77777777" w:rsidR="00BA0B72" w:rsidRPr="00FC08DE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0B897D" w14:textId="77777777" w:rsidR="00BA0B72" w:rsidRPr="00FC08DE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A65E25" w14:textId="77777777" w:rsidR="00BA0B72" w:rsidRPr="00FC08DE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24" w:type="dxa"/>
            <w:shd w:val="clear" w:color="auto" w:fill="auto"/>
            <w:vAlign w:val="bottom"/>
          </w:tcPr>
          <w:p w14:paraId="3B769433" w14:textId="77777777" w:rsidR="00BA0B72" w:rsidRPr="00FC08DE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F202B70" w14:textId="77777777" w:rsidR="00BA0B72" w:rsidRPr="00CC3114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3114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</w:tr>
      <w:tr w:rsidR="00BA0B72" w:rsidRPr="00F67B5C" w14:paraId="12DCE088" w14:textId="77777777" w:rsidTr="00824054">
        <w:trPr>
          <w:tblHeader/>
        </w:trPr>
        <w:tc>
          <w:tcPr>
            <w:tcW w:w="1987" w:type="dxa"/>
            <w:shd w:val="clear" w:color="auto" w:fill="auto"/>
          </w:tcPr>
          <w:p w14:paraId="511F7C23" w14:textId="77777777" w:rsidR="00BA0B72" w:rsidRPr="00FC08DE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2" w:type="dxa"/>
            <w:gridSpan w:val="11"/>
            <w:shd w:val="clear" w:color="auto" w:fill="auto"/>
            <w:vAlign w:val="bottom"/>
          </w:tcPr>
          <w:p w14:paraId="3FEA1964" w14:textId="77777777" w:rsidR="00BA0B72" w:rsidRPr="00FC08DE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C08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C08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78F3" w:rsidRPr="00F67B5C" w14:paraId="4BCDC5BD" w14:textId="77777777" w:rsidTr="00824054">
        <w:tc>
          <w:tcPr>
            <w:tcW w:w="1987" w:type="dxa"/>
            <w:shd w:val="clear" w:color="auto" w:fill="auto"/>
          </w:tcPr>
          <w:p w14:paraId="3E9E74A8" w14:textId="77777777" w:rsidR="001978F3" w:rsidRPr="00FC08DE" w:rsidRDefault="001978F3" w:rsidP="001978F3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FC08DE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FEE3429" w14:textId="719FC28D" w:rsidR="001978F3" w:rsidRPr="00FC08DE" w:rsidRDefault="001978F3" w:rsidP="006C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053EEA5" w14:textId="77777777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EF72368" w14:textId="4E0150C4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A16231A" w14:textId="77777777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E4D5983" w14:textId="14E4DB63" w:rsidR="001978F3" w:rsidRPr="00B310BD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6FD1DA" w14:textId="77777777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4D27B2D" w14:textId="64970E38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91,643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9CC452A" w14:textId="77777777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863199" w14:textId="0FE307B7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shd w:val="clear" w:color="auto" w:fill="auto"/>
            <w:vAlign w:val="bottom"/>
          </w:tcPr>
          <w:p w14:paraId="7329B683" w14:textId="77777777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24BAA37" w14:textId="3F53C1F0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91,643</w:t>
            </w:r>
          </w:p>
        </w:tc>
      </w:tr>
      <w:tr w:rsidR="001978F3" w:rsidRPr="00F67B5C" w14:paraId="56AD410D" w14:textId="77777777" w:rsidTr="00824054">
        <w:tc>
          <w:tcPr>
            <w:tcW w:w="1987" w:type="dxa"/>
            <w:shd w:val="clear" w:color="auto" w:fill="auto"/>
          </w:tcPr>
          <w:p w14:paraId="3027C19F" w14:textId="77777777" w:rsidR="001978F3" w:rsidRPr="00FC08DE" w:rsidRDefault="001978F3" w:rsidP="001978F3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FC0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08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03BC210" w14:textId="68BC6210" w:rsidR="001978F3" w:rsidRPr="00FC08DE" w:rsidRDefault="001978F3" w:rsidP="006C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F90965D" w14:textId="77777777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8E52A41" w14:textId="275B2682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7,158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A92D7DC" w14:textId="77777777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E6FF393" w14:textId="056748DC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E05ABF" w14:textId="77777777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5060D1A" w14:textId="48ECAA42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ind w:left="-144" w:right="-64" w:hanging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43195BB" w14:textId="77777777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4A075D" w14:textId="222F795A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9,4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324" w:type="dxa"/>
            <w:shd w:val="clear" w:color="auto" w:fill="auto"/>
            <w:vAlign w:val="bottom"/>
          </w:tcPr>
          <w:p w14:paraId="4C097238" w14:textId="77777777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16FBCDD" w14:textId="04909549" w:rsidR="001978F3" w:rsidRPr="00FC08DE" w:rsidRDefault="001978F3" w:rsidP="0019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9,418</w:t>
            </w:r>
          </w:p>
        </w:tc>
      </w:tr>
      <w:tr w:rsidR="00244C13" w:rsidRPr="00F67B5C" w14:paraId="7AC3F899" w14:textId="77777777" w:rsidTr="00824054">
        <w:tc>
          <w:tcPr>
            <w:tcW w:w="1987" w:type="dxa"/>
            <w:shd w:val="clear" w:color="auto" w:fill="auto"/>
          </w:tcPr>
          <w:p w14:paraId="4FA57699" w14:textId="77777777" w:rsidR="00244C13" w:rsidRPr="00FC08DE" w:rsidRDefault="00244C13" w:rsidP="00244C13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C08DE">
              <w:rPr>
                <w:rFonts w:ascii="Angsana New" w:hAnsi="Angsana New"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C3B47C" w14:textId="71750214" w:rsidR="00244C13" w:rsidRPr="00B310BD" w:rsidRDefault="00244C13" w:rsidP="0024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3EFB7EA" w14:textId="77777777" w:rsidR="00244C13" w:rsidRPr="00B310BD" w:rsidRDefault="00244C13" w:rsidP="0024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F4EB2" w14:textId="0A937438" w:rsidR="00244C13" w:rsidRPr="00315C8A" w:rsidRDefault="00244C13" w:rsidP="0024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5C8A">
              <w:rPr>
                <w:rFonts w:ascii="Angsana New" w:hAnsi="Angsana New"/>
                <w:b/>
                <w:bCs/>
                <w:sz w:val="30"/>
                <w:szCs w:val="30"/>
              </w:rPr>
              <w:t>7,158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F2ACF78" w14:textId="77777777" w:rsidR="00244C13" w:rsidRPr="00B310BD" w:rsidRDefault="00244C13" w:rsidP="0024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5E90A" w14:textId="02829503" w:rsidR="00244C13" w:rsidRPr="00B310BD" w:rsidRDefault="00244C13" w:rsidP="0024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5C8A">
              <w:rPr>
                <w:rFonts w:ascii="Angsana New" w:hAnsi="Angsana New"/>
                <w:b/>
                <w:bCs/>
                <w:sz w:val="30"/>
                <w:szCs w:val="30"/>
              </w:rPr>
              <w:t>7,158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9F230" w14:textId="77777777" w:rsidR="00244C13" w:rsidRPr="00FC08DE" w:rsidRDefault="00244C13" w:rsidP="0024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CCED7" w14:textId="732DE00E" w:rsidR="00244C13" w:rsidRPr="00FC08DE" w:rsidRDefault="00244C13" w:rsidP="0024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7D96">
              <w:rPr>
                <w:rFonts w:ascii="Angsana New" w:hAnsi="Angsana New"/>
                <w:b/>
                <w:bCs/>
                <w:sz w:val="30"/>
                <w:szCs w:val="30"/>
              </w:rPr>
              <w:t>91,643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857D8CF" w14:textId="77777777" w:rsidR="00244C13" w:rsidRPr="00FC08DE" w:rsidRDefault="00244C13" w:rsidP="0024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255AB5" w14:textId="1B4736B4" w:rsidR="00244C13" w:rsidRPr="00FC08DE" w:rsidRDefault="00244C13" w:rsidP="0024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7D96">
              <w:rPr>
                <w:rFonts w:ascii="Angsana New" w:hAnsi="Angsana New"/>
                <w:b/>
                <w:bCs/>
                <w:sz w:val="30"/>
                <w:szCs w:val="30"/>
              </w:rPr>
              <w:t>9,418</w:t>
            </w:r>
          </w:p>
        </w:tc>
        <w:tc>
          <w:tcPr>
            <w:tcW w:w="324" w:type="dxa"/>
            <w:shd w:val="clear" w:color="auto" w:fill="auto"/>
            <w:vAlign w:val="bottom"/>
          </w:tcPr>
          <w:p w14:paraId="4D15C5F8" w14:textId="77777777" w:rsidR="00244C13" w:rsidRPr="00FC08DE" w:rsidRDefault="00244C13" w:rsidP="0024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88A71" w14:textId="259904CB" w:rsidR="00244C13" w:rsidRPr="00FC08DE" w:rsidRDefault="00244C13" w:rsidP="0024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08DE">
              <w:rPr>
                <w:rFonts w:ascii="Angsana New" w:hAnsi="Angsana New"/>
                <w:b/>
                <w:bCs/>
                <w:sz w:val="30"/>
                <w:szCs w:val="30"/>
              </w:rPr>
              <w:t>101,061</w:t>
            </w:r>
          </w:p>
        </w:tc>
      </w:tr>
    </w:tbl>
    <w:p w14:paraId="441B3D6F" w14:textId="77777777" w:rsidR="00465CC9" w:rsidRPr="00A66B0F" w:rsidRDefault="00465CC9" w:rsidP="00C7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61951E36" w14:textId="77777777" w:rsidR="00110463" w:rsidRDefault="00F2523D" w:rsidP="00D74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  <w:lang w:val="en-GB"/>
        </w:rPr>
      </w:pPr>
      <w:r w:rsidRPr="00423B42">
        <w:rPr>
          <w:rFonts w:ascii="Angsana New" w:hAnsi="Angsana New" w:hint="cs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sz w:val="30"/>
          <w:szCs w:val="30"/>
          <w:cs/>
          <w:lang w:val="en-GB"/>
        </w:rPr>
        <w:t>สินเชื่อ</w:t>
      </w:r>
      <w:r w:rsidR="00E110D3" w:rsidRPr="00023E7F">
        <w:rPr>
          <w:rFonts w:ascii="Angsana New" w:hAnsi="Angsana New"/>
          <w:sz w:val="30"/>
          <w:szCs w:val="30"/>
          <w:cs/>
          <w:lang w:val="en-GB"/>
        </w:rPr>
        <w:t>ระยะยาว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ของ</w:t>
      </w:r>
      <w:r w:rsidR="004926E2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A87F4E" w:rsidRPr="00425847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กับสถาบันการเงินในประเทศแห่งหนึ่ง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มี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ข้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อจำกัด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ว่า</w:t>
      </w:r>
      <w:r w:rsidR="00E110D3" w:rsidRPr="00023E7F">
        <w:rPr>
          <w:rFonts w:ascii="Angsana New" w:hAnsi="Angsana New"/>
          <w:sz w:val="30"/>
          <w:szCs w:val="30"/>
          <w:cs/>
          <w:lang w:val="en-GB"/>
        </w:rPr>
        <w:t>จะจ่ายเงินปันผลได้ต่อเมื่อไม่กระทบต่อการรักษาสัดส่วนหนี้ต่อทุน ความสามารถในการชำระหนี้ และเงื่อนไขอื่นๆตามที่</w:t>
      </w:r>
      <w:r w:rsidR="00E110D3" w:rsidRPr="00E323E3">
        <w:rPr>
          <w:rFonts w:ascii="Angsana New" w:hAnsi="Angsana New"/>
          <w:sz w:val="30"/>
          <w:szCs w:val="30"/>
          <w:cs/>
          <w:lang w:val="en-GB"/>
        </w:rPr>
        <w:t>สถาบันการเงินกำหนด</w:t>
      </w:r>
    </w:p>
    <w:p w14:paraId="30B4F68E" w14:textId="77777777" w:rsidR="00110463" w:rsidRPr="00A66B0F" w:rsidRDefault="00110463" w:rsidP="00C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lang w:val="en-GB"/>
        </w:rPr>
      </w:pPr>
    </w:p>
    <w:p w14:paraId="29637683" w14:textId="77777777" w:rsidR="00110463" w:rsidRPr="00110463" w:rsidRDefault="00110463" w:rsidP="00D74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  <w:lang w:val="en-GB"/>
        </w:rPr>
      </w:pPr>
      <w:r w:rsidRPr="00110463">
        <w:rPr>
          <w:rFonts w:ascii="Angsana New" w:hAnsi="Angsana New" w:hint="cs"/>
          <w:sz w:val="30"/>
          <w:szCs w:val="30"/>
          <w:cs/>
          <w:lang w:val="en-GB"/>
        </w:rPr>
        <w:t>เงินเบิกเกินบัญชีและ</w:t>
      </w:r>
      <w:r w:rsidR="00A228EB" w:rsidRPr="00F2523D">
        <w:rPr>
          <w:rFonts w:ascii="Angsana New" w:hAnsi="Angsana New"/>
          <w:sz w:val="30"/>
          <w:szCs w:val="30"/>
          <w:cs/>
          <w:lang w:val="en-GB"/>
        </w:rPr>
        <w:t>วงเงินสินเชื่อระยะ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สั้นจากสถาบันการเงินของบริษัทย่อย</w:t>
      </w:r>
      <w:r w:rsidR="000325AD">
        <w:rPr>
          <w:rFonts w:ascii="Angsana New" w:hAnsi="Angsana New" w:hint="cs"/>
          <w:sz w:val="30"/>
          <w:szCs w:val="30"/>
          <w:cs/>
          <w:lang w:val="en-GB"/>
        </w:rPr>
        <w:t>แห่งหนึ่ง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ค้ำประกันโดยเงินฝากประจำและกรรมการบาง</w:t>
      </w:r>
      <w:r w:rsidR="00177C10">
        <w:rPr>
          <w:rFonts w:ascii="Angsana New" w:hAnsi="Angsana New" w:hint="cs"/>
          <w:sz w:val="30"/>
          <w:szCs w:val="30"/>
          <w:cs/>
          <w:lang w:val="en-GB"/>
        </w:rPr>
        <w:t>ท่าน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ของบริษัทย่อย</w:t>
      </w:r>
      <w:r w:rsidR="00653E8D">
        <w:rPr>
          <w:rFonts w:ascii="Angsana New" w:hAnsi="Angsana New" w:hint="cs"/>
          <w:sz w:val="30"/>
          <w:szCs w:val="30"/>
          <w:cs/>
          <w:lang w:val="en-GB"/>
        </w:rPr>
        <w:t>ดังกล่าว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67C639A8" w14:textId="77777777" w:rsidR="00595BAD" w:rsidRPr="00A66B0F" w:rsidRDefault="00595BAD" w:rsidP="0011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14:paraId="7B099899" w14:textId="53644576" w:rsidR="00ED2991" w:rsidRPr="00A66B0F" w:rsidRDefault="00E110D3" w:rsidP="00A66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  <w:cs/>
          <w:lang w:val="en-GB"/>
        </w:rPr>
        <w:sectPr w:rsidR="00ED2991" w:rsidRPr="00A66B0F" w:rsidSect="007E5297">
          <w:head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037BA3">
        <w:rPr>
          <w:rFonts w:ascii="Angsana New" w:hAnsi="Angsana New"/>
          <w:sz w:val="30"/>
          <w:szCs w:val="30"/>
          <w:cs/>
          <w:lang w:val="en-GB"/>
        </w:rPr>
        <w:t>วงเงินสินเชื่อระยะยาวค้ำประกันโดยที่ดินส่วนใหญ่พร้อมสิ่งปลูกสร้าง และเครื่องจักรส่วนใหญ่ของ</w:t>
      </w:r>
      <w:r w:rsidR="00425847" w:rsidRPr="00037BA3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425847" w:rsidRPr="00037BA3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="00A66B0F">
        <w:rPr>
          <w:rFonts w:ascii="Angsana New" w:hAnsi="Angsana New" w:hint="cs"/>
          <w:sz w:val="30"/>
          <w:szCs w:val="30"/>
          <w:cs/>
          <w:lang w:val="en-GB"/>
        </w:rPr>
        <w:t xml:space="preserve"> โดย</w:t>
      </w:r>
      <w:r w:rsidR="00A66B0F" w:rsidRPr="00A66B0F">
        <w:rPr>
          <w:rFonts w:ascii="Angsana New" w:hAnsi="Angsana New" w:hint="cs"/>
          <w:sz w:val="30"/>
          <w:szCs w:val="30"/>
          <w:cs/>
          <w:lang w:val="en-GB"/>
        </w:rPr>
        <w:t>อยู่ระหว่างการดำเนินการไถ่ถอน</w:t>
      </w:r>
    </w:p>
    <w:p w14:paraId="3A3014C7" w14:textId="7757FCA5" w:rsidR="00DA7237" w:rsidRDefault="00971654" w:rsidP="00234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60095">
        <w:rPr>
          <w:rFonts w:ascii="Angsana New" w:hAnsi="Angsana New"/>
          <w:b/>
          <w:bCs/>
          <w:sz w:val="30"/>
          <w:szCs w:val="30"/>
        </w:rPr>
        <w:t>9</w:t>
      </w:r>
      <w:r w:rsidR="00DA7237" w:rsidRPr="00D60095">
        <w:rPr>
          <w:rFonts w:ascii="Angsana New" w:hAnsi="Angsana New"/>
          <w:b/>
          <w:bCs/>
          <w:sz w:val="30"/>
          <w:szCs w:val="30"/>
        </w:rPr>
        <w:tab/>
      </w:r>
      <w:r w:rsidR="00E10C32" w:rsidRPr="00D60095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A25375E" w14:textId="77777777" w:rsidR="00D60095" w:rsidRDefault="00D60095" w:rsidP="00D60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1428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62"/>
        <w:gridCol w:w="792"/>
        <w:gridCol w:w="270"/>
        <w:gridCol w:w="864"/>
        <w:gridCol w:w="252"/>
        <w:gridCol w:w="821"/>
        <w:gridCol w:w="270"/>
        <w:gridCol w:w="889"/>
        <w:gridCol w:w="270"/>
        <w:gridCol w:w="803"/>
        <w:gridCol w:w="270"/>
        <w:gridCol w:w="835"/>
        <w:gridCol w:w="270"/>
        <w:gridCol w:w="754"/>
        <w:gridCol w:w="270"/>
        <w:gridCol w:w="801"/>
        <w:gridCol w:w="270"/>
        <w:gridCol w:w="792"/>
        <w:gridCol w:w="236"/>
        <w:gridCol w:w="790"/>
      </w:tblGrid>
      <w:tr w:rsidR="00D60095" w:rsidRPr="009566C2" w14:paraId="36FC5FC0" w14:textId="77777777" w:rsidTr="00D6009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0C9EDE9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B8D88A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4757F841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4DBB274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59C1A4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ผลิตภัณฑ์ชิ้นส่วนอะไหล่</w:t>
            </w:r>
          </w:p>
          <w:p w14:paraId="4D667E94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12D0F9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8" w:type="dxa"/>
            <w:gridSpan w:val="3"/>
          </w:tcPr>
          <w:p w14:paraId="1CE7DF2A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66907BB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65A50A0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25" w:type="dxa"/>
            <w:gridSpan w:val="3"/>
          </w:tcPr>
          <w:p w14:paraId="51D3CCBC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4562347E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6384AAB3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18" w:type="dxa"/>
            <w:gridSpan w:val="3"/>
          </w:tcPr>
          <w:p w14:paraId="73958890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4AA4FFF6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D60095" w:rsidRPr="009566C2" w14:paraId="3A479BAC" w14:textId="77777777" w:rsidTr="00D60095">
        <w:tc>
          <w:tcPr>
            <w:tcW w:w="37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F22B5C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9566C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</w:t>
            </w:r>
            <w:r w:rsidRPr="009566C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0 กันยายน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7761D66" w14:textId="15791A73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295A4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0438846" w14:textId="1058F08E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9CFBB26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414B72DA" w14:textId="4E6EDE0B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81EB11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123A4CC" w14:textId="29961963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75F3BD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3B145408" w14:textId="039ECF6E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E87D7E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1323024C" w14:textId="5151F311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11BE7F0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669DC338" w14:textId="5681D3C1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71DCD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21F0EE0" w14:textId="6250F045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C8A7334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67264D7" w14:textId="5290B6A6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934280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456B23C2" w14:textId="07625DF8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D60095" w:rsidRPr="009566C2" w14:paraId="0885BF81" w14:textId="77777777" w:rsidTr="00D6009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82BF949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9" w:type="dxa"/>
            <w:gridSpan w:val="19"/>
            <w:tcBorders>
              <w:top w:val="nil"/>
              <w:left w:val="nil"/>
              <w:bottom w:val="nil"/>
            </w:tcBorders>
          </w:tcPr>
          <w:p w14:paraId="7A07639F" w14:textId="77777777" w:rsidR="00D60095" w:rsidRPr="009566C2" w:rsidRDefault="00D60095" w:rsidP="00D6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566C2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9566C2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766BEC" w:rsidRPr="009566C2" w14:paraId="0A8014B6" w14:textId="77777777" w:rsidTr="00D6009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E106B58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รายได้จากการขายและบริการจากลูกค้าภายนอก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6F2BA47" w14:textId="2356647B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E10F2F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D104C4C" w14:textId="60186C58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1,231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754BF1B9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7D85389E" w14:textId="385FCE45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4,40</w:t>
            </w:r>
            <w:r w:rsidR="002943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DA13AF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1B321E62" w14:textId="644EB1E3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C4482D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4111D77D" w14:textId="26F9AE06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6,26</w:t>
            </w:r>
            <w:r w:rsidR="002943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84BB09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vAlign w:val="bottom"/>
          </w:tcPr>
          <w:p w14:paraId="5308464C" w14:textId="1A5F6CE9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4,114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7DBF60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1623CA0D" w14:textId="59B2EC89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B1815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22A7C2C9" w14:textId="2BA1F55D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E854E4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</w:tcBorders>
            <w:vAlign w:val="bottom"/>
          </w:tcPr>
          <w:p w14:paraId="240D6753" w14:textId="0AF68946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6,26</w:t>
            </w:r>
            <w:r w:rsidR="002943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</w:p>
        </w:tc>
        <w:tc>
          <w:tcPr>
            <w:tcW w:w="236" w:type="dxa"/>
            <w:vAlign w:val="bottom"/>
          </w:tcPr>
          <w:p w14:paraId="3141B358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408A08CA" w14:textId="222A2060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4,114</w:t>
            </w:r>
          </w:p>
        </w:tc>
      </w:tr>
      <w:tr w:rsidR="00766BEC" w:rsidRPr="009566C2" w14:paraId="68834242" w14:textId="77777777" w:rsidTr="00D6009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EA75019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รายได้จากการขายและบริการระหว่างส่วนงาน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B8C1F3" w14:textId="2B2C8D96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F54C4A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7C7186" w14:textId="62A8C7CC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531BF5D3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B28FD1" w14:textId="5FEA4F78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1,705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74441E8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A13A39" w14:textId="5972220B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1,042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443677C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08E5E488" w14:textId="51EAD8AD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1,833</w:t>
            </w:r>
          </w:p>
        </w:tc>
        <w:tc>
          <w:tcPr>
            <w:tcW w:w="270" w:type="dxa"/>
            <w:vAlign w:val="bottom"/>
          </w:tcPr>
          <w:p w14:paraId="767CD8C5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2E94F394" w14:textId="4A0EF6B3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1,120</w:t>
            </w:r>
          </w:p>
        </w:tc>
        <w:tc>
          <w:tcPr>
            <w:tcW w:w="270" w:type="dxa"/>
          </w:tcPr>
          <w:p w14:paraId="235151E7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01BFDC4B" w14:textId="7FA34742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(1,833)</w:t>
            </w:r>
          </w:p>
        </w:tc>
        <w:tc>
          <w:tcPr>
            <w:tcW w:w="270" w:type="dxa"/>
          </w:tcPr>
          <w:p w14:paraId="3872E6C3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2B0BA58E" w14:textId="0C055635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(1,120)</w:t>
            </w:r>
          </w:p>
        </w:tc>
        <w:tc>
          <w:tcPr>
            <w:tcW w:w="270" w:type="dxa"/>
            <w:vAlign w:val="bottom"/>
          </w:tcPr>
          <w:p w14:paraId="78DAF37A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2BB86AF" w14:textId="072235AF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2AA8AF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52963BDC" w14:textId="49B400A8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66BEC" w:rsidRPr="009566C2" w14:paraId="006BA61C" w14:textId="77777777" w:rsidTr="00D6009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E91C7EE" w14:textId="77777777" w:rsidR="00766BEC" w:rsidRPr="00384AF8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84AF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FA2CC" w14:textId="3BC0379E" w:rsidR="00766BEC" w:rsidRPr="00DE4E9A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1,981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051B77" w14:textId="77777777" w:rsidR="00766BEC" w:rsidRPr="00DE4E9A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FB7648" w14:textId="784802ED" w:rsidR="00766BEC" w:rsidRPr="00DE4E9A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1,309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31F557A9" w14:textId="77777777" w:rsidR="00766BEC" w:rsidRPr="00DE4E9A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30CE61" w14:textId="117B6171" w:rsidR="00766BEC" w:rsidRPr="00DE4E9A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6,11</w:t>
            </w:r>
            <w:r w:rsidR="0029438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6A2CDD" w14:textId="77777777" w:rsidR="00766BEC" w:rsidRPr="00DE4E9A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47FB04" w14:textId="71218280" w:rsidR="00766BEC" w:rsidRPr="00DE4E9A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3,925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75B566" w14:textId="77777777" w:rsidR="00766BEC" w:rsidRPr="00DE4E9A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CE817" w14:textId="0D302FE7" w:rsidR="00766BEC" w:rsidRPr="00DE4E9A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8,09</w:t>
            </w:r>
            <w:r w:rsidR="0029438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1F2092A0" w14:textId="77777777" w:rsidR="00766BEC" w:rsidRPr="00DE4E9A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5B68D" w14:textId="1693E2CC" w:rsidR="00766BEC" w:rsidRPr="00DE4E9A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5,234</w:t>
            </w:r>
          </w:p>
        </w:tc>
        <w:tc>
          <w:tcPr>
            <w:tcW w:w="270" w:type="dxa"/>
          </w:tcPr>
          <w:p w14:paraId="5359226D" w14:textId="77777777" w:rsidR="00766BEC" w:rsidRPr="00DE4E9A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A9C52" w14:textId="53BDF47D" w:rsidR="00766BEC" w:rsidRPr="00766BEC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66BE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(1,833)</w:t>
            </w:r>
          </w:p>
        </w:tc>
        <w:tc>
          <w:tcPr>
            <w:tcW w:w="270" w:type="dxa"/>
          </w:tcPr>
          <w:p w14:paraId="699BBEC4" w14:textId="77777777" w:rsidR="00766BEC" w:rsidRPr="00DE4E9A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26243" w14:textId="0C86B36B" w:rsidR="00766BEC" w:rsidRPr="00DE4E9A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353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(1,120)</w:t>
            </w:r>
          </w:p>
        </w:tc>
        <w:tc>
          <w:tcPr>
            <w:tcW w:w="270" w:type="dxa"/>
            <w:vAlign w:val="bottom"/>
          </w:tcPr>
          <w:p w14:paraId="6BB05DE2" w14:textId="77777777" w:rsidR="00766BEC" w:rsidRPr="00DE4E9A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E941F" w14:textId="3A612C38" w:rsidR="00766BEC" w:rsidRPr="00766BEC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66BE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6,26</w:t>
            </w:r>
            <w:r w:rsidR="0029438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0</w:t>
            </w:r>
          </w:p>
        </w:tc>
        <w:tc>
          <w:tcPr>
            <w:tcW w:w="236" w:type="dxa"/>
            <w:vAlign w:val="bottom"/>
          </w:tcPr>
          <w:p w14:paraId="12554E31" w14:textId="77777777" w:rsidR="00766BEC" w:rsidRPr="00DE4E9A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57AF9" w14:textId="5D5EFFE4" w:rsidR="00766BEC" w:rsidRPr="00DE4E9A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43F3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4,114</w:t>
            </w:r>
          </w:p>
        </w:tc>
      </w:tr>
      <w:tr w:rsidR="00766BEC" w:rsidRPr="009566C2" w14:paraId="47A012FF" w14:textId="77777777" w:rsidTr="00D6009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CD03931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2EEF69" w14:textId="77777777" w:rsidR="00766BEC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A34F95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30E90F" w14:textId="77777777" w:rsidR="00766BEC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3569CDE0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0BD3BB" w14:textId="77777777" w:rsidR="00766BEC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C6801A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D571C" w14:textId="77777777" w:rsidR="00766BEC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73BC12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7202AB6B" w14:textId="77777777" w:rsidR="00766BEC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772081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426DFC9" w14:textId="77777777" w:rsidR="00766BEC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6403A6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01ECEB26" w14:textId="77777777" w:rsidR="00766BEC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05BD62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6C3F5BBA" w14:textId="77777777" w:rsidR="00766BEC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AEDA8A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002D699" w14:textId="77777777" w:rsidR="00766BEC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EF65B9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361E689D" w14:textId="77777777" w:rsidR="00766BEC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66BEC" w:rsidRPr="009566C2" w14:paraId="4AD6CEB8" w14:textId="77777777" w:rsidTr="004E1BD8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590CF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13CAC" w14:textId="7F31E5B5" w:rsidR="00766BEC" w:rsidRPr="004E1BD8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1BD8">
              <w:rPr>
                <w:rFonts w:ascii="Angsana New" w:hAnsi="Angsana New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18CC4" w14:textId="77777777" w:rsidR="00766BEC" w:rsidRPr="004E1BD8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225D4" w14:textId="4690784D" w:rsidR="00766BEC" w:rsidRPr="004E1BD8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1BD8">
              <w:rPr>
                <w:rFonts w:ascii="Angsana New" w:hAnsi="Angsana New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1FBB3" w14:textId="77777777" w:rsidR="00766BEC" w:rsidRPr="004E1BD8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61D905" w14:textId="52B00DA9" w:rsidR="00766BEC" w:rsidRPr="004E1BD8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1BD8">
              <w:rPr>
                <w:rFonts w:ascii="Angsana New" w:hAnsi="Angsana New"/>
                <w:color w:val="000000"/>
                <w:sz w:val="28"/>
                <w:szCs w:val="28"/>
              </w:rPr>
              <w:t>575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CF6A3C" w14:textId="77777777" w:rsidR="00766BEC" w:rsidRPr="004E1BD8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B5C56" w14:textId="47523D0A" w:rsidR="00766BEC" w:rsidRPr="004E1BD8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1BD8"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20F3C" w14:textId="77777777" w:rsidR="00766BEC" w:rsidRPr="004E1BD8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28F28EA" w14:textId="118AF3DE" w:rsidR="00766BEC" w:rsidRPr="004E1BD8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1BD8">
              <w:rPr>
                <w:rFonts w:ascii="Angsana New" w:hAnsi="Angsana New"/>
                <w:color w:val="000000"/>
                <w:sz w:val="28"/>
                <w:szCs w:val="28"/>
              </w:rPr>
              <w:t>1,069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19B15" w14:textId="77777777" w:rsidR="00766BEC" w:rsidRPr="004E1BD8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9475B0F" w14:textId="70068182" w:rsidR="00766BEC" w:rsidRPr="004E1BD8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1BD8">
              <w:rPr>
                <w:rFonts w:ascii="Angsana New" w:hAnsi="Angsana New"/>
                <w:color w:val="000000"/>
                <w:sz w:val="28"/>
                <w:szCs w:val="28"/>
              </w:rPr>
              <w:t>441</w:t>
            </w:r>
          </w:p>
        </w:tc>
        <w:tc>
          <w:tcPr>
            <w:tcW w:w="270" w:type="dxa"/>
            <w:shd w:val="clear" w:color="auto" w:fill="auto"/>
          </w:tcPr>
          <w:p w14:paraId="617D0D9D" w14:textId="77777777" w:rsidR="00766BEC" w:rsidRPr="004E1BD8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5801E99" w14:textId="3B5F003D" w:rsidR="00766BEC" w:rsidRPr="004E1BD8" w:rsidRDefault="001301F4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766BEC" w:rsidRPr="004E1BD8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27308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F228FE6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1BF74CDD" w14:textId="10305E6B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(284)</w:t>
            </w:r>
          </w:p>
        </w:tc>
        <w:tc>
          <w:tcPr>
            <w:tcW w:w="270" w:type="dxa"/>
          </w:tcPr>
          <w:p w14:paraId="794C79BF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5E78ED3" w14:textId="782F6254" w:rsidR="00766BEC" w:rsidRPr="0022030D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  <w:r w:rsidR="0027308C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1F5EE0A3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15DC9898" w14:textId="2C2734B4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157</w:t>
            </w:r>
          </w:p>
        </w:tc>
      </w:tr>
      <w:tr w:rsidR="00766BEC" w:rsidRPr="009566C2" w14:paraId="050F908B" w14:textId="77777777" w:rsidTr="00D60095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2DC537F8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200F7BE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2CF4E8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9BC7407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3DBBF1CE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vAlign w:val="bottom"/>
          </w:tcPr>
          <w:p w14:paraId="6E384DB1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0961B0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14:paraId="5FF53D15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35258C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37EE45C6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F79592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1731D74F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1DC04C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14:paraId="06671235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232A0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</w:tcPr>
          <w:p w14:paraId="0FCD06E2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8DCF03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</w:tcPr>
          <w:p w14:paraId="264B87CC" w14:textId="77777777" w:rsidR="00766BEC" w:rsidRPr="0022030D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A5718E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</w:tcPr>
          <w:p w14:paraId="78022342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66BEC" w:rsidRPr="009566C2" w14:paraId="735722C2" w14:textId="77777777" w:rsidTr="00D6009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8D7D2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์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14:paraId="56EC7D63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กันยายน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</w:rPr>
              <w:t xml:space="preserve"> / 31 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32099" w14:textId="6E4E194C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5,636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65B0F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2140" w14:textId="78C6400C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</w:rPr>
              <w:t>5,580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83CB7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DEF40" w14:textId="0A07AFB9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061FD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BE46D" w14:textId="38A659DF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6,746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7084F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7D688F4" w14:textId="25C0B99C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13,142</w:t>
            </w:r>
          </w:p>
        </w:tc>
        <w:tc>
          <w:tcPr>
            <w:tcW w:w="270" w:type="dxa"/>
            <w:vAlign w:val="bottom"/>
          </w:tcPr>
          <w:p w14:paraId="0C50D2B5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13B029F8" w14:textId="32C2DC31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12,326</w:t>
            </w:r>
          </w:p>
        </w:tc>
        <w:tc>
          <w:tcPr>
            <w:tcW w:w="270" w:type="dxa"/>
          </w:tcPr>
          <w:p w14:paraId="6846DC1E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177609D" w14:textId="4707AD7B" w:rsidR="00766BEC" w:rsidRPr="00EB00C8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(3,368)</w:t>
            </w:r>
          </w:p>
        </w:tc>
        <w:tc>
          <w:tcPr>
            <w:tcW w:w="270" w:type="dxa"/>
          </w:tcPr>
          <w:p w14:paraId="5BC22839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428DED99" w14:textId="5CB22ACF" w:rsidR="00766BEC" w:rsidRPr="00EB00C8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(3,371)</w:t>
            </w:r>
          </w:p>
        </w:tc>
        <w:tc>
          <w:tcPr>
            <w:tcW w:w="270" w:type="dxa"/>
          </w:tcPr>
          <w:p w14:paraId="59E0D22F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20EC397B" w14:textId="06B009C1" w:rsidR="00766BEC" w:rsidRPr="0022030D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9,774</w:t>
            </w:r>
          </w:p>
        </w:tc>
        <w:tc>
          <w:tcPr>
            <w:tcW w:w="236" w:type="dxa"/>
            <w:vAlign w:val="bottom"/>
          </w:tcPr>
          <w:p w14:paraId="2165E672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5D46772F" w14:textId="39895CCB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8,955</w:t>
            </w:r>
          </w:p>
        </w:tc>
      </w:tr>
      <w:tr w:rsidR="00766BEC" w:rsidRPr="009566C2" w14:paraId="6421C3B1" w14:textId="77777777" w:rsidTr="00D6009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D60C3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77D61571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กันยายน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</w:rPr>
              <w:t xml:space="preserve"> / 31 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6B0192F3" w14:textId="013149F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  <w:r w:rsidR="002943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6F5AB5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8F790EB" w14:textId="09BF3758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718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7C7F65ED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3E763E24" w14:textId="573B6991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2,42</w:t>
            </w:r>
            <w:r w:rsidR="00FD3D4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3ACD75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3FE8EE4D" w14:textId="1C54CA98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0ACFEB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7D7634E" w14:textId="4B4B5DAF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3,11</w:t>
            </w:r>
            <w:r w:rsidR="00FD3D4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2D09879F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61A4A1E5" w14:textId="139CCBA6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2,671</w:t>
            </w:r>
          </w:p>
        </w:tc>
        <w:tc>
          <w:tcPr>
            <w:tcW w:w="270" w:type="dxa"/>
          </w:tcPr>
          <w:p w14:paraId="03E3C4CF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401DAEB" w14:textId="25241F96" w:rsidR="00766BEC" w:rsidRPr="00EB00C8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(84</w:t>
            </w:r>
            <w:r w:rsidR="004E1BD8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638392B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01" w:type="dxa"/>
            <w:vAlign w:val="bottom"/>
          </w:tcPr>
          <w:p w14:paraId="15F6119F" w14:textId="54E395A9" w:rsidR="00766BEC" w:rsidRPr="00EB00C8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(806)</w:t>
            </w:r>
          </w:p>
        </w:tc>
        <w:tc>
          <w:tcPr>
            <w:tcW w:w="270" w:type="dxa"/>
          </w:tcPr>
          <w:p w14:paraId="1C0EC2ED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7D58C07B" w14:textId="28422519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2,26</w:t>
            </w:r>
            <w:r w:rsidR="004E1BD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50DD2C56" w14:textId="77777777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4FFAD09C" w14:textId="371BCDF1" w:rsidR="00766BEC" w:rsidRPr="009566C2" w:rsidRDefault="00766BEC" w:rsidP="0076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1,865</w:t>
            </w:r>
          </w:p>
        </w:tc>
      </w:tr>
    </w:tbl>
    <w:p w14:paraId="700D4491" w14:textId="77777777" w:rsidR="00D60095" w:rsidRDefault="00D60095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54DEF8B" w14:textId="2A7F4881" w:rsidR="00243B59" w:rsidRDefault="00243B59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59EB8E39" w14:textId="77777777" w:rsidR="00C7037F" w:rsidRPr="00C7037F" w:rsidRDefault="00C7037F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3CBBFBAC" w14:textId="77777777" w:rsidR="00C7037F" w:rsidRDefault="00C7037F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รายได้ทั้งหมดของกลุ่มบริษัทรับรู้ ณ เวลาใดเวลาหนึ่ง</w:t>
      </w:r>
    </w:p>
    <w:p w14:paraId="12B2BC98" w14:textId="77777777" w:rsidR="00C7037F" w:rsidRPr="00C7037F" w:rsidRDefault="00C7037F" w:rsidP="00C70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both"/>
        <w:rPr>
          <w:rFonts w:ascii="Angsana New" w:hAnsi="Angsana New"/>
          <w:snapToGrid w:val="0"/>
          <w:color w:val="000000"/>
          <w:sz w:val="20"/>
          <w:szCs w:val="20"/>
          <w:cs/>
          <w:lang w:eastAsia="th-TH"/>
        </w:rPr>
      </w:pPr>
    </w:p>
    <w:p w14:paraId="6DF9D527" w14:textId="77777777" w:rsidR="008B01F8" w:rsidRDefault="008B01F8" w:rsidP="00B65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ja-JP"/>
        </w:rPr>
        <w:sectPr w:rsidR="008B01F8" w:rsidSect="00663C95">
          <w:footerReference w:type="default" r:id="rId2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69A64C0" w14:textId="11E058A8" w:rsidR="0041058E" w:rsidRDefault="0041058E" w:rsidP="004105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3226D966" w14:textId="0FDD4537" w:rsidR="0041058E" w:rsidRDefault="0041058E" w:rsidP="006546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E54736" w14:textId="572F9B47" w:rsidR="005726E6" w:rsidRDefault="005726E6" w:rsidP="0057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="00621B93">
        <w:rPr>
          <w:rFonts w:ascii="Angsana New" w:hAnsi="Angsana New"/>
          <w:sz w:val="30"/>
          <w:szCs w:val="30"/>
        </w:rPr>
        <w:t>/</w:t>
      </w:r>
      <w:r w:rsidR="00C222CF">
        <w:rPr>
          <w:rFonts w:ascii="Angsana New" w:hAnsi="Angsana New" w:hint="cs"/>
          <w:sz w:val="30"/>
          <w:szCs w:val="30"/>
          <w:cs/>
        </w:rPr>
        <w:t>คณะกรรมการ</w:t>
      </w:r>
      <w:r>
        <w:rPr>
          <w:rFonts w:ascii="Angsana New" w:hAnsi="Angsana New" w:hint="cs"/>
          <w:sz w:val="30"/>
          <w:szCs w:val="30"/>
          <w:cs/>
        </w:rPr>
        <w:t>ของบริษัทได้อนุมัติเงินปันผลดังต่อไปนี้</w:t>
      </w:r>
    </w:p>
    <w:p w14:paraId="37E9B03E" w14:textId="77777777" w:rsidR="005726E6" w:rsidRPr="00BC25AC" w:rsidRDefault="005726E6" w:rsidP="0057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2520"/>
        <w:gridCol w:w="1890"/>
        <w:gridCol w:w="1800"/>
        <w:gridCol w:w="1440"/>
        <w:gridCol w:w="1512"/>
      </w:tblGrid>
      <w:tr w:rsidR="005726E6" w:rsidRPr="00D32308" w14:paraId="4115F3D1" w14:textId="77777777" w:rsidTr="00486D94">
        <w:tc>
          <w:tcPr>
            <w:tcW w:w="2520" w:type="dxa"/>
            <w:shd w:val="clear" w:color="auto" w:fill="auto"/>
            <w:vAlign w:val="bottom"/>
          </w:tcPr>
          <w:p w14:paraId="1B1B1B42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9F1798E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FD140D6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59B11C25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919F70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F9E9063" w14:textId="77777777" w:rsidR="005726E6" w:rsidRPr="00DD7A82" w:rsidDel="00D43E7A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726E6" w:rsidRPr="000307FB" w14:paraId="464F4715" w14:textId="77777777" w:rsidTr="00486D94">
        <w:tc>
          <w:tcPr>
            <w:tcW w:w="2520" w:type="dxa"/>
            <w:shd w:val="clear" w:color="auto" w:fill="auto"/>
          </w:tcPr>
          <w:p w14:paraId="02376834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2A54D1D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A8C0A2F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6F83D8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12" w:type="dxa"/>
            <w:shd w:val="clear" w:color="auto" w:fill="auto"/>
          </w:tcPr>
          <w:p w14:paraId="3621B5FC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726E6" w:rsidRPr="000307FB" w14:paraId="6D7D3FE0" w14:textId="77777777" w:rsidTr="00EF6AFC">
        <w:tc>
          <w:tcPr>
            <w:tcW w:w="2520" w:type="dxa"/>
            <w:shd w:val="clear" w:color="auto" w:fill="auto"/>
          </w:tcPr>
          <w:p w14:paraId="6A66D5DB" w14:textId="107F05E8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BD21C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D6D3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06271B9D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255AFC7A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2E948EC4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2" w:type="dxa"/>
            <w:shd w:val="clear" w:color="auto" w:fill="auto"/>
          </w:tcPr>
          <w:p w14:paraId="1435C2C2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519A9" w:rsidRPr="000307FB" w14:paraId="270AAE80" w14:textId="77777777" w:rsidTr="00EF6AFC">
        <w:tc>
          <w:tcPr>
            <w:tcW w:w="2520" w:type="dxa"/>
            <w:shd w:val="clear" w:color="auto" w:fill="auto"/>
          </w:tcPr>
          <w:p w14:paraId="08C66C2F" w14:textId="2D4CD0F4" w:rsidR="008519A9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6D3F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1D6D3F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3F30ED4A" w14:textId="6FEB3AF8" w:rsidR="008519A9" w:rsidRPr="00ED32D9" w:rsidRDefault="00D11096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ED32D9" w:rsidRPr="00ED32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32D9" w:rsidRPr="00ED32D9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ED32D9" w:rsidRPr="00ED32D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530BFBC9" w14:textId="2D4EBCC1" w:rsidR="008519A9" w:rsidRPr="00ED32D9" w:rsidRDefault="00ED32D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2D9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ED32D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DC727F0" w14:textId="5F15650D" w:rsidR="008519A9" w:rsidRPr="00ED32D9" w:rsidRDefault="00ED32D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2D9"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1512" w:type="dxa"/>
            <w:shd w:val="clear" w:color="auto" w:fill="auto"/>
          </w:tcPr>
          <w:p w14:paraId="2C53D477" w14:textId="1A13943A" w:rsidR="008519A9" w:rsidRPr="00ED32D9" w:rsidRDefault="00ED32D9" w:rsidP="00AF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6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2D9"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8519A9" w:rsidRPr="00E246F7" w14:paraId="59A0EE7D" w14:textId="77777777" w:rsidTr="008519A9">
        <w:tc>
          <w:tcPr>
            <w:tcW w:w="2520" w:type="dxa"/>
            <w:shd w:val="clear" w:color="auto" w:fill="auto"/>
          </w:tcPr>
          <w:p w14:paraId="79086570" w14:textId="0E9A5ADF" w:rsidR="008519A9" w:rsidRPr="00DD7A82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D6D3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1D6D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D6D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52287DA3" w14:textId="7D35BA84" w:rsidR="008519A9" w:rsidRPr="00DD7A82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22</w:t>
            </w:r>
            <w:r w:rsidRPr="00AD47ED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เมษายน</w:t>
            </w:r>
            <w:r w:rsidRPr="00AD47E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AD47ED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AD47ED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7668AB1B" w14:textId="26DC16ED" w:rsidR="008519A9" w:rsidRPr="00DD7A82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D47E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Pr="00AD47ED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AD47ED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2879234C" w14:textId="3CF7C6E1" w:rsidR="008519A9" w:rsidRPr="00E246F7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4B4B">
              <w:rPr>
                <w:rFonts w:ascii="Angsana New" w:eastAsia="Times New Roman" w:hAnsi="Angsana New" w:hint="cs"/>
                <w:sz w:val="30"/>
                <w:szCs w:val="30"/>
              </w:rPr>
              <w:t>0.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A4BD115" w14:textId="6F10F293" w:rsidR="008519A9" w:rsidRPr="00E246F7" w:rsidRDefault="008519A9" w:rsidP="00AF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6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8519A9" w:rsidRPr="00E246F7" w14:paraId="51D84A99" w14:textId="77777777" w:rsidTr="008519A9">
        <w:tc>
          <w:tcPr>
            <w:tcW w:w="2520" w:type="dxa"/>
            <w:shd w:val="clear" w:color="auto" w:fill="auto"/>
          </w:tcPr>
          <w:p w14:paraId="39C55B95" w14:textId="77777777" w:rsidR="008519A9" w:rsidRPr="001D6D3F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3573792" w14:textId="77777777" w:rsidR="008519A9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3FBD114" w14:textId="77777777" w:rsidR="008519A9" w:rsidRPr="00AD47ED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90BB78" w14:textId="77777777" w:rsidR="008519A9" w:rsidRPr="00C34B4B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49DD8" w14:textId="6437B1C8" w:rsidR="008519A9" w:rsidRPr="00ED32D9" w:rsidRDefault="00ED32D9" w:rsidP="00AF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6"/>
              </w:tabs>
              <w:spacing w:line="240" w:lineRule="auto"/>
              <w:ind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2D9"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</w:p>
        </w:tc>
      </w:tr>
      <w:tr w:rsidR="008519A9" w:rsidRPr="00526E2F" w14:paraId="39A68CEB" w14:textId="77777777" w:rsidTr="008519A9">
        <w:tc>
          <w:tcPr>
            <w:tcW w:w="2520" w:type="dxa"/>
            <w:shd w:val="clear" w:color="auto" w:fill="auto"/>
          </w:tcPr>
          <w:p w14:paraId="04785DE4" w14:textId="77777777" w:rsidR="008519A9" w:rsidRPr="00DD7A82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8B6B026" w14:textId="77777777" w:rsidR="008519A9" w:rsidRPr="00DD7A82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33905DC0" w14:textId="77777777" w:rsidR="008519A9" w:rsidRPr="00DD7A82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44694E37" w14:textId="77777777" w:rsidR="008519A9" w:rsidRPr="00C34B4B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14:paraId="16EA680E" w14:textId="77777777" w:rsidR="008519A9" w:rsidRPr="00846029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19A9" w:rsidRPr="000307FB" w14:paraId="7D533169" w14:textId="77777777" w:rsidTr="00486D94">
        <w:tc>
          <w:tcPr>
            <w:tcW w:w="2520" w:type="dxa"/>
            <w:shd w:val="clear" w:color="auto" w:fill="auto"/>
          </w:tcPr>
          <w:p w14:paraId="3BC3D82D" w14:textId="3BED3501" w:rsidR="008519A9" w:rsidRPr="00DD7A82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BD21C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6348F86F" w14:textId="77777777" w:rsidR="008519A9" w:rsidRPr="00DD7A82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016F9C1C" w14:textId="77777777" w:rsidR="008519A9" w:rsidRPr="00DD7A82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31C49339" w14:textId="77777777" w:rsidR="008519A9" w:rsidRPr="00DD7A82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2" w:type="dxa"/>
            <w:shd w:val="clear" w:color="auto" w:fill="auto"/>
          </w:tcPr>
          <w:p w14:paraId="5D50BC43" w14:textId="77777777" w:rsidR="008519A9" w:rsidRPr="00DD7A82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519A9" w:rsidRPr="000307FB" w14:paraId="54E075E3" w14:textId="77777777" w:rsidTr="00486D94">
        <w:tc>
          <w:tcPr>
            <w:tcW w:w="2520" w:type="dxa"/>
            <w:shd w:val="clear" w:color="auto" w:fill="auto"/>
          </w:tcPr>
          <w:p w14:paraId="07D8C278" w14:textId="6D739385" w:rsidR="008519A9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6D3F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1D6D3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21A92147" w14:textId="2836D2B1" w:rsidR="008519A9" w:rsidRPr="008D4F6C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F6C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8D4F6C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8D4F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706E76A8" w14:textId="458B70D7" w:rsidR="008519A9" w:rsidRPr="008D4F6C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F6C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8D4F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8CB1160" w14:textId="1DB9C868" w:rsidR="008519A9" w:rsidRPr="008D4F6C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F6C">
              <w:rPr>
                <w:rFonts w:ascii="Angsana New" w:hAnsi="Angsana New"/>
                <w:sz w:val="30"/>
                <w:szCs w:val="30"/>
              </w:rPr>
              <w:t>0.12</w:t>
            </w:r>
          </w:p>
        </w:tc>
        <w:tc>
          <w:tcPr>
            <w:tcW w:w="1512" w:type="dxa"/>
            <w:shd w:val="clear" w:color="auto" w:fill="auto"/>
          </w:tcPr>
          <w:p w14:paraId="016683F1" w14:textId="1B73102E" w:rsidR="008519A9" w:rsidRPr="008D4F6C" w:rsidRDefault="008519A9" w:rsidP="00AF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6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4F6C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8519A9" w:rsidRPr="000307FB" w14:paraId="04782A40" w14:textId="77777777" w:rsidTr="002372F9">
        <w:tc>
          <w:tcPr>
            <w:tcW w:w="2520" w:type="dxa"/>
            <w:shd w:val="clear" w:color="auto" w:fill="auto"/>
          </w:tcPr>
          <w:p w14:paraId="223A86C8" w14:textId="3B42BFE1" w:rsidR="008519A9" w:rsidRPr="001D6D3F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1D6D3F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1D6D3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3A5175B5" w14:textId="3AF7A4D7" w:rsidR="008519A9" w:rsidRPr="001D6D3F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D3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1D6D3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1D6D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621D6C6E" w14:textId="497B9862" w:rsidR="008519A9" w:rsidRPr="001D6D3F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6D3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D6D3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1D6D3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D6D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DD5A356" w14:textId="2591BDFF" w:rsidR="008519A9" w:rsidRPr="001D6D3F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D3F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7E7D8E2" w14:textId="6332A3AB" w:rsidR="008519A9" w:rsidRPr="001D6D3F" w:rsidRDefault="008519A9" w:rsidP="00AF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6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D3F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8519A9" w:rsidRPr="000307FB" w14:paraId="36FD7D9D" w14:textId="77777777" w:rsidTr="002372F9">
        <w:tc>
          <w:tcPr>
            <w:tcW w:w="2520" w:type="dxa"/>
            <w:shd w:val="clear" w:color="auto" w:fill="auto"/>
          </w:tcPr>
          <w:p w14:paraId="5ABDD1C6" w14:textId="77777777" w:rsidR="008519A9" w:rsidRPr="001D6D3F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F257671" w14:textId="77777777" w:rsidR="008519A9" w:rsidRPr="001D6D3F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B3D9AE7" w14:textId="77777777" w:rsidR="008519A9" w:rsidRPr="001D6D3F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56C5F32" w14:textId="77777777" w:rsidR="008519A9" w:rsidRPr="001D6D3F" w:rsidRDefault="008519A9" w:rsidP="0085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CBB62" w14:textId="63ED7BCC" w:rsidR="008519A9" w:rsidRPr="002372F9" w:rsidRDefault="008519A9" w:rsidP="00AF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6"/>
              </w:tabs>
              <w:spacing w:line="240" w:lineRule="auto"/>
              <w:ind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2F9">
              <w:rPr>
                <w:rFonts w:ascii="Angsana New" w:hAnsi="Angsana New"/>
                <w:b/>
                <w:bCs/>
                <w:sz w:val="30"/>
                <w:szCs w:val="30"/>
              </w:rPr>
              <w:t>476</w:t>
            </w:r>
          </w:p>
        </w:tc>
      </w:tr>
    </w:tbl>
    <w:p w14:paraId="10F98C0E" w14:textId="77777777" w:rsidR="005726E6" w:rsidRDefault="005726E6" w:rsidP="005726E6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FCB3366" w14:textId="79DCC798" w:rsidR="00180D97" w:rsidRDefault="00180D97" w:rsidP="00F14285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เงินปันผลระหว่างกาลปี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มีจำนวนทั้งสิ้น </w:t>
      </w:r>
      <w:r>
        <w:rPr>
          <w:rFonts w:ascii="Angsana New" w:hAnsi="Angsana New"/>
          <w:sz w:val="30"/>
          <w:szCs w:val="30"/>
        </w:rPr>
        <w:t xml:space="preserve">170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เป็นการจ่ายจากผลการดำเนินงานงวดหกเดือนแรกของปี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 xml:space="preserve">0.40 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="002D54F0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2D54F0">
        <w:rPr>
          <w:rFonts w:ascii="Angsana New" w:hAnsi="Angsana New"/>
          <w:sz w:val="30"/>
          <w:szCs w:val="30"/>
        </w:rPr>
        <w:t xml:space="preserve">170 </w:t>
      </w:r>
      <w:r w:rsidR="002D54F0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ซึ่งเป็นการจ่ายจากกำไรสุทธิสำหรับกิจการที่ได้รับการส่งเสริมการลงทุนจำนวน </w:t>
      </w:r>
      <w:r w:rsidR="00B24072">
        <w:rPr>
          <w:rFonts w:ascii="Angsana New" w:hAnsi="Angsana New"/>
          <w:sz w:val="30"/>
          <w:szCs w:val="30"/>
        </w:rPr>
        <w:t>2</w:t>
      </w:r>
      <w:r w:rsidR="00332F3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ในอัตราหุ้นละ </w:t>
      </w:r>
      <w:r>
        <w:rPr>
          <w:rFonts w:ascii="Angsana New" w:hAnsi="Angsana New"/>
          <w:sz w:val="30"/>
          <w:szCs w:val="30"/>
        </w:rPr>
        <w:t xml:space="preserve">0.0507 </w:t>
      </w:r>
      <w:r>
        <w:rPr>
          <w:rFonts w:ascii="Angsana New" w:hAnsi="Angsana New" w:hint="cs"/>
          <w:sz w:val="30"/>
          <w:szCs w:val="30"/>
          <w:cs/>
        </w:rPr>
        <w:t xml:space="preserve">บาท และจ่ายจากกำไรสุทธิที่เสียภาษีเงินได้นิติบุคคลในอัตราร้อยละ </w:t>
      </w: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24072">
        <w:rPr>
          <w:rFonts w:ascii="Angsana New" w:hAnsi="Angsana New"/>
          <w:sz w:val="30"/>
          <w:szCs w:val="30"/>
        </w:rPr>
        <w:t>44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ในอัตราหุ้นละ </w:t>
      </w:r>
      <w:r>
        <w:rPr>
          <w:rFonts w:ascii="Angsana New" w:hAnsi="Angsana New"/>
          <w:sz w:val="30"/>
          <w:szCs w:val="30"/>
        </w:rPr>
        <w:t xml:space="preserve">0.1033 </w:t>
      </w:r>
      <w:r>
        <w:rPr>
          <w:rFonts w:ascii="Angsana New" w:hAnsi="Angsana New" w:hint="cs"/>
          <w:sz w:val="30"/>
          <w:szCs w:val="30"/>
          <w:cs/>
        </w:rPr>
        <w:t>บาท และจ่ายจากกำไรสุทธิที่เสียภาษีเงินได</w:t>
      </w:r>
      <w:r w:rsidR="00332F33">
        <w:rPr>
          <w:rFonts w:ascii="Angsana New" w:hAnsi="Angsana New" w:hint="cs"/>
          <w:sz w:val="30"/>
          <w:szCs w:val="30"/>
          <w:cs/>
        </w:rPr>
        <w:t>้</w:t>
      </w:r>
      <w:r>
        <w:rPr>
          <w:rFonts w:ascii="Angsana New" w:hAnsi="Angsana New" w:hint="cs"/>
          <w:sz w:val="30"/>
          <w:szCs w:val="30"/>
          <w:cs/>
        </w:rPr>
        <w:t xml:space="preserve">นิติบุคคลในอัตราร้อยละ </w:t>
      </w: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10</w:t>
      </w:r>
      <w:r w:rsidR="00332F33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ในอัตราหุ้นละ </w:t>
      </w:r>
      <w:r>
        <w:rPr>
          <w:rFonts w:ascii="Angsana New" w:hAnsi="Angsana New"/>
          <w:sz w:val="30"/>
          <w:szCs w:val="30"/>
        </w:rPr>
        <w:t xml:space="preserve">0.2460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11421924" w14:textId="77777777" w:rsidR="00180D97" w:rsidRDefault="00180D97" w:rsidP="005726E6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6F5A3E6" w14:textId="7B5F8503" w:rsidR="005726E6" w:rsidRPr="00FF3F99" w:rsidRDefault="005726E6" w:rsidP="005726E6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FF3F99">
        <w:rPr>
          <w:rFonts w:ascii="Angsana New" w:hAnsi="Angsana New" w:hint="cs"/>
          <w:spacing w:val="-2"/>
          <w:sz w:val="30"/>
          <w:szCs w:val="30"/>
          <w:cs/>
        </w:rPr>
        <w:t>เงินปันผล</w:t>
      </w:r>
      <w:r w:rsidR="00CD5639" w:rsidRPr="00FF3F99">
        <w:rPr>
          <w:rFonts w:ascii="Angsana New" w:hAnsi="Angsana New" w:hint="cs"/>
          <w:spacing w:val="-2"/>
          <w:sz w:val="30"/>
          <w:szCs w:val="30"/>
          <w:cs/>
        </w:rPr>
        <w:t>ประจำ</w:t>
      </w:r>
      <w:r w:rsidRPr="00FF3F99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FF3F99">
        <w:rPr>
          <w:rFonts w:ascii="Angsana New" w:hAnsi="Angsana New"/>
          <w:spacing w:val="-2"/>
          <w:sz w:val="30"/>
          <w:szCs w:val="30"/>
        </w:rPr>
        <w:t xml:space="preserve"> 256</w:t>
      </w:r>
      <w:r w:rsidR="00CD5639" w:rsidRPr="00FF3F99">
        <w:rPr>
          <w:rFonts w:ascii="Angsana New" w:hAnsi="Angsana New"/>
          <w:spacing w:val="-2"/>
          <w:sz w:val="30"/>
          <w:szCs w:val="30"/>
        </w:rPr>
        <w:t>3</w:t>
      </w:r>
      <w:r w:rsidRPr="00FF3F99">
        <w:rPr>
          <w:rFonts w:ascii="Angsana New" w:hAnsi="Angsana New" w:hint="cs"/>
          <w:spacing w:val="-2"/>
          <w:sz w:val="30"/>
          <w:szCs w:val="30"/>
          <w:cs/>
        </w:rPr>
        <w:t xml:space="preserve"> มีจำนวนทั้งสิ้น </w:t>
      </w:r>
      <w:r w:rsidR="00C34B4B" w:rsidRPr="00FF3F99">
        <w:rPr>
          <w:rFonts w:ascii="Angsana New" w:hAnsi="Angsana New"/>
          <w:spacing w:val="-2"/>
          <w:sz w:val="30"/>
          <w:szCs w:val="30"/>
        </w:rPr>
        <w:t>204</w:t>
      </w:r>
      <w:r w:rsidRPr="00FF3F99">
        <w:rPr>
          <w:rFonts w:ascii="Angsana New" w:hAnsi="Angsana New"/>
          <w:spacing w:val="-2"/>
          <w:sz w:val="30"/>
          <w:szCs w:val="30"/>
        </w:rPr>
        <w:t xml:space="preserve"> </w:t>
      </w:r>
      <w:r w:rsidRPr="00FF3F99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เป็นการจ่ายจากผลการดำเนินงานของปี </w:t>
      </w:r>
      <w:r w:rsidRPr="00FF3F99">
        <w:rPr>
          <w:rFonts w:ascii="Angsana New" w:eastAsia="Times New Roman" w:hAnsi="Angsana New" w:hint="cs"/>
          <w:spacing w:val="-2"/>
          <w:sz w:val="30"/>
          <w:szCs w:val="30"/>
        </w:rPr>
        <w:t>256</w:t>
      </w:r>
      <w:r w:rsidR="003125BA" w:rsidRPr="00FF3F99">
        <w:rPr>
          <w:rFonts w:ascii="Angsana New" w:eastAsia="Times New Roman" w:hAnsi="Angsana New"/>
          <w:spacing w:val="-2"/>
          <w:sz w:val="30"/>
          <w:szCs w:val="30"/>
        </w:rPr>
        <w:t>3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ในอัตราหุ้นละ </w:t>
      </w:r>
      <w:r w:rsidR="00C34B4B" w:rsidRPr="00FF3F99">
        <w:rPr>
          <w:rFonts w:ascii="Angsana New" w:eastAsia="Times New Roman" w:hAnsi="Angsana New"/>
          <w:spacing w:val="-2"/>
          <w:sz w:val="30"/>
          <w:szCs w:val="30"/>
        </w:rPr>
        <w:t>0.48</w:t>
      </w:r>
      <w:r w:rsidRPr="00FF3F99">
        <w:rPr>
          <w:rFonts w:ascii="Angsana New" w:eastAsia="Times New Roman" w:hAnsi="Angsana New" w:hint="cs"/>
          <w:spacing w:val="-2"/>
          <w:sz w:val="30"/>
          <w:szCs w:val="30"/>
        </w:rPr>
        <w:t xml:space="preserve"> 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บาท 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ซึ่งเป็นการจ่ายจากกำไรสุทธิที่เสียภาษีเงินได้นิติบุคคลในอัตราร้อยละ </w:t>
      </w:r>
      <w:r w:rsidR="00C34B4B" w:rsidRPr="00FF3F99">
        <w:rPr>
          <w:rFonts w:ascii="Angsana New" w:eastAsia="Times New Roman" w:hAnsi="Angsana New"/>
          <w:spacing w:val="-2"/>
          <w:sz w:val="30"/>
          <w:szCs w:val="30"/>
        </w:rPr>
        <w:t>10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ในอัตราหุ้นละ 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</w:rPr>
        <w:t>0.0</w:t>
      </w:r>
      <w:r w:rsidR="00C34B4B" w:rsidRPr="00FF3F99">
        <w:rPr>
          <w:rFonts w:ascii="Angsana New" w:eastAsia="Times New Roman" w:hAnsi="Angsana New"/>
          <w:spacing w:val="-2"/>
          <w:sz w:val="30"/>
          <w:szCs w:val="30"/>
        </w:rPr>
        <w:t>588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</w:rPr>
        <w:t xml:space="preserve"> 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="00C34B4B" w:rsidRPr="00FF3F99">
        <w:rPr>
          <w:rFonts w:ascii="Angsana New" w:eastAsia="Times New Roman" w:hAnsi="Angsana New"/>
          <w:spacing w:val="-2"/>
          <w:sz w:val="30"/>
          <w:szCs w:val="30"/>
        </w:rPr>
        <w:t>25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</w:rPr>
        <w:t xml:space="preserve"> 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 และจ่ายจากกำไรสุทธิที่เสียภาษีเงินได้นิติบุคคลใน</w:t>
      </w:r>
      <w:r w:rsidR="00217C1D">
        <w:rPr>
          <w:rFonts w:ascii="Angsana New" w:eastAsia="Times New Roman" w:hAnsi="Angsana New" w:hint="cs"/>
          <w:spacing w:val="-2"/>
          <w:sz w:val="30"/>
          <w:szCs w:val="30"/>
          <w:cs/>
        </w:rPr>
        <w:t>อัตรา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ร้อยละ </w:t>
      </w:r>
      <w:r w:rsidR="00C34B4B" w:rsidRPr="00FF3F99">
        <w:rPr>
          <w:rFonts w:ascii="Angsana New" w:eastAsia="Times New Roman" w:hAnsi="Angsana New"/>
          <w:spacing w:val="-2"/>
          <w:sz w:val="30"/>
          <w:szCs w:val="30"/>
        </w:rPr>
        <w:t xml:space="preserve">20 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ในอัตราหุ้นละ 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</w:rPr>
        <w:t>0.</w:t>
      </w:r>
      <w:r w:rsidR="00C34B4B" w:rsidRPr="00FF3F99">
        <w:rPr>
          <w:rFonts w:ascii="Angsana New" w:eastAsia="Times New Roman" w:hAnsi="Angsana New"/>
          <w:spacing w:val="-2"/>
          <w:sz w:val="30"/>
          <w:szCs w:val="30"/>
        </w:rPr>
        <w:t>4212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</w:rPr>
        <w:t xml:space="preserve"> 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="00C34B4B" w:rsidRPr="00FF3F99">
        <w:rPr>
          <w:rFonts w:ascii="Angsana New" w:eastAsia="Times New Roman" w:hAnsi="Angsana New"/>
          <w:spacing w:val="-2"/>
          <w:sz w:val="30"/>
          <w:szCs w:val="30"/>
        </w:rPr>
        <w:t>179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ล้านบาท</w:t>
      </w:r>
    </w:p>
    <w:p w14:paraId="592960C2" w14:textId="5EB80926" w:rsidR="00685D42" w:rsidRDefault="00685D42" w:rsidP="00685D42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551DF7F" w14:textId="77777777" w:rsidR="00095BCD" w:rsidRDefault="00095BCD" w:rsidP="00F14285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เงินปันผลระหว่างกาลปี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มีจำนวนทั้งสิ้น </w:t>
      </w:r>
      <w:r>
        <w:rPr>
          <w:rFonts w:ascii="Angsana New" w:hAnsi="Angsana New"/>
          <w:sz w:val="30"/>
          <w:szCs w:val="30"/>
        </w:rPr>
        <w:t xml:space="preserve">51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เป็นการจ่ายจากผลการดำเนินงานงวดหกเดือนแรกของปี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 xml:space="preserve">0.12 </w:t>
      </w:r>
      <w:r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>
        <w:rPr>
          <w:rFonts w:ascii="Angsana New" w:hAnsi="Angsana New"/>
          <w:sz w:val="30"/>
          <w:szCs w:val="30"/>
        </w:rPr>
        <w:t xml:space="preserve">51 </w:t>
      </w:r>
      <w:r>
        <w:rPr>
          <w:rFonts w:ascii="Angsana New" w:hAnsi="Angsana New" w:hint="cs"/>
          <w:sz w:val="30"/>
          <w:szCs w:val="30"/>
          <w:cs/>
        </w:rPr>
        <w:t>ล้านบาท ซึ่งเป็นการจ่ายจากกิจการที่ไม่ได้รับการส่งเสริมการลงทุนทั้งจำนวน</w:t>
      </w:r>
    </w:p>
    <w:p w14:paraId="5543CE65" w14:textId="77777777" w:rsidR="00095BCD" w:rsidRDefault="00095BCD" w:rsidP="00685D42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371D71B" w14:textId="77777777" w:rsidR="00685D42" w:rsidRPr="00FF3F99" w:rsidRDefault="00685D42" w:rsidP="00FF3F99">
      <w:pPr>
        <w:tabs>
          <w:tab w:val="clear" w:pos="454"/>
          <w:tab w:val="left" w:pos="540"/>
          <w:tab w:val="left" w:pos="909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pacing w:val="2"/>
          <w:sz w:val="30"/>
          <w:szCs w:val="30"/>
        </w:rPr>
      </w:pPr>
      <w:r w:rsidRPr="00FF3F99">
        <w:rPr>
          <w:rFonts w:ascii="Angsana New" w:hAnsi="Angsana New" w:hint="cs"/>
          <w:spacing w:val="2"/>
          <w:sz w:val="30"/>
          <w:szCs w:val="30"/>
          <w:cs/>
        </w:rPr>
        <w:t>เงินปันผลระหว่างกาลปี</w:t>
      </w:r>
      <w:r w:rsidRPr="00FF3F99">
        <w:rPr>
          <w:rFonts w:ascii="Angsana New" w:hAnsi="Angsana New"/>
          <w:spacing w:val="2"/>
          <w:sz w:val="30"/>
          <w:szCs w:val="30"/>
        </w:rPr>
        <w:t xml:space="preserve"> 2562</w:t>
      </w:r>
      <w:r w:rsidRPr="00FF3F99">
        <w:rPr>
          <w:rFonts w:ascii="Angsana New" w:hAnsi="Angsana New" w:hint="cs"/>
          <w:spacing w:val="2"/>
          <w:sz w:val="30"/>
          <w:szCs w:val="30"/>
          <w:cs/>
        </w:rPr>
        <w:t xml:space="preserve"> ครั้งที่สอง</w:t>
      </w:r>
      <w:r w:rsidRPr="00FF3F99">
        <w:rPr>
          <w:rFonts w:ascii="Angsana New" w:hAnsi="Angsana New"/>
          <w:spacing w:val="2"/>
          <w:sz w:val="30"/>
          <w:szCs w:val="30"/>
        </w:rPr>
        <w:t xml:space="preserve"> </w:t>
      </w:r>
      <w:r w:rsidRPr="00FF3F99">
        <w:rPr>
          <w:rFonts w:ascii="Angsana New" w:hAnsi="Angsana New" w:hint="cs"/>
          <w:spacing w:val="2"/>
          <w:sz w:val="30"/>
          <w:szCs w:val="30"/>
          <w:cs/>
        </w:rPr>
        <w:t xml:space="preserve">มีจำนวนทั้งสิ้น </w:t>
      </w:r>
      <w:r w:rsidRPr="00FF3F99">
        <w:rPr>
          <w:rFonts w:ascii="Angsana New" w:hAnsi="Angsana New"/>
          <w:spacing w:val="2"/>
          <w:sz w:val="30"/>
          <w:szCs w:val="30"/>
        </w:rPr>
        <w:t xml:space="preserve">425 </w:t>
      </w:r>
      <w:r w:rsidRPr="00FF3F99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Pr="00FF3F99">
        <w:rPr>
          <w:rFonts w:ascii="Angsana New" w:eastAsia="Times New Roman" w:hAnsi="Angsana New" w:hint="cs"/>
          <w:spacing w:val="2"/>
          <w:sz w:val="30"/>
          <w:szCs w:val="30"/>
          <w:cs/>
        </w:rPr>
        <w:t xml:space="preserve">เป็นการจ่ายจากผลการดำเนินงานของปี </w:t>
      </w:r>
      <w:r w:rsidRPr="00FF3F99">
        <w:rPr>
          <w:rFonts w:ascii="Angsana New" w:eastAsia="Times New Roman" w:hAnsi="Angsana New" w:hint="cs"/>
          <w:spacing w:val="2"/>
          <w:sz w:val="30"/>
          <w:szCs w:val="30"/>
        </w:rPr>
        <w:t>2562</w:t>
      </w:r>
      <w:r w:rsidRPr="00FF3F99">
        <w:rPr>
          <w:rFonts w:ascii="Angsana New" w:eastAsia="Times New Roman" w:hAnsi="Angsana New" w:hint="cs"/>
          <w:spacing w:val="2"/>
          <w:sz w:val="30"/>
          <w:szCs w:val="30"/>
          <w:cs/>
        </w:rPr>
        <w:t xml:space="preserve"> ในอัตราหุ้นละ </w:t>
      </w:r>
      <w:r w:rsidRPr="00FF3F99">
        <w:rPr>
          <w:rFonts w:ascii="Angsana New" w:eastAsia="Times New Roman" w:hAnsi="Angsana New" w:hint="cs"/>
          <w:spacing w:val="2"/>
          <w:sz w:val="30"/>
          <w:szCs w:val="30"/>
        </w:rPr>
        <w:t>0.</w:t>
      </w:r>
      <w:r w:rsidRPr="00FF3F99">
        <w:rPr>
          <w:rFonts w:ascii="Angsana New" w:eastAsia="Times New Roman" w:hAnsi="Angsana New"/>
          <w:spacing w:val="2"/>
          <w:sz w:val="30"/>
          <w:szCs w:val="30"/>
        </w:rPr>
        <w:t>82</w:t>
      </w:r>
      <w:r w:rsidRPr="00FF3F99">
        <w:rPr>
          <w:rFonts w:ascii="Angsana New" w:eastAsia="Times New Roman" w:hAnsi="Angsana New" w:hint="cs"/>
          <w:spacing w:val="2"/>
          <w:sz w:val="30"/>
          <w:szCs w:val="30"/>
        </w:rPr>
        <w:t xml:space="preserve"> </w:t>
      </w:r>
      <w:r w:rsidRPr="00FF3F99">
        <w:rPr>
          <w:rFonts w:ascii="Angsana New" w:eastAsia="Times New Roman" w:hAnsi="Angsana New" w:hint="cs"/>
          <w:spacing w:val="2"/>
          <w:sz w:val="30"/>
          <w:szCs w:val="30"/>
          <w:cs/>
        </w:rPr>
        <w:t xml:space="preserve">บาท เป็นจำนวนเงิน </w:t>
      </w:r>
      <w:r w:rsidRPr="00FF3F99">
        <w:rPr>
          <w:rFonts w:ascii="Angsana New" w:eastAsia="Times New Roman" w:hAnsi="Angsana New"/>
          <w:spacing w:val="2"/>
          <w:sz w:val="30"/>
          <w:szCs w:val="30"/>
        </w:rPr>
        <w:t>350</w:t>
      </w:r>
      <w:r w:rsidRPr="00FF3F99">
        <w:rPr>
          <w:rFonts w:ascii="Angsana New" w:eastAsia="Times New Roman" w:hAnsi="Angsana New" w:hint="cs"/>
          <w:spacing w:val="2"/>
          <w:sz w:val="30"/>
          <w:szCs w:val="30"/>
        </w:rPr>
        <w:t xml:space="preserve"> </w:t>
      </w:r>
      <w:r w:rsidRPr="00FF3F99">
        <w:rPr>
          <w:rFonts w:ascii="Angsana New" w:eastAsia="Times New Roman" w:hAnsi="Angsana New" w:hint="cs"/>
          <w:spacing w:val="2"/>
          <w:sz w:val="30"/>
          <w:szCs w:val="30"/>
          <w:cs/>
        </w:rPr>
        <w:t xml:space="preserve">ล้านบาท และจ่ายจากกำไรสะสมในอัตราหุ้นละ </w:t>
      </w:r>
      <w:r w:rsidRPr="00FF3F99">
        <w:rPr>
          <w:rFonts w:ascii="Angsana New" w:eastAsia="Times New Roman" w:hAnsi="Angsana New" w:hint="cs"/>
          <w:spacing w:val="2"/>
          <w:sz w:val="30"/>
          <w:szCs w:val="30"/>
        </w:rPr>
        <w:t>0.</w:t>
      </w:r>
      <w:r w:rsidRPr="00FF3F99">
        <w:rPr>
          <w:rFonts w:ascii="Angsana New" w:eastAsia="Times New Roman" w:hAnsi="Angsana New"/>
          <w:spacing w:val="2"/>
          <w:sz w:val="30"/>
          <w:szCs w:val="30"/>
        </w:rPr>
        <w:t>18</w:t>
      </w:r>
      <w:r w:rsidRPr="00FF3F99">
        <w:rPr>
          <w:rFonts w:ascii="Angsana New" w:eastAsia="Times New Roman" w:hAnsi="Angsana New" w:hint="cs"/>
          <w:spacing w:val="2"/>
          <w:sz w:val="30"/>
          <w:szCs w:val="30"/>
        </w:rPr>
        <w:t xml:space="preserve"> </w:t>
      </w:r>
      <w:r w:rsidRPr="00FF3F99">
        <w:rPr>
          <w:rFonts w:ascii="Angsana New" w:eastAsia="Times New Roman" w:hAnsi="Angsana New" w:hint="cs"/>
          <w:spacing w:val="2"/>
          <w:sz w:val="30"/>
          <w:szCs w:val="30"/>
          <w:cs/>
        </w:rPr>
        <w:t xml:space="preserve">บาทเป็นจำนวนเงิน </w:t>
      </w:r>
      <w:r w:rsidRPr="00FF3F99">
        <w:rPr>
          <w:rFonts w:ascii="Angsana New" w:eastAsia="Times New Roman" w:hAnsi="Angsana New"/>
          <w:spacing w:val="2"/>
          <w:sz w:val="30"/>
          <w:szCs w:val="30"/>
        </w:rPr>
        <w:t>75</w:t>
      </w:r>
      <w:r w:rsidRPr="00FF3F99">
        <w:rPr>
          <w:rFonts w:ascii="Angsana New" w:eastAsia="Times New Roman" w:hAnsi="Angsana New" w:hint="cs"/>
          <w:spacing w:val="2"/>
          <w:sz w:val="30"/>
          <w:szCs w:val="30"/>
          <w:cs/>
        </w:rPr>
        <w:t xml:space="preserve"> ล้านบาท </w:t>
      </w:r>
    </w:p>
    <w:p w14:paraId="36B50E12" w14:textId="5F91983E" w:rsidR="005726E6" w:rsidRDefault="0057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4733361" w14:textId="68C42A75" w:rsidR="00856DCD" w:rsidRDefault="00DB3F5A" w:rsidP="006546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41058E">
        <w:rPr>
          <w:rFonts w:ascii="Angsana New" w:hAnsi="Angsana New"/>
          <w:b/>
          <w:bCs/>
          <w:sz w:val="30"/>
          <w:szCs w:val="30"/>
        </w:rPr>
        <w:t>1</w:t>
      </w:r>
      <w:r w:rsidR="00654639">
        <w:rPr>
          <w:rFonts w:ascii="Angsana New" w:hAnsi="Angsana New"/>
          <w:b/>
          <w:bCs/>
          <w:sz w:val="30"/>
          <w:szCs w:val="30"/>
        </w:rPr>
        <w:tab/>
      </w:r>
      <w:r w:rsidR="0065463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D118B0" w14:textId="77777777" w:rsidR="00654639" w:rsidRDefault="00654639" w:rsidP="00856D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DB0C37D" w14:textId="7533CDFD" w:rsidR="00455C0E" w:rsidRDefault="00654639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724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 และหนี้สินทางการเงินที่</w:t>
      </w:r>
      <w:r w:rsidR="000F2EE8">
        <w:rPr>
          <w:rFonts w:ascii="Angsana New" w:hAnsi="Angsana New" w:hint="cs"/>
          <w:sz w:val="30"/>
          <w:szCs w:val="30"/>
          <w:cs/>
        </w:rPr>
        <w:t>วัด</w:t>
      </w:r>
      <w:r w:rsidR="00372480">
        <w:rPr>
          <w:rFonts w:ascii="Angsana New" w:hAnsi="Angsana New" w:hint="cs"/>
          <w:sz w:val="30"/>
          <w:szCs w:val="30"/>
          <w:cs/>
        </w:rPr>
        <w:t>มูลค่าด้วยราคาทุนตัดจำหน่าย</w:t>
      </w:r>
    </w:p>
    <w:p w14:paraId="3FF781C6" w14:textId="37E9F29E" w:rsidR="00CC028F" w:rsidRDefault="00CC028F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989"/>
        <w:gridCol w:w="270"/>
        <w:gridCol w:w="899"/>
        <w:gridCol w:w="270"/>
        <w:gridCol w:w="815"/>
        <w:gridCol w:w="270"/>
        <w:gridCol w:w="720"/>
        <w:gridCol w:w="270"/>
        <w:gridCol w:w="765"/>
        <w:gridCol w:w="45"/>
        <w:gridCol w:w="194"/>
        <w:gridCol w:w="76"/>
        <w:gridCol w:w="697"/>
        <w:gridCol w:w="23"/>
        <w:gridCol w:w="270"/>
        <w:gridCol w:w="720"/>
      </w:tblGrid>
      <w:tr w:rsidR="004F3C96" w:rsidRPr="00CD50A9" w14:paraId="53A479E4" w14:textId="77777777" w:rsidTr="002A3A3F">
        <w:trPr>
          <w:trHeight w:val="261"/>
          <w:tblHeader/>
        </w:trPr>
        <w:tc>
          <w:tcPr>
            <w:tcW w:w="2067" w:type="dxa"/>
            <w:vAlign w:val="bottom"/>
          </w:tcPr>
          <w:p w14:paraId="50410253" w14:textId="77777777" w:rsidR="004F3C96" w:rsidRPr="00371C8B" w:rsidRDefault="004F3C96" w:rsidP="004E2D3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031825" w14:textId="77777777" w:rsidR="004F3C96" w:rsidRPr="004376B1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293" w:type="dxa"/>
            <w:gridSpan w:val="16"/>
          </w:tcPr>
          <w:p w14:paraId="36C23628" w14:textId="77777777" w:rsidR="004F3C96" w:rsidRPr="00371C8B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71C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0272A5" w:rsidRPr="00CD50A9" w14:paraId="3020B59A" w14:textId="77777777" w:rsidTr="002A3A3F">
        <w:trPr>
          <w:trHeight w:val="261"/>
          <w:tblHeader/>
        </w:trPr>
        <w:tc>
          <w:tcPr>
            <w:tcW w:w="2067" w:type="dxa"/>
            <w:vAlign w:val="bottom"/>
          </w:tcPr>
          <w:p w14:paraId="67E5061A" w14:textId="77777777" w:rsidR="000272A5" w:rsidRPr="00371C8B" w:rsidRDefault="000272A5" w:rsidP="004E2D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8281153" w14:textId="77777777" w:rsidR="000272A5" w:rsidRPr="004376B1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3243" w:type="dxa"/>
            <w:gridSpan w:val="5"/>
          </w:tcPr>
          <w:p w14:paraId="5DA3E094" w14:textId="103FCC0D" w:rsidR="000272A5" w:rsidRPr="00371C8B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2EB7311" w14:textId="77777777" w:rsidR="000272A5" w:rsidRPr="00371C8B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80" w:type="dxa"/>
            <w:gridSpan w:val="10"/>
          </w:tcPr>
          <w:p w14:paraId="142D7CFD" w14:textId="4F5FE40E" w:rsidR="000272A5" w:rsidRPr="00D11809" w:rsidRDefault="00D11809" w:rsidP="00D11809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1180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D118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</w:tr>
      <w:tr w:rsidR="00AF7826" w:rsidRPr="00CD50A9" w14:paraId="787F4147" w14:textId="77777777" w:rsidTr="002A3A3F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1E3978E" w14:textId="214526E7" w:rsidR="00141E6E" w:rsidRPr="00371C8B" w:rsidRDefault="00141E6E" w:rsidP="000272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433A0EC8" w14:textId="7417F51A" w:rsidR="00141E6E" w:rsidRPr="004376B1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AD2C267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555F396" w14:textId="3278D0AC" w:rsidR="00141E6E" w:rsidRPr="00371C8B" w:rsidRDefault="00141E6E" w:rsidP="000272A5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D6E8EAA" w14:textId="0476C8D9" w:rsidR="00141E6E" w:rsidRPr="004376B1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99" w:type="dxa"/>
          </w:tcPr>
          <w:p w14:paraId="45641368" w14:textId="24F662A9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B495C2B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6199DD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588EA0" w14:textId="5AC07932" w:rsidR="00141E6E" w:rsidRPr="000272A5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76453B6" w14:textId="532854CB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371C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69DA2758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1243DCC" w14:textId="1C3271AC" w:rsidR="00141E6E" w:rsidRPr="00141E6E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663AB5B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8B1796F" w14:textId="07E1186E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  <w:vAlign w:val="bottom"/>
          </w:tcPr>
          <w:p w14:paraId="1B8C53B8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1747CC1" w14:textId="5A746B96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CE2D9D2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EEC40CF" w14:textId="5662C8A1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193E" w:rsidRPr="00CD50A9" w14:paraId="5E3F57AD" w14:textId="77777777" w:rsidTr="002A3A3F">
        <w:trPr>
          <w:trHeight w:val="261"/>
        </w:trPr>
        <w:tc>
          <w:tcPr>
            <w:tcW w:w="2067" w:type="dxa"/>
            <w:hideMark/>
          </w:tcPr>
          <w:p w14:paraId="13C5867A" w14:textId="6887990F" w:rsidR="0096193E" w:rsidRPr="00371C8B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4C06D" w14:textId="77777777" w:rsidR="0096193E" w:rsidRPr="004376B1" w:rsidRDefault="0096193E" w:rsidP="009619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7293" w:type="dxa"/>
            <w:gridSpan w:val="16"/>
          </w:tcPr>
          <w:p w14:paraId="2576EBC3" w14:textId="1F166CF3" w:rsidR="0096193E" w:rsidRPr="0096193E" w:rsidRDefault="0096193E" w:rsidP="009619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6193E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96193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6193E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1E2D6E" w:rsidRPr="00CD50A9" w14:paraId="5B7193E1" w14:textId="77777777" w:rsidTr="002A3A3F">
        <w:trPr>
          <w:trHeight w:val="261"/>
        </w:trPr>
        <w:tc>
          <w:tcPr>
            <w:tcW w:w="2067" w:type="dxa"/>
          </w:tcPr>
          <w:p w14:paraId="07CA1B80" w14:textId="42FCD399" w:rsidR="001E2D6E" w:rsidRPr="00371C8B" w:rsidRDefault="001E2D6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A3A3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BA0B72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371C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6F8DB2C5" w14:textId="77777777" w:rsidR="001E2D6E" w:rsidRPr="004376B1" w:rsidRDefault="001E2D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</w:tcPr>
          <w:p w14:paraId="2A103564" w14:textId="77777777" w:rsidR="001E2D6E" w:rsidRPr="00371C8B" w:rsidRDefault="001E2D6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DD00B0" w14:textId="77777777" w:rsidR="001E2D6E" w:rsidRPr="00371C8B" w:rsidRDefault="001E2D6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1B704518" w14:textId="77777777" w:rsidR="001E2D6E" w:rsidRPr="00371C8B" w:rsidRDefault="001E2D6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176570" w14:textId="77777777" w:rsidR="001E2D6E" w:rsidRPr="00371C8B" w:rsidRDefault="001E2D6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59B4A9C" w14:textId="77777777" w:rsidR="001E2D6E" w:rsidRPr="00371C8B" w:rsidRDefault="001E2D6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11"/>
          </w:tcPr>
          <w:p w14:paraId="718A231A" w14:textId="77777777" w:rsidR="001E2D6E" w:rsidRPr="00371C8B" w:rsidRDefault="001E2D6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6193E" w:rsidRPr="00CD50A9" w14:paraId="752A14E6" w14:textId="77777777" w:rsidTr="002A3A3F">
        <w:trPr>
          <w:trHeight w:val="261"/>
        </w:trPr>
        <w:tc>
          <w:tcPr>
            <w:tcW w:w="2067" w:type="dxa"/>
          </w:tcPr>
          <w:p w14:paraId="0C1C8E31" w14:textId="3507CDAF" w:rsidR="0096193E" w:rsidRPr="00371C8B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71C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E87954A" w14:textId="77777777" w:rsidR="0096193E" w:rsidRPr="004376B1" w:rsidRDefault="0096193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</w:tcPr>
          <w:p w14:paraId="72770727" w14:textId="77777777" w:rsidR="0096193E" w:rsidRPr="00371C8B" w:rsidRDefault="0096193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A6A1D" w14:textId="77777777" w:rsidR="0096193E" w:rsidRPr="00371C8B" w:rsidRDefault="0096193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6A5B99F" w14:textId="77777777" w:rsidR="0096193E" w:rsidRPr="00371C8B" w:rsidRDefault="0096193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CECF7F" w14:textId="77777777" w:rsidR="0096193E" w:rsidRPr="00371C8B" w:rsidRDefault="0096193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EFB0099" w14:textId="77777777" w:rsidR="0096193E" w:rsidRPr="00371C8B" w:rsidRDefault="0096193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11"/>
          </w:tcPr>
          <w:p w14:paraId="6E52AFAB" w14:textId="77777777" w:rsidR="0096193E" w:rsidRPr="00371C8B" w:rsidRDefault="0096193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76B1" w14:paraId="1E28BD01" w14:textId="77777777" w:rsidTr="002A3A3F">
        <w:trPr>
          <w:trHeight w:val="261"/>
        </w:trPr>
        <w:tc>
          <w:tcPr>
            <w:tcW w:w="2067" w:type="dxa"/>
          </w:tcPr>
          <w:p w14:paraId="02E84772" w14:textId="77777777" w:rsidR="000272A5" w:rsidRPr="00371C8B" w:rsidRDefault="000272A5" w:rsidP="000272A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4099551" w14:textId="77777777" w:rsidR="000272A5" w:rsidRPr="004376B1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EB2010C" w14:textId="77777777" w:rsidR="000272A5" w:rsidRPr="00371C8B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DEF1D1" w14:textId="77777777" w:rsidR="000272A5" w:rsidRPr="00371C8B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EFAB34" w14:textId="77777777" w:rsidR="000272A5" w:rsidRPr="00371C8B" w:rsidRDefault="000272A5" w:rsidP="000272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87C048" w14:textId="77777777" w:rsidR="000272A5" w:rsidRPr="00371C8B" w:rsidRDefault="000272A5" w:rsidP="000272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7FE8748D" w14:textId="77777777" w:rsidR="000272A5" w:rsidRPr="00371C8B" w:rsidRDefault="000272A5" w:rsidP="000272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11"/>
          </w:tcPr>
          <w:p w14:paraId="13CC42BB" w14:textId="77777777" w:rsidR="000272A5" w:rsidRPr="00371C8B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F00472" w14:paraId="60B92483" w14:textId="77777777" w:rsidTr="002A3A3F">
        <w:trPr>
          <w:trHeight w:val="261"/>
        </w:trPr>
        <w:tc>
          <w:tcPr>
            <w:tcW w:w="2067" w:type="dxa"/>
          </w:tcPr>
          <w:p w14:paraId="465AC972" w14:textId="57BC55A8" w:rsidR="00F00472" w:rsidRPr="00371C8B" w:rsidRDefault="00F00472" w:rsidP="00F00472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371C8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371C8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23EF06FD" w14:textId="77777777" w:rsidR="00F00472" w:rsidRPr="004376B1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3EBD2F5" w14:textId="2EC0739F" w:rsidR="00F00472" w:rsidRPr="00B01A3E" w:rsidRDefault="00F00472" w:rsidP="00F00472">
            <w:pPr>
              <w:pStyle w:val="acctfourfigures"/>
              <w:tabs>
                <w:tab w:val="clear" w:pos="765"/>
              </w:tabs>
              <w:spacing w:line="240" w:lineRule="atLeast"/>
              <w:ind w:left="-43" w:right="-204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 w:rsidRPr="00B22E1F">
              <w:rPr>
                <w:rFonts w:ascii="Angsana New" w:hAnsi="Angsana New"/>
                <w:sz w:val="24"/>
                <w:szCs w:val="24"/>
                <w:lang w:val="en-US" w:bidi="th-TH"/>
              </w:rPr>
              <w:t>400,821</w:t>
            </w:r>
          </w:p>
        </w:tc>
        <w:tc>
          <w:tcPr>
            <w:tcW w:w="270" w:type="dxa"/>
            <w:vAlign w:val="bottom"/>
          </w:tcPr>
          <w:p w14:paraId="2908B994" w14:textId="5C03D8E3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4EC41B90" w14:textId="2820544F" w:rsidR="00F00472" w:rsidRPr="000272A5" w:rsidRDefault="00F00472" w:rsidP="00F00472">
            <w:pPr>
              <w:pStyle w:val="acctfourfigures"/>
              <w:tabs>
                <w:tab w:val="clear" w:pos="765"/>
                <w:tab w:val="decimal" w:pos="432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623103" w14:textId="0096C8F4" w:rsidR="00F00472" w:rsidRPr="00371C8B" w:rsidRDefault="00F00472" w:rsidP="00F00472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55FF27CA" w14:textId="19389E22" w:rsidR="00F00472" w:rsidRPr="00371C8B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400,821</w:t>
            </w:r>
          </w:p>
        </w:tc>
        <w:tc>
          <w:tcPr>
            <w:tcW w:w="270" w:type="dxa"/>
            <w:vAlign w:val="bottom"/>
          </w:tcPr>
          <w:p w14:paraId="118B9C09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3EDAFE8" w14:textId="62A389DC" w:rsidR="00F00472" w:rsidRPr="00AF7826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821852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9EBCEBD" w14:textId="5936AA9B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400,821</w:t>
            </w:r>
          </w:p>
        </w:tc>
        <w:tc>
          <w:tcPr>
            <w:tcW w:w="270" w:type="dxa"/>
            <w:gridSpan w:val="2"/>
            <w:vAlign w:val="bottom"/>
          </w:tcPr>
          <w:p w14:paraId="46671767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7BF9B616" w14:textId="4304DD35" w:rsidR="00F00472" w:rsidRPr="00AF7826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CB6ADF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8A65935" w14:textId="7723BCED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400,821</w:t>
            </w:r>
          </w:p>
        </w:tc>
      </w:tr>
      <w:tr w:rsidR="00414126" w14:paraId="5D10C039" w14:textId="77777777" w:rsidTr="002A3A3F">
        <w:trPr>
          <w:trHeight w:val="261"/>
        </w:trPr>
        <w:tc>
          <w:tcPr>
            <w:tcW w:w="2067" w:type="dxa"/>
          </w:tcPr>
          <w:p w14:paraId="0FF25CE6" w14:textId="77777777" w:rsidR="00414126" w:rsidRPr="00371C8B" w:rsidRDefault="00414126" w:rsidP="00414126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371C8B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5FE29382" w14:textId="77777777" w:rsidR="00414126" w:rsidRPr="004376B1" w:rsidRDefault="00414126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241C5A9" w14:textId="22182BA8" w:rsidR="00414126" w:rsidRPr="00B01A3E" w:rsidRDefault="00414126" w:rsidP="00414126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48994C" w14:textId="66F3C85E" w:rsidR="00414126" w:rsidRPr="00371C8B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C2DB539" w14:textId="38A312E3" w:rsidR="00414126" w:rsidRPr="00371C8B" w:rsidRDefault="00414126" w:rsidP="00414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92,483</w:t>
            </w:r>
          </w:p>
        </w:tc>
        <w:tc>
          <w:tcPr>
            <w:tcW w:w="270" w:type="dxa"/>
            <w:vAlign w:val="bottom"/>
          </w:tcPr>
          <w:p w14:paraId="008E49E4" w14:textId="66756DE9" w:rsidR="00414126" w:rsidRPr="00371C8B" w:rsidRDefault="00414126" w:rsidP="0041412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6DB56D31" w14:textId="0F744134" w:rsidR="00414126" w:rsidRPr="00371C8B" w:rsidRDefault="00414126" w:rsidP="00414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92,483</w:t>
            </w:r>
          </w:p>
        </w:tc>
        <w:tc>
          <w:tcPr>
            <w:tcW w:w="270" w:type="dxa"/>
          </w:tcPr>
          <w:p w14:paraId="048EA3FF" w14:textId="77777777" w:rsidR="00414126" w:rsidRPr="00371C8B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F36163F" w14:textId="3C0AEA3F" w:rsidR="00414126" w:rsidRPr="00371C8B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0059F7" w14:textId="77777777" w:rsidR="00414126" w:rsidRPr="00371C8B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6D87FB92" w14:textId="5BC1E3E2" w:rsidR="00414126" w:rsidRPr="00371C8B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35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4CAFBA4" w14:textId="77777777" w:rsidR="00414126" w:rsidRPr="00371C8B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4A246FC2" w14:textId="33C27CA6" w:rsidR="00414126" w:rsidRPr="00371C8B" w:rsidRDefault="00414126" w:rsidP="00414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92,483</w:t>
            </w:r>
          </w:p>
        </w:tc>
        <w:tc>
          <w:tcPr>
            <w:tcW w:w="270" w:type="dxa"/>
          </w:tcPr>
          <w:p w14:paraId="72E0539E" w14:textId="77777777" w:rsidR="00414126" w:rsidRPr="00371C8B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42AE7F0" w14:textId="271C515B" w:rsidR="00414126" w:rsidRPr="00371C8B" w:rsidRDefault="00414126" w:rsidP="00414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92,483</w:t>
            </w:r>
          </w:p>
        </w:tc>
      </w:tr>
      <w:tr w:rsidR="00414126" w:rsidRPr="00CD50A9" w14:paraId="1628A720" w14:textId="77777777" w:rsidTr="002A3A3F">
        <w:trPr>
          <w:trHeight w:val="261"/>
        </w:trPr>
        <w:tc>
          <w:tcPr>
            <w:tcW w:w="2067" w:type="dxa"/>
            <w:hideMark/>
          </w:tcPr>
          <w:p w14:paraId="66AB22F8" w14:textId="77777777" w:rsidR="00414126" w:rsidRPr="00371C8B" w:rsidRDefault="00414126" w:rsidP="00414126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71C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E69833F" w14:textId="77777777" w:rsidR="00414126" w:rsidRPr="004376B1" w:rsidRDefault="00414126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CEB18" w14:textId="50090063" w:rsidR="00414126" w:rsidRPr="00414126" w:rsidRDefault="00414126" w:rsidP="00414126">
            <w:pPr>
              <w:pStyle w:val="acctfourfigures"/>
              <w:tabs>
                <w:tab w:val="clear" w:pos="765"/>
                <w:tab w:val="left" w:pos="703"/>
              </w:tabs>
              <w:spacing w:line="240" w:lineRule="atLeast"/>
              <w:ind w:left="-43" w:right="-20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412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400,821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3BE13" w14:textId="3F966D07" w:rsidR="00414126" w:rsidRPr="00371C8B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A0FCE3F" w14:textId="36EB0354" w:rsidR="00414126" w:rsidRPr="008733B6" w:rsidRDefault="00414126" w:rsidP="00414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733B6">
              <w:rPr>
                <w:rFonts w:ascii="Angsana New" w:hAnsi="Angsana New"/>
                <w:b/>
                <w:bCs/>
                <w:sz w:val="24"/>
                <w:szCs w:val="24"/>
              </w:rPr>
              <w:t>92,483</w:t>
            </w:r>
          </w:p>
        </w:tc>
        <w:tc>
          <w:tcPr>
            <w:tcW w:w="270" w:type="dxa"/>
          </w:tcPr>
          <w:p w14:paraId="0B681DBB" w14:textId="360D9E72" w:rsidR="00414126" w:rsidRPr="00371C8B" w:rsidRDefault="00414126" w:rsidP="0041412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449566B" w14:textId="0E0457F4" w:rsidR="00414126" w:rsidRPr="008733B6" w:rsidRDefault="00414126" w:rsidP="00414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493,304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EDCD5C" w14:textId="77777777" w:rsidR="00414126" w:rsidRPr="00371C8B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C4507" w14:textId="72FA35DC" w:rsidR="00414126" w:rsidRPr="00F00472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00472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20C1BC" w14:textId="77777777" w:rsidR="00414126" w:rsidRPr="00371C8B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18DE" w14:textId="474CADB5" w:rsidR="00414126" w:rsidRPr="00F00472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00472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400,821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F87F91B" w14:textId="77777777" w:rsidR="00414126" w:rsidRPr="00371C8B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C4F68" w14:textId="4A721B5A" w:rsidR="00414126" w:rsidRPr="00F00472" w:rsidRDefault="00414126" w:rsidP="00414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733B6">
              <w:rPr>
                <w:rFonts w:ascii="Angsana New" w:hAnsi="Angsana New"/>
                <w:b/>
                <w:bCs/>
                <w:sz w:val="24"/>
                <w:szCs w:val="24"/>
              </w:rPr>
              <w:t>92,483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375F" w14:textId="77777777" w:rsidR="00414126" w:rsidRPr="00371C8B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50548" w14:textId="697F04EE" w:rsidR="00414126" w:rsidRPr="00371C8B" w:rsidRDefault="00414126" w:rsidP="004141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493,304</w:t>
            </w:r>
          </w:p>
        </w:tc>
      </w:tr>
      <w:tr w:rsidR="00F00472" w:rsidRPr="00CD50A9" w14:paraId="47F1373D" w14:textId="77777777" w:rsidTr="002A3A3F">
        <w:trPr>
          <w:trHeight w:val="261"/>
        </w:trPr>
        <w:tc>
          <w:tcPr>
            <w:tcW w:w="2067" w:type="dxa"/>
          </w:tcPr>
          <w:p w14:paraId="30A035CA" w14:textId="77777777" w:rsidR="00F00472" w:rsidRPr="00371C8B" w:rsidRDefault="00F0047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D3C64F2" w14:textId="77777777" w:rsidR="00F00472" w:rsidRPr="004376B1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0F9543B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13DBD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0E4A617E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68ACC7B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25D35CE2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0" w:type="dxa"/>
            <w:gridSpan w:val="11"/>
            <w:tcBorders>
              <w:left w:val="nil"/>
              <w:right w:val="nil"/>
            </w:tcBorders>
            <w:vAlign w:val="bottom"/>
          </w:tcPr>
          <w:p w14:paraId="389F078B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00472" w:rsidRPr="00CD50A9" w14:paraId="3BD3429E" w14:textId="77777777" w:rsidTr="002A3A3F">
        <w:trPr>
          <w:trHeight w:val="261"/>
        </w:trPr>
        <w:tc>
          <w:tcPr>
            <w:tcW w:w="2067" w:type="dxa"/>
          </w:tcPr>
          <w:p w14:paraId="0BE0ED8A" w14:textId="1C21670A" w:rsidR="00F00472" w:rsidRPr="00371C8B" w:rsidRDefault="00F0047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371C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4F057A75" w14:textId="77777777" w:rsidR="00F00472" w:rsidRPr="004376B1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037C49B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7E2994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010DE03F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C607D53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6CB4819D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0" w:type="dxa"/>
            <w:gridSpan w:val="11"/>
            <w:tcBorders>
              <w:left w:val="nil"/>
              <w:right w:val="nil"/>
            </w:tcBorders>
            <w:vAlign w:val="bottom"/>
          </w:tcPr>
          <w:p w14:paraId="63DD4CAC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00472" w:rsidRPr="00007010" w14:paraId="65044021" w14:textId="77777777" w:rsidTr="002A3A3F">
        <w:trPr>
          <w:trHeight w:val="261"/>
        </w:trPr>
        <w:tc>
          <w:tcPr>
            <w:tcW w:w="2067" w:type="dxa"/>
          </w:tcPr>
          <w:p w14:paraId="32AF82F6" w14:textId="3390C38A" w:rsidR="00F00472" w:rsidRPr="00371C8B" w:rsidRDefault="00F00472" w:rsidP="00F00472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71C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123FEFDC" w14:textId="4B04B968" w:rsidR="00F00472" w:rsidRPr="004376B1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39E19241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B49E75" w14:textId="4DCCF5F6" w:rsidR="00F00472" w:rsidRPr="00371C8B" w:rsidRDefault="00F00472" w:rsidP="00F0047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52FB5FD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656954" w14:textId="43844FA2" w:rsidR="00F00472" w:rsidRPr="00371C8B" w:rsidRDefault="00F00472" w:rsidP="00F00472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7867AC2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11"/>
            <w:tcBorders>
              <w:left w:val="nil"/>
              <w:right w:val="nil"/>
            </w:tcBorders>
            <w:vAlign w:val="bottom"/>
          </w:tcPr>
          <w:p w14:paraId="4D2023A5" w14:textId="59DB515B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0472" w:rsidRPr="00CD50A9" w14:paraId="1BC09D3F" w14:textId="77777777" w:rsidTr="002A3A3F">
        <w:trPr>
          <w:trHeight w:val="261"/>
        </w:trPr>
        <w:tc>
          <w:tcPr>
            <w:tcW w:w="2067" w:type="dxa"/>
          </w:tcPr>
          <w:p w14:paraId="6F1D22AE" w14:textId="53AA444C" w:rsidR="00F00472" w:rsidRPr="00371C8B" w:rsidRDefault="00F00472" w:rsidP="00F0047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BC84E3E" w14:textId="77777777" w:rsidR="00F00472" w:rsidRPr="004376B1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5E6E830D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68474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1F344436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3299EF0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5EC3366D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0" w:type="dxa"/>
            <w:gridSpan w:val="11"/>
            <w:tcBorders>
              <w:left w:val="nil"/>
              <w:right w:val="nil"/>
            </w:tcBorders>
            <w:vAlign w:val="bottom"/>
          </w:tcPr>
          <w:p w14:paraId="020BDA41" w14:textId="4826BF64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00472" w:rsidRPr="00CD50A9" w14:paraId="36401A29" w14:textId="77777777" w:rsidTr="002A3A3F">
        <w:trPr>
          <w:trHeight w:val="261"/>
        </w:trPr>
        <w:tc>
          <w:tcPr>
            <w:tcW w:w="2067" w:type="dxa"/>
          </w:tcPr>
          <w:p w14:paraId="25DF79BA" w14:textId="2D92B24E" w:rsidR="00F00472" w:rsidRPr="00371C8B" w:rsidRDefault="00F00472" w:rsidP="00F00472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71C8B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094D99E2" w14:textId="4B6D4A09" w:rsidR="00F00472" w:rsidRPr="004376B1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1152741" w14:textId="6FFABE32" w:rsidR="00F00472" w:rsidRPr="00371C8B" w:rsidRDefault="00F00472" w:rsidP="00F00472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8FAC47" w14:textId="759AB70C" w:rsidR="00F00472" w:rsidRPr="00371C8B" w:rsidRDefault="00F00472" w:rsidP="00F0047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9D0D418" w14:textId="73914DB4" w:rsidR="00F00472" w:rsidRPr="00371C8B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48A0">
              <w:rPr>
                <w:rFonts w:ascii="Angsana New" w:hAnsi="Angsana New"/>
                <w:sz w:val="24"/>
                <w:szCs w:val="24"/>
              </w:rPr>
              <w:t>26,651</w:t>
            </w:r>
          </w:p>
        </w:tc>
        <w:tc>
          <w:tcPr>
            <w:tcW w:w="270" w:type="dxa"/>
            <w:vAlign w:val="bottom"/>
          </w:tcPr>
          <w:p w14:paraId="3B6579D1" w14:textId="45EFD9FC" w:rsidR="00F00472" w:rsidRPr="00371C8B" w:rsidRDefault="00F00472" w:rsidP="00F00472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3EFF2809" w14:textId="748CDBC5" w:rsidR="00F00472" w:rsidRPr="00371C8B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48A0">
              <w:rPr>
                <w:rFonts w:ascii="Angsana New" w:hAnsi="Angsana New"/>
                <w:sz w:val="24"/>
                <w:szCs w:val="24"/>
              </w:rPr>
              <w:t>26,651</w:t>
            </w:r>
          </w:p>
        </w:tc>
        <w:tc>
          <w:tcPr>
            <w:tcW w:w="270" w:type="dxa"/>
            <w:vAlign w:val="bottom"/>
          </w:tcPr>
          <w:p w14:paraId="0646A0E1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E9684D8" w14:textId="6B02DD30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7339A5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2774D5B" w14:textId="45833D81" w:rsidR="00F00472" w:rsidRPr="00F8358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35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05DF4A71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bottom w:val="single" w:sz="4" w:space="0" w:color="auto"/>
            </w:tcBorders>
          </w:tcPr>
          <w:p w14:paraId="6237953C" w14:textId="787EA932" w:rsidR="00F00472" w:rsidRPr="00371C8B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48A0">
              <w:rPr>
                <w:rFonts w:ascii="Angsana New" w:hAnsi="Angsana New"/>
                <w:sz w:val="24"/>
                <w:szCs w:val="24"/>
              </w:rPr>
              <w:t>26,651</w:t>
            </w:r>
          </w:p>
        </w:tc>
        <w:tc>
          <w:tcPr>
            <w:tcW w:w="293" w:type="dxa"/>
            <w:gridSpan w:val="2"/>
            <w:vAlign w:val="bottom"/>
          </w:tcPr>
          <w:p w14:paraId="096503E1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DAFA454" w14:textId="4BF4D31F" w:rsidR="00F00472" w:rsidRPr="00371C8B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48A0">
              <w:rPr>
                <w:rFonts w:ascii="Angsana New" w:hAnsi="Angsana New"/>
                <w:sz w:val="24"/>
                <w:szCs w:val="24"/>
              </w:rPr>
              <w:t>26,651</w:t>
            </w:r>
          </w:p>
        </w:tc>
      </w:tr>
      <w:tr w:rsidR="00F00472" w:rsidRPr="00CD50A9" w14:paraId="198BA58D" w14:textId="77777777" w:rsidTr="002A3A3F">
        <w:trPr>
          <w:trHeight w:val="261"/>
        </w:trPr>
        <w:tc>
          <w:tcPr>
            <w:tcW w:w="2067" w:type="dxa"/>
          </w:tcPr>
          <w:p w14:paraId="54386318" w14:textId="6FCF1647" w:rsidR="00F00472" w:rsidRPr="00371C8B" w:rsidRDefault="00F00472" w:rsidP="00F00472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1C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23E8582" w14:textId="77777777" w:rsidR="00F00472" w:rsidRPr="004376B1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3949463" w14:textId="28C9DD73" w:rsidR="00F00472" w:rsidRPr="00F83588" w:rsidRDefault="00F00472" w:rsidP="00F00472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358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D4A5E" w14:textId="57BE781A" w:rsidR="00F00472" w:rsidRPr="00371C8B" w:rsidRDefault="00F00472" w:rsidP="00F0047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6EADF06" w14:textId="58C0A503" w:rsidR="00F00472" w:rsidRPr="008748A0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748A0">
              <w:rPr>
                <w:rFonts w:ascii="Angsana New" w:hAnsi="Angsana New"/>
                <w:b/>
                <w:bCs/>
                <w:sz w:val="24"/>
                <w:szCs w:val="24"/>
              </w:rPr>
              <w:t>26,651</w:t>
            </w:r>
          </w:p>
        </w:tc>
        <w:tc>
          <w:tcPr>
            <w:tcW w:w="270" w:type="dxa"/>
            <w:vAlign w:val="bottom"/>
          </w:tcPr>
          <w:p w14:paraId="2B7AD228" w14:textId="1D8A741D" w:rsidR="00F00472" w:rsidRPr="008748A0" w:rsidRDefault="00F00472" w:rsidP="00F00472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21DD0E71" w14:textId="5AD7FCA4" w:rsidR="00F00472" w:rsidRPr="008748A0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748A0">
              <w:rPr>
                <w:rFonts w:ascii="Angsana New" w:hAnsi="Angsana New"/>
                <w:b/>
                <w:bCs/>
                <w:sz w:val="24"/>
                <w:szCs w:val="24"/>
              </w:rPr>
              <w:t>26,651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FC53D8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9405D" w14:textId="2C33C5CD" w:rsidR="00F00472" w:rsidRPr="00F8358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358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9700C8" w14:textId="77777777" w:rsidR="00F00472" w:rsidRPr="00F8358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05E010" w14:textId="3E88C255" w:rsidR="00F00472" w:rsidRPr="00F8358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35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4D716C66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73CD" w14:textId="2E2DE009" w:rsidR="00F00472" w:rsidRPr="00371C8B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748A0">
              <w:rPr>
                <w:rFonts w:ascii="Angsana New" w:hAnsi="Angsana New"/>
                <w:b/>
                <w:bCs/>
                <w:sz w:val="24"/>
                <w:szCs w:val="24"/>
              </w:rPr>
              <w:t>26,651</w:t>
            </w:r>
          </w:p>
        </w:tc>
        <w:tc>
          <w:tcPr>
            <w:tcW w:w="293" w:type="dxa"/>
            <w:gridSpan w:val="2"/>
            <w:tcBorders>
              <w:left w:val="nil"/>
              <w:right w:val="nil"/>
            </w:tcBorders>
            <w:vAlign w:val="bottom"/>
          </w:tcPr>
          <w:p w14:paraId="435F44C8" w14:textId="77777777" w:rsidR="00F00472" w:rsidRPr="00371C8B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FCA96" w14:textId="0A5417B8" w:rsidR="00F00472" w:rsidRPr="00371C8B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748A0">
              <w:rPr>
                <w:rFonts w:ascii="Angsana New" w:hAnsi="Angsana New"/>
                <w:b/>
                <w:bCs/>
                <w:sz w:val="24"/>
                <w:szCs w:val="24"/>
              </w:rPr>
              <w:t>26,651</w:t>
            </w:r>
          </w:p>
        </w:tc>
      </w:tr>
    </w:tbl>
    <w:p w14:paraId="250D7A4E" w14:textId="7917EC19" w:rsidR="004F3C96" w:rsidRDefault="004F3C96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C98567" w14:textId="404E0896" w:rsidR="004F3C96" w:rsidRDefault="004F3C96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989"/>
        <w:gridCol w:w="270"/>
        <w:gridCol w:w="899"/>
        <w:gridCol w:w="270"/>
        <w:gridCol w:w="815"/>
        <w:gridCol w:w="270"/>
        <w:gridCol w:w="720"/>
        <w:gridCol w:w="270"/>
        <w:gridCol w:w="810"/>
        <w:gridCol w:w="270"/>
        <w:gridCol w:w="720"/>
        <w:gridCol w:w="270"/>
        <w:gridCol w:w="720"/>
      </w:tblGrid>
      <w:tr w:rsidR="005B579B" w:rsidRPr="00371C8B" w14:paraId="66762B44" w14:textId="77777777" w:rsidTr="0029438C">
        <w:trPr>
          <w:trHeight w:val="261"/>
          <w:tblHeader/>
        </w:trPr>
        <w:tc>
          <w:tcPr>
            <w:tcW w:w="2067" w:type="dxa"/>
            <w:vAlign w:val="bottom"/>
          </w:tcPr>
          <w:p w14:paraId="63BC98A7" w14:textId="77777777" w:rsidR="005B579B" w:rsidRPr="00371C8B" w:rsidRDefault="005B579B" w:rsidP="0029438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5392F95" w14:textId="77777777" w:rsidR="005B579B" w:rsidRPr="004376B1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293" w:type="dxa"/>
            <w:gridSpan w:val="13"/>
          </w:tcPr>
          <w:p w14:paraId="0DE35D12" w14:textId="37C80A31" w:rsidR="005B579B" w:rsidRPr="00371C8B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71C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เฉพะกิจการ</w:t>
            </w:r>
          </w:p>
        </w:tc>
      </w:tr>
      <w:tr w:rsidR="005B579B" w:rsidRPr="00D11809" w14:paraId="469A37C9" w14:textId="77777777" w:rsidTr="0029438C">
        <w:trPr>
          <w:trHeight w:val="261"/>
          <w:tblHeader/>
        </w:trPr>
        <w:tc>
          <w:tcPr>
            <w:tcW w:w="2067" w:type="dxa"/>
            <w:vAlign w:val="bottom"/>
          </w:tcPr>
          <w:p w14:paraId="5E66C497" w14:textId="77777777" w:rsidR="005B579B" w:rsidRPr="00371C8B" w:rsidRDefault="005B579B" w:rsidP="0029438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790BC7C" w14:textId="77777777" w:rsidR="005B579B" w:rsidRPr="004376B1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3243" w:type="dxa"/>
            <w:gridSpan w:val="5"/>
          </w:tcPr>
          <w:p w14:paraId="769B9C89" w14:textId="77777777" w:rsidR="005B579B" w:rsidRPr="00371C8B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AD13C83" w14:textId="77777777" w:rsidR="005B579B" w:rsidRPr="00371C8B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80" w:type="dxa"/>
            <w:gridSpan w:val="7"/>
          </w:tcPr>
          <w:p w14:paraId="580B5A76" w14:textId="77777777" w:rsidR="005B579B" w:rsidRPr="00D11809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1180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D118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</w:tr>
      <w:tr w:rsidR="005B579B" w:rsidRPr="00371C8B" w14:paraId="1854E370" w14:textId="77777777" w:rsidTr="0029438C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255AE879" w14:textId="77777777" w:rsidR="005B579B" w:rsidRPr="00371C8B" w:rsidRDefault="005B579B" w:rsidP="0029438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2B952441" w14:textId="77777777" w:rsidR="005B579B" w:rsidRPr="004376B1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39C913B" w14:textId="77777777" w:rsidR="005B579B" w:rsidRPr="00371C8B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87C4013" w14:textId="77777777" w:rsidR="005B579B" w:rsidRPr="00371C8B" w:rsidRDefault="005B579B" w:rsidP="0029438C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51B30938" w14:textId="77777777" w:rsidR="005B579B" w:rsidRPr="004376B1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99" w:type="dxa"/>
          </w:tcPr>
          <w:p w14:paraId="5C758DF9" w14:textId="77777777" w:rsidR="005B579B" w:rsidRPr="00371C8B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4D46120" w14:textId="77777777" w:rsidR="005B579B" w:rsidRPr="00371C8B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29ED009" w14:textId="77777777" w:rsidR="005B579B" w:rsidRPr="00371C8B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19FA0B8" w14:textId="77777777" w:rsidR="005B579B" w:rsidRPr="000272A5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3E57636" w14:textId="77777777" w:rsidR="005B579B" w:rsidRPr="00371C8B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371C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14F4A50D" w14:textId="77777777" w:rsidR="005B579B" w:rsidRPr="00371C8B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86C9661" w14:textId="77777777" w:rsidR="005B579B" w:rsidRPr="00141E6E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48D1B29F" w14:textId="77777777" w:rsidR="005B579B" w:rsidRPr="00371C8B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FBE5E1F" w14:textId="77777777" w:rsidR="005B579B" w:rsidRPr="00371C8B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52D955E" w14:textId="77777777" w:rsidR="005B579B" w:rsidRPr="00371C8B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0C80347" w14:textId="77777777" w:rsidR="005B579B" w:rsidRPr="00371C8B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04328341" w14:textId="77777777" w:rsidR="005B579B" w:rsidRPr="00371C8B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0E1FA87" w14:textId="77777777" w:rsidR="005B579B" w:rsidRPr="00371C8B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B579B" w:rsidRPr="0096193E" w14:paraId="72E30861" w14:textId="77777777" w:rsidTr="0029438C">
        <w:trPr>
          <w:trHeight w:val="261"/>
        </w:trPr>
        <w:tc>
          <w:tcPr>
            <w:tcW w:w="2067" w:type="dxa"/>
            <w:hideMark/>
          </w:tcPr>
          <w:p w14:paraId="0BA603BA" w14:textId="77777777" w:rsidR="005B579B" w:rsidRPr="00371C8B" w:rsidRDefault="005B579B" w:rsidP="002943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AE9A758" w14:textId="77777777" w:rsidR="005B579B" w:rsidRPr="004376B1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7293" w:type="dxa"/>
            <w:gridSpan w:val="13"/>
          </w:tcPr>
          <w:p w14:paraId="70C5E4AF" w14:textId="77777777" w:rsidR="005B579B" w:rsidRPr="0096193E" w:rsidRDefault="005B579B" w:rsidP="002943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6193E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96193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6193E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5B579B" w:rsidRPr="00371C8B" w14:paraId="20924756" w14:textId="77777777" w:rsidTr="0029438C">
        <w:trPr>
          <w:trHeight w:val="261"/>
        </w:trPr>
        <w:tc>
          <w:tcPr>
            <w:tcW w:w="2067" w:type="dxa"/>
          </w:tcPr>
          <w:p w14:paraId="0AC5665B" w14:textId="77777777" w:rsidR="005B579B" w:rsidRPr="00371C8B" w:rsidRDefault="005B579B" w:rsidP="002943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371C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51F460F0" w14:textId="77777777" w:rsidR="005B579B" w:rsidRPr="004376B1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</w:tcPr>
          <w:p w14:paraId="2737B3A7" w14:textId="77777777" w:rsidR="005B579B" w:rsidRPr="00371C8B" w:rsidRDefault="005B579B" w:rsidP="0029438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F3C6B1" w14:textId="77777777" w:rsidR="005B579B" w:rsidRPr="00371C8B" w:rsidRDefault="005B579B" w:rsidP="0029438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091A308C" w14:textId="77777777" w:rsidR="005B579B" w:rsidRPr="00371C8B" w:rsidRDefault="005B579B" w:rsidP="002943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C51FD5" w14:textId="77777777" w:rsidR="005B579B" w:rsidRPr="00371C8B" w:rsidRDefault="005B579B" w:rsidP="002943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1631854" w14:textId="77777777" w:rsidR="005B579B" w:rsidRPr="00371C8B" w:rsidRDefault="005B579B" w:rsidP="002943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8"/>
          </w:tcPr>
          <w:p w14:paraId="11A92237" w14:textId="77777777" w:rsidR="005B579B" w:rsidRPr="00371C8B" w:rsidRDefault="005B579B" w:rsidP="002943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579B" w:rsidRPr="00371C8B" w14:paraId="20E8B6A9" w14:textId="77777777" w:rsidTr="0029438C">
        <w:trPr>
          <w:trHeight w:val="261"/>
        </w:trPr>
        <w:tc>
          <w:tcPr>
            <w:tcW w:w="2067" w:type="dxa"/>
          </w:tcPr>
          <w:p w14:paraId="26C7804A" w14:textId="77777777" w:rsidR="005B579B" w:rsidRPr="00371C8B" w:rsidRDefault="005B579B" w:rsidP="002943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71C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E916CC0" w14:textId="77777777" w:rsidR="005B579B" w:rsidRPr="004376B1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</w:tcPr>
          <w:p w14:paraId="3C05E1BC" w14:textId="77777777" w:rsidR="005B579B" w:rsidRPr="00371C8B" w:rsidRDefault="005B579B" w:rsidP="0029438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B1B6EC" w14:textId="77777777" w:rsidR="005B579B" w:rsidRPr="00371C8B" w:rsidRDefault="005B579B" w:rsidP="0029438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64C35C77" w14:textId="77777777" w:rsidR="005B579B" w:rsidRPr="00371C8B" w:rsidRDefault="005B579B" w:rsidP="002943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BF2E2D" w14:textId="77777777" w:rsidR="005B579B" w:rsidRPr="00371C8B" w:rsidRDefault="005B579B" w:rsidP="002943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25B523D" w14:textId="77777777" w:rsidR="005B579B" w:rsidRPr="00371C8B" w:rsidRDefault="005B579B" w:rsidP="002943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8"/>
          </w:tcPr>
          <w:p w14:paraId="046E9221" w14:textId="77777777" w:rsidR="005B579B" w:rsidRPr="00371C8B" w:rsidRDefault="005B579B" w:rsidP="002943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579B" w:rsidRPr="00371C8B" w14:paraId="0DC2B002" w14:textId="77777777" w:rsidTr="0029438C">
        <w:trPr>
          <w:trHeight w:val="261"/>
        </w:trPr>
        <w:tc>
          <w:tcPr>
            <w:tcW w:w="2067" w:type="dxa"/>
          </w:tcPr>
          <w:p w14:paraId="1AB4447C" w14:textId="77777777" w:rsidR="005B579B" w:rsidRPr="00371C8B" w:rsidRDefault="005B579B" w:rsidP="0029438C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0B3FE23" w14:textId="77777777" w:rsidR="005B579B" w:rsidRPr="004376B1" w:rsidRDefault="005B579B" w:rsidP="0029438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4293F92" w14:textId="77777777" w:rsidR="005B579B" w:rsidRPr="00371C8B" w:rsidRDefault="005B579B" w:rsidP="0029438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78A4BD" w14:textId="77777777" w:rsidR="005B579B" w:rsidRPr="00371C8B" w:rsidRDefault="005B579B" w:rsidP="0029438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854969D" w14:textId="77777777" w:rsidR="005B579B" w:rsidRPr="00371C8B" w:rsidRDefault="005B579B" w:rsidP="0029438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22E878" w14:textId="77777777" w:rsidR="005B579B" w:rsidRPr="00371C8B" w:rsidRDefault="005B579B" w:rsidP="0029438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763CF87D" w14:textId="77777777" w:rsidR="005B579B" w:rsidRPr="00371C8B" w:rsidRDefault="005B579B" w:rsidP="0029438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8"/>
          </w:tcPr>
          <w:p w14:paraId="1C15DCC2" w14:textId="77777777" w:rsidR="005B579B" w:rsidRPr="00371C8B" w:rsidRDefault="005B579B" w:rsidP="0029438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B579B" w:rsidRPr="00371C8B" w14:paraId="47C96157" w14:textId="77777777" w:rsidTr="0029438C">
        <w:trPr>
          <w:trHeight w:val="261"/>
        </w:trPr>
        <w:tc>
          <w:tcPr>
            <w:tcW w:w="2067" w:type="dxa"/>
          </w:tcPr>
          <w:p w14:paraId="00E6F2AE" w14:textId="77777777" w:rsidR="005B579B" w:rsidRPr="00371C8B" w:rsidRDefault="005B579B" w:rsidP="005B579B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371C8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371C8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36F8A84C" w14:textId="77777777" w:rsidR="005B579B" w:rsidRPr="004376B1" w:rsidRDefault="005B579B" w:rsidP="005B579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7C5D3017" w14:textId="036EC7E5" w:rsidR="005B579B" w:rsidRPr="00B01A3E" w:rsidRDefault="005B579B" w:rsidP="005B579B">
            <w:pPr>
              <w:pStyle w:val="acctfourfigures"/>
              <w:tabs>
                <w:tab w:val="clear" w:pos="765"/>
              </w:tabs>
              <w:spacing w:line="240" w:lineRule="atLeast"/>
              <w:ind w:left="-43" w:right="-204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 w:rsidRPr="00B22E1F">
              <w:rPr>
                <w:rFonts w:ascii="Angsana New" w:hAnsi="Angsana New"/>
                <w:sz w:val="24"/>
                <w:szCs w:val="24"/>
                <w:lang w:val="en-US" w:bidi="th-TH"/>
              </w:rPr>
              <w:t>30,188</w:t>
            </w:r>
          </w:p>
        </w:tc>
        <w:tc>
          <w:tcPr>
            <w:tcW w:w="270" w:type="dxa"/>
            <w:vAlign w:val="bottom"/>
          </w:tcPr>
          <w:p w14:paraId="1E0AEEC6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2476E4B1" w14:textId="3E562BA8" w:rsidR="005B579B" w:rsidRPr="000272A5" w:rsidRDefault="005B579B" w:rsidP="005B579B">
            <w:pPr>
              <w:pStyle w:val="acctfourfigures"/>
              <w:tabs>
                <w:tab w:val="clear" w:pos="765"/>
                <w:tab w:val="decimal" w:pos="438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302E13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53644539" w14:textId="14475128" w:rsidR="005B579B" w:rsidRPr="00371C8B" w:rsidRDefault="005B579B" w:rsidP="005B57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2E1F">
              <w:rPr>
                <w:rFonts w:ascii="Angsana New" w:hAnsi="Angsana New"/>
                <w:sz w:val="24"/>
                <w:szCs w:val="24"/>
                <w:lang w:val="en-US" w:bidi="th-TH"/>
              </w:rPr>
              <w:t>30,188</w:t>
            </w:r>
          </w:p>
        </w:tc>
        <w:tc>
          <w:tcPr>
            <w:tcW w:w="270" w:type="dxa"/>
            <w:vAlign w:val="bottom"/>
          </w:tcPr>
          <w:p w14:paraId="48C08FFF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E610E45" w14:textId="77777777" w:rsidR="005B579B" w:rsidRPr="00AF7826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6D1E5F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132E9EB" w14:textId="0C628FB8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2E1F">
              <w:rPr>
                <w:rFonts w:ascii="Angsana New" w:hAnsi="Angsana New"/>
                <w:sz w:val="24"/>
                <w:szCs w:val="24"/>
                <w:lang w:val="en-US" w:bidi="th-TH"/>
              </w:rPr>
              <w:t>30,188</w:t>
            </w:r>
          </w:p>
        </w:tc>
        <w:tc>
          <w:tcPr>
            <w:tcW w:w="270" w:type="dxa"/>
            <w:vAlign w:val="bottom"/>
          </w:tcPr>
          <w:p w14:paraId="2944BA2F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CA7606F" w14:textId="77777777" w:rsidR="005B579B" w:rsidRPr="00AF7826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2B677A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82D9567" w14:textId="7B21838E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2E1F">
              <w:rPr>
                <w:rFonts w:ascii="Angsana New" w:hAnsi="Angsana New"/>
                <w:sz w:val="24"/>
                <w:szCs w:val="24"/>
                <w:lang w:val="en-US" w:bidi="th-TH"/>
              </w:rPr>
              <w:t>30,188</w:t>
            </w:r>
          </w:p>
        </w:tc>
      </w:tr>
      <w:tr w:rsidR="005B579B" w:rsidRPr="00371C8B" w14:paraId="0EE79B03" w14:textId="77777777" w:rsidTr="0029438C">
        <w:trPr>
          <w:trHeight w:val="261"/>
        </w:trPr>
        <w:tc>
          <w:tcPr>
            <w:tcW w:w="2067" w:type="dxa"/>
          </w:tcPr>
          <w:p w14:paraId="13A8270B" w14:textId="77777777" w:rsidR="005B579B" w:rsidRPr="00371C8B" w:rsidRDefault="005B579B" w:rsidP="005B579B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371C8B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34EE7BB5" w14:textId="77777777" w:rsidR="005B579B" w:rsidRPr="004376B1" w:rsidRDefault="005B579B" w:rsidP="005B579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C0C96C3" w14:textId="5130495B" w:rsidR="005B579B" w:rsidRPr="00B01A3E" w:rsidRDefault="005B579B" w:rsidP="005B579B">
            <w:pPr>
              <w:pStyle w:val="acctfourfigures"/>
              <w:tabs>
                <w:tab w:val="clear" w:pos="765"/>
                <w:tab w:val="decimal" w:pos="16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007FAB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02EB23E" w14:textId="681197CD" w:rsidR="005B579B" w:rsidRPr="00371C8B" w:rsidRDefault="005B579B" w:rsidP="005B57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  <w:vAlign w:val="bottom"/>
          </w:tcPr>
          <w:p w14:paraId="6A78B64F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33F6E0F9" w14:textId="46E29F43" w:rsidR="005B579B" w:rsidRPr="00371C8B" w:rsidRDefault="005B579B" w:rsidP="005B57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212175FE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BB85A55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6E262E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BB6823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35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96CDBF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25FF9B8" w14:textId="758F949A" w:rsidR="005B579B" w:rsidRPr="00371C8B" w:rsidRDefault="005B579B" w:rsidP="005B57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46FBDFCF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7C5EB7B" w14:textId="36355170" w:rsidR="005B579B" w:rsidRPr="00371C8B" w:rsidRDefault="005B579B" w:rsidP="005B57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5B579B" w:rsidRPr="00371C8B" w14:paraId="3F07A24B" w14:textId="77777777" w:rsidTr="0029438C">
        <w:trPr>
          <w:trHeight w:val="261"/>
        </w:trPr>
        <w:tc>
          <w:tcPr>
            <w:tcW w:w="2067" w:type="dxa"/>
            <w:hideMark/>
          </w:tcPr>
          <w:p w14:paraId="663286F2" w14:textId="77777777" w:rsidR="005B579B" w:rsidRPr="00371C8B" w:rsidRDefault="005B579B" w:rsidP="005B579B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71C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B6FEF58" w14:textId="77777777" w:rsidR="005B579B" w:rsidRPr="004376B1" w:rsidRDefault="005B579B" w:rsidP="005B579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DDF5B" w14:textId="0A2008A3" w:rsidR="005B579B" w:rsidRPr="005B579B" w:rsidRDefault="005B579B" w:rsidP="005B579B">
            <w:pPr>
              <w:pStyle w:val="acctfourfigures"/>
              <w:tabs>
                <w:tab w:val="clear" w:pos="765"/>
                <w:tab w:val="left" w:pos="703"/>
              </w:tabs>
              <w:spacing w:line="240" w:lineRule="atLeast"/>
              <w:ind w:left="-43" w:right="-20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79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30,188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AE7E79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136CEAE" w14:textId="36A1F0AC" w:rsidR="005B579B" w:rsidRPr="005B579B" w:rsidRDefault="005B579B" w:rsidP="005B57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79B"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5EA3EA9C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516C572F" w14:textId="2E1340C8" w:rsidR="005B579B" w:rsidRPr="008733B6" w:rsidRDefault="005B579B" w:rsidP="005B57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75,296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599139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507CE" w14:textId="77777777" w:rsidR="005B579B" w:rsidRPr="00F00472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00472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A94A59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95EA02" w14:textId="096A1AF7" w:rsidR="005B579B" w:rsidRPr="00F00472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79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30,188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3F38F9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9982E" w14:textId="7D2AA3C9" w:rsidR="005B579B" w:rsidRPr="00F00472" w:rsidRDefault="005B579B" w:rsidP="005B57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79B"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CFC986" w14:textId="77777777" w:rsidR="005B579B" w:rsidRPr="00371C8B" w:rsidRDefault="005B579B" w:rsidP="005B57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72BE9F" w14:textId="342ABBC8" w:rsidR="005B579B" w:rsidRPr="00371C8B" w:rsidRDefault="005B579B" w:rsidP="005B57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75,296</w:t>
            </w:r>
          </w:p>
        </w:tc>
      </w:tr>
    </w:tbl>
    <w:p w14:paraId="63C8AC7E" w14:textId="77777777" w:rsidR="0001594F" w:rsidRDefault="0001594F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4B63005" w14:textId="3FAC942B" w:rsidR="00A74FAB" w:rsidRDefault="00A74FAB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25AB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0CAC2FE6" w14:textId="3341F933" w:rsidR="00A74FAB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270"/>
        <w:gridCol w:w="4140"/>
      </w:tblGrid>
      <w:tr w:rsidR="00A74FAB" w:rsidRPr="00E25ABB" w14:paraId="40C1C03D" w14:textId="77777777" w:rsidTr="00466A47">
        <w:trPr>
          <w:tblHeader/>
        </w:trPr>
        <w:tc>
          <w:tcPr>
            <w:tcW w:w="5310" w:type="dxa"/>
          </w:tcPr>
          <w:p w14:paraId="37078D24" w14:textId="77777777" w:rsidR="00A74FAB" w:rsidRPr="00E25ABB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7BE6842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</w:tcPr>
          <w:p w14:paraId="1EB27F13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74FAB" w:rsidRPr="00E25ABB" w14:paraId="7401CDE9" w14:textId="77777777" w:rsidTr="00466A47">
        <w:tc>
          <w:tcPr>
            <w:tcW w:w="5310" w:type="dxa"/>
          </w:tcPr>
          <w:p w14:paraId="4718B105" w14:textId="77777777" w:rsidR="00466A47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</w:t>
            </w:r>
          </w:p>
          <w:p w14:paraId="63F8B0CF" w14:textId="099C2A8A" w:rsidR="00A74FAB" w:rsidRPr="00E25ABB" w:rsidRDefault="00A74FAB" w:rsidP="00466A47">
            <w:pPr>
              <w:pStyle w:val="block"/>
              <w:spacing w:after="0" w:line="240" w:lineRule="auto"/>
              <w:ind w:left="336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70" w:type="dxa"/>
          </w:tcPr>
          <w:p w14:paraId="56A3EE6F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</w:tcPr>
          <w:p w14:paraId="69FEEE1D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A10E2" w:rsidRPr="00E25ABB" w14:paraId="43A8762D" w14:textId="77777777" w:rsidTr="00466A47">
        <w:tc>
          <w:tcPr>
            <w:tcW w:w="5310" w:type="dxa"/>
          </w:tcPr>
          <w:p w14:paraId="492A2714" w14:textId="1F721DBA" w:rsidR="00CA10E2" w:rsidRPr="00E25ABB" w:rsidRDefault="00CA10E2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</w:t>
            </w:r>
            <w:r w:rsidR="00466A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ที่ไม่ได้อยู่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70" w:type="dxa"/>
          </w:tcPr>
          <w:p w14:paraId="712A1689" w14:textId="77777777" w:rsidR="00CA10E2" w:rsidRPr="00E25ABB" w:rsidRDefault="00CA10E2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</w:tcPr>
          <w:p w14:paraId="76AF71AA" w14:textId="323CA3D4" w:rsidR="00CA10E2" w:rsidRPr="00E25ABB" w:rsidRDefault="00466A47" w:rsidP="009F7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มูลค่าสินทรัพย์สุทธิที่ถูกปรับปรุง ณ วันที่รายงาน</w:t>
            </w:r>
          </w:p>
        </w:tc>
      </w:tr>
    </w:tbl>
    <w:p w14:paraId="0501F458" w14:textId="77777777" w:rsidR="00A74FAB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587A71" w14:textId="0BCC4997" w:rsidR="00E22EE6" w:rsidRDefault="004F3C96" w:rsidP="0010717D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และเงินกู้ยืมมีอัตราดอกเบี้ยใกล้เคียงกับอัตราดอกเบี้ยในตลาด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372FCCF8" w14:textId="1EADC68D" w:rsidR="003D0C6A" w:rsidRDefault="003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A7D4C4B" w14:textId="66348D6B" w:rsidR="00417033" w:rsidRDefault="001B5E9A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41058E">
        <w:rPr>
          <w:rFonts w:ascii="Angsana New" w:hAnsi="Angsana New"/>
          <w:b/>
          <w:bCs/>
          <w:sz w:val="30"/>
          <w:szCs w:val="30"/>
        </w:rPr>
        <w:t>2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C18323A" w14:textId="77777777" w:rsidR="00E2420E" w:rsidRPr="00527BDE" w:rsidRDefault="00E2420E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E2420E" w:rsidRPr="009566C2" w14:paraId="79D81838" w14:textId="77777777" w:rsidTr="00110839">
        <w:tc>
          <w:tcPr>
            <w:tcW w:w="3382" w:type="pct"/>
            <w:vAlign w:val="bottom"/>
          </w:tcPr>
          <w:p w14:paraId="574BB881" w14:textId="6EA2C066" w:rsidR="00E2420E" w:rsidRPr="007B354C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C5E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A0B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04C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37" w:type="pct"/>
          </w:tcPr>
          <w:p w14:paraId="0EF21A1D" w14:textId="77777777" w:rsidR="00E2420E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8E07790" w14:textId="77777777" w:rsidR="00E2420E" w:rsidRPr="000C7259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657D5E2" w14:textId="77777777" w:rsidR="00E2420E" w:rsidRPr="000C7259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02B521A3" w14:textId="77777777" w:rsidR="00E2420E" w:rsidRPr="000C7259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2420E" w:rsidRPr="009566C2" w14:paraId="662AB1A0" w14:textId="77777777" w:rsidTr="003C34FA">
        <w:tc>
          <w:tcPr>
            <w:tcW w:w="3382" w:type="pct"/>
          </w:tcPr>
          <w:p w14:paraId="72260A6A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386A6ED5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2F69" w:rsidRPr="009566C2" w14:paraId="1956F3D4" w14:textId="77777777" w:rsidTr="00110839">
        <w:tc>
          <w:tcPr>
            <w:tcW w:w="3382" w:type="pct"/>
          </w:tcPr>
          <w:p w14:paraId="0EED3593" w14:textId="77777777" w:rsidR="00E72F69" w:rsidRPr="007C1C52" w:rsidRDefault="00E72F69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3D2CF1D7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4689BE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D1F0030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20E" w:rsidRPr="009566C2" w14:paraId="46599878" w14:textId="77777777" w:rsidTr="003C34FA">
        <w:tc>
          <w:tcPr>
            <w:tcW w:w="3382" w:type="pct"/>
          </w:tcPr>
          <w:p w14:paraId="0CF979C4" w14:textId="15182068" w:rsidR="00E2420E" w:rsidRPr="009566C2" w:rsidRDefault="003C34FA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59C10428" w14:textId="113BF0E2" w:rsidR="00E2420E" w:rsidRPr="00C664CA" w:rsidRDefault="00842AFE" w:rsidP="00842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</w:t>
            </w:r>
          </w:p>
        </w:tc>
        <w:tc>
          <w:tcPr>
            <w:tcW w:w="147" w:type="pct"/>
          </w:tcPr>
          <w:p w14:paraId="5CC955F6" w14:textId="77777777" w:rsidR="00E2420E" w:rsidRPr="00C664CA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32F399A2" w14:textId="2ED6B536" w:rsidR="00E2420E" w:rsidRPr="00C664CA" w:rsidRDefault="001A6602" w:rsidP="001A6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2420E" w:rsidRPr="009566C2" w14:paraId="71A1A23E" w14:textId="77777777" w:rsidTr="003005F0">
        <w:tc>
          <w:tcPr>
            <w:tcW w:w="3382" w:type="pct"/>
          </w:tcPr>
          <w:p w14:paraId="763B0B68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5231907D" w14:textId="77777777" w:rsidR="00E2420E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280E10D" w14:textId="77777777" w:rsidR="00E2420E" w:rsidRPr="00C664CA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3546A12A" w14:textId="77777777" w:rsidR="00E2420E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1A32" w:rsidRPr="009566C2" w14:paraId="59D3E7F6" w14:textId="77777777" w:rsidTr="00110839">
        <w:tc>
          <w:tcPr>
            <w:tcW w:w="3382" w:type="pct"/>
          </w:tcPr>
          <w:p w14:paraId="60DA2A7E" w14:textId="77777777" w:rsidR="00E01A32" w:rsidRPr="009566C2" w:rsidRDefault="00E01A32" w:rsidP="00E0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7" w:type="pct"/>
          </w:tcPr>
          <w:p w14:paraId="2C9D1B49" w14:textId="77777777" w:rsidR="00E01A32" w:rsidRPr="009566C2" w:rsidRDefault="00E01A32" w:rsidP="00E0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2C8E7F" w14:textId="77777777" w:rsidR="00E01A32" w:rsidRPr="009566C2" w:rsidRDefault="00E01A32" w:rsidP="00E0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26362D9" w14:textId="77777777" w:rsidR="00E01A32" w:rsidRPr="009566C2" w:rsidRDefault="00E01A32" w:rsidP="00E0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0A97" w:rsidRPr="009566C2" w14:paraId="7C61FCB0" w14:textId="77777777" w:rsidTr="004D267A">
        <w:trPr>
          <w:trHeight w:val="263"/>
        </w:trPr>
        <w:tc>
          <w:tcPr>
            <w:tcW w:w="3382" w:type="pct"/>
          </w:tcPr>
          <w:p w14:paraId="0AB52782" w14:textId="6533FAE0" w:rsidR="00AF0A97" w:rsidRPr="000A4237" w:rsidRDefault="00AF0A97" w:rsidP="00A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4237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7" w:type="pct"/>
          </w:tcPr>
          <w:p w14:paraId="62B95FC5" w14:textId="6F6AAD52" w:rsidR="00AF0A97" w:rsidRPr="00011A90" w:rsidRDefault="00842AFE" w:rsidP="00F91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1A9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14:paraId="7C9BF595" w14:textId="77777777" w:rsidR="00AF0A97" w:rsidRPr="00011A90" w:rsidRDefault="00AF0A97" w:rsidP="00AF0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06296059" w14:textId="4DEFF85F" w:rsidR="00AF0A97" w:rsidRPr="00011A90" w:rsidRDefault="00AF0A97" w:rsidP="00AF0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1A9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F0A97" w:rsidRPr="009566C2" w14:paraId="5E050503" w14:textId="77777777" w:rsidTr="00110839">
        <w:tc>
          <w:tcPr>
            <w:tcW w:w="3382" w:type="pct"/>
          </w:tcPr>
          <w:p w14:paraId="35DAAE99" w14:textId="2D77D7F5" w:rsidR="00AF0A97" w:rsidRPr="00362E4E" w:rsidRDefault="00AF0A97" w:rsidP="00A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57A8C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37" w:type="pct"/>
          </w:tcPr>
          <w:p w14:paraId="216905AA" w14:textId="77E4853A" w:rsidR="00AF0A97" w:rsidRPr="00011A90" w:rsidRDefault="00842AFE" w:rsidP="00F91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1A90"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</w:p>
        </w:tc>
        <w:tc>
          <w:tcPr>
            <w:tcW w:w="147" w:type="pct"/>
          </w:tcPr>
          <w:p w14:paraId="550B1BAE" w14:textId="77777777" w:rsidR="00AF0A97" w:rsidRPr="00011A90" w:rsidRDefault="00AF0A97" w:rsidP="00AF0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631C2A5" w14:textId="5CF748F8" w:rsidR="00AF0A97" w:rsidRPr="00011A90" w:rsidRDefault="00AF0A97" w:rsidP="00AF0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1A9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F0A97" w:rsidRPr="009566C2" w14:paraId="2F153F38" w14:textId="77777777" w:rsidTr="00110839">
        <w:tc>
          <w:tcPr>
            <w:tcW w:w="3382" w:type="pct"/>
          </w:tcPr>
          <w:p w14:paraId="019E3277" w14:textId="77777777" w:rsidR="00AF0A97" w:rsidRDefault="00AF0A97" w:rsidP="00AF0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2D02A1B3" w14:textId="5E9566D0" w:rsidR="00AF0A97" w:rsidRPr="00CE60DB" w:rsidRDefault="00F915BD" w:rsidP="00F91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77</w:t>
            </w:r>
          </w:p>
        </w:tc>
        <w:tc>
          <w:tcPr>
            <w:tcW w:w="147" w:type="pct"/>
          </w:tcPr>
          <w:p w14:paraId="590218C8" w14:textId="77777777" w:rsidR="00AF0A97" w:rsidRPr="009566C2" w:rsidRDefault="00AF0A97" w:rsidP="00AF0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407DA44F" w14:textId="4B84F209" w:rsidR="00AF0A97" w:rsidRPr="00CE60DB" w:rsidRDefault="00AF0A97" w:rsidP="00A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AF0A97" w:rsidRPr="009566C2" w14:paraId="1DD13268" w14:textId="77777777" w:rsidTr="00110839">
        <w:tc>
          <w:tcPr>
            <w:tcW w:w="3382" w:type="pct"/>
          </w:tcPr>
          <w:p w14:paraId="5D271CFC" w14:textId="77777777" w:rsidR="00AF0A97" w:rsidRPr="00C006A5" w:rsidRDefault="00AF0A97" w:rsidP="00AF0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06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08FE0FD" w14:textId="27FE1EA0" w:rsidR="00AF0A97" w:rsidRDefault="00F915BD" w:rsidP="00F91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124</w:t>
            </w:r>
          </w:p>
        </w:tc>
        <w:tc>
          <w:tcPr>
            <w:tcW w:w="147" w:type="pct"/>
          </w:tcPr>
          <w:p w14:paraId="6AB723E6" w14:textId="77777777" w:rsidR="00AF0A97" w:rsidRPr="00C006A5" w:rsidRDefault="00AF0A97" w:rsidP="00AF0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0EE90E2B" w14:textId="3E675ACC" w:rsidR="00AF0A97" w:rsidRPr="003C34FA" w:rsidRDefault="00AF0A97" w:rsidP="00A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16</w:t>
            </w:r>
          </w:p>
        </w:tc>
      </w:tr>
    </w:tbl>
    <w:p w14:paraId="447593A4" w14:textId="77777777" w:rsidR="006D0032" w:rsidRDefault="006D0032" w:rsidP="007C1C52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5CEF7137" w14:textId="2D6F8BA3" w:rsidR="000E43A9" w:rsidRDefault="000E43A9" w:rsidP="000E43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3F5157">
        <w:rPr>
          <w:rFonts w:ascii="Angsana New" w:hAnsi="Angsana New" w:hint="cs"/>
          <w:b/>
          <w:bCs/>
          <w:sz w:val="30"/>
          <w:szCs w:val="30"/>
          <w:cs/>
        </w:rPr>
        <w:t>แผนการปรับโครงสร้างกิจการ</w:t>
      </w:r>
    </w:p>
    <w:p w14:paraId="2B4CB92B" w14:textId="39686F01" w:rsidR="003F5157" w:rsidRDefault="003F5157" w:rsidP="000E43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ED2A6C8" w14:textId="72A8F3C0" w:rsidR="003F5157" w:rsidRPr="003A39BD" w:rsidRDefault="003F5157" w:rsidP="003F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80"/>
        </w:tabs>
        <w:spacing w:line="240" w:lineRule="auto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>ในการประชุม</w:t>
      </w:r>
      <w:r w:rsidR="004E4A11">
        <w:rPr>
          <w:rFonts w:ascii="Angsana New" w:eastAsia="Times New Roman" w:hAnsi="Angsana New" w:hint="cs"/>
          <w:spacing w:val="-2"/>
          <w:sz w:val="30"/>
          <w:szCs w:val="30"/>
          <w:cs/>
        </w:rPr>
        <w:t>วิสามัญผู้ถือหุ้น</w:t>
      </w:r>
      <w:r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เมื่อวันที่ </w:t>
      </w:r>
      <w:r w:rsidR="004E4A11">
        <w:rPr>
          <w:rFonts w:ascii="Angsana New" w:eastAsia="Times New Roman" w:hAnsi="Angsana New"/>
          <w:spacing w:val="-2"/>
          <w:sz w:val="30"/>
          <w:szCs w:val="30"/>
        </w:rPr>
        <w:t>9</w:t>
      </w:r>
      <w:r w:rsidRPr="003A39BD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4E4A11">
        <w:rPr>
          <w:rFonts w:ascii="Angsana New" w:eastAsia="Times New Roman" w:hAnsi="Angsana New" w:hint="cs"/>
          <w:spacing w:val="-2"/>
          <w:sz w:val="30"/>
          <w:szCs w:val="30"/>
          <w:cs/>
        </w:rPr>
        <w:t>กันยายน</w:t>
      </w:r>
      <w:r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3A39BD">
        <w:rPr>
          <w:rFonts w:ascii="Angsana New" w:eastAsia="Times New Roman" w:hAnsi="Angsana New"/>
          <w:spacing w:val="-2"/>
          <w:sz w:val="30"/>
          <w:szCs w:val="30"/>
        </w:rPr>
        <w:t xml:space="preserve">2564 </w:t>
      </w:r>
      <w:r w:rsidR="004E4A11">
        <w:rPr>
          <w:rFonts w:ascii="Angsana New" w:eastAsia="Times New Roman" w:hAnsi="Angsana New" w:hint="cs"/>
          <w:spacing w:val="-2"/>
          <w:sz w:val="30"/>
          <w:szCs w:val="30"/>
          <w:cs/>
        </w:rPr>
        <w:t>ผู้ถือหุ้น</w:t>
      </w:r>
      <w:r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>มีมติอนุมัติแผนการปรับโครงสร้างกิจการและการดำเนินการอื่นๆ</w:t>
      </w:r>
      <w:r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>ที่เกี่ยวข้อง ซึ่งรวมถึง</w:t>
      </w:r>
    </w:p>
    <w:p w14:paraId="2255364D" w14:textId="77777777" w:rsidR="003F5157" w:rsidRPr="003A39BD" w:rsidRDefault="003F5157" w:rsidP="003F515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>พิจารณาอนุมัติการปรับโครงสร้างการจัดการของบริษัทโดยเปลี่ยนลักษณะการประกอบธุรกิจของบริษัทเป็นบริษัทโฮลดิ้ง ทั้งนี้ บริษัทจะทำการโอนกิจการบางส่วนของบริษัทไปยังบริษัท สมบูรณ์ ฟอร์จจิ้ง เทคโนโลยี จำกัด และ</w:t>
      </w:r>
      <w:r>
        <w:rPr>
          <w:rFonts w:ascii="Angsana New" w:eastAsia="Times New Roman" w:hAnsi="Angsana New" w:hint="cs"/>
          <w:spacing w:val="-2"/>
          <w:sz w:val="30"/>
          <w:szCs w:val="30"/>
          <w:cs/>
        </w:rPr>
        <w:t>ขาย</w:t>
      </w:r>
      <w:r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>ที่ดินและสิ่งปลูกสร้างบางส่วนไปยังบริษัท บางกอกสปริงอินดัสเตรียล จำกัด ซึ่ง</w:t>
      </w:r>
      <w:r>
        <w:rPr>
          <w:rFonts w:ascii="Angsana New" w:eastAsia="Times New Roman" w:hAnsi="Angsana New" w:hint="cs"/>
          <w:spacing w:val="-2"/>
          <w:sz w:val="30"/>
          <w:szCs w:val="30"/>
          <w:cs/>
        </w:rPr>
        <w:t>ทั้งสองบริษัท</w:t>
      </w:r>
      <w:r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เป็นบริษัทย่อย </w:t>
      </w:r>
    </w:p>
    <w:p w14:paraId="3A10F453" w14:textId="1EBDCE13" w:rsidR="003F5157" w:rsidRDefault="003F5157" w:rsidP="003F515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>พิจารณาอนุมัติการแก้ไขเพิ่มเติมวัตถุประสงค์</w:t>
      </w:r>
      <w:r w:rsidR="00044D57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>ข้อบังคับ</w:t>
      </w:r>
      <w:r w:rsidR="00044D57">
        <w:rPr>
          <w:rFonts w:ascii="Angsana New" w:eastAsia="Times New Roman" w:hAnsi="Angsana New" w:hint="cs"/>
          <w:spacing w:val="-2"/>
          <w:sz w:val="30"/>
          <w:szCs w:val="30"/>
          <w:cs/>
        </w:rPr>
        <w:t>และหนังสือบริคณห์สนธิ</w:t>
      </w:r>
      <w:r w:rsidR="00044D57"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>ของบริษัท</w:t>
      </w:r>
      <w:r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เพื่อให้สอดคล้องกับแผนการปรับโครงสร้างกิจการ </w:t>
      </w:r>
    </w:p>
    <w:p w14:paraId="76773EAB" w14:textId="3779F184" w:rsidR="003F5157" w:rsidRPr="00527BDE" w:rsidRDefault="003F5157" w:rsidP="000E43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641FE5" w14:textId="77777777" w:rsidR="00CE05CA" w:rsidRDefault="00CE05CA" w:rsidP="0009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550BBBD0" w14:textId="4DD791EB" w:rsidR="00655378" w:rsidRDefault="00655378" w:rsidP="0006434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655378" w:rsidSect="00527BDE">
      <w:footerReference w:type="default" r:id="rId2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FE522" w14:textId="77777777" w:rsidR="003B36A1" w:rsidRDefault="003B36A1">
      <w:r>
        <w:separator/>
      </w:r>
    </w:p>
  </w:endnote>
  <w:endnote w:type="continuationSeparator" w:id="0">
    <w:p w14:paraId="45A819AD" w14:textId="77777777" w:rsidR="003B36A1" w:rsidRDefault="003B3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3E7D7" w14:textId="54426030" w:rsidR="00BD181C" w:rsidRDefault="00BD181C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 w:rsidR="0040758A">
      <w:rPr>
        <w:rFonts w:ascii="Angsana New" w:hAnsi="Angsana New"/>
        <w:noProof/>
        <w:sz w:val="30"/>
        <w:szCs w:val="30"/>
      </w:rPr>
      <w:t>16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AE80D" w14:textId="77777777" w:rsidR="00BD181C" w:rsidRPr="003C3524" w:rsidRDefault="00BD181C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3BDB27AA" w:rsidR="00BD181C" w:rsidRPr="001D2470" w:rsidRDefault="00BD181C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F32E8D">
      <w:rPr>
        <w:rFonts w:ascii="Angsana New" w:hAnsi="Angsana New"/>
        <w:noProof/>
        <w:sz w:val="30"/>
        <w:szCs w:val="30"/>
      </w:rPr>
      <w:t>1102849 - 2021 Sep-FSA- Somboon Advance Technology -09t - Q3 V5-1.docx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84C70" w14:textId="77777777" w:rsidR="00BD181C" w:rsidRDefault="00BD181C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DD47E" w14:textId="77777777" w:rsidR="00BD181C" w:rsidRDefault="00BD181C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68DB8" w14:textId="77777777" w:rsidR="00BD181C" w:rsidRPr="00775DAE" w:rsidRDefault="00BD181C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57665" w14:textId="77777777" w:rsidR="00BD181C" w:rsidRPr="00775DAE" w:rsidRDefault="00BD181C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1C24F" w14:textId="77777777" w:rsidR="00BD181C" w:rsidRPr="00775DAE" w:rsidRDefault="00BD181C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129FC" w14:textId="77777777" w:rsidR="003B36A1" w:rsidRDefault="003B36A1">
      <w:r>
        <w:separator/>
      </w:r>
    </w:p>
  </w:footnote>
  <w:footnote w:type="continuationSeparator" w:id="0">
    <w:p w14:paraId="1FEF06E3" w14:textId="77777777" w:rsidR="003B36A1" w:rsidRDefault="003B3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ABBCE" w14:textId="77777777" w:rsidR="00BD181C" w:rsidRDefault="00BD181C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47B0C" w14:textId="77777777" w:rsidR="00BD181C" w:rsidRPr="00774FEB" w:rsidRDefault="00BD181C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231440A" w14:textId="77777777" w:rsidR="00BD181C" w:rsidRPr="009D0D6C" w:rsidRDefault="00BD181C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70C14D0" w14:textId="0823E8AF" w:rsidR="00BD181C" w:rsidRPr="009D0D6C" w:rsidRDefault="00BD181C" w:rsidP="009C7F5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สำหรับงวดสามเดือนและ</w:t>
    </w:r>
    <w:r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เก้า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กันยายน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2564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1AD5575F" w14:textId="77777777" w:rsidR="00BD181C" w:rsidRDefault="00BD181C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FD208" w14:textId="77777777" w:rsidR="00BD181C" w:rsidRPr="00774FEB" w:rsidRDefault="00BD181C" w:rsidP="00B4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left="360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A293E9F" w14:textId="77777777" w:rsidR="00BD181C" w:rsidRPr="009D0D6C" w:rsidRDefault="00BD181C" w:rsidP="00B4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5418B4" w14:textId="2667E2C0" w:rsidR="00BD181C" w:rsidRPr="009D0D6C" w:rsidRDefault="00BD181C" w:rsidP="00B40558">
    <w:pPr>
      <w:tabs>
        <w:tab w:val="right" w:pos="-426"/>
      </w:tabs>
      <w:ind w:firstLine="360"/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สำหรับงวดสามเดือนและ</w:t>
    </w:r>
    <w:r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เก้า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กันยายน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2564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42F38A8C" w14:textId="77777777" w:rsidR="00BD181C" w:rsidRPr="006E020C" w:rsidRDefault="00BD181C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395B5" w14:textId="77777777" w:rsidR="00BD181C" w:rsidRPr="00774FEB" w:rsidRDefault="00BD181C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55347C7" w14:textId="77777777" w:rsidR="00BD181C" w:rsidRPr="009D0D6C" w:rsidRDefault="00BD181C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6F55D10" w14:textId="01B7A78D" w:rsidR="00BD181C" w:rsidRPr="009D0D6C" w:rsidRDefault="00BD181C" w:rsidP="009C7F5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สำหรับงวดสามเดือนและ</w:t>
    </w:r>
    <w:r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เก้า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กันยายน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2564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5FDAC012" w14:textId="77777777" w:rsidR="00BD181C" w:rsidRPr="006E020C" w:rsidRDefault="00BD181C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58E15" w14:textId="77777777" w:rsidR="00BD181C" w:rsidRPr="00774FEB" w:rsidRDefault="00BD181C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8A870AD" w14:textId="77777777" w:rsidR="00BD181C" w:rsidRPr="009D0D6C" w:rsidRDefault="00BD181C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0F78DC4" w14:textId="6A8B51F5" w:rsidR="00BD181C" w:rsidRPr="009D0D6C" w:rsidRDefault="00BD181C" w:rsidP="009C7F5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สำหรับงวดสามเดือนและ</w:t>
    </w:r>
    <w:r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เก้า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กันยายน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2564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D571727" w14:textId="77777777" w:rsidR="00BD181C" w:rsidRDefault="00BD181C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22E86" w14:textId="77777777" w:rsidR="00BD181C" w:rsidRDefault="00BD18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72C03" w14:textId="77777777" w:rsidR="00BD181C" w:rsidRDefault="00BD181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B226A" w14:textId="77777777" w:rsidR="00BD181C" w:rsidRPr="00774FEB" w:rsidRDefault="00BD181C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913FB72" w14:textId="77777777" w:rsidR="00BD181C" w:rsidRDefault="00BD181C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EA2346F" w14:textId="77777777" w:rsidR="00BD181C" w:rsidRPr="006E020C" w:rsidRDefault="00BD181C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FC24F13" w14:textId="77777777" w:rsidR="00BD181C" w:rsidRDefault="00BD181C">
    <w:pPr>
      <w:pStyle w:val="Header"/>
    </w:pPr>
  </w:p>
  <w:p w14:paraId="5C609A6A" w14:textId="77777777" w:rsidR="00BD181C" w:rsidRDefault="00BD1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5D1CC" w14:textId="77777777" w:rsidR="00BD181C" w:rsidRPr="00774FEB" w:rsidRDefault="00BD181C" w:rsidP="003270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9E4DB6" w14:textId="77777777" w:rsidR="00BD181C" w:rsidRPr="009D0D6C" w:rsidRDefault="00BD181C" w:rsidP="003270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1180759" w14:textId="3389423E" w:rsidR="00BD181C" w:rsidRPr="009D0D6C" w:rsidRDefault="00BD181C" w:rsidP="0032708D">
    <w:pPr>
      <w:tabs>
        <w:tab w:val="right" w:pos="-426"/>
      </w:tabs>
      <w:ind w:left="540"/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สำหรับงวดสามเดือนและ</w:t>
    </w:r>
    <w:r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เก้า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กันยายน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2564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7246A3D2" w14:textId="77777777" w:rsidR="00BD181C" w:rsidRDefault="00BD181C" w:rsidP="004350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96FA4" w14:textId="77777777" w:rsidR="00BD181C" w:rsidRPr="00774FEB" w:rsidRDefault="00BD181C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5CCE6DC" w14:textId="77777777" w:rsidR="00BD181C" w:rsidRPr="009D0D6C" w:rsidRDefault="00BD181C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0C13833" w14:textId="26C4E1D1" w:rsidR="00BD181C" w:rsidRPr="009D0D6C" w:rsidRDefault="00BD181C" w:rsidP="009C7F5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สำหรับงวดสามเดือนและ</w:t>
    </w:r>
    <w:r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เก้า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กันยายน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2564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7E44BDD9" w14:textId="77777777" w:rsidR="00BD181C" w:rsidRDefault="00BD181C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75FF5" w14:textId="77777777" w:rsidR="00BD181C" w:rsidRPr="00774FEB" w:rsidRDefault="00BD181C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578FF29" w14:textId="77777777" w:rsidR="00BD181C" w:rsidRPr="009D0D6C" w:rsidRDefault="00BD181C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DE1BAD6" w14:textId="74E460B1" w:rsidR="00BD181C" w:rsidRPr="009D0D6C" w:rsidRDefault="00BD181C" w:rsidP="009C7F5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สำหรับงวดสามเดือนและ</w:t>
    </w:r>
    <w:r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เก้า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กันยายน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2564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0FA989E" w14:textId="77777777" w:rsidR="00BD181C" w:rsidRDefault="00BD181C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264D3" w14:textId="77777777" w:rsidR="00BD181C" w:rsidRPr="00774FEB" w:rsidRDefault="00BD181C" w:rsidP="00427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C12DF3A" w14:textId="77777777" w:rsidR="00BD181C" w:rsidRPr="006E020C" w:rsidRDefault="00BD181C" w:rsidP="00427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B0A6F1D" w14:textId="77777777" w:rsidR="00BD181C" w:rsidRPr="006E020C" w:rsidRDefault="00BD181C" w:rsidP="005977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สำหรับงวดเก้าเดือนสิ้นสุดวันที่ 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กันยายน 255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32"/>
  </w:num>
  <w:num w:numId="14">
    <w:abstractNumId w:val="20"/>
  </w:num>
  <w:num w:numId="15">
    <w:abstractNumId w:val="22"/>
  </w:num>
  <w:num w:numId="16">
    <w:abstractNumId w:val="34"/>
  </w:num>
  <w:num w:numId="17">
    <w:abstractNumId w:val="38"/>
  </w:num>
  <w:num w:numId="18">
    <w:abstractNumId w:val="36"/>
  </w:num>
  <w:num w:numId="19">
    <w:abstractNumId w:val="30"/>
  </w:num>
  <w:num w:numId="20">
    <w:abstractNumId w:val="19"/>
  </w:num>
  <w:num w:numId="21">
    <w:abstractNumId w:val="16"/>
  </w:num>
  <w:num w:numId="22">
    <w:abstractNumId w:val="11"/>
  </w:num>
  <w:num w:numId="23">
    <w:abstractNumId w:val="14"/>
  </w:num>
  <w:num w:numId="24">
    <w:abstractNumId w:val="37"/>
  </w:num>
  <w:num w:numId="25">
    <w:abstractNumId w:val="33"/>
  </w:num>
  <w:num w:numId="26">
    <w:abstractNumId w:val="26"/>
  </w:num>
  <w:num w:numId="27">
    <w:abstractNumId w:val="18"/>
  </w:num>
  <w:num w:numId="28">
    <w:abstractNumId w:val="28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27"/>
  </w:num>
  <w:num w:numId="33">
    <w:abstractNumId w:val="25"/>
  </w:num>
  <w:num w:numId="34">
    <w:abstractNumId w:val="23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3"/>
  </w:num>
  <w:num w:numId="38">
    <w:abstractNumId w:val="12"/>
  </w:num>
  <w:num w:numId="39">
    <w:abstractNumId w:val="24"/>
  </w:num>
  <w:num w:numId="40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955"/>
    <w:rsid w:val="00000EB8"/>
    <w:rsid w:val="00001450"/>
    <w:rsid w:val="000017BC"/>
    <w:rsid w:val="00001864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9B8"/>
    <w:rsid w:val="000039DA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160"/>
    <w:rsid w:val="00005208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07FFD"/>
    <w:rsid w:val="000103B4"/>
    <w:rsid w:val="00010C43"/>
    <w:rsid w:val="00011152"/>
    <w:rsid w:val="000114BF"/>
    <w:rsid w:val="00011A90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C00"/>
    <w:rsid w:val="00014E9A"/>
    <w:rsid w:val="00014ED3"/>
    <w:rsid w:val="000152E6"/>
    <w:rsid w:val="0001594F"/>
    <w:rsid w:val="00015DC0"/>
    <w:rsid w:val="000162B6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3C7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5397"/>
    <w:rsid w:val="000357F1"/>
    <w:rsid w:val="00035BDB"/>
    <w:rsid w:val="00036072"/>
    <w:rsid w:val="00036276"/>
    <w:rsid w:val="000367A3"/>
    <w:rsid w:val="00036C02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890"/>
    <w:rsid w:val="00042A4E"/>
    <w:rsid w:val="00042EFC"/>
    <w:rsid w:val="00044D57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F82"/>
    <w:rsid w:val="000472B4"/>
    <w:rsid w:val="00047F68"/>
    <w:rsid w:val="000505AE"/>
    <w:rsid w:val="00050681"/>
    <w:rsid w:val="00050845"/>
    <w:rsid w:val="00050DA2"/>
    <w:rsid w:val="00050F3F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C1A"/>
    <w:rsid w:val="00054F5C"/>
    <w:rsid w:val="0005535B"/>
    <w:rsid w:val="000553BE"/>
    <w:rsid w:val="000557F2"/>
    <w:rsid w:val="00056494"/>
    <w:rsid w:val="000564C9"/>
    <w:rsid w:val="0005655F"/>
    <w:rsid w:val="00057248"/>
    <w:rsid w:val="00057A8C"/>
    <w:rsid w:val="00057B21"/>
    <w:rsid w:val="00057D7A"/>
    <w:rsid w:val="0006016F"/>
    <w:rsid w:val="00060186"/>
    <w:rsid w:val="000601C7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B63"/>
    <w:rsid w:val="00062E94"/>
    <w:rsid w:val="0006394E"/>
    <w:rsid w:val="0006434B"/>
    <w:rsid w:val="00064808"/>
    <w:rsid w:val="00064E56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13E"/>
    <w:rsid w:val="000725DD"/>
    <w:rsid w:val="0007278D"/>
    <w:rsid w:val="00072810"/>
    <w:rsid w:val="00072A9B"/>
    <w:rsid w:val="00072CD0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3C5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6F3"/>
    <w:rsid w:val="000A51CB"/>
    <w:rsid w:val="000A5278"/>
    <w:rsid w:val="000A53A4"/>
    <w:rsid w:val="000A55A7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A7D62"/>
    <w:rsid w:val="000B037E"/>
    <w:rsid w:val="000B077A"/>
    <w:rsid w:val="000B07B9"/>
    <w:rsid w:val="000B0913"/>
    <w:rsid w:val="000B13EE"/>
    <w:rsid w:val="000B1C93"/>
    <w:rsid w:val="000B26B9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DB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793"/>
    <w:rsid w:val="000C0B5F"/>
    <w:rsid w:val="000C0DA0"/>
    <w:rsid w:val="000C131A"/>
    <w:rsid w:val="000C1407"/>
    <w:rsid w:val="000C164D"/>
    <w:rsid w:val="000C1D48"/>
    <w:rsid w:val="000C3256"/>
    <w:rsid w:val="000C326F"/>
    <w:rsid w:val="000C3357"/>
    <w:rsid w:val="000C3BE8"/>
    <w:rsid w:val="000C4F02"/>
    <w:rsid w:val="000C525E"/>
    <w:rsid w:val="000C5309"/>
    <w:rsid w:val="000C5C05"/>
    <w:rsid w:val="000C646A"/>
    <w:rsid w:val="000C652B"/>
    <w:rsid w:val="000C6574"/>
    <w:rsid w:val="000C68C4"/>
    <w:rsid w:val="000C6A1A"/>
    <w:rsid w:val="000C6ACB"/>
    <w:rsid w:val="000C6BCB"/>
    <w:rsid w:val="000C6DB5"/>
    <w:rsid w:val="000C6F8F"/>
    <w:rsid w:val="000C7074"/>
    <w:rsid w:val="000C7114"/>
    <w:rsid w:val="000C7259"/>
    <w:rsid w:val="000C7357"/>
    <w:rsid w:val="000C74CA"/>
    <w:rsid w:val="000C7948"/>
    <w:rsid w:val="000C7FE1"/>
    <w:rsid w:val="000D00E7"/>
    <w:rsid w:val="000D04F7"/>
    <w:rsid w:val="000D0874"/>
    <w:rsid w:val="000D0BB6"/>
    <w:rsid w:val="000D0F75"/>
    <w:rsid w:val="000D1161"/>
    <w:rsid w:val="000D184D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472A"/>
    <w:rsid w:val="000D4765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925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53A"/>
    <w:rsid w:val="000E6614"/>
    <w:rsid w:val="000E69E3"/>
    <w:rsid w:val="000E7471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842"/>
    <w:rsid w:val="000F2976"/>
    <w:rsid w:val="000F2E8F"/>
    <w:rsid w:val="000F2EE8"/>
    <w:rsid w:val="000F3540"/>
    <w:rsid w:val="000F35F6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DA"/>
    <w:rsid w:val="000F651F"/>
    <w:rsid w:val="000F65B2"/>
    <w:rsid w:val="000F6646"/>
    <w:rsid w:val="000F6BC4"/>
    <w:rsid w:val="000F6DE3"/>
    <w:rsid w:val="000F703C"/>
    <w:rsid w:val="000F77DF"/>
    <w:rsid w:val="000F78A2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8DC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11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BA0"/>
    <w:rsid w:val="001275AB"/>
    <w:rsid w:val="00127827"/>
    <w:rsid w:val="001278B6"/>
    <w:rsid w:val="001278D9"/>
    <w:rsid w:val="00127C54"/>
    <w:rsid w:val="00130089"/>
    <w:rsid w:val="001300C8"/>
    <w:rsid w:val="001301F4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C38"/>
    <w:rsid w:val="001360C6"/>
    <w:rsid w:val="00136421"/>
    <w:rsid w:val="0013653C"/>
    <w:rsid w:val="0013664B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A"/>
    <w:rsid w:val="00141BB5"/>
    <w:rsid w:val="00141D02"/>
    <w:rsid w:val="00141E6E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A3A"/>
    <w:rsid w:val="00150452"/>
    <w:rsid w:val="001508DA"/>
    <w:rsid w:val="00150AEB"/>
    <w:rsid w:val="00150CA7"/>
    <w:rsid w:val="00150CC8"/>
    <w:rsid w:val="00150FE9"/>
    <w:rsid w:val="001513DA"/>
    <w:rsid w:val="001518F4"/>
    <w:rsid w:val="00151945"/>
    <w:rsid w:val="00151BAC"/>
    <w:rsid w:val="00152120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120F"/>
    <w:rsid w:val="0016123E"/>
    <w:rsid w:val="001614C3"/>
    <w:rsid w:val="00161915"/>
    <w:rsid w:val="00161B80"/>
    <w:rsid w:val="00161FF9"/>
    <w:rsid w:val="0016294E"/>
    <w:rsid w:val="00162A24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605C"/>
    <w:rsid w:val="00166611"/>
    <w:rsid w:val="00166985"/>
    <w:rsid w:val="00166A34"/>
    <w:rsid w:val="00167EFE"/>
    <w:rsid w:val="001702F6"/>
    <w:rsid w:val="00170338"/>
    <w:rsid w:val="00170630"/>
    <w:rsid w:val="00170B07"/>
    <w:rsid w:val="00170EF2"/>
    <w:rsid w:val="0017121A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FC6"/>
    <w:rsid w:val="00177925"/>
    <w:rsid w:val="00177AB9"/>
    <w:rsid w:val="00177C10"/>
    <w:rsid w:val="00177C3D"/>
    <w:rsid w:val="001802EE"/>
    <w:rsid w:val="00180369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6CF"/>
    <w:rsid w:val="001858CD"/>
    <w:rsid w:val="00185C3D"/>
    <w:rsid w:val="00185CCC"/>
    <w:rsid w:val="00185EEF"/>
    <w:rsid w:val="001867A2"/>
    <w:rsid w:val="00186AFE"/>
    <w:rsid w:val="00186D78"/>
    <w:rsid w:val="00186DE2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611D"/>
    <w:rsid w:val="00196601"/>
    <w:rsid w:val="0019704E"/>
    <w:rsid w:val="0019721F"/>
    <w:rsid w:val="001975EC"/>
    <w:rsid w:val="001977DC"/>
    <w:rsid w:val="001978F3"/>
    <w:rsid w:val="00197DB4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897"/>
    <w:rsid w:val="001A28BB"/>
    <w:rsid w:val="001A2950"/>
    <w:rsid w:val="001A2B63"/>
    <w:rsid w:val="001A2D39"/>
    <w:rsid w:val="001A31D4"/>
    <w:rsid w:val="001A3451"/>
    <w:rsid w:val="001A3499"/>
    <w:rsid w:val="001A3E5B"/>
    <w:rsid w:val="001A4189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3A6"/>
    <w:rsid w:val="001B0493"/>
    <w:rsid w:val="001B12EE"/>
    <w:rsid w:val="001B14AD"/>
    <w:rsid w:val="001B1BF5"/>
    <w:rsid w:val="001B1C43"/>
    <w:rsid w:val="001B25F6"/>
    <w:rsid w:val="001B26AE"/>
    <w:rsid w:val="001B2D5E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F72"/>
    <w:rsid w:val="001B709A"/>
    <w:rsid w:val="001B74F1"/>
    <w:rsid w:val="001B7542"/>
    <w:rsid w:val="001B7629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32C7"/>
    <w:rsid w:val="001C41DE"/>
    <w:rsid w:val="001C4511"/>
    <w:rsid w:val="001C4595"/>
    <w:rsid w:val="001C479F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0E4"/>
    <w:rsid w:val="001D0223"/>
    <w:rsid w:val="001D0338"/>
    <w:rsid w:val="001D0775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D3F"/>
    <w:rsid w:val="001D6E08"/>
    <w:rsid w:val="001D707F"/>
    <w:rsid w:val="001D737A"/>
    <w:rsid w:val="001D76B1"/>
    <w:rsid w:val="001D77FA"/>
    <w:rsid w:val="001E000A"/>
    <w:rsid w:val="001E028F"/>
    <w:rsid w:val="001E03D4"/>
    <w:rsid w:val="001E05F6"/>
    <w:rsid w:val="001E080B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364"/>
    <w:rsid w:val="001E3D77"/>
    <w:rsid w:val="001E3F3D"/>
    <w:rsid w:val="001E40B0"/>
    <w:rsid w:val="001E443B"/>
    <w:rsid w:val="001E5244"/>
    <w:rsid w:val="001E527C"/>
    <w:rsid w:val="001E58A5"/>
    <w:rsid w:val="001E594F"/>
    <w:rsid w:val="001E599A"/>
    <w:rsid w:val="001E5EAB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ABB"/>
    <w:rsid w:val="001F2131"/>
    <w:rsid w:val="001F2364"/>
    <w:rsid w:val="001F25C3"/>
    <w:rsid w:val="001F2655"/>
    <w:rsid w:val="001F2E9D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A7C"/>
    <w:rsid w:val="001F6AFD"/>
    <w:rsid w:val="001F6CBD"/>
    <w:rsid w:val="001F6FEB"/>
    <w:rsid w:val="001F7078"/>
    <w:rsid w:val="001F77FC"/>
    <w:rsid w:val="001F7868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43B1"/>
    <w:rsid w:val="00204547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79"/>
    <w:rsid w:val="0021043A"/>
    <w:rsid w:val="00210A1C"/>
    <w:rsid w:val="00210AA6"/>
    <w:rsid w:val="00210B2B"/>
    <w:rsid w:val="00211FBA"/>
    <w:rsid w:val="00211FE3"/>
    <w:rsid w:val="00212190"/>
    <w:rsid w:val="00212A59"/>
    <w:rsid w:val="002137CA"/>
    <w:rsid w:val="002138C4"/>
    <w:rsid w:val="002139FD"/>
    <w:rsid w:val="00214134"/>
    <w:rsid w:val="00214281"/>
    <w:rsid w:val="0021464A"/>
    <w:rsid w:val="0021478E"/>
    <w:rsid w:val="00214EAE"/>
    <w:rsid w:val="00214FA7"/>
    <w:rsid w:val="0021588B"/>
    <w:rsid w:val="00215C20"/>
    <w:rsid w:val="00215CF2"/>
    <w:rsid w:val="00215EE6"/>
    <w:rsid w:val="00215F22"/>
    <w:rsid w:val="00215FD3"/>
    <w:rsid w:val="002165F8"/>
    <w:rsid w:val="00216908"/>
    <w:rsid w:val="00216994"/>
    <w:rsid w:val="00217764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3CA2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471"/>
    <w:rsid w:val="002315F2"/>
    <w:rsid w:val="0023176D"/>
    <w:rsid w:val="00232975"/>
    <w:rsid w:val="00232B3F"/>
    <w:rsid w:val="00232B97"/>
    <w:rsid w:val="00232F64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7"/>
    <w:rsid w:val="0024264A"/>
    <w:rsid w:val="00242766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A0"/>
    <w:rsid w:val="00251CC8"/>
    <w:rsid w:val="002527F5"/>
    <w:rsid w:val="00252A3E"/>
    <w:rsid w:val="00252AF8"/>
    <w:rsid w:val="00253023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A6"/>
    <w:rsid w:val="00257169"/>
    <w:rsid w:val="002571A5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E55"/>
    <w:rsid w:val="002661EA"/>
    <w:rsid w:val="0026641F"/>
    <w:rsid w:val="0026685F"/>
    <w:rsid w:val="00266B52"/>
    <w:rsid w:val="00266E05"/>
    <w:rsid w:val="00266F86"/>
    <w:rsid w:val="002677DB"/>
    <w:rsid w:val="00267BB6"/>
    <w:rsid w:val="00267CD2"/>
    <w:rsid w:val="0027002B"/>
    <w:rsid w:val="002701BE"/>
    <w:rsid w:val="00270612"/>
    <w:rsid w:val="002707F8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38C"/>
    <w:rsid w:val="002944E9"/>
    <w:rsid w:val="002947BF"/>
    <w:rsid w:val="002948D7"/>
    <w:rsid w:val="00294A28"/>
    <w:rsid w:val="00294EE8"/>
    <w:rsid w:val="002953ED"/>
    <w:rsid w:val="002954AD"/>
    <w:rsid w:val="00295625"/>
    <w:rsid w:val="00295689"/>
    <w:rsid w:val="002959D6"/>
    <w:rsid w:val="00295A97"/>
    <w:rsid w:val="002968E4"/>
    <w:rsid w:val="00296B67"/>
    <w:rsid w:val="00296D23"/>
    <w:rsid w:val="00296E99"/>
    <w:rsid w:val="00297025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2C7"/>
    <w:rsid w:val="002B14C9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2F3"/>
    <w:rsid w:val="002C347B"/>
    <w:rsid w:val="002C3615"/>
    <w:rsid w:val="002C3B59"/>
    <w:rsid w:val="002C41B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2126"/>
    <w:rsid w:val="002D23F0"/>
    <w:rsid w:val="002D24DC"/>
    <w:rsid w:val="002D2537"/>
    <w:rsid w:val="002D26A1"/>
    <w:rsid w:val="002D27F0"/>
    <w:rsid w:val="002D290F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4BF"/>
    <w:rsid w:val="002D69F0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E79FB"/>
    <w:rsid w:val="002F0070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AA3"/>
    <w:rsid w:val="002F3F93"/>
    <w:rsid w:val="002F4145"/>
    <w:rsid w:val="002F438E"/>
    <w:rsid w:val="002F4C5D"/>
    <w:rsid w:val="002F4D4B"/>
    <w:rsid w:val="002F5291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4E9"/>
    <w:rsid w:val="00306613"/>
    <w:rsid w:val="00306EF7"/>
    <w:rsid w:val="00306FB3"/>
    <w:rsid w:val="0030723E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784"/>
    <w:rsid w:val="003327EB"/>
    <w:rsid w:val="0033285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6C8"/>
    <w:rsid w:val="00341B5F"/>
    <w:rsid w:val="00341BE3"/>
    <w:rsid w:val="00341E82"/>
    <w:rsid w:val="0034211B"/>
    <w:rsid w:val="003426F6"/>
    <w:rsid w:val="00342A83"/>
    <w:rsid w:val="00343091"/>
    <w:rsid w:val="0034314B"/>
    <w:rsid w:val="00343800"/>
    <w:rsid w:val="0034387B"/>
    <w:rsid w:val="00343A29"/>
    <w:rsid w:val="00343BE1"/>
    <w:rsid w:val="00343CCA"/>
    <w:rsid w:val="00344086"/>
    <w:rsid w:val="0034467C"/>
    <w:rsid w:val="003446D6"/>
    <w:rsid w:val="003448C3"/>
    <w:rsid w:val="00344DD7"/>
    <w:rsid w:val="003454B8"/>
    <w:rsid w:val="00345523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522A"/>
    <w:rsid w:val="00365312"/>
    <w:rsid w:val="003655A5"/>
    <w:rsid w:val="0036567A"/>
    <w:rsid w:val="00365C3D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FA"/>
    <w:rsid w:val="0037154D"/>
    <w:rsid w:val="003717EE"/>
    <w:rsid w:val="003718D6"/>
    <w:rsid w:val="00371C8B"/>
    <w:rsid w:val="00371E71"/>
    <w:rsid w:val="00372382"/>
    <w:rsid w:val="00372480"/>
    <w:rsid w:val="00372A6C"/>
    <w:rsid w:val="00372C83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B78"/>
    <w:rsid w:val="00383D40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1412"/>
    <w:rsid w:val="00391541"/>
    <w:rsid w:val="0039188B"/>
    <w:rsid w:val="003918F4"/>
    <w:rsid w:val="00391E39"/>
    <w:rsid w:val="0039246D"/>
    <w:rsid w:val="0039293F"/>
    <w:rsid w:val="00392F99"/>
    <w:rsid w:val="003930C9"/>
    <w:rsid w:val="00393ABB"/>
    <w:rsid w:val="00393F34"/>
    <w:rsid w:val="0039433D"/>
    <w:rsid w:val="003947CD"/>
    <w:rsid w:val="00394B2B"/>
    <w:rsid w:val="00395109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2911"/>
    <w:rsid w:val="003B2AC8"/>
    <w:rsid w:val="003B2BAA"/>
    <w:rsid w:val="003B2D43"/>
    <w:rsid w:val="003B2F93"/>
    <w:rsid w:val="003B36A1"/>
    <w:rsid w:val="003B3931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2E"/>
    <w:rsid w:val="003B622F"/>
    <w:rsid w:val="003B638F"/>
    <w:rsid w:val="003B63BA"/>
    <w:rsid w:val="003B6482"/>
    <w:rsid w:val="003B6DF1"/>
    <w:rsid w:val="003B727B"/>
    <w:rsid w:val="003B7B94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704"/>
    <w:rsid w:val="003C6C35"/>
    <w:rsid w:val="003C6ED2"/>
    <w:rsid w:val="003C6EF4"/>
    <w:rsid w:val="003C77DA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E01E1"/>
    <w:rsid w:val="003E04AA"/>
    <w:rsid w:val="003E055B"/>
    <w:rsid w:val="003E0A27"/>
    <w:rsid w:val="003E11F4"/>
    <w:rsid w:val="003E1ABC"/>
    <w:rsid w:val="003E1CFA"/>
    <w:rsid w:val="003E1CFC"/>
    <w:rsid w:val="003E1E1D"/>
    <w:rsid w:val="003E1EF7"/>
    <w:rsid w:val="003E26D1"/>
    <w:rsid w:val="003E2C17"/>
    <w:rsid w:val="003E2CF7"/>
    <w:rsid w:val="003E332A"/>
    <w:rsid w:val="003E38C9"/>
    <w:rsid w:val="003E4300"/>
    <w:rsid w:val="003E47F2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77B"/>
    <w:rsid w:val="003F47CC"/>
    <w:rsid w:val="003F48B1"/>
    <w:rsid w:val="003F4B5E"/>
    <w:rsid w:val="003F4FC0"/>
    <w:rsid w:val="003F5157"/>
    <w:rsid w:val="003F52ED"/>
    <w:rsid w:val="003F5469"/>
    <w:rsid w:val="003F54E2"/>
    <w:rsid w:val="003F587A"/>
    <w:rsid w:val="003F58B3"/>
    <w:rsid w:val="003F58E5"/>
    <w:rsid w:val="003F5AB3"/>
    <w:rsid w:val="003F5BD7"/>
    <w:rsid w:val="003F5DEA"/>
    <w:rsid w:val="003F6717"/>
    <w:rsid w:val="003F6E01"/>
    <w:rsid w:val="003F6F19"/>
    <w:rsid w:val="003F7034"/>
    <w:rsid w:val="003F709E"/>
    <w:rsid w:val="003F715C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58A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711"/>
    <w:rsid w:val="00416EE3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74D"/>
    <w:rsid w:val="00424C63"/>
    <w:rsid w:val="00424E3E"/>
    <w:rsid w:val="004251CE"/>
    <w:rsid w:val="0042522B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F2"/>
    <w:rsid w:val="00430DCB"/>
    <w:rsid w:val="00431151"/>
    <w:rsid w:val="004312D6"/>
    <w:rsid w:val="00431417"/>
    <w:rsid w:val="00431AEE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40464"/>
    <w:rsid w:val="004405BA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EA8"/>
    <w:rsid w:val="00447F9B"/>
    <w:rsid w:val="004500C7"/>
    <w:rsid w:val="00450570"/>
    <w:rsid w:val="004505BD"/>
    <w:rsid w:val="00450A05"/>
    <w:rsid w:val="00450DA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9C"/>
    <w:rsid w:val="00456EF4"/>
    <w:rsid w:val="0045706E"/>
    <w:rsid w:val="004573CB"/>
    <w:rsid w:val="00457685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E3"/>
    <w:rsid w:val="00464543"/>
    <w:rsid w:val="00464DD0"/>
    <w:rsid w:val="00464EFD"/>
    <w:rsid w:val="00464FED"/>
    <w:rsid w:val="004650E7"/>
    <w:rsid w:val="00465104"/>
    <w:rsid w:val="0046573F"/>
    <w:rsid w:val="00465768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A4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661"/>
    <w:rsid w:val="00475836"/>
    <w:rsid w:val="004758E8"/>
    <w:rsid w:val="00475943"/>
    <w:rsid w:val="00475AF2"/>
    <w:rsid w:val="00475BBC"/>
    <w:rsid w:val="00475F56"/>
    <w:rsid w:val="00475FF1"/>
    <w:rsid w:val="004760D1"/>
    <w:rsid w:val="004763CA"/>
    <w:rsid w:val="00476751"/>
    <w:rsid w:val="00476BE2"/>
    <w:rsid w:val="00476C5F"/>
    <w:rsid w:val="0047783F"/>
    <w:rsid w:val="00477C7B"/>
    <w:rsid w:val="00477CA5"/>
    <w:rsid w:val="0048013A"/>
    <w:rsid w:val="0048031E"/>
    <w:rsid w:val="004807C8"/>
    <w:rsid w:val="00480859"/>
    <w:rsid w:val="004808FA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8EE"/>
    <w:rsid w:val="00483E97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B90"/>
    <w:rsid w:val="00486C63"/>
    <w:rsid w:val="00486D94"/>
    <w:rsid w:val="0048774B"/>
    <w:rsid w:val="00487972"/>
    <w:rsid w:val="00487B13"/>
    <w:rsid w:val="00487B98"/>
    <w:rsid w:val="00487FA1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E2"/>
    <w:rsid w:val="00492715"/>
    <w:rsid w:val="004929B6"/>
    <w:rsid w:val="00492D0F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7B9"/>
    <w:rsid w:val="004A0837"/>
    <w:rsid w:val="004A11CD"/>
    <w:rsid w:val="004A18E6"/>
    <w:rsid w:val="004A1991"/>
    <w:rsid w:val="004A1A2B"/>
    <w:rsid w:val="004A1A76"/>
    <w:rsid w:val="004A1AE9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53CC"/>
    <w:rsid w:val="004A5410"/>
    <w:rsid w:val="004A5744"/>
    <w:rsid w:val="004A5FA7"/>
    <w:rsid w:val="004A6024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26F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8E7"/>
    <w:rsid w:val="004C752A"/>
    <w:rsid w:val="004C7973"/>
    <w:rsid w:val="004C7D42"/>
    <w:rsid w:val="004C7D6D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C93"/>
    <w:rsid w:val="004D5CD4"/>
    <w:rsid w:val="004D5F61"/>
    <w:rsid w:val="004D5F9B"/>
    <w:rsid w:val="004D6265"/>
    <w:rsid w:val="004D64A7"/>
    <w:rsid w:val="004D681E"/>
    <w:rsid w:val="004D7211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851"/>
    <w:rsid w:val="004E085C"/>
    <w:rsid w:val="004E1097"/>
    <w:rsid w:val="004E172F"/>
    <w:rsid w:val="004E1BD8"/>
    <w:rsid w:val="004E1CFF"/>
    <w:rsid w:val="004E1E17"/>
    <w:rsid w:val="004E1EC3"/>
    <w:rsid w:val="004E21EA"/>
    <w:rsid w:val="004E2650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21F"/>
    <w:rsid w:val="004E43EC"/>
    <w:rsid w:val="004E4570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9"/>
    <w:rsid w:val="004F4080"/>
    <w:rsid w:val="004F425E"/>
    <w:rsid w:val="004F46DD"/>
    <w:rsid w:val="004F51DA"/>
    <w:rsid w:val="004F5221"/>
    <w:rsid w:val="004F522A"/>
    <w:rsid w:val="004F57AC"/>
    <w:rsid w:val="004F61CB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6B89"/>
    <w:rsid w:val="005074A2"/>
    <w:rsid w:val="00507C46"/>
    <w:rsid w:val="005100D5"/>
    <w:rsid w:val="005103A8"/>
    <w:rsid w:val="005103A9"/>
    <w:rsid w:val="0051071A"/>
    <w:rsid w:val="005109A1"/>
    <w:rsid w:val="005109F0"/>
    <w:rsid w:val="00510AA5"/>
    <w:rsid w:val="00511039"/>
    <w:rsid w:val="005113A2"/>
    <w:rsid w:val="00511525"/>
    <w:rsid w:val="00513184"/>
    <w:rsid w:val="00513741"/>
    <w:rsid w:val="005138A7"/>
    <w:rsid w:val="00513B59"/>
    <w:rsid w:val="00514162"/>
    <w:rsid w:val="005146BF"/>
    <w:rsid w:val="0051480A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CC3"/>
    <w:rsid w:val="00516D93"/>
    <w:rsid w:val="00516EB2"/>
    <w:rsid w:val="00517EF9"/>
    <w:rsid w:val="00520129"/>
    <w:rsid w:val="00520889"/>
    <w:rsid w:val="00520B40"/>
    <w:rsid w:val="00520C74"/>
    <w:rsid w:val="00520DDF"/>
    <w:rsid w:val="00521320"/>
    <w:rsid w:val="0052144A"/>
    <w:rsid w:val="005216E6"/>
    <w:rsid w:val="00521A6E"/>
    <w:rsid w:val="005220BF"/>
    <w:rsid w:val="00522328"/>
    <w:rsid w:val="005223D9"/>
    <w:rsid w:val="005229CA"/>
    <w:rsid w:val="00522FF8"/>
    <w:rsid w:val="005230E3"/>
    <w:rsid w:val="005235AE"/>
    <w:rsid w:val="00523950"/>
    <w:rsid w:val="00523ABC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135"/>
    <w:rsid w:val="005331E2"/>
    <w:rsid w:val="0053363B"/>
    <w:rsid w:val="00533B53"/>
    <w:rsid w:val="00533FA7"/>
    <w:rsid w:val="00533FD9"/>
    <w:rsid w:val="00534218"/>
    <w:rsid w:val="00534936"/>
    <w:rsid w:val="00534DC4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591"/>
    <w:rsid w:val="0054065E"/>
    <w:rsid w:val="00540AE9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30A8"/>
    <w:rsid w:val="00543288"/>
    <w:rsid w:val="00543878"/>
    <w:rsid w:val="005438C9"/>
    <w:rsid w:val="00543B2C"/>
    <w:rsid w:val="00543E11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7AC"/>
    <w:rsid w:val="00552921"/>
    <w:rsid w:val="0055292F"/>
    <w:rsid w:val="00552EF5"/>
    <w:rsid w:val="00553170"/>
    <w:rsid w:val="00553621"/>
    <w:rsid w:val="00553D26"/>
    <w:rsid w:val="00554351"/>
    <w:rsid w:val="0055477B"/>
    <w:rsid w:val="00554BBC"/>
    <w:rsid w:val="00554D53"/>
    <w:rsid w:val="00554DD1"/>
    <w:rsid w:val="00554EEF"/>
    <w:rsid w:val="005552AA"/>
    <w:rsid w:val="005555F7"/>
    <w:rsid w:val="00555EF8"/>
    <w:rsid w:val="00557093"/>
    <w:rsid w:val="00557549"/>
    <w:rsid w:val="005578D6"/>
    <w:rsid w:val="005579C3"/>
    <w:rsid w:val="00557CBB"/>
    <w:rsid w:val="0056005B"/>
    <w:rsid w:val="00560330"/>
    <w:rsid w:val="00560734"/>
    <w:rsid w:val="005607AA"/>
    <w:rsid w:val="00560C99"/>
    <w:rsid w:val="00560F0A"/>
    <w:rsid w:val="0056101A"/>
    <w:rsid w:val="00561438"/>
    <w:rsid w:val="005615F2"/>
    <w:rsid w:val="005616A0"/>
    <w:rsid w:val="005617E2"/>
    <w:rsid w:val="00561BF3"/>
    <w:rsid w:val="00561CDF"/>
    <w:rsid w:val="00562083"/>
    <w:rsid w:val="005621ED"/>
    <w:rsid w:val="00562796"/>
    <w:rsid w:val="00562D42"/>
    <w:rsid w:val="00563172"/>
    <w:rsid w:val="00563290"/>
    <w:rsid w:val="00563650"/>
    <w:rsid w:val="00563E71"/>
    <w:rsid w:val="00563EA3"/>
    <w:rsid w:val="00563F82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95E"/>
    <w:rsid w:val="005679D0"/>
    <w:rsid w:val="00567A38"/>
    <w:rsid w:val="00567F64"/>
    <w:rsid w:val="005705B5"/>
    <w:rsid w:val="00571668"/>
    <w:rsid w:val="0057176B"/>
    <w:rsid w:val="005717BC"/>
    <w:rsid w:val="00571A4B"/>
    <w:rsid w:val="00571E3C"/>
    <w:rsid w:val="00571FBA"/>
    <w:rsid w:val="005720EE"/>
    <w:rsid w:val="005726E6"/>
    <w:rsid w:val="00572EC3"/>
    <w:rsid w:val="005737E2"/>
    <w:rsid w:val="00573839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FE"/>
    <w:rsid w:val="00580530"/>
    <w:rsid w:val="0058067D"/>
    <w:rsid w:val="00581306"/>
    <w:rsid w:val="005817E5"/>
    <w:rsid w:val="0058185D"/>
    <w:rsid w:val="005821E2"/>
    <w:rsid w:val="0058232A"/>
    <w:rsid w:val="00582492"/>
    <w:rsid w:val="00582A05"/>
    <w:rsid w:val="00582D4D"/>
    <w:rsid w:val="005830E4"/>
    <w:rsid w:val="00583596"/>
    <w:rsid w:val="00583925"/>
    <w:rsid w:val="00583B93"/>
    <w:rsid w:val="005840E5"/>
    <w:rsid w:val="005842A6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71"/>
    <w:rsid w:val="00586A5D"/>
    <w:rsid w:val="00587B3B"/>
    <w:rsid w:val="00587BF2"/>
    <w:rsid w:val="00587EDB"/>
    <w:rsid w:val="00590725"/>
    <w:rsid w:val="0059092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199"/>
    <w:rsid w:val="005A21D2"/>
    <w:rsid w:val="005A2968"/>
    <w:rsid w:val="005A29DB"/>
    <w:rsid w:val="005A32E3"/>
    <w:rsid w:val="005A32E5"/>
    <w:rsid w:val="005A3373"/>
    <w:rsid w:val="005A35F7"/>
    <w:rsid w:val="005A3671"/>
    <w:rsid w:val="005A3D84"/>
    <w:rsid w:val="005A3D8D"/>
    <w:rsid w:val="005A3DC7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BB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92B"/>
    <w:rsid w:val="005D0A5C"/>
    <w:rsid w:val="005D0B62"/>
    <w:rsid w:val="005D23BC"/>
    <w:rsid w:val="005D2464"/>
    <w:rsid w:val="005D25AE"/>
    <w:rsid w:val="005D2907"/>
    <w:rsid w:val="005D2B12"/>
    <w:rsid w:val="005D2D48"/>
    <w:rsid w:val="005D2E33"/>
    <w:rsid w:val="005D333C"/>
    <w:rsid w:val="005D3D5E"/>
    <w:rsid w:val="005D4A60"/>
    <w:rsid w:val="005D4AC9"/>
    <w:rsid w:val="005D4D29"/>
    <w:rsid w:val="005D4DA4"/>
    <w:rsid w:val="005D4F9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76BA"/>
    <w:rsid w:val="005D7A09"/>
    <w:rsid w:val="005E017A"/>
    <w:rsid w:val="005E027E"/>
    <w:rsid w:val="005E0A02"/>
    <w:rsid w:val="005E0CF0"/>
    <w:rsid w:val="005E0F14"/>
    <w:rsid w:val="005E10C4"/>
    <w:rsid w:val="005E1196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B00"/>
    <w:rsid w:val="005E4BA1"/>
    <w:rsid w:val="005E50E4"/>
    <w:rsid w:val="005E55CE"/>
    <w:rsid w:val="005E5AC5"/>
    <w:rsid w:val="005E5D8F"/>
    <w:rsid w:val="005E5E65"/>
    <w:rsid w:val="005E5F74"/>
    <w:rsid w:val="005E634F"/>
    <w:rsid w:val="005E679C"/>
    <w:rsid w:val="005E67C4"/>
    <w:rsid w:val="005E6920"/>
    <w:rsid w:val="005E696F"/>
    <w:rsid w:val="005E6ED0"/>
    <w:rsid w:val="005E6EEB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C68"/>
    <w:rsid w:val="005F4F1B"/>
    <w:rsid w:val="005F5343"/>
    <w:rsid w:val="005F550A"/>
    <w:rsid w:val="005F550B"/>
    <w:rsid w:val="005F5531"/>
    <w:rsid w:val="005F56C0"/>
    <w:rsid w:val="005F5715"/>
    <w:rsid w:val="005F5971"/>
    <w:rsid w:val="005F5AF1"/>
    <w:rsid w:val="005F5FE8"/>
    <w:rsid w:val="005F6330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C03"/>
    <w:rsid w:val="00604C4D"/>
    <w:rsid w:val="00604F11"/>
    <w:rsid w:val="006055DF"/>
    <w:rsid w:val="00605900"/>
    <w:rsid w:val="00606222"/>
    <w:rsid w:val="0060629B"/>
    <w:rsid w:val="0060661F"/>
    <w:rsid w:val="00607239"/>
    <w:rsid w:val="0060725F"/>
    <w:rsid w:val="0060797C"/>
    <w:rsid w:val="00607BF1"/>
    <w:rsid w:val="00610285"/>
    <w:rsid w:val="0061032A"/>
    <w:rsid w:val="00610530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85C"/>
    <w:rsid w:val="00616AE4"/>
    <w:rsid w:val="00617196"/>
    <w:rsid w:val="00617B34"/>
    <w:rsid w:val="00617C77"/>
    <w:rsid w:val="00620020"/>
    <w:rsid w:val="00620461"/>
    <w:rsid w:val="00620546"/>
    <w:rsid w:val="0062057F"/>
    <w:rsid w:val="00620AB0"/>
    <w:rsid w:val="00620C13"/>
    <w:rsid w:val="00621761"/>
    <w:rsid w:val="0062178F"/>
    <w:rsid w:val="00621B93"/>
    <w:rsid w:val="00621E2E"/>
    <w:rsid w:val="00621E2F"/>
    <w:rsid w:val="006220E2"/>
    <w:rsid w:val="00622A58"/>
    <w:rsid w:val="00622E15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50A3"/>
    <w:rsid w:val="006351AA"/>
    <w:rsid w:val="006354AE"/>
    <w:rsid w:val="006359E8"/>
    <w:rsid w:val="00635AC1"/>
    <w:rsid w:val="00635B78"/>
    <w:rsid w:val="00635FEA"/>
    <w:rsid w:val="006366D8"/>
    <w:rsid w:val="00636730"/>
    <w:rsid w:val="00636CBB"/>
    <w:rsid w:val="00637426"/>
    <w:rsid w:val="00637741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6F3"/>
    <w:rsid w:val="0065597B"/>
    <w:rsid w:val="00655DC2"/>
    <w:rsid w:val="00655EE3"/>
    <w:rsid w:val="0065660E"/>
    <w:rsid w:val="00656A36"/>
    <w:rsid w:val="00657040"/>
    <w:rsid w:val="006571B7"/>
    <w:rsid w:val="0065720D"/>
    <w:rsid w:val="006576EB"/>
    <w:rsid w:val="00657989"/>
    <w:rsid w:val="00660099"/>
    <w:rsid w:val="0066071E"/>
    <w:rsid w:val="00660B2C"/>
    <w:rsid w:val="00661258"/>
    <w:rsid w:val="006614A7"/>
    <w:rsid w:val="0066175A"/>
    <w:rsid w:val="00661856"/>
    <w:rsid w:val="0066193A"/>
    <w:rsid w:val="00661A0D"/>
    <w:rsid w:val="00661A73"/>
    <w:rsid w:val="00662204"/>
    <w:rsid w:val="006625FF"/>
    <w:rsid w:val="0066264A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95D"/>
    <w:rsid w:val="00677A44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308D"/>
    <w:rsid w:val="006831C2"/>
    <w:rsid w:val="00683D91"/>
    <w:rsid w:val="00683E81"/>
    <w:rsid w:val="00684488"/>
    <w:rsid w:val="00684DEE"/>
    <w:rsid w:val="00684E46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894"/>
    <w:rsid w:val="0068794D"/>
    <w:rsid w:val="00687C77"/>
    <w:rsid w:val="00687DA3"/>
    <w:rsid w:val="0069001B"/>
    <w:rsid w:val="00690367"/>
    <w:rsid w:val="0069046E"/>
    <w:rsid w:val="006909BE"/>
    <w:rsid w:val="00690EF5"/>
    <w:rsid w:val="00691069"/>
    <w:rsid w:val="0069120D"/>
    <w:rsid w:val="006913AA"/>
    <w:rsid w:val="006913E4"/>
    <w:rsid w:val="006915F4"/>
    <w:rsid w:val="00691B0F"/>
    <w:rsid w:val="00691BA2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416B"/>
    <w:rsid w:val="006D4245"/>
    <w:rsid w:val="006D43B8"/>
    <w:rsid w:val="006D4613"/>
    <w:rsid w:val="006D488F"/>
    <w:rsid w:val="006D4AE5"/>
    <w:rsid w:val="006D4B93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AB6"/>
    <w:rsid w:val="006E3CB2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F0221"/>
    <w:rsid w:val="006F0703"/>
    <w:rsid w:val="006F0709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DD7"/>
    <w:rsid w:val="0070017B"/>
    <w:rsid w:val="00700418"/>
    <w:rsid w:val="00700666"/>
    <w:rsid w:val="007007A8"/>
    <w:rsid w:val="00700D8C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C18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E"/>
    <w:rsid w:val="0071208E"/>
    <w:rsid w:val="007121DF"/>
    <w:rsid w:val="00712249"/>
    <w:rsid w:val="0071244F"/>
    <w:rsid w:val="00712A5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C12"/>
    <w:rsid w:val="0071609F"/>
    <w:rsid w:val="0071617E"/>
    <w:rsid w:val="00716904"/>
    <w:rsid w:val="00716B91"/>
    <w:rsid w:val="00716DE5"/>
    <w:rsid w:val="00716E0E"/>
    <w:rsid w:val="00717564"/>
    <w:rsid w:val="007176BB"/>
    <w:rsid w:val="0071796D"/>
    <w:rsid w:val="00717CD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5DB"/>
    <w:rsid w:val="00725161"/>
    <w:rsid w:val="00725237"/>
    <w:rsid w:val="0072599C"/>
    <w:rsid w:val="00725BEA"/>
    <w:rsid w:val="00726542"/>
    <w:rsid w:val="0072689D"/>
    <w:rsid w:val="00726CC0"/>
    <w:rsid w:val="00726E25"/>
    <w:rsid w:val="00727171"/>
    <w:rsid w:val="00727C6C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83F"/>
    <w:rsid w:val="00736AC6"/>
    <w:rsid w:val="00736AD5"/>
    <w:rsid w:val="00736B35"/>
    <w:rsid w:val="00736F7A"/>
    <w:rsid w:val="007400A9"/>
    <w:rsid w:val="007404CA"/>
    <w:rsid w:val="00740543"/>
    <w:rsid w:val="00740D3F"/>
    <w:rsid w:val="00740F25"/>
    <w:rsid w:val="007411ED"/>
    <w:rsid w:val="00741429"/>
    <w:rsid w:val="0074175C"/>
    <w:rsid w:val="00741B1D"/>
    <w:rsid w:val="00741CC5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209"/>
    <w:rsid w:val="00750AE5"/>
    <w:rsid w:val="00750BB7"/>
    <w:rsid w:val="007510D9"/>
    <w:rsid w:val="007514C1"/>
    <w:rsid w:val="00751A5B"/>
    <w:rsid w:val="00751E6E"/>
    <w:rsid w:val="00751E8E"/>
    <w:rsid w:val="00752187"/>
    <w:rsid w:val="00752568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7041A"/>
    <w:rsid w:val="007706EF"/>
    <w:rsid w:val="0077073A"/>
    <w:rsid w:val="00770831"/>
    <w:rsid w:val="0077083E"/>
    <w:rsid w:val="00770FBE"/>
    <w:rsid w:val="007710B6"/>
    <w:rsid w:val="00771219"/>
    <w:rsid w:val="00771285"/>
    <w:rsid w:val="007713A0"/>
    <w:rsid w:val="0077192C"/>
    <w:rsid w:val="00771CF0"/>
    <w:rsid w:val="00771D2F"/>
    <w:rsid w:val="007727F7"/>
    <w:rsid w:val="00772B81"/>
    <w:rsid w:val="00772EDB"/>
    <w:rsid w:val="007730D7"/>
    <w:rsid w:val="00773382"/>
    <w:rsid w:val="00773906"/>
    <w:rsid w:val="00773BC6"/>
    <w:rsid w:val="00773CE7"/>
    <w:rsid w:val="00773E18"/>
    <w:rsid w:val="00774836"/>
    <w:rsid w:val="00774899"/>
    <w:rsid w:val="0077495E"/>
    <w:rsid w:val="00774AEF"/>
    <w:rsid w:val="00774B54"/>
    <w:rsid w:val="00774FEB"/>
    <w:rsid w:val="0077528A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EAF"/>
    <w:rsid w:val="0079404A"/>
    <w:rsid w:val="00794061"/>
    <w:rsid w:val="0079578C"/>
    <w:rsid w:val="00795B41"/>
    <w:rsid w:val="00795C1E"/>
    <w:rsid w:val="00795C24"/>
    <w:rsid w:val="00796112"/>
    <w:rsid w:val="007967D9"/>
    <w:rsid w:val="00796D79"/>
    <w:rsid w:val="007973A6"/>
    <w:rsid w:val="00797446"/>
    <w:rsid w:val="00797568"/>
    <w:rsid w:val="00797B19"/>
    <w:rsid w:val="00797E16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07"/>
    <w:rsid w:val="007C599E"/>
    <w:rsid w:val="007C5C1E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092"/>
    <w:rsid w:val="007F2422"/>
    <w:rsid w:val="007F2A03"/>
    <w:rsid w:val="007F2AE2"/>
    <w:rsid w:val="007F2CED"/>
    <w:rsid w:val="007F2CF4"/>
    <w:rsid w:val="007F30A5"/>
    <w:rsid w:val="007F32EE"/>
    <w:rsid w:val="007F32F2"/>
    <w:rsid w:val="007F352B"/>
    <w:rsid w:val="007F3C36"/>
    <w:rsid w:val="007F3EA6"/>
    <w:rsid w:val="007F3FF4"/>
    <w:rsid w:val="007F4452"/>
    <w:rsid w:val="007F4CB9"/>
    <w:rsid w:val="007F514B"/>
    <w:rsid w:val="007F5DB1"/>
    <w:rsid w:val="007F6261"/>
    <w:rsid w:val="007F63C3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235"/>
    <w:rsid w:val="008025D6"/>
    <w:rsid w:val="008028E4"/>
    <w:rsid w:val="00802A9D"/>
    <w:rsid w:val="00802AFC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C16"/>
    <w:rsid w:val="00806C68"/>
    <w:rsid w:val="00807302"/>
    <w:rsid w:val="00807800"/>
    <w:rsid w:val="0080780A"/>
    <w:rsid w:val="00807974"/>
    <w:rsid w:val="0080799A"/>
    <w:rsid w:val="00807C70"/>
    <w:rsid w:val="00807D55"/>
    <w:rsid w:val="008107B9"/>
    <w:rsid w:val="00810CCD"/>
    <w:rsid w:val="008113F0"/>
    <w:rsid w:val="008114CF"/>
    <w:rsid w:val="00811517"/>
    <w:rsid w:val="00812193"/>
    <w:rsid w:val="0081246E"/>
    <w:rsid w:val="008124EF"/>
    <w:rsid w:val="008126C4"/>
    <w:rsid w:val="00812E13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4C8"/>
    <w:rsid w:val="00815746"/>
    <w:rsid w:val="00815802"/>
    <w:rsid w:val="0081597F"/>
    <w:rsid w:val="00815B0D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A59"/>
    <w:rsid w:val="00821D69"/>
    <w:rsid w:val="00822057"/>
    <w:rsid w:val="008220CE"/>
    <w:rsid w:val="008224DF"/>
    <w:rsid w:val="00822643"/>
    <w:rsid w:val="00822996"/>
    <w:rsid w:val="00822C9A"/>
    <w:rsid w:val="00822EDC"/>
    <w:rsid w:val="00823421"/>
    <w:rsid w:val="0082342B"/>
    <w:rsid w:val="00823676"/>
    <w:rsid w:val="00823840"/>
    <w:rsid w:val="0082385A"/>
    <w:rsid w:val="00823B24"/>
    <w:rsid w:val="00824054"/>
    <w:rsid w:val="00824420"/>
    <w:rsid w:val="008246AD"/>
    <w:rsid w:val="0082491D"/>
    <w:rsid w:val="00824AF0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0E9E"/>
    <w:rsid w:val="008310B0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C41"/>
    <w:rsid w:val="00833D4C"/>
    <w:rsid w:val="00833E98"/>
    <w:rsid w:val="00834136"/>
    <w:rsid w:val="00834146"/>
    <w:rsid w:val="0083416C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24E"/>
    <w:rsid w:val="0083739D"/>
    <w:rsid w:val="00837517"/>
    <w:rsid w:val="00837949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2450"/>
    <w:rsid w:val="008424A1"/>
    <w:rsid w:val="00842AFE"/>
    <w:rsid w:val="008430B3"/>
    <w:rsid w:val="00843C9B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2F6"/>
    <w:rsid w:val="008523C2"/>
    <w:rsid w:val="008526BB"/>
    <w:rsid w:val="0085279F"/>
    <w:rsid w:val="008529DF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C3A"/>
    <w:rsid w:val="00867DB3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605A"/>
    <w:rsid w:val="008865EF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E71"/>
    <w:rsid w:val="008A2EB9"/>
    <w:rsid w:val="008A2FA4"/>
    <w:rsid w:val="008A30E0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C94"/>
    <w:rsid w:val="008A4D81"/>
    <w:rsid w:val="008A4EE9"/>
    <w:rsid w:val="008A4F24"/>
    <w:rsid w:val="008A566C"/>
    <w:rsid w:val="008A5D2C"/>
    <w:rsid w:val="008A63DB"/>
    <w:rsid w:val="008A6920"/>
    <w:rsid w:val="008A6C2C"/>
    <w:rsid w:val="008A6D08"/>
    <w:rsid w:val="008A6D83"/>
    <w:rsid w:val="008A6F09"/>
    <w:rsid w:val="008A7033"/>
    <w:rsid w:val="008A731D"/>
    <w:rsid w:val="008A7585"/>
    <w:rsid w:val="008A7633"/>
    <w:rsid w:val="008A7849"/>
    <w:rsid w:val="008A7A05"/>
    <w:rsid w:val="008A7ECA"/>
    <w:rsid w:val="008B002C"/>
    <w:rsid w:val="008B01F8"/>
    <w:rsid w:val="008B05BE"/>
    <w:rsid w:val="008B0895"/>
    <w:rsid w:val="008B0A76"/>
    <w:rsid w:val="008B0B5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9CC"/>
    <w:rsid w:val="008B4E3B"/>
    <w:rsid w:val="008B4ECA"/>
    <w:rsid w:val="008B56CB"/>
    <w:rsid w:val="008B5A33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41DD"/>
    <w:rsid w:val="008D42BC"/>
    <w:rsid w:val="008D4734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7C7"/>
    <w:rsid w:val="008E795A"/>
    <w:rsid w:val="008E7DAD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EB4"/>
    <w:rsid w:val="009110CC"/>
    <w:rsid w:val="009114A5"/>
    <w:rsid w:val="00911737"/>
    <w:rsid w:val="00911935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BF1"/>
    <w:rsid w:val="00913FD9"/>
    <w:rsid w:val="009145BC"/>
    <w:rsid w:val="00914977"/>
    <w:rsid w:val="00914F49"/>
    <w:rsid w:val="00914FDF"/>
    <w:rsid w:val="00915005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C3"/>
    <w:rsid w:val="0092049E"/>
    <w:rsid w:val="00920525"/>
    <w:rsid w:val="0092055F"/>
    <w:rsid w:val="0092062B"/>
    <w:rsid w:val="009208AC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5088"/>
    <w:rsid w:val="009257A9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4E7"/>
    <w:rsid w:val="00933930"/>
    <w:rsid w:val="00933A2D"/>
    <w:rsid w:val="009341D5"/>
    <w:rsid w:val="00934205"/>
    <w:rsid w:val="009342AF"/>
    <w:rsid w:val="0093439B"/>
    <w:rsid w:val="00934646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B56"/>
    <w:rsid w:val="00937111"/>
    <w:rsid w:val="0093714F"/>
    <w:rsid w:val="009372A1"/>
    <w:rsid w:val="009373FD"/>
    <w:rsid w:val="00937402"/>
    <w:rsid w:val="00937FE2"/>
    <w:rsid w:val="00940357"/>
    <w:rsid w:val="009405E1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3D3"/>
    <w:rsid w:val="00945CE0"/>
    <w:rsid w:val="00945EC4"/>
    <w:rsid w:val="009465F7"/>
    <w:rsid w:val="00946628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61A"/>
    <w:rsid w:val="00954CC9"/>
    <w:rsid w:val="00954F2C"/>
    <w:rsid w:val="00954F8E"/>
    <w:rsid w:val="00955504"/>
    <w:rsid w:val="00955AD9"/>
    <w:rsid w:val="009566C2"/>
    <w:rsid w:val="00956B23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E60"/>
    <w:rsid w:val="00961751"/>
    <w:rsid w:val="0096193E"/>
    <w:rsid w:val="00961AB8"/>
    <w:rsid w:val="00961C70"/>
    <w:rsid w:val="0096230C"/>
    <w:rsid w:val="0096248E"/>
    <w:rsid w:val="00962B38"/>
    <w:rsid w:val="00963197"/>
    <w:rsid w:val="009634DF"/>
    <w:rsid w:val="00963639"/>
    <w:rsid w:val="009636EB"/>
    <w:rsid w:val="00963BB3"/>
    <w:rsid w:val="00964574"/>
    <w:rsid w:val="00964B29"/>
    <w:rsid w:val="00964C89"/>
    <w:rsid w:val="00964DD9"/>
    <w:rsid w:val="00964E0F"/>
    <w:rsid w:val="00964E6E"/>
    <w:rsid w:val="00964E92"/>
    <w:rsid w:val="0096506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696"/>
    <w:rsid w:val="00982E48"/>
    <w:rsid w:val="00982F10"/>
    <w:rsid w:val="00983324"/>
    <w:rsid w:val="0098350B"/>
    <w:rsid w:val="00983652"/>
    <w:rsid w:val="00983BC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690"/>
    <w:rsid w:val="009957C7"/>
    <w:rsid w:val="00995A42"/>
    <w:rsid w:val="00995B88"/>
    <w:rsid w:val="009962BC"/>
    <w:rsid w:val="009967A5"/>
    <w:rsid w:val="0099741A"/>
    <w:rsid w:val="0099757F"/>
    <w:rsid w:val="00997708"/>
    <w:rsid w:val="00997B0B"/>
    <w:rsid w:val="00997E49"/>
    <w:rsid w:val="009A00D0"/>
    <w:rsid w:val="009A056E"/>
    <w:rsid w:val="009A0C7C"/>
    <w:rsid w:val="009A0DA9"/>
    <w:rsid w:val="009A0F46"/>
    <w:rsid w:val="009A105D"/>
    <w:rsid w:val="009A11D2"/>
    <w:rsid w:val="009A1387"/>
    <w:rsid w:val="009A1C08"/>
    <w:rsid w:val="009A1E66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DC1"/>
    <w:rsid w:val="009B2E3F"/>
    <w:rsid w:val="009B3061"/>
    <w:rsid w:val="009B3175"/>
    <w:rsid w:val="009B32AE"/>
    <w:rsid w:val="009B41A3"/>
    <w:rsid w:val="009B4292"/>
    <w:rsid w:val="009B432F"/>
    <w:rsid w:val="009B4367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B05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969"/>
    <w:rsid w:val="009C2BA3"/>
    <w:rsid w:val="009C2D57"/>
    <w:rsid w:val="009C2DFC"/>
    <w:rsid w:val="009C32FE"/>
    <w:rsid w:val="009C37C2"/>
    <w:rsid w:val="009C38B3"/>
    <w:rsid w:val="009C405E"/>
    <w:rsid w:val="009C42EF"/>
    <w:rsid w:val="009C4745"/>
    <w:rsid w:val="009C4C83"/>
    <w:rsid w:val="009C583B"/>
    <w:rsid w:val="009C5B46"/>
    <w:rsid w:val="009C5D2B"/>
    <w:rsid w:val="009C6033"/>
    <w:rsid w:val="009C625F"/>
    <w:rsid w:val="009C6ED3"/>
    <w:rsid w:val="009C746D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57F"/>
    <w:rsid w:val="009D4BF1"/>
    <w:rsid w:val="009D4C4E"/>
    <w:rsid w:val="009D4D73"/>
    <w:rsid w:val="009D4F2D"/>
    <w:rsid w:val="009D515A"/>
    <w:rsid w:val="009D556A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82A"/>
    <w:rsid w:val="009F0990"/>
    <w:rsid w:val="009F0B1A"/>
    <w:rsid w:val="009F0D27"/>
    <w:rsid w:val="009F0E93"/>
    <w:rsid w:val="009F0ED1"/>
    <w:rsid w:val="009F13FE"/>
    <w:rsid w:val="009F187B"/>
    <w:rsid w:val="009F1C17"/>
    <w:rsid w:val="009F1D38"/>
    <w:rsid w:val="009F1E02"/>
    <w:rsid w:val="009F1E5E"/>
    <w:rsid w:val="009F212C"/>
    <w:rsid w:val="009F2243"/>
    <w:rsid w:val="009F22BD"/>
    <w:rsid w:val="009F2480"/>
    <w:rsid w:val="009F25F1"/>
    <w:rsid w:val="009F2969"/>
    <w:rsid w:val="009F3053"/>
    <w:rsid w:val="009F3920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834"/>
    <w:rsid w:val="009F5B54"/>
    <w:rsid w:val="009F5BBF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BEE"/>
    <w:rsid w:val="00A043A5"/>
    <w:rsid w:val="00A04486"/>
    <w:rsid w:val="00A05B4F"/>
    <w:rsid w:val="00A05CED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9D5"/>
    <w:rsid w:val="00A12D1E"/>
    <w:rsid w:val="00A12E76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7A"/>
    <w:rsid w:val="00A162C8"/>
    <w:rsid w:val="00A16390"/>
    <w:rsid w:val="00A1674B"/>
    <w:rsid w:val="00A16CB8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86E"/>
    <w:rsid w:val="00A260F6"/>
    <w:rsid w:val="00A26268"/>
    <w:rsid w:val="00A26731"/>
    <w:rsid w:val="00A26823"/>
    <w:rsid w:val="00A26B9D"/>
    <w:rsid w:val="00A26BD5"/>
    <w:rsid w:val="00A26BF3"/>
    <w:rsid w:val="00A26CEC"/>
    <w:rsid w:val="00A26D7F"/>
    <w:rsid w:val="00A26E40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A5E"/>
    <w:rsid w:val="00A41F9F"/>
    <w:rsid w:val="00A421C9"/>
    <w:rsid w:val="00A42311"/>
    <w:rsid w:val="00A423F9"/>
    <w:rsid w:val="00A423FC"/>
    <w:rsid w:val="00A42949"/>
    <w:rsid w:val="00A42F1B"/>
    <w:rsid w:val="00A431C7"/>
    <w:rsid w:val="00A43969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E2C"/>
    <w:rsid w:val="00A5418C"/>
    <w:rsid w:val="00A5430B"/>
    <w:rsid w:val="00A546F8"/>
    <w:rsid w:val="00A54730"/>
    <w:rsid w:val="00A54859"/>
    <w:rsid w:val="00A549F3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D01"/>
    <w:rsid w:val="00A570AD"/>
    <w:rsid w:val="00A571B1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A04"/>
    <w:rsid w:val="00A93D42"/>
    <w:rsid w:val="00A93E41"/>
    <w:rsid w:val="00A943C5"/>
    <w:rsid w:val="00A945FA"/>
    <w:rsid w:val="00A946AA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A6B"/>
    <w:rsid w:val="00AA3C86"/>
    <w:rsid w:val="00AA447D"/>
    <w:rsid w:val="00AA47D7"/>
    <w:rsid w:val="00AA4A75"/>
    <w:rsid w:val="00AA5351"/>
    <w:rsid w:val="00AA5C60"/>
    <w:rsid w:val="00AA5D5A"/>
    <w:rsid w:val="00AA6119"/>
    <w:rsid w:val="00AA61C9"/>
    <w:rsid w:val="00AA6343"/>
    <w:rsid w:val="00AA6589"/>
    <w:rsid w:val="00AA66C2"/>
    <w:rsid w:val="00AA6A70"/>
    <w:rsid w:val="00AA6ED8"/>
    <w:rsid w:val="00AA7214"/>
    <w:rsid w:val="00AA7E2C"/>
    <w:rsid w:val="00AB0289"/>
    <w:rsid w:val="00AB1630"/>
    <w:rsid w:val="00AB197F"/>
    <w:rsid w:val="00AB1BE6"/>
    <w:rsid w:val="00AB2411"/>
    <w:rsid w:val="00AB2CAB"/>
    <w:rsid w:val="00AB30AA"/>
    <w:rsid w:val="00AB33A5"/>
    <w:rsid w:val="00AB3728"/>
    <w:rsid w:val="00AB3A34"/>
    <w:rsid w:val="00AB3A3D"/>
    <w:rsid w:val="00AB3CD7"/>
    <w:rsid w:val="00AB43AF"/>
    <w:rsid w:val="00AB485D"/>
    <w:rsid w:val="00AB48EC"/>
    <w:rsid w:val="00AB4920"/>
    <w:rsid w:val="00AB4B0A"/>
    <w:rsid w:val="00AB4C79"/>
    <w:rsid w:val="00AB4F4D"/>
    <w:rsid w:val="00AB5B96"/>
    <w:rsid w:val="00AB5C28"/>
    <w:rsid w:val="00AB5C5B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92D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FD"/>
    <w:rsid w:val="00AD2E9F"/>
    <w:rsid w:val="00AD2F7B"/>
    <w:rsid w:val="00AD31D7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70B0"/>
    <w:rsid w:val="00AD718E"/>
    <w:rsid w:val="00AD7733"/>
    <w:rsid w:val="00AD7B3C"/>
    <w:rsid w:val="00AD7D4F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CA1"/>
    <w:rsid w:val="00AE29AF"/>
    <w:rsid w:val="00AE2BAF"/>
    <w:rsid w:val="00AE2D48"/>
    <w:rsid w:val="00AE3068"/>
    <w:rsid w:val="00AE31D4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D91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94C"/>
    <w:rsid w:val="00B02C3C"/>
    <w:rsid w:val="00B031DB"/>
    <w:rsid w:val="00B03205"/>
    <w:rsid w:val="00B0343C"/>
    <w:rsid w:val="00B03446"/>
    <w:rsid w:val="00B03FA9"/>
    <w:rsid w:val="00B0466B"/>
    <w:rsid w:val="00B04674"/>
    <w:rsid w:val="00B056C2"/>
    <w:rsid w:val="00B056D7"/>
    <w:rsid w:val="00B056FA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115B"/>
    <w:rsid w:val="00B211CA"/>
    <w:rsid w:val="00B213FB"/>
    <w:rsid w:val="00B21496"/>
    <w:rsid w:val="00B214C8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9A0"/>
    <w:rsid w:val="00B23B61"/>
    <w:rsid w:val="00B23BD6"/>
    <w:rsid w:val="00B23D96"/>
    <w:rsid w:val="00B24072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9A"/>
    <w:rsid w:val="00B305A8"/>
    <w:rsid w:val="00B30C6B"/>
    <w:rsid w:val="00B30FB7"/>
    <w:rsid w:val="00B310BD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3007"/>
    <w:rsid w:val="00B33377"/>
    <w:rsid w:val="00B33626"/>
    <w:rsid w:val="00B33653"/>
    <w:rsid w:val="00B33C8F"/>
    <w:rsid w:val="00B33DC7"/>
    <w:rsid w:val="00B33EE4"/>
    <w:rsid w:val="00B33EF7"/>
    <w:rsid w:val="00B34247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A0A"/>
    <w:rsid w:val="00B44D0F"/>
    <w:rsid w:val="00B44E0C"/>
    <w:rsid w:val="00B44F0E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AA"/>
    <w:rsid w:val="00B572C4"/>
    <w:rsid w:val="00B5765E"/>
    <w:rsid w:val="00B577C8"/>
    <w:rsid w:val="00B578F0"/>
    <w:rsid w:val="00B57A50"/>
    <w:rsid w:val="00B57EBF"/>
    <w:rsid w:val="00B6015E"/>
    <w:rsid w:val="00B60721"/>
    <w:rsid w:val="00B6077C"/>
    <w:rsid w:val="00B6090F"/>
    <w:rsid w:val="00B615DD"/>
    <w:rsid w:val="00B6232B"/>
    <w:rsid w:val="00B62440"/>
    <w:rsid w:val="00B624A0"/>
    <w:rsid w:val="00B62A83"/>
    <w:rsid w:val="00B62BC5"/>
    <w:rsid w:val="00B62E0E"/>
    <w:rsid w:val="00B62EE4"/>
    <w:rsid w:val="00B630F2"/>
    <w:rsid w:val="00B6315D"/>
    <w:rsid w:val="00B63267"/>
    <w:rsid w:val="00B632C1"/>
    <w:rsid w:val="00B63315"/>
    <w:rsid w:val="00B633BB"/>
    <w:rsid w:val="00B63725"/>
    <w:rsid w:val="00B63CB2"/>
    <w:rsid w:val="00B63F4B"/>
    <w:rsid w:val="00B64062"/>
    <w:rsid w:val="00B64224"/>
    <w:rsid w:val="00B64276"/>
    <w:rsid w:val="00B64567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50BB"/>
    <w:rsid w:val="00B750E7"/>
    <w:rsid w:val="00B7537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77B4F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8F"/>
    <w:rsid w:val="00B943E4"/>
    <w:rsid w:val="00B94E95"/>
    <w:rsid w:val="00B95051"/>
    <w:rsid w:val="00B951EC"/>
    <w:rsid w:val="00B958C6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FC0"/>
    <w:rsid w:val="00BA0721"/>
    <w:rsid w:val="00BA0821"/>
    <w:rsid w:val="00BA0AFF"/>
    <w:rsid w:val="00BA0B72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2998"/>
    <w:rsid w:val="00BA3497"/>
    <w:rsid w:val="00BA353A"/>
    <w:rsid w:val="00BA3D2E"/>
    <w:rsid w:val="00BA3E36"/>
    <w:rsid w:val="00BA3FA5"/>
    <w:rsid w:val="00BA47EC"/>
    <w:rsid w:val="00BA48F4"/>
    <w:rsid w:val="00BA5022"/>
    <w:rsid w:val="00BA5353"/>
    <w:rsid w:val="00BA5892"/>
    <w:rsid w:val="00BA58BA"/>
    <w:rsid w:val="00BA60D4"/>
    <w:rsid w:val="00BA661F"/>
    <w:rsid w:val="00BA6A21"/>
    <w:rsid w:val="00BA712E"/>
    <w:rsid w:val="00BA776F"/>
    <w:rsid w:val="00BA7BE0"/>
    <w:rsid w:val="00BA7CAC"/>
    <w:rsid w:val="00BA7EDD"/>
    <w:rsid w:val="00BB00F5"/>
    <w:rsid w:val="00BB039A"/>
    <w:rsid w:val="00BB07E0"/>
    <w:rsid w:val="00BB0EAD"/>
    <w:rsid w:val="00BB0F85"/>
    <w:rsid w:val="00BB11D6"/>
    <w:rsid w:val="00BB1AFF"/>
    <w:rsid w:val="00BB1E8E"/>
    <w:rsid w:val="00BB1EBF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1A76"/>
    <w:rsid w:val="00BC20C3"/>
    <w:rsid w:val="00BC21ED"/>
    <w:rsid w:val="00BC24CC"/>
    <w:rsid w:val="00BC24DD"/>
    <w:rsid w:val="00BC25AC"/>
    <w:rsid w:val="00BC2699"/>
    <w:rsid w:val="00BC2914"/>
    <w:rsid w:val="00BC2C17"/>
    <w:rsid w:val="00BC3123"/>
    <w:rsid w:val="00BC3348"/>
    <w:rsid w:val="00BC350A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96"/>
    <w:rsid w:val="00BE5F20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713E"/>
    <w:rsid w:val="00C074AC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DB"/>
    <w:rsid w:val="00C1540C"/>
    <w:rsid w:val="00C1541F"/>
    <w:rsid w:val="00C15605"/>
    <w:rsid w:val="00C156C6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12D9"/>
    <w:rsid w:val="00C213ED"/>
    <w:rsid w:val="00C215B9"/>
    <w:rsid w:val="00C216C4"/>
    <w:rsid w:val="00C21757"/>
    <w:rsid w:val="00C2195A"/>
    <w:rsid w:val="00C21981"/>
    <w:rsid w:val="00C21CB5"/>
    <w:rsid w:val="00C222CF"/>
    <w:rsid w:val="00C22625"/>
    <w:rsid w:val="00C22EE2"/>
    <w:rsid w:val="00C22F59"/>
    <w:rsid w:val="00C2301A"/>
    <w:rsid w:val="00C23503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30005"/>
    <w:rsid w:val="00C30867"/>
    <w:rsid w:val="00C3096C"/>
    <w:rsid w:val="00C30E2D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8AA"/>
    <w:rsid w:val="00C34B4B"/>
    <w:rsid w:val="00C34D2B"/>
    <w:rsid w:val="00C34D91"/>
    <w:rsid w:val="00C35346"/>
    <w:rsid w:val="00C3579E"/>
    <w:rsid w:val="00C35829"/>
    <w:rsid w:val="00C35A81"/>
    <w:rsid w:val="00C35AE1"/>
    <w:rsid w:val="00C35AE2"/>
    <w:rsid w:val="00C35B61"/>
    <w:rsid w:val="00C36DE4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F11"/>
    <w:rsid w:val="00C42F35"/>
    <w:rsid w:val="00C435AE"/>
    <w:rsid w:val="00C438A1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C4B"/>
    <w:rsid w:val="00C4529D"/>
    <w:rsid w:val="00C454EC"/>
    <w:rsid w:val="00C455B3"/>
    <w:rsid w:val="00C45789"/>
    <w:rsid w:val="00C45C1E"/>
    <w:rsid w:val="00C45CFF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0EB3"/>
    <w:rsid w:val="00C510C0"/>
    <w:rsid w:val="00C51BEC"/>
    <w:rsid w:val="00C5210E"/>
    <w:rsid w:val="00C5237A"/>
    <w:rsid w:val="00C5281B"/>
    <w:rsid w:val="00C5287F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CE8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506"/>
    <w:rsid w:val="00C84686"/>
    <w:rsid w:val="00C8471E"/>
    <w:rsid w:val="00C84ABA"/>
    <w:rsid w:val="00C84B05"/>
    <w:rsid w:val="00C852A8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A3B"/>
    <w:rsid w:val="00C90A80"/>
    <w:rsid w:val="00C90B4D"/>
    <w:rsid w:val="00C90BEA"/>
    <w:rsid w:val="00C90C92"/>
    <w:rsid w:val="00C90E45"/>
    <w:rsid w:val="00C91C45"/>
    <w:rsid w:val="00C91FF3"/>
    <w:rsid w:val="00C926AE"/>
    <w:rsid w:val="00C92912"/>
    <w:rsid w:val="00C92A54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659"/>
    <w:rsid w:val="00C9570B"/>
    <w:rsid w:val="00C958DC"/>
    <w:rsid w:val="00C96543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990"/>
    <w:rsid w:val="00CA423E"/>
    <w:rsid w:val="00CA47CC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F6E"/>
    <w:rsid w:val="00CC1024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CEA"/>
    <w:rsid w:val="00CC3114"/>
    <w:rsid w:val="00CC3117"/>
    <w:rsid w:val="00CC312D"/>
    <w:rsid w:val="00CC324B"/>
    <w:rsid w:val="00CC45CD"/>
    <w:rsid w:val="00CC4780"/>
    <w:rsid w:val="00CC49B4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ADF"/>
    <w:rsid w:val="00CD1C44"/>
    <w:rsid w:val="00CD1D93"/>
    <w:rsid w:val="00CD20D4"/>
    <w:rsid w:val="00CD20D9"/>
    <w:rsid w:val="00CD238C"/>
    <w:rsid w:val="00CD23AE"/>
    <w:rsid w:val="00CD2775"/>
    <w:rsid w:val="00CD3020"/>
    <w:rsid w:val="00CD31EA"/>
    <w:rsid w:val="00CD3448"/>
    <w:rsid w:val="00CD36BA"/>
    <w:rsid w:val="00CD3C9F"/>
    <w:rsid w:val="00CD4511"/>
    <w:rsid w:val="00CD4588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4CC"/>
    <w:rsid w:val="00CE465B"/>
    <w:rsid w:val="00CE46C7"/>
    <w:rsid w:val="00CE46D3"/>
    <w:rsid w:val="00CE47E8"/>
    <w:rsid w:val="00CE497B"/>
    <w:rsid w:val="00CE4BA8"/>
    <w:rsid w:val="00CE4E16"/>
    <w:rsid w:val="00CE5179"/>
    <w:rsid w:val="00CE5899"/>
    <w:rsid w:val="00CE5930"/>
    <w:rsid w:val="00CE5E4C"/>
    <w:rsid w:val="00CE60DB"/>
    <w:rsid w:val="00CE6557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D28"/>
    <w:rsid w:val="00CF0250"/>
    <w:rsid w:val="00CF02AB"/>
    <w:rsid w:val="00CF062E"/>
    <w:rsid w:val="00CF0641"/>
    <w:rsid w:val="00CF070A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3270"/>
    <w:rsid w:val="00CF39CB"/>
    <w:rsid w:val="00CF3B30"/>
    <w:rsid w:val="00CF416B"/>
    <w:rsid w:val="00CF4CE4"/>
    <w:rsid w:val="00CF5191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6BD"/>
    <w:rsid w:val="00CF77DA"/>
    <w:rsid w:val="00CF7835"/>
    <w:rsid w:val="00D0023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930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747"/>
    <w:rsid w:val="00D12C94"/>
    <w:rsid w:val="00D12D9C"/>
    <w:rsid w:val="00D12EEB"/>
    <w:rsid w:val="00D1391D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17F60"/>
    <w:rsid w:val="00D2024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278"/>
    <w:rsid w:val="00D2643A"/>
    <w:rsid w:val="00D265D3"/>
    <w:rsid w:val="00D267EC"/>
    <w:rsid w:val="00D2698D"/>
    <w:rsid w:val="00D273CD"/>
    <w:rsid w:val="00D27D83"/>
    <w:rsid w:val="00D27E88"/>
    <w:rsid w:val="00D27EF0"/>
    <w:rsid w:val="00D30287"/>
    <w:rsid w:val="00D307A2"/>
    <w:rsid w:val="00D30C79"/>
    <w:rsid w:val="00D3126C"/>
    <w:rsid w:val="00D31503"/>
    <w:rsid w:val="00D31526"/>
    <w:rsid w:val="00D3189B"/>
    <w:rsid w:val="00D32308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53E1"/>
    <w:rsid w:val="00D35AFE"/>
    <w:rsid w:val="00D3614C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FBF"/>
    <w:rsid w:val="00D410D7"/>
    <w:rsid w:val="00D41227"/>
    <w:rsid w:val="00D41940"/>
    <w:rsid w:val="00D41A7D"/>
    <w:rsid w:val="00D4256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7037"/>
    <w:rsid w:val="00D57188"/>
    <w:rsid w:val="00D57304"/>
    <w:rsid w:val="00D5755D"/>
    <w:rsid w:val="00D577E0"/>
    <w:rsid w:val="00D57AB5"/>
    <w:rsid w:val="00D57ABC"/>
    <w:rsid w:val="00D57B3B"/>
    <w:rsid w:val="00D57CD8"/>
    <w:rsid w:val="00D57ED5"/>
    <w:rsid w:val="00D60066"/>
    <w:rsid w:val="00D60095"/>
    <w:rsid w:val="00D601CD"/>
    <w:rsid w:val="00D6034F"/>
    <w:rsid w:val="00D60FCF"/>
    <w:rsid w:val="00D6120B"/>
    <w:rsid w:val="00D61491"/>
    <w:rsid w:val="00D6190D"/>
    <w:rsid w:val="00D619B8"/>
    <w:rsid w:val="00D61A00"/>
    <w:rsid w:val="00D621C5"/>
    <w:rsid w:val="00D6243F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A4C"/>
    <w:rsid w:val="00D66D10"/>
    <w:rsid w:val="00D66D1F"/>
    <w:rsid w:val="00D671A8"/>
    <w:rsid w:val="00D67B91"/>
    <w:rsid w:val="00D704F6"/>
    <w:rsid w:val="00D70692"/>
    <w:rsid w:val="00D707A4"/>
    <w:rsid w:val="00D70DFB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40"/>
    <w:rsid w:val="00D729D6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482"/>
    <w:rsid w:val="00D819FE"/>
    <w:rsid w:val="00D81A41"/>
    <w:rsid w:val="00D81C7B"/>
    <w:rsid w:val="00D81DF8"/>
    <w:rsid w:val="00D82282"/>
    <w:rsid w:val="00D82658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5518"/>
    <w:rsid w:val="00D8578A"/>
    <w:rsid w:val="00D859CC"/>
    <w:rsid w:val="00D85C82"/>
    <w:rsid w:val="00D85C94"/>
    <w:rsid w:val="00D85DDA"/>
    <w:rsid w:val="00D86429"/>
    <w:rsid w:val="00D866E4"/>
    <w:rsid w:val="00D8678D"/>
    <w:rsid w:val="00D86986"/>
    <w:rsid w:val="00D869BE"/>
    <w:rsid w:val="00D86C5B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8B3"/>
    <w:rsid w:val="00D97B5E"/>
    <w:rsid w:val="00D97D38"/>
    <w:rsid w:val="00D97E89"/>
    <w:rsid w:val="00D97E9F"/>
    <w:rsid w:val="00DA00A4"/>
    <w:rsid w:val="00DA01A9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58A"/>
    <w:rsid w:val="00DC7636"/>
    <w:rsid w:val="00DC79F9"/>
    <w:rsid w:val="00DC7B5A"/>
    <w:rsid w:val="00DC7E51"/>
    <w:rsid w:val="00DD0EFA"/>
    <w:rsid w:val="00DD14EC"/>
    <w:rsid w:val="00DD1996"/>
    <w:rsid w:val="00DD24DD"/>
    <w:rsid w:val="00DD24E5"/>
    <w:rsid w:val="00DD25D3"/>
    <w:rsid w:val="00DD261E"/>
    <w:rsid w:val="00DD2BB2"/>
    <w:rsid w:val="00DD2E19"/>
    <w:rsid w:val="00DD2E56"/>
    <w:rsid w:val="00DD31CF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238"/>
    <w:rsid w:val="00DD6366"/>
    <w:rsid w:val="00DD6666"/>
    <w:rsid w:val="00DD682E"/>
    <w:rsid w:val="00DD6DD4"/>
    <w:rsid w:val="00DD6F42"/>
    <w:rsid w:val="00DD718A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E5"/>
    <w:rsid w:val="00DE73FB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1124"/>
    <w:rsid w:val="00DF13BC"/>
    <w:rsid w:val="00DF1BCC"/>
    <w:rsid w:val="00DF1D55"/>
    <w:rsid w:val="00DF1D6E"/>
    <w:rsid w:val="00DF2334"/>
    <w:rsid w:val="00DF2F4D"/>
    <w:rsid w:val="00DF2FFB"/>
    <w:rsid w:val="00DF3680"/>
    <w:rsid w:val="00DF3CB1"/>
    <w:rsid w:val="00DF3DF5"/>
    <w:rsid w:val="00DF3EFA"/>
    <w:rsid w:val="00DF412A"/>
    <w:rsid w:val="00DF4200"/>
    <w:rsid w:val="00DF43F8"/>
    <w:rsid w:val="00DF46FA"/>
    <w:rsid w:val="00DF48ED"/>
    <w:rsid w:val="00DF4D57"/>
    <w:rsid w:val="00DF4FDE"/>
    <w:rsid w:val="00DF5C01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1E9"/>
    <w:rsid w:val="00E0047D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41B"/>
    <w:rsid w:val="00E0243D"/>
    <w:rsid w:val="00E02758"/>
    <w:rsid w:val="00E028D7"/>
    <w:rsid w:val="00E02A67"/>
    <w:rsid w:val="00E03290"/>
    <w:rsid w:val="00E032B5"/>
    <w:rsid w:val="00E035DA"/>
    <w:rsid w:val="00E03730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86"/>
    <w:rsid w:val="00E134CF"/>
    <w:rsid w:val="00E13E08"/>
    <w:rsid w:val="00E13E44"/>
    <w:rsid w:val="00E13EF4"/>
    <w:rsid w:val="00E13F17"/>
    <w:rsid w:val="00E1460B"/>
    <w:rsid w:val="00E14648"/>
    <w:rsid w:val="00E14B49"/>
    <w:rsid w:val="00E14F4D"/>
    <w:rsid w:val="00E15A77"/>
    <w:rsid w:val="00E15CEA"/>
    <w:rsid w:val="00E1609C"/>
    <w:rsid w:val="00E1628A"/>
    <w:rsid w:val="00E16464"/>
    <w:rsid w:val="00E16615"/>
    <w:rsid w:val="00E16CBF"/>
    <w:rsid w:val="00E16F84"/>
    <w:rsid w:val="00E17024"/>
    <w:rsid w:val="00E171D3"/>
    <w:rsid w:val="00E17525"/>
    <w:rsid w:val="00E17607"/>
    <w:rsid w:val="00E17B73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E6"/>
    <w:rsid w:val="00E22F0F"/>
    <w:rsid w:val="00E23584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305A8"/>
    <w:rsid w:val="00E30738"/>
    <w:rsid w:val="00E30914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71AE"/>
    <w:rsid w:val="00E67357"/>
    <w:rsid w:val="00E6755F"/>
    <w:rsid w:val="00E67A06"/>
    <w:rsid w:val="00E67C9F"/>
    <w:rsid w:val="00E67F9B"/>
    <w:rsid w:val="00E704F7"/>
    <w:rsid w:val="00E705A5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80B"/>
    <w:rsid w:val="00E72DD8"/>
    <w:rsid w:val="00E72F05"/>
    <w:rsid w:val="00E72F69"/>
    <w:rsid w:val="00E73268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357"/>
    <w:rsid w:val="00E76897"/>
    <w:rsid w:val="00E76B8D"/>
    <w:rsid w:val="00E76C56"/>
    <w:rsid w:val="00E76DC5"/>
    <w:rsid w:val="00E77137"/>
    <w:rsid w:val="00E77330"/>
    <w:rsid w:val="00E77905"/>
    <w:rsid w:val="00E77C67"/>
    <w:rsid w:val="00E80327"/>
    <w:rsid w:val="00E80364"/>
    <w:rsid w:val="00E8040E"/>
    <w:rsid w:val="00E8078E"/>
    <w:rsid w:val="00E807EC"/>
    <w:rsid w:val="00E8132D"/>
    <w:rsid w:val="00E816CE"/>
    <w:rsid w:val="00E816D5"/>
    <w:rsid w:val="00E81D74"/>
    <w:rsid w:val="00E81F90"/>
    <w:rsid w:val="00E82BD6"/>
    <w:rsid w:val="00E82D80"/>
    <w:rsid w:val="00E8318C"/>
    <w:rsid w:val="00E8328E"/>
    <w:rsid w:val="00E8354C"/>
    <w:rsid w:val="00E83ACD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74F"/>
    <w:rsid w:val="00E9294E"/>
    <w:rsid w:val="00E92A1B"/>
    <w:rsid w:val="00E92A90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77C"/>
    <w:rsid w:val="00E97CAB"/>
    <w:rsid w:val="00E97CCB"/>
    <w:rsid w:val="00E97E35"/>
    <w:rsid w:val="00EA08AB"/>
    <w:rsid w:val="00EA0F05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F20"/>
    <w:rsid w:val="00EA786F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608"/>
    <w:rsid w:val="00EC6781"/>
    <w:rsid w:val="00EC6828"/>
    <w:rsid w:val="00EC7D04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91"/>
    <w:rsid w:val="00ED2EE7"/>
    <w:rsid w:val="00ED3049"/>
    <w:rsid w:val="00ED32D9"/>
    <w:rsid w:val="00ED396F"/>
    <w:rsid w:val="00ED3FAC"/>
    <w:rsid w:val="00ED429A"/>
    <w:rsid w:val="00ED464A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99F"/>
    <w:rsid w:val="00EE302D"/>
    <w:rsid w:val="00EE3463"/>
    <w:rsid w:val="00EE384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464F"/>
    <w:rsid w:val="00EF4AEB"/>
    <w:rsid w:val="00EF4AFB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16E"/>
    <w:rsid w:val="00F031FA"/>
    <w:rsid w:val="00F03256"/>
    <w:rsid w:val="00F03303"/>
    <w:rsid w:val="00F037DA"/>
    <w:rsid w:val="00F040B8"/>
    <w:rsid w:val="00F04213"/>
    <w:rsid w:val="00F042F8"/>
    <w:rsid w:val="00F043FC"/>
    <w:rsid w:val="00F0480B"/>
    <w:rsid w:val="00F04A43"/>
    <w:rsid w:val="00F05427"/>
    <w:rsid w:val="00F05BA2"/>
    <w:rsid w:val="00F06277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219A"/>
    <w:rsid w:val="00F129FB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501E"/>
    <w:rsid w:val="00F150E5"/>
    <w:rsid w:val="00F1515D"/>
    <w:rsid w:val="00F153C2"/>
    <w:rsid w:val="00F15419"/>
    <w:rsid w:val="00F15F21"/>
    <w:rsid w:val="00F161EB"/>
    <w:rsid w:val="00F16487"/>
    <w:rsid w:val="00F16607"/>
    <w:rsid w:val="00F166D6"/>
    <w:rsid w:val="00F1671E"/>
    <w:rsid w:val="00F16985"/>
    <w:rsid w:val="00F16DE6"/>
    <w:rsid w:val="00F17331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FEB"/>
    <w:rsid w:val="00F320D9"/>
    <w:rsid w:val="00F3282B"/>
    <w:rsid w:val="00F32878"/>
    <w:rsid w:val="00F32922"/>
    <w:rsid w:val="00F32E8D"/>
    <w:rsid w:val="00F331D4"/>
    <w:rsid w:val="00F336FD"/>
    <w:rsid w:val="00F337F0"/>
    <w:rsid w:val="00F347E5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476"/>
    <w:rsid w:val="00F40663"/>
    <w:rsid w:val="00F406CC"/>
    <w:rsid w:val="00F40731"/>
    <w:rsid w:val="00F4088E"/>
    <w:rsid w:val="00F40896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910"/>
    <w:rsid w:val="00F429E3"/>
    <w:rsid w:val="00F42FED"/>
    <w:rsid w:val="00F433A7"/>
    <w:rsid w:val="00F435AB"/>
    <w:rsid w:val="00F4371E"/>
    <w:rsid w:val="00F438CF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3E3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B31"/>
    <w:rsid w:val="00F528D9"/>
    <w:rsid w:val="00F5321A"/>
    <w:rsid w:val="00F53321"/>
    <w:rsid w:val="00F5342D"/>
    <w:rsid w:val="00F538CF"/>
    <w:rsid w:val="00F53E55"/>
    <w:rsid w:val="00F54774"/>
    <w:rsid w:val="00F54D8F"/>
    <w:rsid w:val="00F55058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660A"/>
    <w:rsid w:val="00F66AA1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80B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32D"/>
    <w:rsid w:val="00F77B90"/>
    <w:rsid w:val="00F802FC"/>
    <w:rsid w:val="00F806A9"/>
    <w:rsid w:val="00F807E3"/>
    <w:rsid w:val="00F812B9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255"/>
    <w:rsid w:val="00F83384"/>
    <w:rsid w:val="00F83579"/>
    <w:rsid w:val="00F83588"/>
    <w:rsid w:val="00F83940"/>
    <w:rsid w:val="00F83BEF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87DE9"/>
    <w:rsid w:val="00F9056F"/>
    <w:rsid w:val="00F905F4"/>
    <w:rsid w:val="00F9064B"/>
    <w:rsid w:val="00F906AB"/>
    <w:rsid w:val="00F907E4"/>
    <w:rsid w:val="00F9084F"/>
    <w:rsid w:val="00F908DB"/>
    <w:rsid w:val="00F91232"/>
    <w:rsid w:val="00F912D3"/>
    <w:rsid w:val="00F9134C"/>
    <w:rsid w:val="00F9137A"/>
    <w:rsid w:val="00F915BD"/>
    <w:rsid w:val="00F917B8"/>
    <w:rsid w:val="00F91B92"/>
    <w:rsid w:val="00F91D4C"/>
    <w:rsid w:val="00F9266F"/>
    <w:rsid w:val="00F92C49"/>
    <w:rsid w:val="00F92D90"/>
    <w:rsid w:val="00F92DBF"/>
    <w:rsid w:val="00F9353B"/>
    <w:rsid w:val="00F93593"/>
    <w:rsid w:val="00F936AF"/>
    <w:rsid w:val="00F93F95"/>
    <w:rsid w:val="00F94289"/>
    <w:rsid w:val="00F948C8"/>
    <w:rsid w:val="00F95084"/>
    <w:rsid w:val="00F951A4"/>
    <w:rsid w:val="00F951AA"/>
    <w:rsid w:val="00F954A7"/>
    <w:rsid w:val="00F954BD"/>
    <w:rsid w:val="00F954DA"/>
    <w:rsid w:val="00F9569D"/>
    <w:rsid w:val="00F95A19"/>
    <w:rsid w:val="00F95C91"/>
    <w:rsid w:val="00F9638A"/>
    <w:rsid w:val="00F965E2"/>
    <w:rsid w:val="00F966C1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B83"/>
    <w:rsid w:val="00FA3E7B"/>
    <w:rsid w:val="00FA4290"/>
    <w:rsid w:val="00FA4373"/>
    <w:rsid w:val="00FA43C2"/>
    <w:rsid w:val="00FA46AA"/>
    <w:rsid w:val="00FA4AD9"/>
    <w:rsid w:val="00FA4BE2"/>
    <w:rsid w:val="00FA4D59"/>
    <w:rsid w:val="00FA57E0"/>
    <w:rsid w:val="00FA58F1"/>
    <w:rsid w:val="00FA5B70"/>
    <w:rsid w:val="00FA5D3B"/>
    <w:rsid w:val="00FA61B3"/>
    <w:rsid w:val="00FA68A7"/>
    <w:rsid w:val="00FA6C13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3FB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F30"/>
    <w:rsid w:val="00FB4351"/>
    <w:rsid w:val="00FB480A"/>
    <w:rsid w:val="00FB4884"/>
    <w:rsid w:val="00FB48A1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AD8"/>
    <w:rsid w:val="00FD3D43"/>
    <w:rsid w:val="00FD3E0E"/>
    <w:rsid w:val="00FD3F6C"/>
    <w:rsid w:val="00FD4149"/>
    <w:rsid w:val="00FD4531"/>
    <w:rsid w:val="00FD4B29"/>
    <w:rsid w:val="00FD4B6B"/>
    <w:rsid w:val="00FD4C29"/>
    <w:rsid w:val="00FD4EFF"/>
    <w:rsid w:val="00FD5118"/>
    <w:rsid w:val="00FD565B"/>
    <w:rsid w:val="00FD5729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89B"/>
    <w:rsid w:val="00FF38AA"/>
    <w:rsid w:val="00FF39A7"/>
    <w:rsid w:val="00FF3D0D"/>
    <w:rsid w:val="00FF3F99"/>
    <w:rsid w:val="00FF42D0"/>
    <w:rsid w:val="00FF4F5B"/>
    <w:rsid w:val="00FF5096"/>
    <w:rsid w:val="00FF5315"/>
    <w:rsid w:val="00FF5696"/>
    <w:rsid w:val="00FF5863"/>
    <w:rsid w:val="00FF59BA"/>
    <w:rsid w:val="00FF600A"/>
    <w:rsid w:val="00FF63C5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F2CB22"/>
  <w15:docId w15:val="{F3D524CE-D812-4043-83E9-7FE74A68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0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B73A1-23F8-471A-B52D-90CE8C029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8</Pages>
  <Words>3463</Words>
  <Characters>19745</Characters>
  <Application>Microsoft Office Word</Application>
  <DocSecurity>4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dc:description/>
  <cp:lastModifiedBy>Khanitha Bunchuchuen</cp:lastModifiedBy>
  <cp:revision>2</cp:revision>
  <cp:lastPrinted>2021-11-04T06:34:00Z</cp:lastPrinted>
  <dcterms:created xsi:type="dcterms:W3CDTF">2021-11-09T06:22:00Z</dcterms:created>
  <dcterms:modified xsi:type="dcterms:W3CDTF">2021-11-09T06:22:00Z</dcterms:modified>
</cp:coreProperties>
</file>