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B9E3E" w14:textId="77777777" w:rsidR="00B42243" w:rsidRPr="00852BBD" w:rsidRDefault="00B4224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67CE" w:rsidRPr="00852BBD" w14:paraId="2C28E56A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E26425" w14:textId="751350FC" w:rsidR="008967CE" w:rsidRPr="00852BBD" w:rsidRDefault="00B71575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9830931"/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967C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6F67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 และเหตุการณ์สำคัญในระหว่าง</w:t>
            </w:r>
            <w:r w:rsidR="001032B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งวด</w:t>
            </w:r>
            <w:r w:rsidR="00DF6F67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  <w:bookmarkEnd w:id="0"/>
    </w:tbl>
    <w:p w14:paraId="37F5E4A8" w14:textId="77777777" w:rsidR="008967CE" w:rsidRPr="00852BBD" w:rsidRDefault="008967CE" w:rsidP="008967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51D001" w14:textId="03F9A013" w:rsidR="00DF6F67" w:rsidRPr="00731B4C" w:rsidRDefault="00B71575" w:rsidP="00DF6F67">
      <w:pPr>
        <w:ind w:left="540" w:hanging="540"/>
        <w:jc w:val="left"/>
        <w:rPr>
          <w:rFonts w:ascii="Browallia New" w:eastAsia="Browallia New" w:hAnsi="Browallia New" w:cs="Browallia New"/>
          <w:iCs/>
          <w:sz w:val="26"/>
          <w:szCs w:val="26"/>
        </w:rPr>
      </w:pP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DF6F67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DF6F67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DF6F67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ฐานะทางการเงิน</w:t>
      </w:r>
    </w:p>
    <w:p w14:paraId="30A5A170" w14:textId="77777777" w:rsidR="00DF6F67" w:rsidRPr="00731B4C" w:rsidRDefault="00DF6F67" w:rsidP="00DF6F67">
      <w:pPr>
        <w:ind w:left="540"/>
        <w:rPr>
          <w:rFonts w:ascii="Browallia New" w:eastAsia="Browallia New" w:hAnsi="Browallia New" w:cs="Browallia New"/>
          <w:iCs/>
          <w:sz w:val="26"/>
          <w:szCs w:val="26"/>
        </w:rPr>
      </w:pPr>
    </w:p>
    <w:p w14:paraId="5D2F0EE4" w14:textId="47ED88B7" w:rsidR="00DF6F67" w:rsidRPr="00852BBD" w:rsidRDefault="00DF6F67" w:rsidP="00DF6F6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1575" w:rsidRPr="00B71575">
        <w:rPr>
          <w:rFonts w:ascii="Browallia New" w:hAnsi="Browallia New" w:cs="Browallia New"/>
          <w:spacing w:val="-5"/>
          <w:sz w:val="26"/>
          <w:szCs w:val="26"/>
        </w:rPr>
        <w:t>30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F40CE5">
        <w:rPr>
          <w:rFonts w:ascii="Browallia New" w:hAnsi="Browallia New" w:cs="Browallia New" w:hint="cs"/>
          <w:spacing w:val="-5"/>
          <w:sz w:val="26"/>
          <w:szCs w:val="26"/>
          <w:cs/>
        </w:rPr>
        <w:t>กันยายน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 xml:space="preserve"> พ.ศ. </w:t>
      </w:r>
      <w:r w:rsidR="00B71575" w:rsidRPr="00B71575">
        <w:rPr>
          <w:rFonts w:ascii="Browallia New" w:hAnsi="Browallia New" w:cs="Browallia New"/>
          <w:spacing w:val="-5"/>
          <w:sz w:val="26"/>
          <w:szCs w:val="26"/>
        </w:rPr>
        <w:t>2564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>ใน</w:t>
      </w:r>
      <w:r w:rsidR="001032BA" w:rsidRPr="00852BBD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การเงินรวมกลุ่มกิจการมีหนี้สิ้นหมุนเวียนรวมมากกว่าสินทรัพย์หมุนเวียนรวม และมีผลการดำเนินงานขาดทุนสุทธิ จากเหตุการณ์ที่แสดงดังกล่าว อาจเป็นเหตุให้เกิดข้อสงสัยเกี่ยวกับความสามารถในการดำเนินงานต่อเนื่องของกลุ่มกิจการ ทั้งนี้ผู้บริหารได้จัดทำประมาณการเงินสดสำหรับส่วนงานสอนภาษาและมีความเชื่อมั่นว่าจะสามารถปฏิบัติตามประมาณการนั้น โดยกลุ่มกิจการมีแผนในการขายแฟรนไชส์เพิ่มขึ้นและเน้นการเปิดคอร์สสอนออนไลน์เพื่อรองรับการเปลี่ยนแปลงพฤติกรรมของผู้บริโภค และยังลดต้นทุนในการบริการและการบริหารให้มีประสิทธิภาพและประสิทธิผลสูงสุดอย่างต่อเนื่อง </w:t>
      </w:r>
      <w:bookmarkStart w:id="1" w:name="_Hlk63798244"/>
      <w:r w:rsidRPr="00852BBD">
        <w:rPr>
          <w:rFonts w:ascii="Browallia New" w:hAnsi="Browallia New" w:cs="Browallia New"/>
          <w:sz w:val="26"/>
          <w:szCs w:val="26"/>
          <w:cs/>
        </w:rPr>
        <w:t xml:space="preserve">สำหรับส่วนงานภัตตาคารผู้บริหารได้มีแผนในการจัดโปรโมชั่น สำหรับอาหารและเครื่องดื่ม และเพิ่มช่องทางการจัดจำหน่ายผ่านทางเดลิเวอร์รี่เพื่อดึงดูดลูกค้าและรองรับการเปลี่ยนแปลงพฤติกรรมของผู้บริโภค อีกทั้งผู้บริหารยังคงพิจารณาควมคุมต้นทุนและลดค่าใช้จ่ายในการบริหารอย่างใกล้ชิด และนอกจากนี้กลุ่มกิจการได้ดำเนินการจัดหาเงินทุนเพื่อใช้ในการดำเนินกิจการอย่างเพียงพอโดยการเพิ่มทุนซึ่งมีการอนุมัติในที่ประชุมสามัญผู้ถือหุ้น </w:t>
      </w:r>
      <w:bookmarkEnd w:id="1"/>
      <w:r w:rsidRPr="00852BBD">
        <w:rPr>
          <w:rFonts w:ascii="Browallia New" w:hAnsi="Browallia New" w:cs="Browallia New"/>
          <w:sz w:val="26"/>
          <w:szCs w:val="26"/>
          <w:cs/>
        </w:rPr>
        <w:t>ซึ่ง</w:t>
      </w:r>
      <w:r w:rsidR="00562976" w:rsidRPr="00852BBD">
        <w:rPr>
          <w:rFonts w:ascii="Browallia New" w:hAnsi="Browallia New" w:cs="Browallia New"/>
          <w:sz w:val="26"/>
          <w:szCs w:val="26"/>
          <w:cs/>
        </w:rPr>
        <w:t>ก</w:t>
      </w:r>
      <w:r w:rsidRPr="00852BBD">
        <w:rPr>
          <w:rFonts w:ascii="Browallia New" w:hAnsi="Browallia New" w:cs="Browallia New"/>
          <w:sz w:val="26"/>
          <w:szCs w:val="26"/>
          <w:cs/>
        </w:rPr>
        <w:t>ลุ่มกิจการ</w:t>
      </w:r>
      <w:r w:rsidR="00D55636">
        <w:rPr>
          <w:rFonts w:ascii="Browallia New" w:hAnsi="Browallia New" w:cs="Browallia New"/>
          <w:sz w:val="26"/>
          <w:szCs w:val="26"/>
        </w:rPr>
        <w:br/>
      </w:r>
      <w:r w:rsidRPr="007E18C1">
        <w:rPr>
          <w:rFonts w:ascii="Browallia New" w:hAnsi="Browallia New" w:cs="Browallia New"/>
          <w:spacing w:val="-2"/>
          <w:sz w:val="26"/>
          <w:szCs w:val="26"/>
          <w:cs/>
        </w:rPr>
        <w:t>จะสามารถดำเนินงานได้อย่างต่อเนื่องและรับผิดชอบในภาระหนี้สินของบริษัทในปัจจุบันและอนาคตโดยเป็นระยะเวลาอย่างน้อย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12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เดือนนับจากวันที่ใน</w:t>
      </w:r>
      <w:r w:rsidR="001032BA" w:rsidRPr="00852BBD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การเงิน อย่างไรก็ตามผู้บริหารเชื่อมั่นว่าจะประสบความสำเร็จตามแผนธุรกิจดังกล่าว </w:t>
      </w:r>
      <w:r w:rsidRPr="00F40CE5">
        <w:rPr>
          <w:rFonts w:ascii="Browallia New" w:hAnsi="Browallia New" w:cs="Browallia New"/>
          <w:sz w:val="26"/>
          <w:szCs w:val="26"/>
          <w:cs/>
        </w:rPr>
        <w:t>ดังนั้น</w:t>
      </w:r>
      <w:r w:rsidR="001032BA" w:rsidRPr="00F40CE5">
        <w:rPr>
          <w:rFonts w:ascii="Browallia New" w:hAnsi="Browallia New" w:cs="Browallia New"/>
          <w:sz w:val="26"/>
          <w:szCs w:val="26"/>
          <w:cs/>
        </w:rPr>
        <w:t>ข้อมูลทางการ</w:t>
      </w:r>
      <w:r w:rsidR="00562976" w:rsidRPr="00F40CE5">
        <w:rPr>
          <w:rFonts w:ascii="Browallia New" w:hAnsi="Browallia New" w:cs="Browallia New"/>
          <w:sz w:val="26"/>
          <w:szCs w:val="26"/>
          <w:cs/>
        </w:rPr>
        <w:t>เงินรวม</w:t>
      </w:r>
      <w:r w:rsidRPr="00F40CE5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F40CE5" w:rsidRPr="00F40CE5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F40CE5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B71575" w:rsidRPr="00B71575">
        <w:rPr>
          <w:rFonts w:ascii="Browallia New" w:hAnsi="Browallia New" w:cs="Browallia New"/>
          <w:sz w:val="26"/>
          <w:szCs w:val="26"/>
        </w:rPr>
        <w:t>30</w:t>
      </w:r>
      <w:r w:rsidRPr="00F40CE5">
        <w:rPr>
          <w:rFonts w:ascii="Browallia New" w:hAnsi="Browallia New" w:cs="Browallia New"/>
          <w:sz w:val="26"/>
          <w:szCs w:val="26"/>
        </w:rPr>
        <w:t xml:space="preserve"> </w:t>
      </w:r>
      <w:r w:rsidR="00F40CE5" w:rsidRPr="00F40CE5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F40CE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2564</w:t>
      </w:r>
      <w:r w:rsidRPr="00F40CE5">
        <w:rPr>
          <w:rFonts w:ascii="Browallia New" w:hAnsi="Browallia New" w:cs="Browallia New"/>
          <w:sz w:val="26"/>
          <w:szCs w:val="26"/>
          <w:cs/>
        </w:rPr>
        <w:t xml:space="preserve"> จึงจัดทำขึ้นตามเกณฑ์การดำเนินงานต่อเนื่อง</w:t>
      </w:r>
    </w:p>
    <w:p w14:paraId="715B2C6C" w14:textId="77777777" w:rsidR="00DF6F67" w:rsidRPr="00731B4C" w:rsidRDefault="00DF6F67" w:rsidP="00DF6F67">
      <w:pPr>
        <w:ind w:left="540"/>
        <w:rPr>
          <w:rFonts w:ascii="Browallia New" w:eastAsia="Browallia New" w:hAnsi="Browallia New" w:cs="Browallia New"/>
          <w:iCs/>
          <w:sz w:val="26"/>
          <w:szCs w:val="26"/>
        </w:rPr>
      </w:pPr>
    </w:p>
    <w:p w14:paraId="51C42524" w14:textId="0DF41138" w:rsidR="00DF6F67" w:rsidRPr="00731B4C" w:rsidRDefault="00B71575" w:rsidP="00DF6F67">
      <w:pPr>
        <w:ind w:left="540" w:hanging="540"/>
        <w:jc w:val="left"/>
        <w:rPr>
          <w:rFonts w:ascii="Browallia New" w:eastAsia="Browallia New" w:hAnsi="Browallia New" w:cs="Browallia New"/>
          <w:iCs/>
          <w:sz w:val="26"/>
          <w:szCs w:val="26"/>
        </w:rPr>
      </w:pP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DF6F67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DF6F67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DF6F67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2019</w:t>
      </w:r>
    </w:p>
    <w:p w14:paraId="6CD1C44C" w14:textId="77777777" w:rsidR="00DF6F67" w:rsidRPr="00852BBD" w:rsidRDefault="00DF6F67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66478DE" w14:textId="3F6716C3" w:rsidR="00E00863" w:rsidRPr="00852BBD" w:rsidRDefault="006F7A36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การแพร่ระบาดของโรคติดเชื้อไวรัสโคโรน่า</w:t>
      </w:r>
      <w:r w:rsidR="001A182D"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2019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852BBD">
        <w:rPr>
          <w:rFonts w:ascii="Browallia New" w:hAnsi="Browallia New" w:cs="Browallia New"/>
          <w:sz w:val="26"/>
          <w:szCs w:val="26"/>
        </w:rPr>
        <w:t>COVID-</w:t>
      </w:r>
      <w:r w:rsidR="00B71575" w:rsidRPr="00B71575">
        <w:rPr>
          <w:rFonts w:ascii="Browallia New" w:hAnsi="Browallia New" w:cs="Browallia New"/>
          <w:sz w:val="26"/>
          <w:szCs w:val="26"/>
        </w:rPr>
        <w:t>19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”) ยังคงเกิดขึ้นอย่างต่อเนื่องในปี 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22AB9" w:rsidRPr="00852BBD">
        <w:rPr>
          <w:rFonts w:ascii="Browallia New" w:hAnsi="Browallia New" w:cs="Browallia New"/>
          <w:sz w:val="26"/>
          <w:szCs w:val="26"/>
        </w:rPr>
        <w:br/>
      </w:r>
      <w:r w:rsidRPr="00D55636">
        <w:rPr>
          <w:rFonts w:ascii="Browallia New" w:hAnsi="Browallia New" w:cs="Browallia New"/>
          <w:spacing w:val="-4"/>
          <w:sz w:val="26"/>
          <w:szCs w:val="26"/>
          <w:cs/>
        </w:rPr>
        <w:t>ซึ่งเหตุการณ์ดังกล่าวส่งผลทางลบต่อผลการดำเนินงานของกลุ่มกิจการสำหรั</w:t>
      </w:r>
      <w:r w:rsidR="002B093A" w:rsidRPr="00D55636">
        <w:rPr>
          <w:rFonts w:ascii="Browallia New" w:hAnsi="Browallia New" w:cs="Browallia New"/>
          <w:spacing w:val="-4"/>
          <w:sz w:val="26"/>
          <w:szCs w:val="26"/>
          <w:cs/>
        </w:rPr>
        <w:t>บงวด</w:t>
      </w:r>
      <w:r w:rsidR="00F40CE5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="00A54327" w:rsidRPr="00D55636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D55636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30</w:t>
      </w:r>
      <w:r w:rsidR="00A73006" w:rsidRPr="00D5563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40CE5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D55636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โดยเฉพาะผลการดำเนินงานของสถาบันสอนภาษาและภัตตาคาร ดังนี้</w:t>
      </w:r>
    </w:p>
    <w:p w14:paraId="177DADCC" w14:textId="77777777" w:rsidR="006F7A36" w:rsidRPr="00852BBD" w:rsidRDefault="006F7A36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0DB0678" w14:textId="2D940070" w:rsidR="00D27A86" w:rsidRDefault="00916C5C" w:rsidP="00B067F8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  <w:cs/>
        </w:rPr>
        <w:t>สถาบันสอนภาษา</w:t>
      </w:r>
    </w:p>
    <w:p w14:paraId="21E1902C" w14:textId="77777777" w:rsidR="00D27A86" w:rsidRPr="00731B4C" w:rsidRDefault="00D27A86" w:rsidP="00B067F8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7A0FEF2" w14:textId="526DDA1F" w:rsidR="002224C4" w:rsidRPr="00852BBD" w:rsidRDefault="00B067F8" w:rsidP="0067025C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31B4C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ในไตรมาส </w:t>
      </w:r>
      <w:r w:rsidR="00B71575" w:rsidRPr="00B71575">
        <w:rPr>
          <w:rFonts w:ascii="Browallia New" w:hAnsi="Browallia New" w:cs="Browallia New"/>
          <w:spacing w:val="-2"/>
          <w:sz w:val="26"/>
          <w:szCs w:val="26"/>
        </w:rPr>
        <w:t>3</w:t>
      </w:r>
      <w:r w:rsidRPr="00731B4C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B71575" w:rsidRPr="00B71575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731B4C">
        <w:rPr>
          <w:rFonts w:ascii="Browallia New" w:hAnsi="Browallia New" w:cs="Browallia New"/>
          <w:spacing w:val="-2"/>
          <w:sz w:val="26"/>
          <w:szCs w:val="26"/>
          <w:cs/>
        </w:rPr>
        <w:t xml:space="preserve"> รัฐบาลประกาศให้ปิดสถาบันสอนหนังสือทั่วประเทศไทย เนื่องจากการระบาดของ </w:t>
      </w:r>
      <w:r w:rsidRPr="00731B4C">
        <w:rPr>
          <w:rFonts w:ascii="Browallia New" w:hAnsi="Browallia New" w:cs="Browallia New"/>
          <w:spacing w:val="-2"/>
          <w:sz w:val="26"/>
          <w:szCs w:val="26"/>
        </w:rPr>
        <w:t>COVID-</w:t>
      </w:r>
      <w:r w:rsidR="00B71575" w:rsidRPr="00B71575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731B4C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ส่งผลให้เงินสดรับจากการขายหลักสูตรเมื่อเทียบกับปีก่อนลดลงร้อยละ </w:t>
      </w:r>
      <w:r w:rsidR="00B71575" w:rsidRPr="00B71575">
        <w:rPr>
          <w:rFonts w:ascii="Browallia New" w:hAnsi="Browallia New" w:cs="Browallia New"/>
          <w:spacing w:val="-2"/>
          <w:sz w:val="26"/>
          <w:szCs w:val="26"/>
        </w:rPr>
        <w:t>59</w:t>
      </w:r>
      <w:r w:rsidRPr="00731B4C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และร้อยละ </w:t>
      </w:r>
      <w:r w:rsidR="00B71575" w:rsidRPr="00B71575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731B4C">
        <w:rPr>
          <w:rFonts w:ascii="Browallia New" w:hAnsi="Browallia New" w:cs="Browallia New"/>
          <w:spacing w:val="-2"/>
          <w:sz w:val="26"/>
          <w:szCs w:val="26"/>
          <w:cs/>
        </w:rPr>
        <w:t xml:space="preserve"> หรือประมาณ </w:t>
      </w:r>
      <w:r w:rsidR="00B71575" w:rsidRPr="00B71575">
        <w:rPr>
          <w:rFonts w:ascii="Browallia New" w:hAnsi="Browallia New" w:cs="Browallia New"/>
          <w:spacing w:val="-2"/>
          <w:sz w:val="26"/>
          <w:szCs w:val="26"/>
        </w:rPr>
        <w:t>58</w:t>
      </w:r>
      <w:r w:rsidRPr="00731B4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 </w:t>
      </w:r>
      <w:r w:rsidR="00B71575" w:rsidRPr="00B71575">
        <w:rPr>
          <w:rFonts w:ascii="Browallia New" w:hAnsi="Browallia New" w:cs="Browallia New"/>
          <w:spacing w:val="-2"/>
          <w:sz w:val="26"/>
          <w:szCs w:val="26"/>
        </w:rPr>
        <w:t>108</w:t>
      </w:r>
      <w:r w:rsidRPr="00731B4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Pr="00B067F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31B4C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สำหรับงวด </w:t>
      </w:r>
      <w:r w:rsidR="00B71575" w:rsidRPr="00B71575">
        <w:rPr>
          <w:rFonts w:ascii="Browallia New" w:hAnsi="Browallia New" w:cs="Browallia New"/>
          <w:spacing w:val="-2"/>
          <w:sz w:val="26"/>
          <w:szCs w:val="26"/>
        </w:rPr>
        <w:t>3</w:t>
      </w:r>
      <w:r w:rsidRPr="00731B4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เดือนและ </w:t>
      </w:r>
      <w:r w:rsidR="00B71575" w:rsidRPr="00B71575">
        <w:rPr>
          <w:rFonts w:ascii="Browallia New" w:hAnsi="Browallia New" w:cs="Browallia New"/>
          <w:spacing w:val="-2"/>
          <w:sz w:val="26"/>
          <w:szCs w:val="26"/>
        </w:rPr>
        <w:t>9</w:t>
      </w:r>
      <w:r w:rsidRPr="00731B4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เดือนสิ้นสุดวันที่ </w:t>
      </w:r>
      <w:r w:rsidR="00B71575" w:rsidRPr="00B71575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731B4C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B71575" w:rsidRPr="00B71575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731B4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เนื่องจากภาวะสถานการณ์เศรษฐกิจตกต่ำในประเทศไทย</w:t>
      </w:r>
      <w:r w:rsidRPr="00B067F8">
        <w:rPr>
          <w:rFonts w:ascii="Browallia New" w:hAnsi="Browallia New" w:cs="Browallia New"/>
          <w:sz w:val="26"/>
          <w:szCs w:val="26"/>
          <w:cs/>
        </w:rPr>
        <w:t xml:space="preserve">และการเปลี่ยนแปลงพฤติกรรมผู้บริโภค ทั้งนี้ผู้บริหารของกลุ่มกิจการคาดการณ์ว่าผลประกอบการของกลุ่มกิจการจะได้รับผลกระทบต่อไปอีก </w:t>
      </w:r>
      <w:r w:rsidR="00B71575" w:rsidRPr="00B71575">
        <w:rPr>
          <w:rFonts w:ascii="Browallia New" w:hAnsi="Browallia New" w:cs="Browallia New"/>
          <w:sz w:val="26"/>
          <w:szCs w:val="26"/>
        </w:rPr>
        <w:t>2</w:t>
      </w:r>
      <w:r w:rsidRPr="00B067F8">
        <w:rPr>
          <w:rFonts w:ascii="Browallia New" w:hAnsi="Browallia New" w:cs="Browallia New"/>
          <w:sz w:val="26"/>
          <w:szCs w:val="26"/>
        </w:rPr>
        <w:t>-</w:t>
      </w:r>
      <w:r w:rsidR="00B71575" w:rsidRPr="00B71575">
        <w:rPr>
          <w:rFonts w:ascii="Browallia New" w:hAnsi="Browallia New" w:cs="Browallia New"/>
          <w:sz w:val="26"/>
          <w:szCs w:val="26"/>
        </w:rPr>
        <w:t>3</w:t>
      </w:r>
      <w:r w:rsidRPr="00B067F8">
        <w:rPr>
          <w:rFonts w:ascii="Browallia New" w:hAnsi="Browallia New" w:cs="Browallia New"/>
          <w:sz w:val="26"/>
          <w:szCs w:val="26"/>
        </w:rPr>
        <w:t xml:space="preserve"> </w:t>
      </w:r>
      <w:r w:rsidRPr="00B067F8">
        <w:rPr>
          <w:rFonts w:ascii="Browallia New" w:hAnsi="Browallia New" w:cs="Browallia New"/>
          <w:sz w:val="26"/>
          <w:szCs w:val="26"/>
          <w:cs/>
        </w:rPr>
        <w:t>ไตรมาส</w:t>
      </w:r>
    </w:p>
    <w:p w14:paraId="0BE531F8" w14:textId="77777777" w:rsidR="00B067F8" w:rsidRPr="00731B4C" w:rsidRDefault="00B067F8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6616194" w14:textId="6564A666" w:rsidR="008A7F71" w:rsidRDefault="00916C5C" w:rsidP="00DF6F67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  <w:cs/>
        </w:rPr>
        <w:t>ภัตตาคาร</w:t>
      </w:r>
    </w:p>
    <w:p w14:paraId="61507CA8" w14:textId="77777777" w:rsidR="00D27A86" w:rsidRPr="00731B4C" w:rsidRDefault="00D27A86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2F65D94" w14:textId="1ED04109" w:rsidR="00496145" w:rsidRPr="00852BBD" w:rsidRDefault="002224C4" w:rsidP="00DF6F6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ในไตรมาส </w:t>
      </w:r>
      <w:r w:rsidR="00B71575" w:rsidRPr="00B71575">
        <w:rPr>
          <w:rFonts w:ascii="Browallia New" w:hAnsi="Browallia New" w:cs="Browallia New"/>
          <w:sz w:val="26"/>
          <w:szCs w:val="26"/>
        </w:rPr>
        <w:t>3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รัฐบาลประกาศจำกัดช่วงเวลาการเปิดปิดของร้านอาหาร ส่งผลให้รายได้จากส่วนงานภัตตาคาร</w:t>
      </w:r>
      <w:r w:rsidR="00151ECD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เมื่อเทียบกับปีก่อนลดลงร้อยละ </w:t>
      </w:r>
      <w:r w:rsidR="00B71575" w:rsidRPr="00B71575">
        <w:rPr>
          <w:rFonts w:ascii="Browallia New" w:hAnsi="Browallia New" w:cs="Browallia New"/>
          <w:sz w:val="26"/>
          <w:szCs w:val="26"/>
        </w:rPr>
        <w:t>85</w:t>
      </w:r>
      <w:r w:rsidR="00494BAE">
        <w:rPr>
          <w:rFonts w:ascii="Browallia New" w:hAnsi="Browallia New" w:cs="Browallia New"/>
          <w:sz w:val="26"/>
          <w:szCs w:val="26"/>
        </w:rPr>
        <w:t xml:space="preserve"> </w:t>
      </w:r>
      <w:r w:rsidR="00494BAE">
        <w:rPr>
          <w:rFonts w:ascii="Browallia New" w:hAnsi="Browallia New" w:cs="Browallia New" w:hint="cs"/>
          <w:sz w:val="26"/>
          <w:szCs w:val="26"/>
          <w:cs/>
        </w:rPr>
        <w:t>และร้อยละ</w:t>
      </w:r>
      <w:r w:rsidR="00494BAE">
        <w:rPr>
          <w:rFonts w:ascii="Browallia New" w:hAnsi="Browallia New" w:cs="Browallia New"/>
          <w:sz w:val="26"/>
          <w:szCs w:val="26"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50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หรือประมาณ </w:t>
      </w:r>
      <w:r w:rsidR="00B71575" w:rsidRPr="00B71575">
        <w:rPr>
          <w:rFonts w:ascii="Browallia New" w:hAnsi="Browallia New" w:cs="Browallia New"/>
          <w:sz w:val="26"/>
          <w:szCs w:val="26"/>
        </w:rPr>
        <w:t>59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494BAE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B71575" w:rsidRPr="00B71575">
        <w:rPr>
          <w:rFonts w:ascii="Browallia New" w:hAnsi="Browallia New" w:cs="Browallia New"/>
          <w:sz w:val="26"/>
          <w:szCs w:val="26"/>
        </w:rPr>
        <w:t>90</w:t>
      </w:r>
      <w:r w:rsidR="00494BAE">
        <w:rPr>
          <w:rFonts w:ascii="Browallia New" w:hAnsi="Browallia New" w:cs="Browallia New"/>
          <w:sz w:val="26"/>
          <w:szCs w:val="26"/>
        </w:rPr>
        <w:t xml:space="preserve"> </w:t>
      </w:r>
      <w:r w:rsidR="00494BAE" w:rsidRPr="00852BB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สำหรับงวด</w:t>
      </w:r>
      <w:r w:rsidR="00494BAE">
        <w:rPr>
          <w:rFonts w:ascii="Browallia New" w:hAnsi="Browallia New" w:cs="Browallia New"/>
          <w:sz w:val="26"/>
          <w:szCs w:val="26"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3</w:t>
      </w:r>
      <w:r w:rsidR="00494BAE">
        <w:rPr>
          <w:rFonts w:ascii="Browallia New" w:hAnsi="Browallia New" w:cs="Browallia New"/>
          <w:sz w:val="26"/>
          <w:szCs w:val="26"/>
        </w:rPr>
        <w:t xml:space="preserve"> </w:t>
      </w:r>
      <w:r w:rsidR="00494BAE">
        <w:rPr>
          <w:rFonts w:ascii="Browallia New" w:hAnsi="Browallia New" w:cs="Browallia New" w:hint="cs"/>
          <w:sz w:val="26"/>
          <w:szCs w:val="26"/>
          <w:cs/>
        </w:rPr>
        <w:t>เดือนและ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6DF1">
        <w:rPr>
          <w:rFonts w:ascii="Browallia New" w:hAnsi="Browallia New" w:cs="Browallia New"/>
          <w:sz w:val="26"/>
          <w:szCs w:val="26"/>
        </w:rPr>
        <w:br/>
      </w:r>
      <w:r w:rsidR="00B71575" w:rsidRPr="00B71575">
        <w:rPr>
          <w:rFonts w:ascii="Browallia New" w:hAnsi="Browallia New" w:cs="Browallia New"/>
          <w:sz w:val="26"/>
          <w:szCs w:val="26"/>
        </w:rPr>
        <w:t>9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B71575" w:rsidRPr="00B71575">
        <w:rPr>
          <w:rFonts w:ascii="Browallia New" w:hAnsi="Browallia New" w:cs="Browallia New"/>
          <w:spacing w:val="-5"/>
          <w:sz w:val="26"/>
          <w:szCs w:val="26"/>
        </w:rPr>
        <w:t>30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F40CE5">
        <w:rPr>
          <w:rFonts w:ascii="Browallia New" w:hAnsi="Browallia New" w:cs="Browallia New" w:hint="cs"/>
          <w:spacing w:val="-5"/>
          <w:sz w:val="26"/>
          <w:szCs w:val="26"/>
          <w:cs/>
        </w:rPr>
        <w:t>กันยายน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 xml:space="preserve"> พ.ศ. </w:t>
      </w:r>
      <w:r w:rsidR="00B71575" w:rsidRPr="00B71575">
        <w:rPr>
          <w:rFonts w:ascii="Browallia New" w:hAnsi="Browallia New" w:cs="Browallia New"/>
          <w:spacing w:val="-5"/>
          <w:sz w:val="26"/>
          <w:szCs w:val="26"/>
        </w:rPr>
        <w:t>2564</w:t>
      </w:r>
      <w:r w:rsidR="00CF35A5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CF35A5" w:rsidRPr="00CF35A5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 xml:space="preserve"> ทั้งนี้ผู้บริหารของกลุ่มกิจการคาดการณ์ว่าผลประกอบการของกลุ่มกิจการจะได้รับผลกระทบต่อไปอีก </w:t>
      </w:r>
      <w:r w:rsidR="00B71575" w:rsidRPr="00B71575">
        <w:rPr>
          <w:rFonts w:ascii="Browallia New" w:hAnsi="Browallia New" w:cs="Browallia New"/>
          <w:spacing w:val="-5"/>
          <w:sz w:val="26"/>
          <w:szCs w:val="26"/>
        </w:rPr>
        <w:t>2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>-</w:t>
      </w:r>
      <w:r w:rsidR="00B71575" w:rsidRPr="00B71575">
        <w:rPr>
          <w:rFonts w:ascii="Browallia New" w:hAnsi="Browallia New" w:cs="Browallia New"/>
          <w:spacing w:val="-5"/>
          <w:sz w:val="26"/>
          <w:szCs w:val="26"/>
        </w:rPr>
        <w:t>3</w:t>
      </w:r>
      <w:r w:rsidRPr="00852BBD">
        <w:rPr>
          <w:rFonts w:ascii="Browallia New" w:hAnsi="Browallia New" w:cs="Browallia New"/>
          <w:spacing w:val="-5"/>
          <w:sz w:val="26"/>
          <w:szCs w:val="26"/>
          <w:cs/>
        </w:rPr>
        <w:t xml:space="preserve"> ไตรมาส</w:t>
      </w:r>
    </w:p>
    <w:p w14:paraId="5070E07D" w14:textId="77777777" w:rsidR="006F7A36" w:rsidRPr="00852BBD" w:rsidRDefault="00CF4B58" w:rsidP="000F00A0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  <w:r w:rsidRPr="00852BBD">
        <w:rPr>
          <w:rFonts w:ascii="Browallia New" w:hAnsi="Browallia New" w:cs="Browallia New"/>
          <w:spacing w:val="-6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852BBD" w14:paraId="455F7665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610091" w14:textId="030AB1C6" w:rsidR="00EC41B8" w:rsidRPr="00852BBD" w:rsidRDefault="00B42243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br w:type="page"/>
            </w:r>
            <w:r w:rsidR="004801AC" w:rsidRPr="00852BB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71575"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C41B8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C41B8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7A4DD19C" w14:textId="77777777" w:rsidR="00EC41B8" w:rsidRPr="00852BBD" w:rsidRDefault="00EC41B8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6F5479" w14:textId="1B839925" w:rsidR="0036355A" w:rsidRPr="00852BBD" w:rsidRDefault="00EB6FC6" w:rsidP="00EC41B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71575" w:rsidRPr="00B71575">
        <w:rPr>
          <w:rFonts w:ascii="Browallia New" w:hAnsi="Browallia New" w:cs="Browallia New"/>
          <w:sz w:val="26"/>
          <w:szCs w:val="26"/>
        </w:rPr>
        <w:t>34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852BBD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80850BE" w14:textId="77777777" w:rsidR="00EB6FC6" w:rsidRPr="00852BBD" w:rsidRDefault="00EB6FC6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0E5801" w14:textId="2420C917" w:rsidR="007E3727" w:rsidRPr="00852BBD" w:rsidRDefault="007E3727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</w:t>
      </w:r>
      <w:r w:rsidR="00512FBB" w:rsidRPr="00852BBD">
        <w:rPr>
          <w:rFonts w:ascii="Browallia New" w:hAnsi="Browallia New" w:cs="Browallia New"/>
          <w:sz w:val="26"/>
          <w:szCs w:val="26"/>
          <w:cs/>
        </w:rPr>
        <w:t>งบ</w:t>
      </w:r>
      <w:r w:rsidR="0095717A" w:rsidRPr="00852BBD">
        <w:rPr>
          <w:rFonts w:ascii="Browallia New" w:hAnsi="Browallia New" w:cs="Browallia New"/>
          <w:sz w:val="26"/>
          <w:szCs w:val="26"/>
          <w:cs/>
        </w:rPr>
        <w:t>การเงิน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ของรอบปีบัญชีสิ้นสุดวันที่ </w:t>
      </w:r>
      <w:r w:rsidR="00B71575" w:rsidRPr="00B71575">
        <w:rPr>
          <w:rFonts w:ascii="Browallia New" w:hAnsi="Browallia New" w:cs="Browallia New"/>
          <w:sz w:val="26"/>
          <w:szCs w:val="26"/>
        </w:rPr>
        <w:t>31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852BB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2563</w:t>
      </w:r>
    </w:p>
    <w:p w14:paraId="7B52BCB5" w14:textId="77777777" w:rsidR="005B13AF" w:rsidRPr="00852BBD" w:rsidRDefault="005B13AF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1E5B40" w14:textId="77777777" w:rsidR="0029766B" w:rsidRPr="00852BBD" w:rsidRDefault="0036355A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145799" w:rsidRPr="00852BBD">
        <w:rPr>
          <w:rFonts w:ascii="Browallia New" w:hAnsi="Browallia New" w:cs="Browallia New"/>
          <w:sz w:val="26"/>
          <w:szCs w:val="26"/>
          <w:cs/>
        </w:rPr>
        <w:t>ที่</w:t>
      </w:r>
      <w:r w:rsidRPr="00852BBD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179F7B99" w14:textId="77777777" w:rsidR="00CF4B58" w:rsidRPr="00852BBD" w:rsidRDefault="00CF4B58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852BBD" w14:paraId="4F49487E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554BC9" w14:textId="59A68A80" w:rsidR="00EC41B8" w:rsidRPr="00852BBD" w:rsidRDefault="00B71575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C41B8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496EE7E2" w14:textId="77777777" w:rsidR="00F5458D" w:rsidRPr="00852BBD" w:rsidRDefault="00F5458D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C2A856" w14:textId="60124EE2" w:rsidR="00EC0D00" w:rsidRPr="00852BBD" w:rsidRDefault="00D46F31" w:rsidP="00EC0D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="00E92840" w:rsidRPr="00852BB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31</w:t>
      </w:r>
      <w:r w:rsidR="006B0DBE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6B0DBE" w:rsidRPr="00852BBD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6B0DBE" w:rsidRPr="00852BBD">
        <w:rPr>
          <w:rFonts w:ascii="Browallia New" w:hAnsi="Browallia New" w:cs="Browallia New"/>
          <w:sz w:val="26"/>
          <w:szCs w:val="26"/>
        </w:rPr>
        <w:t>.</w:t>
      </w:r>
      <w:r w:rsidR="006B0DBE" w:rsidRPr="00852BBD">
        <w:rPr>
          <w:rFonts w:ascii="Browallia New" w:hAnsi="Browallia New" w:cs="Browallia New"/>
          <w:sz w:val="26"/>
          <w:szCs w:val="26"/>
          <w:cs/>
        </w:rPr>
        <w:t>ศ</w:t>
      </w:r>
      <w:r w:rsidR="006B0DBE" w:rsidRPr="00852BBD">
        <w:rPr>
          <w:rFonts w:ascii="Browallia New" w:hAnsi="Browallia New" w:cs="Browallia New"/>
          <w:sz w:val="26"/>
          <w:szCs w:val="26"/>
        </w:rPr>
        <w:t xml:space="preserve">. </w:t>
      </w:r>
      <w:r w:rsidR="00B71575" w:rsidRPr="00B71575">
        <w:rPr>
          <w:rFonts w:ascii="Browallia New" w:hAnsi="Browallia New" w:cs="Browallia New"/>
          <w:sz w:val="26"/>
          <w:szCs w:val="26"/>
        </w:rPr>
        <w:t>2563</w:t>
      </w:r>
      <w:r w:rsidR="00EC0D00"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="00EC0D00" w:rsidRPr="00852BBD">
        <w:rPr>
          <w:rFonts w:ascii="Browallia New" w:hAnsi="Browallia New" w:cs="Browallia New"/>
          <w:sz w:val="26"/>
          <w:szCs w:val="26"/>
          <w:cs/>
        </w:rPr>
        <w:t xml:space="preserve">ยกเว้นเรื่องดังต่อไปนี้ </w:t>
      </w:r>
    </w:p>
    <w:p w14:paraId="4CC0BFE9" w14:textId="77777777" w:rsidR="00EC0D00" w:rsidRPr="00852BBD" w:rsidRDefault="00EC0D00" w:rsidP="00EC0D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8F313A" w14:textId="5D961BED" w:rsidR="00EC0D00" w:rsidRPr="00852BBD" w:rsidRDefault="00EC0D00" w:rsidP="00EC0D00">
      <w:pPr>
        <w:pStyle w:val="ListParagraph"/>
        <w:numPr>
          <w:ilvl w:val="0"/>
          <w:numId w:val="23"/>
        </w:numPr>
        <w:tabs>
          <w:tab w:val="left" w:pos="360"/>
        </w:tabs>
        <w:autoSpaceDE/>
        <w:autoSpaceDN/>
        <w:ind w:left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B71575" w:rsidRPr="00B7157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726DA9"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มกรา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คม พ.ศ. </w:t>
      </w:r>
      <w:r w:rsidR="00B71575" w:rsidRPr="00B7157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</w:t>
      </w:r>
      <w:r w:rsidRPr="00852B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ระบาด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ของโรคติดเชื้อไวรัสโคโรนา </w:t>
      </w:r>
      <w:r w:rsidR="00B71575" w:rsidRPr="00B7157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2019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COVID-</w:t>
      </w:r>
      <w:r w:rsidR="00B71575" w:rsidRPr="00B7157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 ที่ออกโดยสภาวิชาชีพบัญชี</w:t>
      </w:r>
      <w:r w:rsidR="00CB26FF"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852B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B71575" w:rsidRPr="00B7157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852B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มกราคม พ.ศ. </w:t>
      </w:r>
      <w:r w:rsidR="00B71575" w:rsidRPr="00B7157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852B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ถึงวันที่ </w:t>
      </w:r>
      <w:r w:rsidR="00B71575" w:rsidRPr="00B7157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852BB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ธันวาคม พ.ศ. </w:t>
      </w:r>
      <w:r w:rsidR="00B71575" w:rsidRPr="00B7157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ผลกระทบจากการยุติการใช้มาตรการผ่อนปรน</w:t>
      </w:r>
      <w:r w:rsidR="00B84B31"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ไม่มีผลกระทบที่มีนัยสำคัญต่อกลุ่ม</w:t>
      </w:r>
      <w:r w:rsidR="000A2710"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</w:p>
    <w:p w14:paraId="256040E9" w14:textId="32EE99A5" w:rsidR="007B6514" w:rsidRPr="00852BBD" w:rsidRDefault="00EC0D00" w:rsidP="00EC0D00">
      <w:pPr>
        <w:pStyle w:val="ListParagraph"/>
        <w:numPr>
          <w:ilvl w:val="0"/>
          <w:numId w:val="23"/>
        </w:numPr>
        <w:tabs>
          <w:tab w:val="left" w:pos="360"/>
        </w:tabs>
        <w:autoSpaceDE/>
        <w:autoSpaceDN/>
        <w:ind w:left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B71575" w:rsidRPr="00B7157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="00B71575" w:rsidRPr="00B7157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251076"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</w:t>
      </w:r>
      <w:r w:rsidRPr="00852BB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ม่มีผลกระทบที่มีนัยสำคัญต่อกลุ่มกิจการ </w:t>
      </w:r>
    </w:p>
    <w:p w14:paraId="78A6DF04" w14:textId="77777777" w:rsidR="00115025" w:rsidRPr="00731B4C" w:rsidRDefault="00CF4B58" w:rsidP="00FF06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5025" w:rsidRPr="00852BBD" w14:paraId="4243CD0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C69B62" w14:textId="5F36442C" w:rsidR="00115025" w:rsidRPr="00852BBD" w:rsidRDefault="00B71575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15025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5025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3E1E4C61" w14:textId="77777777" w:rsidR="00115025" w:rsidRPr="00852BBD" w:rsidRDefault="0011502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650B38" w14:textId="77777777" w:rsidR="004E5315" w:rsidRPr="00852BBD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06CE1" w:rsidRPr="00852BBD">
        <w:rPr>
          <w:rFonts w:ascii="Browallia New" w:hAnsi="Browallia New" w:cs="Browallia New"/>
          <w:sz w:val="26"/>
          <w:szCs w:val="26"/>
          <w:cs/>
        </w:rPr>
        <w:t>ทาง</w:t>
      </w:r>
      <w:r w:rsidRPr="00852BBD">
        <w:rPr>
          <w:rFonts w:ascii="Browallia New" w:hAnsi="Browallia New" w:cs="Browallia New"/>
          <w:sz w:val="26"/>
          <w:szCs w:val="26"/>
          <w:cs/>
        </w:rPr>
        <w:t>การเงินตามส่วนงานในส่วนที่แสดงส่วนงานธุรกิจ ในลักษณะเดียวกับรายงานภายใน</w:t>
      </w:r>
      <w:r w:rsidR="00322AB9" w:rsidRPr="00852BBD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>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</w:t>
      </w:r>
      <w:r w:rsidR="00406CE1" w:rsidRPr="00852BB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22AB9" w:rsidRPr="00852BBD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>ที่ทำการตัดสินใจเชิงกลยุทธ์ โดยพิจารณาผลการดำเนินงานจากกำไรขั้นต้นเป็นหลัก</w:t>
      </w:r>
    </w:p>
    <w:p w14:paraId="5E6C1EFC" w14:textId="77777777" w:rsidR="004E5315" w:rsidRPr="00852BBD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ED99DD" w14:textId="77777777" w:rsidR="004E5315" w:rsidRPr="00852BBD" w:rsidRDefault="004E5315" w:rsidP="0011502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14:paraId="5A3497D6" w14:textId="77777777" w:rsidR="004E5315" w:rsidRPr="00852BBD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B1E3F4" w14:textId="77777777" w:rsidR="004E5315" w:rsidRPr="00852BBD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7982E11A" w14:textId="77777777" w:rsidR="006B344F" w:rsidRPr="00852BBD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029E01" w14:textId="77777777" w:rsidR="00C90114" w:rsidRPr="00852BBD" w:rsidRDefault="00C90114" w:rsidP="0011502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ข้อมูลทางการเงินจำแนกตามส่วนงานธุรกิจ</w:t>
      </w:r>
    </w:p>
    <w:p w14:paraId="58745412" w14:textId="77777777" w:rsidR="00091007" w:rsidRPr="00852BBD" w:rsidRDefault="00091007" w:rsidP="0011502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983" w:type="pct"/>
        <w:tblInd w:w="-72" w:type="dxa"/>
        <w:tblLook w:val="04A0" w:firstRow="1" w:lastRow="0" w:firstColumn="1" w:lastColumn="0" w:noHBand="0" w:noVBand="1"/>
      </w:tblPr>
      <w:tblGrid>
        <w:gridCol w:w="5294"/>
        <w:gridCol w:w="1378"/>
        <w:gridCol w:w="1378"/>
        <w:gridCol w:w="1376"/>
      </w:tblGrid>
      <w:tr w:rsidR="009F06C9" w:rsidRPr="00F40CE5" w14:paraId="0F04098D" w14:textId="77777777" w:rsidTr="00D76DF1">
        <w:trPr>
          <w:cantSplit/>
        </w:trPr>
        <w:tc>
          <w:tcPr>
            <w:tcW w:w="2808" w:type="pct"/>
            <w:vAlign w:val="center"/>
          </w:tcPr>
          <w:p w14:paraId="01CA09DD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91629" w14:textId="39766EF0" w:rsidR="009F06C9" w:rsidRPr="00F40CE5" w:rsidRDefault="009F06C9" w:rsidP="00F40CE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9F06C9" w:rsidRPr="00F40CE5" w14:paraId="6446E139" w14:textId="77777777" w:rsidTr="00D76DF1">
        <w:trPr>
          <w:cantSplit/>
        </w:trPr>
        <w:tc>
          <w:tcPr>
            <w:tcW w:w="2808" w:type="pct"/>
            <w:vAlign w:val="center"/>
          </w:tcPr>
          <w:p w14:paraId="28EF2ADC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center"/>
          </w:tcPr>
          <w:p w14:paraId="7A4BFC15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center"/>
          </w:tcPr>
          <w:p w14:paraId="50129A61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vAlign w:val="center"/>
          </w:tcPr>
          <w:p w14:paraId="04A5B614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F06C9" w:rsidRPr="00F40CE5" w14:paraId="20E2ECEF" w14:textId="77777777" w:rsidTr="00D76DF1">
        <w:trPr>
          <w:cantSplit/>
        </w:trPr>
        <w:tc>
          <w:tcPr>
            <w:tcW w:w="2808" w:type="pct"/>
            <w:vAlign w:val="center"/>
          </w:tcPr>
          <w:p w14:paraId="0E3B3E3F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1" w:type="pct"/>
            <w:vAlign w:val="center"/>
            <w:hideMark/>
          </w:tcPr>
          <w:p w14:paraId="11CFB801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731" w:type="pct"/>
            <w:vAlign w:val="center"/>
          </w:tcPr>
          <w:p w14:paraId="68D2ABEB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730" w:type="pct"/>
            <w:vAlign w:val="center"/>
            <w:hideMark/>
          </w:tcPr>
          <w:p w14:paraId="0B3C3C53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F06C9" w:rsidRPr="00F40CE5" w14:paraId="40693968" w14:textId="77777777" w:rsidTr="00D76DF1">
        <w:trPr>
          <w:cantSplit/>
        </w:trPr>
        <w:tc>
          <w:tcPr>
            <w:tcW w:w="2808" w:type="pct"/>
            <w:vAlign w:val="center"/>
          </w:tcPr>
          <w:p w14:paraId="3CA849D1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  <w:hideMark/>
          </w:tcPr>
          <w:p w14:paraId="1F24AB39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center"/>
          </w:tcPr>
          <w:p w14:paraId="5CC96A72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  <w:hideMark/>
          </w:tcPr>
          <w:p w14:paraId="097AA06D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06C9" w:rsidRPr="00F40CE5" w14:paraId="0E8EF08F" w14:textId="77777777" w:rsidTr="00D76DF1">
        <w:trPr>
          <w:cantSplit/>
        </w:trPr>
        <w:tc>
          <w:tcPr>
            <w:tcW w:w="2808" w:type="pct"/>
            <w:vAlign w:val="center"/>
          </w:tcPr>
          <w:p w14:paraId="1FCC3362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DBFFF4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F72D2C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E5A8F1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06C9" w:rsidRPr="00F40CE5" w14:paraId="74357A4C" w14:textId="77777777" w:rsidTr="00D76DF1">
        <w:trPr>
          <w:cantSplit/>
        </w:trPr>
        <w:tc>
          <w:tcPr>
            <w:tcW w:w="2808" w:type="pct"/>
            <w:vAlign w:val="bottom"/>
          </w:tcPr>
          <w:p w14:paraId="1CAF4A9C" w14:textId="57922AF5" w:rsidR="009F06C9" w:rsidRPr="004B471B" w:rsidRDefault="009F06C9" w:rsidP="00F40CE5">
            <w:pPr>
              <w:spacing w:before="10"/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4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4B47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4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71575" w:rsidRPr="00B7157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0BCE000B" w14:textId="77777777" w:rsidR="009F06C9" w:rsidRPr="00F40CE5" w:rsidRDefault="009F06C9" w:rsidP="00F40CE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1" w:type="pct"/>
            <w:shd w:val="clear" w:color="auto" w:fill="FAFAFA"/>
            <w:vAlign w:val="bottom"/>
          </w:tcPr>
          <w:p w14:paraId="78E45067" w14:textId="77777777" w:rsidR="009F06C9" w:rsidRPr="00F40CE5" w:rsidRDefault="009F06C9" w:rsidP="00F40CE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0" w:type="pct"/>
            <w:shd w:val="clear" w:color="auto" w:fill="FAFAFA"/>
            <w:vAlign w:val="bottom"/>
          </w:tcPr>
          <w:p w14:paraId="562C152E" w14:textId="77777777" w:rsidR="009F06C9" w:rsidRPr="00F40CE5" w:rsidRDefault="009F06C9" w:rsidP="00F40CE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06C9" w:rsidRPr="00F40CE5" w14:paraId="0D7DBB87" w14:textId="77777777" w:rsidTr="00D76DF1">
        <w:trPr>
          <w:cantSplit/>
        </w:trPr>
        <w:tc>
          <w:tcPr>
            <w:tcW w:w="2808" w:type="pct"/>
            <w:vAlign w:val="center"/>
            <w:hideMark/>
          </w:tcPr>
          <w:p w14:paraId="42A1A7BA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31" w:type="pct"/>
            <w:shd w:val="clear" w:color="auto" w:fill="FAFAFA"/>
          </w:tcPr>
          <w:p w14:paraId="4EAC569F" w14:textId="0ADA51AC" w:rsidR="009F06C9" w:rsidRPr="00F40CE5" w:rsidRDefault="00B71575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731" w:type="pct"/>
            <w:shd w:val="clear" w:color="auto" w:fill="FAFAFA"/>
          </w:tcPr>
          <w:p w14:paraId="4483F99D" w14:textId="1C4F19DF" w:rsidR="009F06C9" w:rsidRPr="00F40CE5" w:rsidRDefault="00B71575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730" w:type="pct"/>
            <w:shd w:val="clear" w:color="auto" w:fill="FAFAFA"/>
          </w:tcPr>
          <w:p w14:paraId="5DAE9457" w14:textId="01CC063E" w:rsidR="009F06C9" w:rsidRPr="00F40CE5" w:rsidRDefault="00B71575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</w:tr>
      <w:tr w:rsidR="009F06C9" w:rsidRPr="00F40CE5" w14:paraId="45182BEC" w14:textId="77777777" w:rsidTr="00D76DF1">
        <w:trPr>
          <w:cantSplit/>
        </w:trPr>
        <w:tc>
          <w:tcPr>
            <w:tcW w:w="2808" w:type="pct"/>
            <w:vAlign w:val="center"/>
            <w:hideMark/>
          </w:tcPr>
          <w:p w14:paraId="2B8FEF6E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10A14" w14:textId="3B4B376E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06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C872C" w14:textId="06D27C94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1BC79" w14:textId="6EBE16C2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06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06C9" w:rsidRPr="00F40CE5" w14:paraId="285C91B6" w14:textId="77777777" w:rsidTr="00D76DF1">
        <w:trPr>
          <w:cantSplit/>
        </w:trPr>
        <w:tc>
          <w:tcPr>
            <w:tcW w:w="2808" w:type="pct"/>
            <w:vAlign w:val="center"/>
            <w:hideMark/>
          </w:tcPr>
          <w:p w14:paraId="4B59DEE4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8A8B8" w14:textId="73409ADA" w:rsidR="009F06C9" w:rsidRPr="00F40CE5" w:rsidRDefault="00B71575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D7728" w14:textId="6A81E193" w:rsidR="009F06C9" w:rsidRPr="00F40CE5" w:rsidRDefault="00B71575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F03AC" w14:textId="513FD026" w:rsidR="009F06C9" w:rsidRPr="00F40CE5" w:rsidRDefault="00B71575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  <w:tr w:rsidR="009F06C9" w:rsidRPr="00F40CE5" w14:paraId="37B38E3F" w14:textId="77777777" w:rsidTr="00D76DF1">
        <w:trPr>
          <w:cantSplit/>
        </w:trPr>
        <w:tc>
          <w:tcPr>
            <w:tcW w:w="2808" w:type="pct"/>
            <w:vAlign w:val="center"/>
          </w:tcPr>
          <w:p w14:paraId="024EBDC0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21EEE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96270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7E61D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06C9" w:rsidRPr="00F40CE5" w14:paraId="770C7680" w14:textId="77777777" w:rsidTr="00D76DF1">
        <w:trPr>
          <w:cantSplit/>
        </w:trPr>
        <w:tc>
          <w:tcPr>
            <w:tcW w:w="2808" w:type="pct"/>
            <w:vAlign w:val="center"/>
            <w:hideMark/>
          </w:tcPr>
          <w:p w14:paraId="7E64EB10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009ABF66" w14:textId="0AADEF1D" w:rsidR="009F06C9" w:rsidRPr="00F40CE5" w:rsidRDefault="00B71575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4BAD65D3" w14:textId="183D82E8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06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5E0EC0EF" w14:textId="1B520008" w:rsidR="009F06C9" w:rsidRPr="00F40CE5" w:rsidRDefault="00B71575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9F06C9" w:rsidRPr="00F40CE5" w14:paraId="1860FF0A" w14:textId="77777777" w:rsidTr="00D76DF1">
        <w:trPr>
          <w:cantSplit/>
        </w:trPr>
        <w:tc>
          <w:tcPr>
            <w:tcW w:w="2808" w:type="pct"/>
            <w:vAlign w:val="center"/>
            <w:hideMark/>
          </w:tcPr>
          <w:p w14:paraId="342AF8FF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31" w:type="pct"/>
            <w:shd w:val="clear" w:color="auto" w:fill="FAFAFA"/>
            <w:vAlign w:val="center"/>
          </w:tcPr>
          <w:p w14:paraId="6F9F2913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1" w:type="pct"/>
            <w:shd w:val="clear" w:color="auto" w:fill="FAFAFA"/>
            <w:vAlign w:val="center"/>
          </w:tcPr>
          <w:p w14:paraId="47F7A0F5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FAFAFA"/>
            <w:vAlign w:val="bottom"/>
          </w:tcPr>
          <w:p w14:paraId="0ADE975A" w14:textId="787C3872" w:rsidR="009F06C9" w:rsidRPr="00F40CE5" w:rsidRDefault="00B71575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</w:tr>
      <w:tr w:rsidR="009F06C9" w:rsidRPr="00F40CE5" w14:paraId="644ED951" w14:textId="77777777" w:rsidTr="00D76DF1">
        <w:trPr>
          <w:cantSplit/>
        </w:trPr>
        <w:tc>
          <w:tcPr>
            <w:tcW w:w="2808" w:type="pct"/>
            <w:vAlign w:val="center"/>
          </w:tcPr>
          <w:p w14:paraId="4BC5B258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31" w:type="pct"/>
            <w:shd w:val="clear" w:color="auto" w:fill="FAFAFA"/>
            <w:vAlign w:val="center"/>
          </w:tcPr>
          <w:p w14:paraId="7A57BD79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1" w:type="pct"/>
            <w:shd w:val="clear" w:color="auto" w:fill="FAFAFA"/>
            <w:vAlign w:val="center"/>
          </w:tcPr>
          <w:p w14:paraId="130CB8A8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FAFAFA"/>
            <w:vAlign w:val="bottom"/>
          </w:tcPr>
          <w:p w14:paraId="37842A13" w14:textId="0A813B72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06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06C9" w:rsidRPr="00F40CE5" w14:paraId="356E9645" w14:textId="77777777" w:rsidTr="00D76DF1">
        <w:trPr>
          <w:cantSplit/>
        </w:trPr>
        <w:tc>
          <w:tcPr>
            <w:tcW w:w="2808" w:type="pct"/>
            <w:vAlign w:val="center"/>
            <w:hideMark/>
          </w:tcPr>
          <w:p w14:paraId="3FF3DE07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31" w:type="pct"/>
            <w:shd w:val="clear" w:color="auto" w:fill="FAFAFA"/>
            <w:vAlign w:val="center"/>
          </w:tcPr>
          <w:p w14:paraId="09999813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1" w:type="pct"/>
            <w:shd w:val="clear" w:color="auto" w:fill="FAFAFA"/>
            <w:vAlign w:val="center"/>
          </w:tcPr>
          <w:p w14:paraId="646BC919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FAFAFA"/>
            <w:vAlign w:val="bottom"/>
          </w:tcPr>
          <w:p w14:paraId="4B206925" w14:textId="0E944D8C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06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06C9" w:rsidRPr="00F40CE5" w14:paraId="5BA57231" w14:textId="77777777" w:rsidTr="00D76DF1">
        <w:trPr>
          <w:cantSplit/>
        </w:trPr>
        <w:tc>
          <w:tcPr>
            <w:tcW w:w="2808" w:type="pct"/>
            <w:vAlign w:val="center"/>
          </w:tcPr>
          <w:p w14:paraId="6E87A922" w14:textId="77777777" w:rsidR="009F06C9" w:rsidRPr="004B471B" w:rsidRDefault="009F06C9" w:rsidP="00F40CE5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731" w:type="pct"/>
            <w:shd w:val="clear" w:color="auto" w:fill="FAFAFA"/>
            <w:vAlign w:val="center"/>
          </w:tcPr>
          <w:p w14:paraId="657075E9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1" w:type="pct"/>
            <w:shd w:val="clear" w:color="auto" w:fill="FAFAFA"/>
            <w:vAlign w:val="center"/>
          </w:tcPr>
          <w:p w14:paraId="26684F87" w14:textId="77777777" w:rsidR="009F06C9" w:rsidRPr="00F40CE5" w:rsidRDefault="009F06C9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FAFAFA"/>
            <w:vAlign w:val="bottom"/>
          </w:tcPr>
          <w:p w14:paraId="755F1494" w14:textId="56D292AA" w:rsidR="009F06C9" w:rsidRPr="00F40CE5" w:rsidRDefault="00B71575" w:rsidP="00F40C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9F06C9" w:rsidRPr="00F40CE5" w14:paraId="142D7F9A" w14:textId="77777777" w:rsidTr="00D76DF1">
        <w:trPr>
          <w:cantSplit/>
        </w:trPr>
        <w:tc>
          <w:tcPr>
            <w:tcW w:w="2808" w:type="pct"/>
            <w:vAlign w:val="center"/>
          </w:tcPr>
          <w:p w14:paraId="503BAED0" w14:textId="19D411DB" w:rsidR="009F06C9" w:rsidRPr="004B471B" w:rsidRDefault="009F06C9" w:rsidP="00887A32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731" w:type="pct"/>
            <w:shd w:val="clear" w:color="auto" w:fill="FAFAFA"/>
            <w:vAlign w:val="center"/>
          </w:tcPr>
          <w:p w14:paraId="1CAE3782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1" w:type="pct"/>
            <w:shd w:val="clear" w:color="auto" w:fill="FAFAFA"/>
            <w:vAlign w:val="center"/>
          </w:tcPr>
          <w:p w14:paraId="629436D0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19212" w14:textId="00051B1F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06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E7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AE7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06C9" w:rsidRPr="00F40CE5" w14:paraId="6A101025" w14:textId="77777777" w:rsidTr="00D76DF1">
        <w:trPr>
          <w:cantSplit/>
        </w:trPr>
        <w:tc>
          <w:tcPr>
            <w:tcW w:w="2808" w:type="pct"/>
            <w:vAlign w:val="center"/>
            <w:hideMark/>
          </w:tcPr>
          <w:p w14:paraId="751AA886" w14:textId="77777777" w:rsidR="009F06C9" w:rsidRPr="004B471B" w:rsidRDefault="009F06C9" w:rsidP="00887A32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731" w:type="pct"/>
            <w:shd w:val="clear" w:color="auto" w:fill="FAFAFA"/>
            <w:vAlign w:val="center"/>
          </w:tcPr>
          <w:p w14:paraId="1AC01E02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1" w:type="pct"/>
            <w:shd w:val="clear" w:color="auto" w:fill="FAFAFA"/>
            <w:vAlign w:val="center"/>
          </w:tcPr>
          <w:p w14:paraId="574BF9FB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9E2D6" w14:textId="31D8EF20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06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E7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AE7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9F06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06C9" w:rsidRPr="00F40CE5" w14:paraId="78C37992" w14:textId="77777777" w:rsidTr="00D76DF1">
        <w:trPr>
          <w:cantSplit/>
        </w:trPr>
        <w:tc>
          <w:tcPr>
            <w:tcW w:w="2808" w:type="pct"/>
            <w:vAlign w:val="center"/>
            <w:hideMark/>
          </w:tcPr>
          <w:p w14:paraId="05484492" w14:textId="44E3613D" w:rsidR="009F06C9" w:rsidRPr="004B471B" w:rsidRDefault="00850FE2" w:rsidP="00887A32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ผลประโยชน์ภาษีเงินได้</w:t>
            </w:r>
          </w:p>
        </w:tc>
        <w:tc>
          <w:tcPr>
            <w:tcW w:w="731" w:type="pct"/>
            <w:shd w:val="clear" w:color="auto" w:fill="FAFAFA"/>
            <w:vAlign w:val="center"/>
          </w:tcPr>
          <w:p w14:paraId="407B4272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FAFAFA"/>
            <w:vAlign w:val="center"/>
          </w:tcPr>
          <w:p w14:paraId="53B0EC19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365C1" w14:textId="3ABF42E1" w:rsidR="009F06C9" w:rsidRPr="00F40CE5" w:rsidRDefault="00B71575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B957F4" w:rsidRPr="00B95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9F06C9" w:rsidRPr="00F40CE5" w14:paraId="62175320" w14:textId="77777777" w:rsidTr="00D76DF1">
        <w:trPr>
          <w:cantSplit/>
        </w:trPr>
        <w:tc>
          <w:tcPr>
            <w:tcW w:w="2808" w:type="pct"/>
            <w:vAlign w:val="center"/>
            <w:hideMark/>
          </w:tcPr>
          <w:p w14:paraId="7E1BDBC8" w14:textId="77777777" w:rsidR="009F06C9" w:rsidRPr="004B471B" w:rsidRDefault="009F06C9" w:rsidP="00887A32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731" w:type="pct"/>
            <w:shd w:val="clear" w:color="auto" w:fill="FAFAFA"/>
            <w:vAlign w:val="center"/>
          </w:tcPr>
          <w:p w14:paraId="0DCB90B4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1" w:type="pct"/>
            <w:shd w:val="clear" w:color="auto" w:fill="FAFAFA"/>
            <w:vAlign w:val="center"/>
          </w:tcPr>
          <w:p w14:paraId="557B0568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224B6" w14:textId="7625222F" w:rsidR="009F06C9" w:rsidRPr="00F40CE5" w:rsidRDefault="00B957F4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57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B95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B957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B957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06C9" w:rsidRPr="00F40CE5" w14:paraId="564F6B6D" w14:textId="77777777" w:rsidTr="00D76DF1">
        <w:trPr>
          <w:cantSplit/>
        </w:trPr>
        <w:tc>
          <w:tcPr>
            <w:tcW w:w="2808" w:type="pct"/>
            <w:vAlign w:val="center"/>
          </w:tcPr>
          <w:p w14:paraId="33DCD9E1" w14:textId="77777777" w:rsidR="009F06C9" w:rsidRPr="004B471B" w:rsidRDefault="009F06C9" w:rsidP="00887A32">
            <w:pPr>
              <w:ind w:left="7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FAFAFA"/>
            <w:vAlign w:val="center"/>
          </w:tcPr>
          <w:p w14:paraId="3A9F4BC1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FAFAFA"/>
            <w:vAlign w:val="center"/>
          </w:tcPr>
          <w:p w14:paraId="0C29FBBD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B1B3E6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06C9" w:rsidRPr="00F40CE5" w14:paraId="18746158" w14:textId="77777777" w:rsidTr="00D76DF1">
        <w:trPr>
          <w:cantSplit/>
        </w:trPr>
        <w:tc>
          <w:tcPr>
            <w:tcW w:w="2808" w:type="pct"/>
            <w:vAlign w:val="center"/>
          </w:tcPr>
          <w:p w14:paraId="3FD90B84" w14:textId="77777777" w:rsidR="009F06C9" w:rsidRPr="004B471B" w:rsidRDefault="009F06C9" w:rsidP="00887A32">
            <w:pPr>
              <w:ind w:left="7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4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731" w:type="pct"/>
            <w:shd w:val="clear" w:color="auto" w:fill="FAFAFA"/>
            <w:vAlign w:val="center"/>
          </w:tcPr>
          <w:p w14:paraId="049B9568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FAFAFA"/>
            <w:vAlign w:val="center"/>
          </w:tcPr>
          <w:p w14:paraId="5FBF7113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shd w:val="clear" w:color="auto" w:fill="FAFAFA"/>
            <w:vAlign w:val="center"/>
          </w:tcPr>
          <w:p w14:paraId="18D758BF" w14:textId="77777777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06C9" w:rsidRPr="00F40CE5" w14:paraId="4924162A" w14:textId="77777777" w:rsidTr="00D76DF1">
        <w:trPr>
          <w:cantSplit/>
        </w:trPr>
        <w:tc>
          <w:tcPr>
            <w:tcW w:w="2808" w:type="pct"/>
            <w:vAlign w:val="center"/>
          </w:tcPr>
          <w:p w14:paraId="43C72B29" w14:textId="77777777" w:rsidR="009F06C9" w:rsidRPr="004B471B" w:rsidRDefault="009F06C9" w:rsidP="00887A32">
            <w:pPr>
              <w:ind w:left="7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4B471B">
              <w:rPr>
                <w:rFonts w:ascii="Browallia New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4ACF9498" w14:textId="04DC8A48" w:rsidR="009F06C9" w:rsidRPr="00F40CE5" w:rsidRDefault="009F06C9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188456C0" w14:textId="06EE6CC9" w:rsidR="009F06C9" w:rsidRPr="00F40CE5" w:rsidRDefault="00B71575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730" w:type="pct"/>
            <w:shd w:val="clear" w:color="auto" w:fill="FAFAFA"/>
            <w:vAlign w:val="bottom"/>
          </w:tcPr>
          <w:p w14:paraId="3F0BF789" w14:textId="311BE53B" w:rsidR="009F06C9" w:rsidRPr="00F40CE5" w:rsidRDefault="00B71575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9F06C9" w:rsidRPr="00F40CE5" w14:paraId="7BAC0631" w14:textId="77777777" w:rsidTr="00D76DF1">
        <w:trPr>
          <w:cantSplit/>
        </w:trPr>
        <w:tc>
          <w:tcPr>
            <w:tcW w:w="2808" w:type="pct"/>
            <w:vAlign w:val="center"/>
            <w:hideMark/>
          </w:tcPr>
          <w:p w14:paraId="08732978" w14:textId="77777777" w:rsidR="009F06C9" w:rsidRPr="004B471B" w:rsidRDefault="009F06C9" w:rsidP="00887A32">
            <w:pPr>
              <w:ind w:left="75" w:right="-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4B471B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A9CC3" w14:textId="62547496" w:rsidR="009F06C9" w:rsidRPr="00F40CE5" w:rsidRDefault="00B71575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CB936" w14:textId="3A8F14CD" w:rsidR="009F06C9" w:rsidRPr="00F40CE5" w:rsidRDefault="00B71575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A8779" w14:textId="285F5555" w:rsidR="009F06C9" w:rsidRPr="00F40CE5" w:rsidRDefault="00B71575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9F06C9" w:rsidRPr="00F40CE5" w14:paraId="51BD1FAB" w14:textId="77777777" w:rsidTr="00D76DF1">
        <w:trPr>
          <w:cantSplit/>
        </w:trPr>
        <w:tc>
          <w:tcPr>
            <w:tcW w:w="2808" w:type="pct"/>
            <w:vAlign w:val="center"/>
          </w:tcPr>
          <w:p w14:paraId="117692D2" w14:textId="77777777" w:rsidR="009F06C9" w:rsidRPr="004B471B" w:rsidRDefault="009F06C9" w:rsidP="00887A32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471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B3013" w14:textId="7829BE73" w:rsidR="009F06C9" w:rsidRPr="00F40CE5" w:rsidRDefault="00B71575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FFBB4" w14:textId="3DC0319F" w:rsidR="009F06C9" w:rsidRPr="00F40CE5" w:rsidRDefault="00B71575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A9904" w14:textId="64072EC1" w:rsidR="009F06C9" w:rsidRPr="00F40CE5" w:rsidRDefault="00B71575" w:rsidP="00887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9F06C9" w:rsidRPr="009F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</w:tbl>
    <w:p w14:paraId="5F74CE91" w14:textId="77777777" w:rsidR="004F0252" w:rsidRPr="00CD5987" w:rsidRDefault="002E0BAE" w:rsidP="004F025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0252" w:rsidRPr="00852BBD" w14:paraId="7C2BBC53" w14:textId="77777777" w:rsidTr="00CD60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257CA6" w14:textId="4825EAC4" w:rsidR="004F0252" w:rsidRPr="00852BBD" w:rsidRDefault="00B71575" w:rsidP="00CD60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F0252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F0252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  <w:r w:rsidR="004F0252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F0252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F0252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F0252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4E4BC0E" w14:textId="77777777" w:rsidR="004F0252" w:rsidRPr="00852BBD" w:rsidRDefault="004F0252" w:rsidP="004F025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27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731"/>
        <w:gridCol w:w="1224"/>
        <w:gridCol w:w="1224"/>
        <w:gridCol w:w="1224"/>
        <w:gridCol w:w="1224"/>
      </w:tblGrid>
      <w:tr w:rsidR="00F40CE5" w:rsidRPr="00F40CE5" w14:paraId="75E22A74" w14:textId="77777777" w:rsidTr="00E978F9">
        <w:trPr>
          <w:cantSplit/>
        </w:trPr>
        <w:tc>
          <w:tcPr>
            <w:tcW w:w="4731" w:type="dxa"/>
            <w:vAlign w:val="center"/>
          </w:tcPr>
          <w:p w14:paraId="460F4153" w14:textId="77777777" w:rsidR="00F40CE5" w:rsidRPr="00F40CE5" w:rsidRDefault="00F40CE5" w:rsidP="00CC51C3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9D7A1" w14:textId="77777777" w:rsidR="00F40CE5" w:rsidRPr="00F40CE5" w:rsidRDefault="00F40CE5" w:rsidP="00CC51C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F40CE5" w:rsidRPr="00F40CE5" w14:paraId="61D05246" w14:textId="77777777" w:rsidTr="00E978F9">
        <w:trPr>
          <w:cantSplit/>
        </w:trPr>
        <w:tc>
          <w:tcPr>
            <w:tcW w:w="4731" w:type="dxa"/>
            <w:vAlign w:val="center"/>
          </w:tcPr>
          <w:p w14:paraId="0083A4B9" w14:textId="77777777" w:rsidR="00F40CE5" w:rsidRPr="00F40CE5" w:rsidRDefault="00F40CE5" w:rsidP="00CC51C3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552F4FE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A8D9F6B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629CDCC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CC8E39A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40CE5" w:rsidRPr="00F40CE5" w14:paraId="5277C9B9" w14:textId="77777777" w:rsidTr="00E978F9">
        <w:trPr>
          <w:cantSplit/>
        </w:trPr>
        <w:tc>
          <w:tcPr>
            <w:tcW w:w="4731" w:type="dxa"/>
            <w:vAlign w:val="center"/>
          </w:tcPr>
          <w:p w14:paraId="0FF144A3" w14:textId="77777777" w:rsidR="00F40CE5" w:rsidRPr="00F40CE5" w:rsidRDefault="00F40CE5" w:rsidP="00CC51C3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  <w:hideMark/>
          </w:tcPr>
          <w:p w14:paraId="35E2E8B3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1224" w:type="dxa"/>
            <w:vAlign w:val="center"/>
          </w:tcPr>
          <w:p w14:paraId="5D05D971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1224" w:type="dxa"/>
            <w:vAlign w:val="center"/>
          </w:tcPr>
          <w:p w14:paraId="4473A9A7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ธุรกิจบันเทิง</w:t>
            </w:r>
          </w:p>
        </w:tc>
        <w:tc>
          <w:tcPr>
            <w:tcW w:w="1224" w:type="dxa"/>
            <w:vAlign w:val="center"/>
            <w:hideMark/>
          </w:tcPr>
          <w:p w14:paraId="24405133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0CE5" w:rsidRPr="00F40CE5" w14:paraId="79365F25" w14:textId="77777777" w:rsidTr="00E978F9">
        <w:trPr>
          <w:cantSplit/>
        </w:trPr>
        <w:tc>
          <w:tcPr>
            <w:tcW w:w="4731" w:type="dxa"/>
            <w:vAlign w:val="center"/>
          </w:tcPr>
          <w:p w14:paraId="5882A0E3" w14:textId="77777777" w:rsidR="00F40CE5" w:rsidRPr="00F40CE5" w:rsidRDefault="00F40CE5" w:rsidP="00CC51C3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266306C6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0079965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7E948BC2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23C28A0A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0CE5" w:rsidRPr="00F40CE5" w14:paraId="1BB0ACAE" w14:textId="77777777" w:rsidTr="00E978F9">
        <w:trPr>
          <w:cantSplit/>
        </w:trPr>
        <w:tc>
          <w:tcPr>
            <w:tcW w:w="4731" w:type="dxa"/>
            <w:vAlign w:val="center"/>
          </w:tcPr>
          <w:p w14:paraId="35ED1384" w14:textId="77777777" w:rsidR="00F40CE5" w:rsidRPr="00F40CE5" w:rsidRDefault="00F40CE5" w:rsidP="00CC51C3">
            <w:pPr>
              <w:ind w:left="75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27935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0C051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ECA01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85563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CE5" w:rsidRPr="001F55C9" w14:paraId="12E5C5D3" w14:textId="77777777" w:rsidTr="00E978F9">
        <w:trPr>
          <w:cantSplit/>
        </w:trPr>
        <w:tc>
          <w:tcPr>
            <w:tcW w:w="4731" w:type="dxa"/>
            <w:vAlign w:val="bottom"/>
          </w:tcPr>
          <w:p w14:paraId="63DD5066" w14:textId="4D4F23A6" w:rsidR="00F40CE5" w:rsidRPr="001F55C9" w:rsidRDefault="00F40CE5" w:rsidP="00CC51C3">
            <w:pPr>
              <w:spacing w:before="10"/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6233F1" w14:textId="77777777" w:rsidR="00F40CE5" w:rsidRPr="001F55C9" w:rsidRDefault="00F40CE5" w:rsidP="00CC51C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E6F8B0E" w14:textId="77777777" w:rsidR="00F40CE5" w:rsidRPr="001F55C9" w:rsidRDefault="00F40CE5" w:rsidP="00CC51C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365E25" w14:textId="77777777" w:rsidR="00F40CE5" w:rsidRPr="001F55C9" w:rsidRDefault="00F40CE5" w:rsidP="00CC51C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8C684EA" w14:textId="77777777" w:rsidR="00F40CE5" w:rsidRPr="001F55C9" w:rsidRDefault="00F40CE5" w:rsidP="00CC51C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CE5" w:rsidRPr="00F40CE5" w14:paraId="6A72E025" w14:textId="77777777" w:rsidTr="00E978F9">
        <w:trPr>
          <w:cantSplit/>
        </w:trPr>
        <w:tc>
          <w:tcPr>
            <w:tcW w:w="4731" w:type="dxa"/>
            <w:vAlign w:val="center"/>
            <w:hideMark/>
          </w:tcPr>
          <w:p w14:paraId="13E2E7B4" w14:textId="77777777" w:rsidR="00F40CE5" w:rsidRPr="00F40CE5" w:rsidRDefault="00F40CE5" w:rsidP="00CC51C3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224" w:type="dxa"/>
            <w:shd w:val="clear" w:color="auto" w:fill="auto"/>
          </w:tcPr>
          <w:p w14:paraId="02DF92C6" w14:textId="576E37B4" w:rsidR="00F40CE5" w:rsidRPr="00F40CE5" w:rsidRDefault="00B7157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24" w:type="dxa"/>
            <w:shd w:val="clear" w:color="auto" w:fill="auto"/>
          </w:tcPr>
          <w:p w14:paraId="560E7A1D" w14:textId="6DDBA1CD" w:rsidR="00F40CE5" w:rsidRPr="00F40CE5" w:rsidRDefault="00B7157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24" w:type="dxa"/>
            <w:shd w:val="clear" w:color="auto" w:fill="auto"/>
          </w:tcPr>
          <w:p w14:paraId="046F8F9F" w14:textId="65D6F3DA" w:rsidR="00F40CE5" w:rsidRPr="00F40CE5" w:rsidRDefault="00B7157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24" w:type="dxa"/>
            <w:shd w:val="clear" w:color="auto" w:fill="auto"/>
          </w:tcPr>
          <w:p w14:paraId="46E56C27" w14:textId="33D2D82C" w:rsidR="00F40CE5" w:rsidRPr="00F40CE5" w:rsidRDefault="00B7157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F40CE5" w:rsidRPr="00F40CE5" w14:paraId="3F7909F1" w14:textId="77777777" w:rsidTr="00E978F9">
        <w:trPr>
          <w:cantSplit/>
        </w:trPr>
        <w:tc>
          <w:tcPr>
            <w:tcW w:w="4731" w:type="dxa"/>
            <w:vAlign w:val="center"/>
            <w:hideMark/>
          </w:tcPr>
          <w:p w14:paraId="540DCC53" w14:textId="77777777" w:rsidR="00F40CE5" w:rsidRPr="00F40CE5" w:rsidRDefault="00F40CE5" w:rsidP="00CC51C3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460AC" w14:textId="3172BC14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D7C21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C910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16B2A" w14:textId="15B6A7D0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0CE5" w:rsidRPr="00F40CE5" w14:paraId="3F484ABC" w14:textId="77777777" w:rsidTr="00E978F9">
        <w:trPr>
          <w:cantSplit/>
        </w:trPr>
        <w:tc>
          <w:tcPr>
            <w:tcW w:w="4731" w:type="dxa"/>
            <w:vAlign w:val="center"/>
            <w:hideMark/>
          </w:tcPr>
          <w:p w14:paraId="217F3AAB" w14:textId="77777777" w:rsidR="00F40CE5" w:rsidRPr="00F40CE5" w:rsidRDefault="00F40CE5" w:rsidP="00CC51C3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A7CFA" w14:textId="7FBD65E8" w:rsidR="00F40CE5" w:rsidRPr="00F40CE5" w:rsidRDefault="00B7157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947E8" w14:textId="342D9F4C" w:rsidR="00F40CE5" w:rsidRPr="00F40CE5" w:rsidRDefault="00B7157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854E5" w14:textId="6D4CD46C" w:rsidR="00F40CE5" w:rsidRPr="00F40CE5" w:rsidRDefault="00B7157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D7EDA" w14:textId="789FEB2F" w:rsidR="00F40CE5" w:rsidRPr="00F40CE5" w:rsidRDefault="00B7157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F40CE5" w:rsidRPr="00F40CE5" w14:paraId="5233AB81" w14:textId="77777777" w:rsidTr="00E978F9">
        <w:trPr>
          <w:cantSplit/>
        </w:trPr>
        <w:tc>
          <w:tcPr>
            <w:tcW w:w="4731" w:type="dxa"/>
            <w:vAlign w:val="center"/>
          </w:tcPr>
          <w:p w14:paraId="5367EA75" w14:textId="77777777" w:rsidR="00F40CE5" w:rsidRPr="00F40CE5" w:rsidRDefault="00F40CE5" w:rsidP="00CC51C3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A7460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79F7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6D293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8FCB6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CE5" w:rsidRPr="00F40CE5" w14:paraId="5E65421D" w14:textId="77777777" w:rsidTr="00E978F9">
        <w:trPr>
          <w:cantSplit/>
        </w:trPr>
        <w:tc>
          <w:tcPr>
            <w:tcW w:w="4731" w:type="dxa"/>
            <w:vAlign w:val="center"/>
            <w:hideMark/>
          </w:tcPr>
          <w:p w14:paraId="23476874" w14:textId="77777777" w:rsidR="00F40CE5" w:rsidRPr="00F40CE5" w:rsidRDefault="00F40CE5" w:rsidP="00CC51C3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7EF5E6" w14:textId="7BA2AE3B" w:rsidR="00F40CE5" w:rsidRPr="00F40CE5" w:rsidRDefault="00B7157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AC1E2A" w14:textId="30B30694" w:rsidR="00F40CE5" w:rsidRPr="00F40CE5" w:rsidRDefault="00B7157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0E3881" w14:textId="0B07F6F1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9A8175" w14:textId="502C4004" w:rsidR="00F40CE5" w:rsidRPr="00F40CE5" w:rsidRDefault="00B7157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F40CE5" w:rsidRPr="00F40CE5" w14:paraId="007E1DF7" w14:textId="77777777" w:rsidTr="00E978F9">
        <w:trPr>
          <w:cantSplit/>
        </w:trPr>
        <w:tc>
          <w:tcPr>
            <w:tcW w:w="4731" w:type="dxa"/>
            <w:vAlign w:val="center"/>
            <w:hideMark/>
          </w:tcPr>
          <w:p w14:paraId="6DA63FDA" w14:textId="77777777" w:rsidR="00F40CE5" w:rsidRPr="00F40CE5" w:rsidRDefault="00F40CE5" w:rsidP="00CC51C3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EC8EED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733CFF9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9BE4DF0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C0B8CB" w14:textId="4A5349B4" w:rsidR="00F40CE5" w:rsidRPr="00F40CE5" w:rsidRDefault="00B7157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F40CE5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</w:tr>
      <w:tr w:rsidR="00F40CE5" w:rsidRPr="00F40CE5" w14:paraId="1C69E641" w14:textId="77777777" w:rsidTr="00E978F9">
        <w:trPr>
          <w:cantSplit/>
        </w:trPr>
        <w:tc>
          <w:tcPr>
            <w:tcW w:w="4731" w:type="dxa"/>
            <w:vAlign w:val="center"/>
          </w:tcPr>
          <w:p w14:paraId="026409E4" w14:textId="77777777" w:rsidR="00F40CE5" w:rsidRPr="00F40CE5" w:rsidRDefault="00F40CE5" w:rsidP="00CC51C3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DC33A3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4B5DCD1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FE51E49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C7A0A1" w14:textId="141064ED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0CE5" w:rsidRPr="00F40CE5" w14:paraId="1FE22F1A" w14:textId="77777777" w:rsidTr="004611FF">
        <w:trPr>
          <w:cantSplit/>
        </w:trPr>
        <w:tc>
          <w:tcPr>
            <w:tcW w:w="4731" w:type="dxa"/>
            <w:vAlign w:val="center"/>
            <w:hideMark/>
          </w:tcPr>
          <w:p w14:paraId="25B31412" w14:textId="77777777" w:rsidR="00F40CE5" w:rsidRPr="00F40CE5" w:rsidRDefault="00F40CE5" w:rsidP="00CC51C3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215C2D0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7DFA251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962E7D3" w14:textId="77777777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6460CB" w14:textId="3398650B" w:rsidR="00F40CE5" w:rsidRPr="00F40CE5" w:rsidRDefault="00F40CE5" w:rsidP="00CC51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11FF" w:rsidRPr="00F40CE5" w14:paraId="45ABDB81" w14:textId="77777777" w:rsidTr="004611FF">
        <w:trPr>
          <w:cantSplit/>
        </w:trPr>
        <w:tc>
          <w:tcPr>
            <w:tcW w:w="4731" w:type="dxa"/>
            <w:vAlign w:val="center"/>
          </w:tcPr>
          <w:p w14:paraId="4C5DBB6D" w14:textId="7B439E6D" w:rsidR="004611FF" w:rsidRPr="00F40CE5" w:rsidRDefault="004611FF" w:rsidP="004611FF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EC25A1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86C73F1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3A8D850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F6754" w14:textId="4EE6DE86" w:rsidR="004611FF" w:rsidRPr="00E978F9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11FF" w:rsidRPr="00F40CE5" w14:paraId="432376D7" w14:textId="77777777" w:rsidTr="00E978F9">
        <w:trPr>
          <w:cantSplit/>
        </w:trPr>
        <w:tc>
          <w:tcPr>
            <w:tcW w:w="4731" w:type="dxa"/>
            <w:vAlign w:val="center"/>
            <w:hideMark/>
          </w:tcPr>
          <w:p w14:paraId="0D4E5262" w14:textId="77777777" w:rsidR="004611FF" w:rsidRPr="00F40CE5" w:rsidRDefault="004611FF" w:rsidP="004611FF">
            <w:pPr>
              <w:ind w:left="75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0BB3D57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A2CEDDF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8AE77DA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8B924" w14:textId="74ABE89F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1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4611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4611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4611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11FF" w:rsidRPr="00F40CE5" w14:paraId="45B89038" w14:textId="77777777" w:rsidTr="00E978F9">
        <w:trPr>
          <w:cantSplit/>
        </w:trPr>
        <w:tc>
          <w:tcPr>
            <w:tcW w:w="4731" w:type="dxa"/>
            <w:vAlign w:val="center"/>
            <w:hideMark/>
          </w:tcPr>
          <w:p w14:paraId="4292EB00" w14:textId="7FE0D752" w:rsidR="004611FF" w:rsidRPr="00F40CE5" w:rsidRDefault="00196FB1" w:rsidP="004611FF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94E3120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7BF4F19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14A4DF2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D0AEB" w14:textId="09E6BE59" w:rsidR="004611FF" w:rsidRPr="00F40CE5" w:rsidRDefault="00B71575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4611FF" w:rsidRPr="00F40CE5" w14:paraId="28ABE064" w14:textId="77777777" w:rsidTr="00E978F9">
        <w:trPr>
          <w:cantSplit/>
        </w:trPr>
        <w:tc>
          <w:tcPr>
            <w:tcW w:w="4731" w:type="dxa"/>
            <w:vAlign w:val="center"/>
            <w:hideMark/>
          </w:tcPr>
          <w:p w14:paraId="54818CAF" w14:textId="77777777" w:rsidR="004611FF" w:rsidRPr="00F40CE5" w:rsidRDefault="004611FF" w:rsidP="004611FF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8FEF556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8169CF7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6907676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D78AF" w14:textId="70B4ED23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1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4611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4611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4611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11FF" w:rsidRPr="00F40CE5" w14:paraId="210A189D" w14:textId="77777777" w:rsidTr="00E978F9">
        <w:trPr>
          <w:cantSplit/>
        </w:trPr>
        <w:tc>
          <w:tcPr>
            <w:tcW w:w="4731" w:type="dxa"/>
            <w:vAlign w:val="center"/>
          </w:tcPr>
          <w:p w14:paraId="64CC17E5" w14:textId="77777777" w:rsidR="004611FF" w:rsidRPr="00F40CE5" w:rsidRDefault="004611FF" w:rsidP="004611FF">
            <w:pPr>
              <w:ind w:left="7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4BD958B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81EB7CE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D7E5086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3F3BC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11FF" w:rsidRPr="00F40CE5" w14:paraId="26C01AAC" w14:textId="77777777" w:rsidTr="00E978F9">
        <w:trPr>
          <w:cantSplit/>
        </w:trPr>
        <w:tc>
          <w:tcPr>
            <w:tcW w:w="4731" w:type="dxa"/>
            <w:vAlign w:val="center"/>
          </w:tcPr>
          <w:p w14:paraId="1B5F040D" w14:textId="77777777" w:rsidR="004611FF" w:rsidRPr="00F40CE5" w:rsidRDefault="004611FF" w:rsidP="004611FF">
            <w:pPr>
              <w:ind w:left="7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72B1601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AF7EF71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4A99C0A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9D40B3F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11FF" w:rsidRPr="00F40CE5" w14:paraId="473BFA69" w14:textId="77777777" w:rsidTr="00E978F9">
        <w:trPr>
          <w:cantSplit/>
        </w:trPr>
        <w:tc>
          <w:tcPr>
            <w:tcW w:w="4731" w:type="dxa"/>
            <w:vAlign w:val="center"/>
          </w:tcPr>
          <w:p w14:paraId="32CC0776" w14:textId="77777777" w:rsidR="004611FF" w:rsidRPr="00F40CE5" w:rsidRDefault="004611FF" w:rsidP="004611FF">
            <w:pPr>
              <w:ind w:left="7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46FE93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A13CE6" w14:textId="316B97C2" w:rsidR="004611FF" w:rsidRPr="00F40CE5" w:rsidRDefault="00B71575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24" w:type="dxa"/>
            <w:shd w:val="clear" w:color="auto" w:fill="auto"/>
          </w:tcPr>
          <w:p w14:paraId="62AA01D1" w14:textId="77777777" w:rsidR="004611FF" w:rsidRPr="00F40CE5" w:rsidRDefault="004611FF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14ACF5" w14:textId="13B2A9BE" w:rsidR="004611FF" w:rsidRPr="00F40CE5" w:rsidRDefault="00B71575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4611FF" w:rsidRPr="00F40CE5" w14:paraId="4DF3F720" w14:textId="77777777" w:rsidTr="00E978F9">
        <w:trPr>
          <w:cantSplit/>
        </w:trPr>
        <w:tc>
          <w:tcPr>
            <w:tcW w:w="4731" w:type="dxa"/>
            <w:vAlign w:val="center"/>
            <w:hideMark/>
          </w:tcPr>
          <w:p w14:paraId="63026BF4" w14:textId="77777777" w:rsidR="004611FF" w:rsidRPr="00F40CE5" w:rsidRDefault="004611FF" w:rsidP="004611FF">
            <w:pPr>
              <w:ind w:left="75" w:right="-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F40CE5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4595D" w14:textId="0DFB86E5" w:rsidR="004611FF" w:rsidRPr="00F40CE5" w:rsidRDefault="00B71575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529F1" w14:textId="1D56CF1F" w:rsidR="004611FF" w:rsidRPr="00F40CE5" w:rsidRDefault="00B71575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9F6BE6B" w14:textId="36208E25" w:rsidR="004611FF" w:rsidRPr="00F40CE5" w:rsidRDefault="00B71575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3EDBA" w14:textId="1FECBD35" w:rsidR="004611FF" w:rsidRPr="00F40CE5" w:rsidRDefault="00B71575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4611FF" w:rsidRPr="00F40CE5" w14:paraId="75DCBBA5" w14:textId="77777777" w:rsidTr="00E978F9">
        <w:trPr>
          <w:cantSplit/>
        </w:trPr>
        <w:tc>
          <w:tcPr>
            <w:tcW w:w="4731" w:type="dxa"/>
            <w:vAlign w:val="center"/>
          </w:tcPr>
          <w:p w14:paraId="235C5873" w14:textId="77777777" w:rsidR="004611FF" w:rsidRPr="00F40CE5" w:rsidRDefault="004611FF" w:rsidP="004611FF">
            <w:pPr>
              <w:ind w:left="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CE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9F4BE" w14:textId="25FBCCE6" w:rsidR="004611FF" w:rsidRPr="00F40CE5" w:rsidRDefault="00B71575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EE303" w14:textId="27F85452" w:rsidR="004611FF" w:rsidRPr="00F40CE5" w:rsidRDefault="00B71575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7903A" w14:textId="0ADE483D" w:rsidR="004611FF" w:rsidRPr="00F40CE5" w:rsidRDefault="00B71575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4EC5E" w14:textId="7EDE3628" w:rsidR="004611FF" w:rsidRPr="00F40CE5" w:rsidRDefault="00B71575" w:rsidP="00461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4611FF" w:rsidRPr="00F40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</w:tbl>
    <w:p w14:paraId="30179F8E" w14:textId="77777777" w:rsidR="000B2962" w:rsidRPr="00CD5987" w:rsidRDefault="000B2962" w:rsidP="00BD09C5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550D2BF" w14:textId="77777777" w:rsidR="006B344F" w:rsidRPr="00852BBD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58B199CA" w14:textId="77777777" w:rsidR="008B6680" w:rsidRPr="00CD5987" w:rsidRDefault="008B6680" w:rsidP="00BD09C5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3065C143" w14:textId="77777777" w:rsidR="006B344F" w:rsidRPr="00852BBD" w:rsidRDefault="006B344F" w:rsidP="006B344F">
      <w:pPr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ข้อมูลเกี่ยวกับลูกค้ารายใหญ่</w:t>
      </w:r>
    </w:p>
    <w:p w14:paraId="4AB3E9E0" w14:textId="77777777" w:rsidR="006B344F" w:rsidRPr="00852BBD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201B9A" w14:textId="77777777" w:rsidR="006B344F" w:rsidRPr="00852BBD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BD1C297" w14:textId="77777777" w:rsidR="002A24FE" w:rsidRPr="00CD5987" w:rsidRDefault="008E5E7E" w:rsidP="002A24F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4FE" w:rsidRPr="00852BBD" w14:paraId="1A746079" w14:textId="77777777" w:rsidTr="00CD60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922E33D" w14:textId="265FFE73" w:rsidR="002A24FE" w:rsidRPr="00852BBD" w:rsidRDefault="00B71575" w:rsidP="00CD60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A24F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4F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2A24F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7DA5B61B" w14:textId="77777777" w:rsidR="002A24FE" w:rsidRPr="00852BBD" w:rsidRDefault="002A24FE" w:rsidP="00AB2A28">
      <w:pPr>
        <w:ind w:left="9"/>
        <w:rPr>
          <w:rFonts w:ascii="Browallia New" w:hAnsi="Browallia New" w:cs="Browallia New"/>
          <w:sz w:val="26"/>
          <w:szCs w:val="26"/>
        </w:rPr>
      </w:pPr>
    </w:p>
    <w:p w14:paraId="594813D5" w14:textId="77777777" w:rsidR="002A24FE" w:rsidRPr="00852BBD" w:rsidRDefault="002A24FE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3D2DAD1E" w14:textId="77777777" w:rsidR="00AB2A28" w:rsidRPr="00852BBD" w:rsidRDefault="00AB2A28" w:rsidP="00AB2A28">
      <w:pPr>
        <w:ind w:left="9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3"/>
        <w:gridCol w:w="922"/>
        <w:gridCol w:w="922"/>
        <w:gridCol w:w="922"/>
        <w:gridCol w:w="922"/>
        <w:gridCol w:w="922"/>
        <w:gridCol w:w="922"/>
        <w:gridCol w:w="922"/>
        <w:gridCol w:w="922"/>
      </w:tblGrid>
      <w:tr w:rsidR="00AB2A28" w:rsidRPr="00852BBD" w14:paraId="70591B20" w14:textId="77777777" w:rsidTr="001F55C9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73077" w14:textId="77777777" w:rsidR="00AB2A28" w:rsidRPr="00852BBD" w:rsidRDefault="00AB2A28" w:rsidP="001F55C9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376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EB1388" w14:textId="77777777" w:rsidR="00AB2A28" w:rsidRPr="00852BBD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B2A28" w:rsidRPr="00852BBD" w14:paraId="69031917" w14:textId="77777777" w:rsidTr="001F55C9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288D9" w14:textId="77777777" w:rsidR="00AB2A28" w:rsidRPr="00852BBD" w:rsidRDefault="00AB2A28" w:rsidP="001F55C9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F8A7CD" w14:textId="63275D49" w:rsidR="00AB2A28" w:rsidRPr="00852BBD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71575"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4A3B71" w14:textId="097E6646" w:rsidR="00AB2A28" w:rsidRPr="00852BBD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71575"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D71AF7" w14:textId="7104510A" w:rsidR="00AB2A28" w:rsidRPr="00852BBD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71575"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32696C" w14:textId="77777777" w:rsidR="00AB2A28" w:rsidRPr="00852BBD" w:rsidRDefault="00AB2A28" w:rsidP="00AB2A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12C7E" w:rsidRPr="00852BBD" w14:paraId="6D9D424C" w14:textId="77777777" w:rsidTr="001F55C9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684C9" w14:textId="77777777" w:rsidR="00A12C7E" w:rsidRPr="00852BBD" w:rsidRDefault="00A12C7E" w:rsidP="001F55C9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80EF68" w14:textId="7147E1D0" w:rsidR="00A12C7E" w:rsidRPr="00852BBD" w:rsidRDefault="00B71575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</w:pPr>
            <w:r w:rsidRPr="00B7157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>30</w:t>
            </w:r>
            <w:r w:rsidR="00A12C7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 xml:space="preserve"> </w:t>
            </w:r>
            <w:r w:rsidR="00A12C7E">
              <w:rPr>
                <w:rFonts w:ascii="Browallia New" w:eastAsia="MS Mincho" w:hAnsi="Browallia New" w:cs="Browallia New" w:hint="cs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6D4133" w14:textId="6ABCD205" w:rsidR="00A12C7E" w:rsidRPr="00852BBD" w:rsidRDefault="00B71575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B7157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A12C7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A12C7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6B01E3" w14:textId="58CC620B" w:rsidR="00A12C7E" w:rsidRPr="00852BBD" w:rsidRDefault="00B71575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</w:pPr>
            <w:r w:rsidRPr="00B7157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>30</w:t>
            </w:r>
            <w:r w:rsidR="00A12C7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 xml:space="preserve"> </w:t>
            </w:r>
            <w:r w:rsidR="00A12C7E">
              <w:rPr>
                <w:rFonts w:ascii="Browallia New" w:eastAsia="MS Mincho" w:hAnsi="Browallia New" w:cs="Browallia New" w:hint="cs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3462CA" w14:textId="54E98CB3" w:rsidR="00A12C7E" w:rsidRPr="00852BBD" w:rsidRDefault="00B71575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B7157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A12C7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A12C7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BECD00" w14:textId="6BC2D150" w:rsidR="00A12C7E" w:rsidRPr="00852BBD" w:rsidRDefault="00B71575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</w:pPr>
            <w:r w:rsidRPr="00B7157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>30</w:t>
            </w:r>
            <w:r w:rsidR="00A12C7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 xml:space="preserve"> </w:t>
            </w:r>
            <w:r w:rsidR="00A12C7E">
              <w:rPr>
                <w:rFonts w:ascii="Browallia New" w:eastAsia="MS Mincho" w:hAnsi="Browallia New" w:cs="Browallia New" w:hint="cs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B6F3C" w14:textId="05B75E94" w:rsidR="00A12C7E" w:rsidRPr="00852BBD" w:rsidRDefault="00B71575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B7157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A12C7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A12C7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7742EA" w14:textId="22C60FDD" w:rsidR="00A12C7E" w:rsidRPr="00852BBD" w:rsidRDefault="00B71575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</w:pPr>
            <w:r w:rsidRPr="00B7157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>30</w:t>
            </w:r>
            <w:r w:rsidR="00A12C7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pacing w:val="-4"/>
                <w:sz w:val="22"/>
                <w:szCs w:val="22"/>
              </w:rPr>
              <w:t xml:space="preserve"> </w:t>
            </w:r>
            <w:r w:rsidR="00A12C7E">
              <w:rPr>
                <w:rFonts w:ascii="Browallia New" w:eastAsia="MS Mincho" w:hAnsi="Browallia New" w:cs="Browallia New" w:hint="cs"/>
                <w:b/>
                <w:bCs/>
                <w:i w:val="0"/>
                <w:iCs w:val="0"/>
                <w:spacing w:val="-4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4ED70F" w14:textId="007AD23B" w:rsidR="00A12C7E" w:rsidRPr="00852BBD" w:rsidRDefault="00B71575" w:rsidP="001F55C9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B71575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A12C7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A12C7E" w:rsidRPr="00852BBD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</w:tr>
      <w:tr w:rsidR="000B4848" w:rsidRPr="00852BBD" w14:paraId="3791C515" w14:textId="77777777" w:rsidTr="001F55C9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545F" w14:textId="77777777" w:rsidR="009D668E" w:rsidRPr="00852BBD" w:rsidRDefault="009D668E" w:rsidP="001F55C9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2969A" w14:textId="05E36AE8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886D5" w14:textId="22EACD41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8101" w14:textId="7E4C8A8B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6E539" w14:textId="1B6A2F55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477BA" w14:textId="35BC6F39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1E100" w14:textId="3E016EE7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B34F" w14:textId="570B55C7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8D6B5" w14:textId="6EFACBF2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eastAsia="MS Mincho" w:hAnsi="Browallia New" w:cs="Browallia New"/>
                <w:b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0B4848" w:rsidRPr="00852BBD" w14:paraId="0467C1D4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27CAF" w14:textId="77777777" w:rsidR="009D668E" w:rsidRPr="00852BBD" w:rsidRDefault="009D668E" w:rsidP="001F55C9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63F69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601B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2D828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432E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D34F2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4FDDC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BA183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FE817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0B4848" w:rsidRPr="00852BBD" w14:paraId="00421D75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3A514" w14:textId="77777777" w:rsidR="009D668E" w:rsidRPr="00852BBD" w:rsidRDefault="009D668E" w:rsidP="001F55C9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60B98C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BAFC10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64C13C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60951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B03F44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8018C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E03CA4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31ED1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4848" w:rsidRPr="00852BBD" w14:paraId="114FDF47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0C9B4" w14:textId="77777777" w:rsidR="009D668E" w:rsidRPr="00852BBD" w:rsidRDefault="009D668E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6BAB6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5A26E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54677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D25FD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71DFA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5A2BE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0F8DD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805B6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4848" w:rsidRPr="00852BBD" w14:paraId="694A80BE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55732" w14:textId="34D5A821" w:rsidR="009D668E" w:rsidRPr="00852BBD" w:rsidRDefault="009D668E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สินทรัพย์ทาง</w:t>
            </w:r>
            <w:r w:rsidR="001F55C9"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การเงิน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F000A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16889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40EA2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245E6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07BB8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722A6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92E38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F42F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4848" w:rsidRPr="00852BBD" w14:paraId="2C446AE3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F8C6" w14:textId="6A8CCF14" w:rsidR="009D668E" w:rsidRPr="00852BBD" w:rsidRDefault="009D668E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ที่วัดมูลค่า</w:t>
            </w:r>
            <w:r w:rsidR="001F55C9"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ด้วยมูลค่ายุติธรรม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9B885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89213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88884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A10D6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4B643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FDFB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C77A1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0F44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B4848" w:rsidRPr="00852BBD" w14:paraId="5F48B898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4F5E" w14:textId="6067008B" w:rsidR="009D668E" w:rsidRPr="00852BBD" w:rsidRDefault="009D668E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="001F55C9"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ผ่านกำไรขาดทุน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2BF3C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F44D3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03F4C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92F22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21419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A00BE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9B1D96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AF5E9" w14:textId="77777777" w:rsidR="009D668E" w:rsidRPr="00852BBD" w:rsidRDefault="009D668E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65699" w:rsidRPr="00852BBD" w14:paraId="31A8CBFB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EEFDB" w14:textId="2001FC54" w:rsidR="00165699" w:rsidRPr="00852BBD" w:rsidRDefault="00165699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 w:rsidRPr="001F55C9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  <w:lang w:eastAsia="en-GB"/>
              </w:rPr>
              <w:t>ตราสารทุนที่ไม่ได้จด</w:t>
            </w:r>
            <w:r w:rsidR="001F55C9" w:rsidRPr="001F55C9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  <w:lang w:eastAsia="en-GB"/>
              </w:rPr>
              <w:t>ทะเบียน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48BF5" w14:textId="77777777" w:rsidR="00165699" w:rsidRPr="00852BBD" w:rsidRDefault="0016569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A2952" w14:textId="77777777" w:rsidR="00165699" w:rsidRPr="00852BBD" w:rsidRDefault="00165699" w:rsidP="001F55C9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FF72C" w14:textId="77777777" w:rsidR="00165699" w:rsidRPr="00852BBD" w:rsidRDefault="0016569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A184B" w14:textId="77777777" w:rsidR="00165699" w:rsidRPr="00852BBD" w:rsidRDefault="0016569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CFC2" w14:textId="77777777" w:rsidR="00165699" w:rsidRPr="00852BBD" w:rsidRDefault="0016569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2F80" w14:textId="77777777" w:rsidR="00165699" w:rsidRPr="00852BBD" w:rsidRDefault="0016569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01C2A" w14:textId="77777777" w:rsidR="00165699" w:rsidRPr="00852BBD" w:rsidRDefault="0016569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548DA" w14:textId="77777777" w:rsidR="00165699" w:rsidRPr="00852BBD" w:rsidRDefault="0016569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F55C9" w:rsidRPr="00852BBD" w14:paraId="41406611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62E88" w14:textId="279526E6" w:rsidR="001F55C9" w:rsidRPr="00852BBD" w:rsidRDefault="001F55C9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</w:t>
            </w:r>
            <w:r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</w:t>
            </w: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ในตลาดหลักทรัพย์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3E2CA" w14:textId="004BC4E4" w:rsidR="001F55C9" w:rsidRPr="00852BBD" w:rsidRDefault="001F55C9" w:rsidP="001F55C9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00884" w14:textId="75CD15AC" w:rsidR="001F55C9" w:rsidRPr="00852BBD" w:rsidRDefault="001F55C9" w:rsidP="001F55C9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3A571" w14:textId="57C56630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EB2B2" w14:textId="4AEE2DA8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A3DEB" w14:textId="0864EF47" w:rsidR="001F55C9" w:rsidRPr="00852BBD" w:rsidRDefault="00B71575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1575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="001F55C9" w:rsidRPr="00DE3C6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1F55C9" w:rsidRPr="00DE3C6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61F64" w14:textId="55FD8CF0" w:rsidR="001F55C9" w:rsidRPr="00852BBD" w:rsidRDefault="00B71575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1575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="001F55C9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1F55C9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EE997" w14:textId="622DA380" w:rsidR="001F55C9" w:rsidRPr="00852BBD" w:rsidRDefault="00B71575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1575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="001F55C9" w:rsidRPr="00DE3C6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1F55C9" w:rsidRPr="00DE3C6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40A6B" w14:textId="1C383159" w:rsidR="001F55C9" w:rsidRPr="00852BBD" w:rsidRDefault="00B71575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1575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="001F55C9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1F55C9"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1F55C9" w:rsidRPr="00852BBD" w14:paraId="79F7919A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AF8E5" w14:textId="177EAB9D" w:rsidR="001F55C9" w:rsidRPr="00852BBD" w:rsidRDefault="001F55C9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ตราสารทุนที่จดทะเบียน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5B3013" w14:textId="77777777" w:rsidR="001F55C9" w:rsidRPr="00852BBD" w:rsidRDefault="001F55C9" w:rsidP="001F55C9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01C4C" w14:textId="77777777" w:rsidR="001F55C9" w:rsidRPr="00852BBD" w:rsidRDefault="001F55C9" w:rsidP="001F55C9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A6FD1" w14:textId="77777777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08775" w14:textId="77777777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967DF" w14:textId="77777777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2C414" w14:textId="77777777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92CF4" w14:textId="77777777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3F84" w14:textId="77777777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F55C9" w:rsidRPr="00852BBD" w14:paraId="1366CD19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9BB4E" w14:textId="76F7DBA7" w:rsidR="001F55C9" w:rsidRPr="00852BBD" w:rsidRDefault="001F55C9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</w:t>
            </w:r>
            <w:r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</w:t>
            </w:r>
            <w:r w:rsidRPr="00852BBD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ในตลาดหลักทรัพย์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36AA4" w14:textId="7FBD1142" w:rsidR="001F55C9" w:rsidRPr="00852BBD" w:rsidRDefault="001F55C9" w:rsidP="001F55C9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DE1C" w14:textId="09489D70" w:rsidR="001F55C9" w:rsidRPr="00852BBD" w:rsidRDefault="00B71575" w:rsidP="001F55C9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1F55C9"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002</w:t>
            </w:r>
            <w:r w:rsidR="001F55C9"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925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BAB6B" w14:textId="65E03E9D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BFA25" w14:textId="66CF02D2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821DA" w14:textId="2EAC20CF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77BD2" w14:textId="1C737BF8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5CFAC" w14:textId="1567999C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CF603" w14:textId="5D5CD698" w:rsidR="001F55C9" w:rsidRPr="00852BBD" w:rsidRDefault="00B71575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157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</w:t>
            </w:r>
            <w:r w:rsidR="001F55C9"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002</w:t>
            </w:r>
            <w:r w:rsidR="001F55C9" w:rsidRPr="00852BBD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925</w:t>
            </w:r>
          </w:p>
        </w:tc>
      </w:tr>
      <w:tr w:rsidR="001F55C9" w:rsidRPr="00852BBD" w14:paraId="0D5CBE28" w14:textId="77777777" w:rsidTr="001F55C9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C305B" w14:textId="77777777" w:rsidR="001F55C9" w:rsidRPr="00852BBD" w:rsidRDefault="001F55C9" w:rsidP="001F55C9">
            <w:pPr>
              <w:ind w:left="29" w:right="-72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รวมสินทรัพย์ทางการเงิน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97D213" w14:textId="57711E40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2F386" w14:textId="43D9A7D6" w:rsidR="001F55C9" w:rsidRPr="00852BBD" w:rsidRDefault="00B71575" w:rsidP="001F55C9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2</w:t>
            </w:r>
            <w:r w:rsidR="001F55C9" w:rsidRPr="00852BB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002</w:t>
            </w:r>
            <w:r w:rsidR="001F55C9" w:rsidRPr="00852BB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  <w:t>925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54699" w14:textId="206CF113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26380" w14:textId="77777777" w:rsidR="001F55C9" w:rsidRPr="00852BBD" w:rsidRDefault="001F55C9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801285" w14:textId="05ACC494" w:rsidR="001F55C9" w:rsidRPr="00852BBD" w:rsidRDefault="00B71575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65</w:t>
            </w:r>
            <w:r w:rsidR="001F55C9" w:rsidRPr="00DE3C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  <w:r w:rsidR="001F55C9" w:rsidRPr="00DE3C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35D3E" w14:textId="641C9F31" w:rsidR="001F55C9" w:rsidRPr="00852BBD" w:rsidRDefault="00B71575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65</w:t>
            </w:r>
            <w:r w:rsidR="001F55C9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  <w:r w:rsidR="001F55C9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D0723" w14:textId="4DFEC4DA" w:rsidR="001F55C9" w:rsidRPr="00852BBD" w:rsidRDefault="00B71575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65</w:t>
            </w:r>
            <w:r w:rsidR="001F55C9" w:rsidRPr="00DE3C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  <w:r w:rsidR="001F55C9" w:rsidRPr="00DE3C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7AE0B" w14:textId="33469228" w:rsidR="001F55C9" w:rsidRPr="00852BBD" w:rsidRDefault="00B71575" w:rsidP="001F55C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67</w:t>
            </w:r>
            <w:r w:rsidR="001F55C9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002</w:t>
            </w:r>
            <w:r w:rsidR="001F55C9" w:rsidRPr="00852B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925</w:t>
            </w:r>
          </w:p>
        </w:tc>
      </w:tr>
    </w:tbl>
    <w:p w14:paraId="39F7B60F" w14:textId="77777777" w:rsidR="002A24FE" w:rsidRPr="00852BBD" w:rsidRDefault="002A24FE" w:rsidP="002A24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1039C2" w14:textId="26F0D179" w:rsidR="000C0F5C" w:rsidRPr="00852BBD" w:rsidRDefault="00435661" w:rsidP="002A24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B71575" w:rsidRPr="00B71575">
        <w:rPr>
          <w:rFonts w:ascii="Browallia New" w:hAnsi="Browallia New" w:cs="Browallia New"/>
          <w:sz w:val="26"/>
          <w:szCs w:val="26"/>
        </w:rPr>
        <w:t>1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คำนวณจาก</w:t>
      </w:r>
      <w:r w:rsidR="000C0F5C" w:rsidRPr="00852BBD">
        <w:rPr>
          <w:rFonts w:ascii="Browallia New" w:hAnsi="Browallia New" w:cs="Browallia New"/>
          <w:sz w:val="26"/>
          <w:szCs w:val="26"/>
          <w:cs/>
        </w:rPr>
        <w:t>ราคาปิด ที่อ้างอิงจากตลาดหลักทรัพย์แห่งประเทศไทย</w:t>
      </w:r>
    </w:p>
    <w:p w14:paraId="5C84BF49" w14:textId="77777777" w:rsidR="000C0F5C" w:rsidRPr="00852BBD" w:rsidRDefault="000C0F5C" w:rsidP="002A24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AB3E71" w14:textId="3D6C54AF" w:rsidR="002A24FE" w:rsidRPr="00852BBD" w:rsidRDefault="002A24FE" w:rsidP="002A24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B71575" w:rsidRPr="00B71575">
        <w:rPr>
          <w:rFonts w:ascii="Browallia New" w:hAnsi="Browallia New" w:cs="Browallia New"/>
          <w:sz w:val="26"/>
          <w:szCs w:val="26"/>
        </w:rPr>
        <w:t>1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B71575" w:rsidRPr="00B71575">
        <w:rPr>
          <w:rFonts w:ascii="Browallia New" w:hAnsi="Browallia New" w:cs="Browallia New"/>
          <w:sz w:val="26"/>
          <w:szCs w:val="26"/>
        </w:rPr>
        <w:t>2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ของลำดับชั้นมูลค่ายุติธรรมในระหว่างงวด</w:t>
      </w:r>
    </w:p>
    <w:p w14:paraId="2387569C" w14:textId="77777777" w:rsidR="00FB0F28" w:rsidRPr="00852BBD" w:rsidRDefault="00FB0F28" w:rsidP="00FB0F2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126555" w14:textId="77777777" w:rsidR="00945C3A" w:rsidRPr="00852BBD" w:rsidRDefault="00945C3A" w:rsidP="00945C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4EC62C5E" w14:textId="77777777" w:rsidR="00252CD2" w:rsidRPr="00CD5987" w:rsidRDefault="00252CD2" w:rsidP="00252CD2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23A0FEB9" w14:textId="1BA39FD8" w:rsidR="00252CD2" w:rsidRPr="00852BBD" w:rsidRDefault="00252CD2" w:rsidP="002A24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B71575" w:rsidRPr="00B71575">
        <w:rPr>
          <w:rFonts w:ascii="Browallia New" w:hAnsi="Browallia New" w:cs="Browallia New"/>
          <w:sz w:val="26"/>
          <w:szCs w:val="26"/>
        </w:rPr>
        <w:t>3</w:t>
      </w:r>
    </w:p>
    <w:p w14:paraId="7258BA3F" w14:textId="77777777" w:rsidR="00B84B31" w:rsidRPr="00852BBD" w:rsidRDefault="00B84B31">
      <w:pPr>
        <w:rPr>
          <w:rFonts w:ascii="Browallia New" w:hAnsi="Browallia New" w:cs="Browallia New"/>
        </w:rPr>
      </w:pPr>
    </w:p>
    <w:tbl>
      <w:tblPr>
        <w:tblW w:w="48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2628"/>
        <w:gridCol w:w="2285"/>
        <w:gridCol w:w="1758"/>
      </w:tblGrid>
      <w:tr w:rsidR="00B84B31" w:rsidRPr="00852BBD" w14:paraId="52489AC5" w14:textId="77777777" w:rsidTr="001F55C9">
        <w:trPr>
          <w:jc w:val="center"/>
        </w:trPr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082F" w14:textId="77777777" w:rsidR="00B84B31" w:rsidRPr="00852BBD" w:rsidRDefault="00B84B31" w:rsidP="008308D8">
            <w:pPr>
              <w:ind w:left="-1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CD24F" w14:textId="77777777" w:rsidR="00B84B31" w:rsidRPr="00852BBD" w:rsidRDefault="00B84B31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F55F" w14:textId="77777777" w:rsidR="00B84B31" w:rsidRPr="00852BBD" w:rsidRDefault="00B84B31" w:rsidP="00B84B3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ข้อมูลที่ไม่สามารถสังเกตได้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FABA" w14:textId="77777777" w:rsidR="00B84B31" w:rsidRPr="00852BBD" w:rsidRDefault="00B84B31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ช่วงของข้อมูล</w:t>
            </w:r>
          </w:p>
        </w:tc>
      </w:tr>
      <w:tr w:rsidR="00B84B31" w:rsidRPr="00852BBD" w14:paraId="3527B508" w14:textId="77777777" w:rsidTr="001F55C9">
        <w:trPr>
          <w:jc w:val="center"/>
        </w:trPr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6524E" w14:textId="77777777" w:rsidR="00B84B31" w:rsidRPr="00852BBD" w:rsidRDefault="00B84B31" w:rsidP="008308D8">
            <w:pPr>
              <w:ind w:left="-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คำอธิบาย</w:t>
            </w:r>
          </w:p>
        </w:tc>
        <w:tc>
          <w:tcPr>
            <w:tcW w:w="1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052E6" w14:textId="658AC3A6" w:rsidR="00B84B31" w:rsidRPr="00852BBD" w:rsidRDefault="001F55C9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12C7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="00B84B31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  <w:r w:rsidR="00B84B31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93639" w14:textId="77777777" w:rsidR="00B84B31" w:rsidRPr="00852BBD" w:rsidRDefault="00B84B31" w:rsidP="00B84B3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D511" w14:textId="77777777" w:rsidR="00B84B31" w:rsidRPr="00852BBD" w:rsidRDefault="00B84B31" w:rsidP="008308D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84B31" w:rsidRPr="00852BBD" w14:paraId="322F6A2A" w14:textId="77777777" w:rsidTr="001F55C9">
        <w:trPr>
          <w:jc w:val="center"/>
        </w:trPr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58D52A" w14:textId="77777777" w:rsidR="00B84B31" w:rsidRPr="00852BBD" w:rsidRDefault="00B84B31" w:rsidP="008308D8">
            <w:pPr>
              <w:ind w:left="-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F67D42" w14:textId="3F26D23F" w:rsidR="00B84B31" w:rsidRPr="00852BBD" w:rsidRDefault="00B84B31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="001F55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วันที่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1F55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00E04" w14:textId="77777777" w:rsidR="00B84B31" w:rsidRPr="00852BBD" w:rsidRDefault="00B84B31" w:rsidP="00B84B3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7C68" w14:textId="77777777" w:rsidR="00B84B31" w:rsidRPr="00852BBD" w:rsidRDefault="00B84B31" w:rsidP="008308D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84B31" w:rsidRPr="00852BBD" w14:paraId="32194601" w14:textId="77777777" w:rsidTr="001F55C9">
        <w:trPr>
          <w:trHeight w:val="305"/>
          <w:jc w:val="center"/>
        </w:trPr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89291" w14:textId="77777777" w:rsidR="00B84B31" w:rsidRPr="00852BBD" w:rsidRDefault="00B84B31" w:rsidP="008308D8">
            <w:pPr>
              <w:ind w:left="-1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B9F30" w14:textId="77777777" w:rsidR="00B84B31" w:rsidRPr="00852BBD" w:rsidRDefault="00B84B31" w:rsidP="00830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6DE76" w14:textId="77777777" w:rsidR="00B84B31" w:rsidRPr="00852BBD" w:rsidRDefault="00B84B31" w:rsidP="008308D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12F88" w14:textId="77777777" w:rsidR="00B84B31" w:rsidRPr="00852BBD" w:rsidRDefault="00B84B31" w:rsidP="00830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80D2C" w:rsidRPr="00852BBD" w14:paraId="6620E99E" w14:textId="77777777" w:rsidTr="001F55C9">
        <w:trPr>
          <w:trHeight w:val="64"/>
          <w:jc w:val="center"/>
        </w:trPr>
        <w:tc>
          <w:tcPr>
            <w:tcW w:w="1383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E9F66CA" w14:textId="77777777" w:rsidR="00D80D2C" w:rsidRPr="00852BBD" w:rsidRDefault="00D80D2C" w:rsidP="00494D66">
            <w:pPr>
              <w:ind w:left="-101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25" w:type="pct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436FF5E" w14:textId="77777777" w:rsidR="00D80D2C" w:rsidRPr="00852BBD" w:rsidRDefault="00D80D2C" w:rsidP="008308D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9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CEF8487" w14:textId="77777777" w:rsidR="00D80D2C" w:rsidRPr="00852BBD" w:rsidRDefault="00D80D2C" w:rsidP="008308D8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53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BBBFE8B" w14:textId="77777777" w:rsidR="00D80D2C" w:rsidRPr="00852BBD" w:rsidRDefault="00D80D2C" w:rsidP="008308D8">
            <w:pPr>
              <w:ind w:left="-43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252CD2" w:rsidRPr="00852BBD" w14:paraId="36EEA16C" w14:textId="77777777" w:rsidTr="001F55C9">
        <w:trPr>
          <w:trHeight w:val="64"/>
          <w:jc w:val="center"/>
        </w:trPr>
        <w:tc>
          <w:tcPr>
            <w:tcW w:w="1383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7AF4B69" w14:textId="77777777" w:rsidR="00252CD2" w:rsidRPr="00E847D1" w:rsidRDefault="00252CD2" w:rsidP="00494D66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847D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สิ่งตอบแทนที่คาดว่า</w:t>
            </w:r>
          </w:p>
          <w:p w14:paraId="3AECBC08" w14:textId="77777777" w:rsidR="00252CD2" w:rsidRPr="00E847D1" w:rsidRDefault="00252CD2" w:rsidP="00494D66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847D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จะได้รับจากการขาย</w:t>
            </w:r>
          </w:p>
          <w:p w14:paraId="26F66449" w14:textId="69CFFB64" w:rsidR="00252CD2" w:rsidRPr="00E847D1" w:rsidRDefault="00937228" w:rsidP="00494D66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="00252CD2" w:rsidRPr="00E847D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เงินลงทุนในตราสา</w:t>
            </w:r>
            <w:r w:rsidR="00EB7D40" w:rsidRPr="00E847D1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ร</w:t>
            </w:r>
            <w:r w:rsidR="00252CD2" w:rsidRPr="00E847D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ทุนที่</w:t>
            </w:r>
          </w:p>
          <w:p w14:paraId="55721524" w14:textId="77777777" w:rsidR="00252CD2" w:rsidRPr="00852BBD" w:rsidRDefault="00252CD2" w:rsidP="00494D66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847D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ไม่อยู่ในความต้องการของตลาด</w:t>
            </w:r>
          </w:p>
        </w:tc>
        <w:tc>
          <w:tcPr>
            <w:tcW w:w="1425" w:type="pct"/>
            <w:vMerge w:val="restart"/>
            <w:tcBorders>
              <w:top w:val="nil"/>
            </w:tcBorders>
            <w:shd w:val="clear" w:color="auto" w:fill="FAFAFA"/>
            <w:vAlign w:val="center"/>
          </w:tcPr>
          <w:p w14:paraId="14A1F101" w14:textId="2B5B50EB" w:rsidR="00252CD2" w:rsidRPr="00852BBD" w:rsidRDefault="00B71575" w:rsidP="008308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</w:t>
            </w:r>
            <w:r w:rsidR="00252CD2" w:rsidRPr="00852BB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252CD2" w:rsidRPr="00852BB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39" w:type="pct"/>
            <w:tcBorders>
              <w:top w:val="nil"/>
            </w:tcBorders>
            <w:shd w:val="clear" w:color="auto" w:fill="auto"/>
            <w:vAlign w:val="center"/>
          </w:tcPr>
          <w:p w14:paraId="23A76E8F" w14:textId="77777777" w:rsidR="00252CD2" w:rsidRPr="00852BBD" w:rsidRDefault="00252CD2" w:rsidP="008308D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953" w:type="pct"/>
            <w:tcBorders>
              <w:top w:val="nil"/>
            </w:tcBorders>
            <w:shd w:val="clear" w:color="auto" w:fill="auto"/>
            <w:vAlign w:val="center"/>
          </w:tcPr>
          <w:p w14:paraId="69492A74" w14:textId="33389A4F" w:rsidR="00252CD2" w:rsidRPr="00852BBD" w:rsidRDefault="00252CD2" w:rsidP="008308D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Pr="00852BB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-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</w:p>
        </w:tc>
      </w:tr>
      <w:tr w:rsidR="00252CD2" w:rsidRPr="00852BBD" w14:paraId="59C35D0D" w14:textId="77777777" w:rsidTr="001F55C9">
        <w:trPr>
          <w:trHeight w:val="64"/>
          <w:jc w:val="center"/>
        </w:trPr>
        <w:tc>
          <w:tcPr>
            <w:tcW w:w="1383" w:type="pct"/>
            <w:vMerge/>
            <w:shd w:val="clear" w:color="auto" w:fill="auto"/>
            <w:vAlign w:val="center"/>
          </w:tcPr>
          <w:p w14:paraId="7BB37AAE" w14:textId="77777777" w:rsidR="00252CD2" w:rsidRPr="00852BBD" w:rsidRDefault="00252CD2" w:rsidP="008308D8">
            <w:pPr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25" w:type="pct"/>
            <w:vMerge/>
            <w:shd w:val="clear" w:color="auto" w:fill="FAFAFA"/>
            <w:vAlign w:val="center"/>
          </w:tcPr>
          <w:p w14:paraId="2F766C3C" w14:textId="77777777" w:rsidR="00252CD2" w:rsidRPr="00852BBD" w:rsidRDefault="00252CD2" w:rsidP="008308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9" w:type="pct"/>
            <w:shd w:val="clear" w:color="auto" w:fill="auto"/>
            <w:vAlign w:val="center"/>
          </w:tcPr>
          <w:p w14:paraId="6D22F98F" w14:textId="77777777" w:rsidR="00252CD2" w:rsidRPr="00852BBD" w:rsidRDefault="00252CD2" w:rsidP="008308D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กำไรที่คาดหวัง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71CCD2E4" w14:textId="36397422" w:rsidR="00252CD2" w:rsidRPr="00852BBD" w:rsidRDefault="00252CD2" w:rsidP="008308D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Pr="00852BB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</w:p>
        </w:tc>
      </w:tr>
      <w:tr w:rsidR="00252CD2" w:rsidRPr="00852BBD" w14:paraId="7B92D7D2" w14:textId="77777777" w:rsidTr="001F55C9">
        <w:trPr>
          <w:trHeight w:val="64"/>
          <w:jc w:val="center"/>
        </w:trPr>
        <w:tc>
          <w:tcPr>
            <w:tcW w:w="1383" w:type="pct"/>
            <w:vMerge/>
            <w:shd w:val="clear" w:color="auto" w:fill="auto"/>
            <w:vAlign w:val="center"/>
          </w:tcPr>
          <w:p w14:paraId="36D5AF0A" w14:textId="77777777" w:rsidR="00252CD2" w:rsidRPr="00852BBD" w:rsidRDefault="00252CD2" w:rsidP="008308D8">
            <w:pPr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25" w:type="pct"/>
            <w:vMerge/>
            <w:shd w:val="clear" w:color="auto" w:fill="FAFAFA"/>
            <w:vAlign w:val="center"/>
          </w:tcPr>
          <w:p w14:paraId="3EA8DB04" w14:textId="77777777" w:rsidR="00252CD2" w:rsidRPr="00852BBD" w:rsidRDefault="00252CD2" w:rsidP="008308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9" w:type="pct"/>
            <w:shd w:val="clear" w:color="auto" w:fill="auto"/>
            <w:vAlign w:val="center"/>
          </w:tcPr>
          <w:p w14:paraId="6EE6EDC2" w14:textId="77777777" w:rsidR="00252CD2" w:rsidRPr="00852BBD" w:rsidRDefault="00252CD2" w:rsidP="008308D8">
            <w:pPr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อัตราส่วนราคาต่อทุน</w:t>
            </w:r>
          </w:p>
          <w:p w14:paraId="2C3C2C5B" w14:textId="77777777" w:rsidR="00252CD2" w:rsidRPr="00852BBD" w:rsidRDefault="00252CD2" w:rsidP="008308D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53" w:type="pct"/>
            <w:shd w:val="clear" w:color="auto" w:fill="auto"/>
            <w:vAlign w:val="center"/>
          </w:tcPr>
          <w:p w14:paraId="1B7E62B9" w14:textId="21AD2559" w:rsidR="00252CD2" w:rsidRPr="00852BBD" w:rsidRDefault="00B71575" w:rsidP="008308D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="00252CD2" w:rsidRPr="00852BB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B7157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252CD2" w:rsidRPr="00852BBD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เท่า</w:t>
            </w:r>
          </w:p>
          <w:p w14:paraId="5A9E0781" w14:textId="77777777" w:rsidR="00252CD2" w:rsidRPr="00852BBD" w:rsidRDefault="00252CD2" w:rsidP="008308D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</w:tbl>
    <w:p w14:paraId="4B6E8C13" w14:textId="77777777" w:rsidR="002C71EE" w:rsidRPr="00CD5987" w:rsidRDefault="00AB2A28" w:rsidP="002C71E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C71EE" w:rsidRPr="00852BBD" w14:paraId="0E516DA2" w14:textId="77777777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B00873F" w14:textId="2C89FE92" w:rsidR="002C71EE" w:rsidRPr="00852BBD" w:rsidRDefault="00B71575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C71E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71E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2C71EE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C71EE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C71EE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C71EE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4E78923" w14:textId="77777777" w:rsidR="00AB2A28" w:rsidRPr="00852BBD" w:rsidRDefault="00AB2A28" w:rsidP="00AB2A2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84E0C7" w14:textId="77777777" w:rsidR="00AB2A28" w:rsidRPr="00852BBD" w:rsidRDefault="00AB2A28" w:rsidP="00AB2A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ความสัมพันธ์ของข้อมูลที่ไม่สามารถสังเกตได้กับมูลค่ายุติธรรมแสดงดังต่อไปนี้:</w:t>
      </w:r>
    </w:p>
    <w:p w14:paraId="01AFFCB3" w14:textId="77777777" w:rsidR="00AB2A28" w:rsidRPr="00852BBD" w:rsidRDefault="00AB2A28" w:rsidP="00AB2A2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700"/>
        <w:gridCol w:w="2448"/>
        <w:gridCol w:w="2160"/>
        <w:gridCol w:w="2160"/>
      </w:tblGrid>
      <w:tr w:rsidR="00AB2A28" w:rsidRPr="00852BBD" w14:paraId="58B5957F" w14:textId="77777777" w:rsidTr="001F55C9">
        <w:trPr>
          <w:trHeight w:val="90"/>
        </w:trPr>
        <w:tc>
          <w:tcPr>
            <w:tcW w:w="2700" w:type="dxa"/>
            <w:vAlign w:val="bottom"/>
          </w:tcPr>
          <w:p w14:paraId="577E20AA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7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B7F819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AB2A28" w:rsidRPr="00852BBD" w14:paraId="475C732B" w14:textId="77777777" w:rsidTr="001F55C9">
        <w:trPr>
          <w:trHeight w:val="80"/>
        </w:trPr>
        <w:tc>
          <w:tcPr>
            <w:tcW w:w="2700" w:type="dxa"/>
            <w:vAlign w:val="bottom"/>
          </w:tcPr>
          <w:p w14:paraId="784256C2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  <w:hideMark/>
          </w:tcPr>
          <w:p w14:paraId="24074AE9" w14:textId="0E1FCA62" w:rsidR="00AB2A28" w:rsidRPr="00852BBD" w:rsidRDefault="001F55C9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  <w:r w:rsidR="00AB2A28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  <w:hideMark/>
          </w:tcPr>
          <w:p w14:paraId="46D19EFE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  <w:hideMark/>
          </w:tcPr>
          <w:p w14:paraId="72CD41A6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AB2A28" w:rsidRPr="00852BBD" w14:paraId="2A0464A3" w14:textId="77777777" w:rsidTr="001F55C9">
        <w:trPr>
          <w:trHeight w:val="60"/>
        </w:trPr>
        <w:tc>
          <w:tcPr>
            <w:tcW w:w="2700" w:type="dxa"/>
            <w:vAlign w:val="bottom"/>
          </w:tcPr>
          <w:p w14:paraId="40BB07D2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6227DCE7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E526D0D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B2E4B1D" w14:textId="7777777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B2A28" w:rsidRPr="00852BBD" w14:paraId="6212FCC8" w14:textId="77777777" w:rsidTr="001F55C9">
        <w:trPr>
          <w:trHeight w:val="60"/>
        </w:trPr>
        <w:tc>
          <w:tcPr>
            <w:tcW w:w="2700" w:type="dxa"/>
            <w:hideMark/>
          </w:tcPr>
          <w:p w14:paraId="05959789" w14:textId="77777777" w:rsidR="00AB2A28" w:rsidRPr="00852BBD" w:rsidRDefault="00AB2A28" w:rsidP="00CD59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448" w:type="dxa"/>
            <w:hideMark/>
          </w:tcPr>
          <w:p w14:paraId="56E31FD6" w14:textId="17318CC0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60" w:type="dxa"/>
            <w:hideMark/>
          </w:tcPr>
          <w:p w14:paraId="62493001" w14:textId="06B4CE02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2160" w:type="dxa"/>
            <w:hideMark/>
          </w:tcPr>
          <w:p w14:paraId="2CC37958" w14:textId="4DD3C655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AB2A28" w:rsidRPr="00852BBD" w14:paraId="38FAD02B" w14:textId="77777777" w:rsidTr="001F55C9">
        <w:trPr>
          <w:trHeight w:val="81"/>
        </w:trPr>
        <w:tc>
          <w:tcPr>
            <w:tcW w:w="2700" w:type="dxa"/>
            <w:hideMark/>
          </w:tcPr>
          <w:p w14:paraId="0D78805E" w14:textId="77777777" w:rsidR="00AB2A28" w:rsidRPr="00852BBD" w:rsidRDefault="00AB2A28" w:rsidP="00CD59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กำไรที่คาดหวัง</w:t>
            </w:r>
          </w:p>
        </w:tc>
        <w:tc>
          <w:tcPr>
            <w:tcW w:w="2448" w:type="dxa"/>
          </w:tcPr>
          <w:p w14:paraId="62E1455A" w14:textId="62170472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772E782A" w14:textId="646B06CD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160" w:type="dxa"/>
          </w:tcPr>
          <w:p w14:paraId="4CC4E7BB" w14:textId="4975B30F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AB2A28" w:rsidRPr="00852BBD" w14:paraId="3FC9E793" w14:textId="77777777" w:rsidTr="001F55C9">
        <w:trPr>
          <w:trHeight w:val="90"/>
        </w:trPr>
        <w:tc>
          <w:tcPr>
            <w:tcW w:w="2700" w:type="dxa"/>
            <w:hideMark/>
          </w:tcPr>
          <w:p w14:paraId="0910D64B" w14:textId="77777777" w:rsidR="00AB2A28" w:rsidRPr="00852BBD" w:rsidRDefault="00AB2A28" w:rsidP="00CD59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อัตราส่วนราคาต่อทุน</w:t>
            </w:r>
          </w:p>
        </w:tc>
        <w:tc>
          <w:tcPr>
            <w:tcW w:w="2448" w:type="dxa"/>
            <w:hideMark/>
          </w:tcPr>
          <w:p w14:paraId="65F9B876" w14:textId="4CDA888E" w:rsidR="00AB2A28" w:rsidRPr="00852BBD" w:rsidRDefault="00B71575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60" w:type="dxa"/>
            <w:hideMark/>
          </w:tcPr>
          <w:p w14:paraId="38267011" w14:textId="42B067D7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2160" w:type="dxa"/>
            <w:hideMark/>
          </w:tcPr>
          <w:p w14:paraId="35A616EA" w14:textId="1E3A4F39" w:rsidR="00AB2A28" w:rsidRPr="00852BBD" w:rsidRDefault="00AB2A28" w:rsidP="00F20D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</w:tbl>
    <w:p w14:paraId="3FC5C0B4" w14:textId="77777777" w:rsidR="00252CD2" w:rsidRPr="00852BBD" w:rsidRDefault="00252CD2" w:rsidP="002A24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7E8C1D" w14:textId="03E39F3E" w:rsidR="002A24FE" w:rsidRPr="00852BBD" w:rsidRDefault="002A24FE" w:rsidP="002A24FE">
      <w:pPr>
        <w:pStyle w:val="ListParagraph"/>
        <w:ind w:left="0"/>
        <w:jc w:val="both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852B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ขั้นตอนการประเมินมูลค่ายุติธรรมของกลุ่มกิจการ</w:t>
      </w:r>
      <w:r w:rsidR="008F052F" w:rsidRPr="00852B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ในการวัดมูลค่ายุติธรรมระดับ </w:t>
      </w:r>
      <w:r w:rsidR="00B71575" w:rsidRPr="00B7157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852B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31D1FC65" w14:textId="77777777" w:rsidR="00F93183" w:rsidRPr="00852BBD" w:rsidRDefault="00F93183" w:rsidP="00205905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</w:p>
    <w:p w14:paraId="5FCC6995" w14:textId="2D54AD0C" w:rsidR="002A24FE" w:rsidRPr="00852BBD" w:rsidRDefault="002A24FE" w:rsidP="00205905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highlight w:val="yellow"/>
        </w:rPr>
      </w:pP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ผู้อำนวยการสายการเงิน (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CFO) 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คณะกรรมการตรวจสอบ (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>Audit committee)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</w:t>
      </w:r>
      <w:r w:rsidR="00B84B31"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ปี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ละ </w:t>
      </w:r>
      <w:r w:rsidR="00B71575" w:rsidRPr="00B71575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ครั้ง</w:t>
      </w:r>
    </w:p>
    <w:p w14:paraId="3FFB707D" w14:textId="77777777" w:rsidR="002A24FE" w:rsidRPr="00852BBD" w:rsidRDefault="002A24FE" w:rsidP="002A24FE">
      <w:pPr>
        <w:pStyle w:val="ListParagraph"/>
        <w:ind w:left="0"/>
        <w:jc w:val="both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highlight w:val="yellow"/>
        </w:rPr>
      </w:pPr>
    </w:p>
    <w:p w14:paraId="2C1752D0" w14:textId="6DF90FC7" w:rsidR="002A24FE" w:rsidRPr="00852BBD" w:rsidRDefault="002A24FE" w:rsidP="002A24FE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52BB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B71575" w:rsidRPr="00B7157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852BB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852BB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คืออัตราคิดลดที่ปรับปรุงความเสี่ยง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อ้างอิงจากต้นทุน</w:t>
      </w:r>
      <w:r w:rsidR="00AB2A28"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ทางการเงินถัวเฉลี่ยของเงินทุน (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Weighted average cost of capital) </w:t>
      </w:r>
      <w:r w:rsidRPr="00852BB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  กลุ่มกิจการติดต่อรับข้อมูลดังกล่าวจากโบรกเกอร์</w:t>
      </w:r>
    </w:p>
    <w:p w14:paraId="15D0C284" w14:textId="77777777" w:rsidR="002A24FE" w:rsidRPr="00CD5987" w:rsidRDefault="002A24FE" w:rsidP="002A24FE">
      <w:pPr>
        <w:pStyle w:val="ListParagraph"/>
        <w:ind w:left="0"/>
        <w:jc w:val="both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highlight w:val="yellow"/>
        </w:rPr>
      </w:pPr>
    </w:p>
    <w:p w14:paraId="04C30A56" w14:textId="77777777" w:rsidR="002A24FE" w:rsidRPr="00852BBD" w:rsidRDefault="002A24FE" w:rsidP="002A24F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มูลค่าตามบัญชีของสินทรัพย์ทางการเงินอันได้แก่ เงินสดและรายการเทียบเท่าเงินสด ลูกหนี้การค้าและลูกหนี้อื่น เงินให้กู้ยืมแก่กิจการ</w:t>
      </w:r>
      <w:r w:rsidR="00AB2A28" w:rsidRPr="00852BBD">
        <w:rPr>
          <w:rFonts w:ascii="Browallia New" w:hAnsi="Browallia New" w:cs="Browallia New"/>
          <w:spacing w:val="-4"/>
          <w:sz w:val="26"/>
          <w:szCs w:val="26"/>
        </w:rPr>
        <w:br/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 เจ้าหนี้การค้าและเจ้าหนี้อื่น เงินกู้ยืมระยะสั้นจากบุคคลภายนอก เงินกู้ยืมจากกิจการที่เกี่ยวข้องกัน หนี้สินตามสัญญาเช่า และเงินกู้ยืมจากสถาบันการเงินมีมูลค่าใกล้เคียงกับมูลค่ายุติธรรม ทั้งนี้เนื่องจากมีระยะสั้น หรือมีอัตราดอกเบี้ยใกล้เคียงกับอัตราดอกเบี้ยในตลาด</w:t>
      </w:r>
    </w:p>
    <w:p w14:paraId="49704A8D" w14:textId="77777777" w:rsidR="004F0252" w:rsidRPr="00CD5987" w:rsidRDefault="00252CD2" w:rsidP="004F0252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5EF7" w:rsidRPr="00852BBD" w14:paraId="478F5F52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3E8DDBC" w14:textId="5653391E" w:rsidR="002B5EF7" w:rsidRPr="00852BBD" w:rsidRDefault="00B71575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B5EF7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EF7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6248A787" w14:textId="77777777" w:rsidR="002B5EF7" w:rsidRPr="00852BBD" w:rsidRDefault="002B5EF7" w:rsidP="00684C3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852BBD" w14:paraId="24D93792" w14:textId="77777777" w:rsidTr="002B5EF7">
        <w:tc>
          <w:tcPr>
            <w:tcW w:w="4392" w:type="dxa"/>
            <w:vAlign w:val="bottom"/>
          </w:tcPr>
          <w:p w14:paraId="184FBE9C" w14:textId="77777777" w:rsidR="00FF44F1" w:rsidRPr="00852BBD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034F9" w14:textId="77777777" w:rsidR="00FF44F1" w:rsidRPr="00852BBD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072E" w14:textId="77777777" w:rsidR="00FF44F1" w:rsidRPr="00852BBD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323112"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A12C7E" w:rsidRPr="00852BBD" w14:paraId="7F9D81D0" w14:textId="77777777" w:rsidTr="002B5EF7">
        <w:tc>
          <w:tcPr>
            <w:tcW w:w="4392" w:type="dxa"/>
            <w:vAlign w:val="bottom"/>
          </w:tcPr>
          <w:p w14:paraId="3C3596EF" w14:textId="77777777" w:rsidR="00A12C7E" w:rsidRPr="00852BBD" w:rsidRDefault="00A12C7E" w:rsidP="00A12C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C1FD2" w14:textId="3B88CCC4" w:rsidR="00A12C7E" w:rsidRPr="00852BBD" w:rsidRDefault="00B71575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12C7E">
              <w:rPr>
                <w:rFonts w:ascii="Browallia New" w:hAnsi="Browallia New" w:cs="Browallia New" w:hint="cs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8DA2B0" w14:textId="30AE23D9" w:rsidR="00A12C7E" w:rsidRPr="00852BBD" w:rsidRDefault="00B71575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C7E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C7E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72D41" w14:textId="1A62ED77" w:rsidR="00A12C7E" w:rsidRPr="00852BBD" w:rsidRDefault="00B71575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12C7E">
              <w:rPr>
                <w:rFonts w:ascii="Browallia New" w:hAnsi="Browallia New" w:cs="Browallia New" w:hint="cs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7FDF11" w14:textId="103CD821" w:rsidR="00A12C7E" w:rsidRPr="00852BBD" w:rsidRDefault="00B71575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C7E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C7E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474154" w:rsidRPr="00852BBD" w14:paraId="01DB59F3" w14:textId="77777777" w:rsidTr="002B5EF7">
        <w:tc>
          <w:tcPr>
            <w:tcW w:w="4392" w:type="dxa"/>
            <w:vAlign w:val="bottom"/>
          </w:tcPr>
          <w:p w14:paraId="588A0577" w14:textId="77777777" w:rsidR="00474154" w:rsidRPr="00852BBD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009EA4" w14:textId="466275C2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2CD2CF73" w14:textId="71B70656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E6D2866" w14:textId="2AB8726D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2CB39EAF" w14:textId="0AB0BD46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74154" w:rsidRPr="00852BBD" w14:paraId="3F78B0B7" w14:textId="77777777" w:rsidTr="002B5EF7">
        <w:tc>
          <w:tcPr>
            <w:tcW w:w="4392" w:type="dxa"/>
            <w:vAlign w:val="bottom"/>
          </w:tcPr>
          <w:p w14:paraId="57165F7F" w14:textId="77777777" w:rsidR="00474154" w:rsidRPr="00852BBD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A6907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7BEC82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D358E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6C6C04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74154" w:rsidRPr="00852BBD" w14:paraId="658A5981" w14:textId="77777777" w:rsidTr="009803AA">
        <w:tc>
          <w:tcPr>
            <w:tcW w:w="4392" w:type="dxa"/>
            <w:vAlign w:val="bottom"/>
          </w:tcPr>
          <w:p w14:paraId="14203F77" w14:textId="77777777" w:rsidR="00474154" w:rsidRPr="00852BBD" w:rsidRDefault="00474154" w:rsidP="002B5EF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F69AF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633EC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293F1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48A9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4154" w:rsidRPr="00852BBD" w14:paraId="7ED35C34" w14:textId="77777777" w:rsidTr="009803AA">
        <w:tc>
          <w:tcPr>
            <w:tcW w:w="4392" w:type="dxa"/>
            <w:vAlign w:val="bottom"/>
          </w:tcPr>
          <w:p w14:paraId="0798891A" w14:textId="77777777" w:rsidR="00474154" w:rsidRPr="00852BBD" w:rsidRDefault="00474154" w:rsidP="002B5EF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D058C1" w14:textId="12B91CFC" w:rsidR="00474154" w:rsidRPr="00852BBD" w:rsidRDefault="00B71575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9A155" w14:textId="74D94DAA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EFCB8" w14:textId="232F67BC" w:rsidR="00474154" w:rsidRPr="00852BBD" w:rsidRDefault="006E0DE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1EA39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852BBD" w14:paraId="4F56369A" w14:textId="77777777" w:rsidTr="009803AA">
        <w:tc>
          <w:tcPr>
            <w:tcW w:w="4392" w:type="dxa"/>
            <w:vAlign w:val="bottom"/>
          </w:tcPr>
          <w:p w14:paraId="0D852C62" w14:textId="77777777" w:rsidR="00474154" w:rsidRPr="00852BBD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908D1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457E2" w14:textId="6CD08829" w:rsidR="00474154" w:rsidRPr="00852BBD" w:rsidRDefault="006E0DEE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6E0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C605A" w14:textId="2491AAA9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F94212" w14:textId="1BDA8FC6" w:rsidR="00474154" w:rsidRPr="00852BBD" w:rsidRDefault="006E0DE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8A387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852BBD" w14:paraId="024CE574" w14:textId="77777777" w:rsidTr="009803AA">
        <w:tc>
          <w:tcPr>
            <w:tcW w:w="4392" w:type="dxa"/>
            <w:vAlign w:val="bottom"/>
          </w:tcPr>
          <w:p w14:paraId="39799381" w14:textId="77777777" w:rsidR="00474154" w:rsidRPr="00852BBD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3510E1"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10E1"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C8260" w14:textId="380453AB" w:rsidR="00474154" w:rsidRPr="00852BBD" w:rsidRDefault="00B71575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24D6E" w14:textId="496333CF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14369" w14:textId="2ACA4F69" w:rsidR="00474154" w:rsidRPr="00852BBD" w:rsidRDefault="006E0DE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3F3CD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852BBD" w14:paraId="541B0867" w14:textId="77777777" w:rsidTr="009803AA">
        <w:tc>
          <w:tcPr>
            <w:tcW w:w="4392" w:type="dxa"/>
            <w:vAlign w:val="bottom"/>
          </w:tcPr>
          <w:p w14:paraId="5B0B4EC8" w14:textId="77777777" w:rsidR="00474154" w:rsidRPr="00852BBD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A3EFA" w14:textId="635DB96D" w:rsidR="00474154" w:rsidRPr="00852BBD" w:rsidRDefault="00B71575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ED203" w14:textId="0AD0C0D7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BBAB15" w14:textId="10656810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F3759" w14:textId="3FCEA868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474154" w:rsidRPr="00852BBD" w14:paraId="53EE6F54" w14:textId="77777777" w:rsidTr="009803AA">
        <w:tc>
          <w:tcPr>
            <w:tcW w:w="4392" w:type="dxa"/>
            <w:vAlign w:val="bottom"/>
          </w:tcPr>
          <w:p w14:paraId="2C1E44AB" w14:textId="77777777" w:rsidR="00474154" w:rsidRPr="00852BBD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3D0C9F" w14:textId="2E3497D8" w:rsidR="00474154" w:rsidRPr="00852BBD" w:rsidRDefault="00B71575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9E196" w14:textId="19C9D56E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02FAE" w14:textId="7159F4DF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61E72C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852BBD" w14:paraId="2DD57F1D" w14:textId="77777777" w:rsidTr="00224914">
        <w:tc>
          <w:tcPr>
            <w:tcW w:w="4392" w:type="dxa"/>
            <w:vAlign w:val="bottom"/>
          </w:tcPr>
          <w:p w14:paraId="7D31DC87" w14:textId="49813076" w:rsidR="00474154" w:rsidRPr="00852BBD" w:rsidRDefault="00474154" w:rsidP="002B5EF7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62046" w14:textId="2B86782A" w:rsidR="00474154" w:rsidRPr="00852BBD" w:rsidRDefault="00B71575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119BD" w14:textId="01FFF92A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52853" w14:textId="35BDD28F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18C8A1" w14:textId="186A2FC4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333D1A" w:rsidRPr="00852BBD" w14:paraId="0A6BAA0F" w14:textId="77777777" w:rsidTr="00224914">
        <w:tc>
          <w:tcPr>
            <w:tcW w:w="4392" w:type="dxa"/>
            <w:vAlign w:val="bottom"/>
          </w:tcPr>
          <w:p w14:paraId="727A3EF8" w14:textId="77777777" w:rsidR="00333D1A" w:rsidRPr="00852BBD" w:rsidRDefault="00333D1A" w:rsidP="002B5EF7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E2D62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E9C37" w14:textId="2B82DDC9" w:rsidR="00333D1A" w:rsidRPr="00852BBD" w:rsidRDefault="006E0DEE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BC804" w14:textId="77777777" w:rsidR="00333D1A" w:rsidRPr="00852BBD" w:rsidRDefault="00333D1A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519B8" w14:textId="1EDBB37F" w:rsidR="00333D1A" w:rsidRPr="00852BBD" w:rsidRDefault="006E0DE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6E0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880A2" w14:textId="28ABD4D6" w:rsidR="00333D1A" w:rsidRPr="00852BBD" w:rsidRDefault="00333D1A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4914" w:rsidRPr="00852BBD" w14:paraId="43FC5CD7" w14:textId="77777777" w:rsidTr="00224914">
        <w:tc>
          <w:tcPr>
            <w:tcW w:w="4392" w:type="dxa"/>
            <w:vAlign w:val="bottom"/>
          </w:tcPr>
          <w:p w14:paraId="5F67C7CE" w14:textId="77777777" w:rsidR="00224914" w:rsidRPr="00852BBD" w:rsidRDefault="00224914" w:rsidP="002B5EF7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</w:t>
            </w:r>
            <w:r w:rsidR="006069DD"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9192E" w14:textId="499AEDA4" w:rsidR="00224914" w:rsidRPr="00852BBD" w:rsidRDefault="00B71575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7D066" w14:textId="1706EF61" w:rsidR="0022491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491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22491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2DF54" w14:textId="04B11BF2" w:rsidR="0022491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02D" w14:textId="57AEF1CD" w:rsidR="0022491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2491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22491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474154" w:rsidRPr="00852BBD" w14:paraId="13C23673" w14:textId="77777777" w:rsidTr="009803AA">
        <w:tc>
          <w:tcPr>
            <w:tcW w:w="4392" w:type="dxa"/>
            <w:vAlign w:val="bottom"/>
          </w:tcPr>
          <w:p w14:paraId="43826A50" w14:textId="77777777" w:rsidR="00474154" w:rsidRPr="00852BBD" w:rsidRDefault="00474154" w:rsidP="002B5EF7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356077" w14:textId="400DCB34" w:rsidR="00474154" w:rsidRPr="00852BBD" w:rsidRDefault="00B71575" w:rsidP="002B5EF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2BA88" w14:textId="79548EE2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474154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7AAC46" w14:textId="223D4243" w:rsidR="00474154" w:rsidRPr="00852BBD" w:rsidRDefault="006E0DEE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2FF476" w14:textId="77777777" w:rsidR="00474154" w:rsidRPr="00852BBD" w:rsidRDefault="00474154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4154" w:rsidRPr="00852BBD" w14:paraId="54B1E9DF" w14:textId="77777777" w:rsidTr="009803AA">
        <w:tc>
          <w:tcPr>
            <w:tcW w:w="4392" w:type="dxa"/>
            <w:vAlign w:val="bottom"/>
          </w:tcPr>
          <w:p w14:paraId="1CAF9C9E" w14:textId="77777777" w:rsidR="00474154" w:rsidRPr="00852BBD" w:rsidRDefault="00474154" w:rsidP="002B5EF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80DC7" w14:textId="6F88DC0E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53D7E" w14:textId="695C70FB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33D1A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333D1A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4FF70" w14:textId="032B5907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83E7B" w14:textId="1D65D2C0" w:rsidR="00474154" w:rsidRPr="00852BBD" w:rsidRDefault="00B71575" w:rsidP="002B5E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33D1A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333D1A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</w:tbl>
    <w:p w14:paraId="4865ED26" w14:textId="77777777" w:rsidR="007B6249" w:rsidRPr="00852BBD" w:rsidRDefault="007B6249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479C2E" w14:textId="77777777" w:rsidR="00FF44F1" w:rsidRPr="00852BBD" w:rsidRDefault="00FF44F1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93611E" w:rsidRPr="00852BBD">
        <w:rPr>
          <w:rFonts w:ascii="Browallia New" w:hAnsi="Browallia New" w:cs="Browallia New"/>
          <w:sz w:val="26"/>
          <w:szCs w:val="26"/>
          <w:cs/>
        </w:rPr>
        <w:t>สามารถวิเคราะห์ตาม</w:t>
      </w:r>
      <w:r w:rsidRPr="00852BBD">
        <w:rPr>
          <w:rFonts w:ascii="Browallia New" w:hAnsi="Browallia New" w:cs="Browallia New"/>
          <w:sz w:val="26"/>
          <w:szCs w:val="26"/>
          <w:cs/>
        </w:rPr>
        <w:t>อายุหนี้ที่ค้างชำระได้ดังนี้</w:t>
      </w:r>
    </w:p>
    <w:p w14:paraId="1B3F4E3B" w14:textId="77777777" w:rsidR="00A40C1B" w:rsidRPr="00852BBD" w:rsidRDefault="00A40C1B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852BBD" w14:paraId="699B057A" w14:textId="77777777" w:rsidTr="002B5EF7">
        <w:tc>
          <w:tcPr>
            <w:tcW w:w="4392" w:type="dxa"/>
            <w:vAlign w:val="bottom"/>
          </w:tcPr>
          <w:p w14:paraId="66A8E5C7" w14:textId="77777777" w:rsidR="00FF44F1" w:rsidRPr="00852BBD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3F3E8" w14:textId="77777777" w:rsidR="00FF44F1" w:rsidRPr="00852BBD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10BB5" w14:textId="77777777" w:rsidR="00FF44F1" w:rsidRPr="00852BBD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FF44F1"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</w:t>
            </w:r>
            <w:r w:rsidR="00323112"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A12C7E" w:rsidRPr="00852BBD" w14:paraId="2DD8CCF8" w14:textId="77777777" w:rsidTr="00CC51C3">
        <w:tc>
          <w:tcPr>
            <w:tcW w:w="4392" w:type="dxa"/>
            <w:vAlign w:val="bottom"/>
          </w:tcPr>
          <w:p w14:paraId="7B2E1AB8" w14:textId="77777777" w:rsidR="00A12C7E" w:rsidRPr="00852BBD" w:rsidRDefault="00A12C7E" w:rsidP="00A12C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3F949" w14:textId="32D8BEBC" w:rsidR="00A12C7E" w:rsidRPr="00852BBD" w:rsidRDefault="00B71575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12C7E">
              <w:rPr>
                <w:rFonts w:ascii="Browallia New" w:hAnsi="Browallia New" w:cs="Browallia New" w:hint="cs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F237D" w14:textId="3F736D5D" w:rsidR="00A12C7E" w:rsidRPr="00852BBD" w:rsidRDefault="00B71575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C7E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C7E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12E34" w14:textId="4BFFEC94" w:rsidR="00A12C7E" w:rsidRPr="00852BBD" w:rsidRDefault="00B71575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A12C7E">
              <w:rPr>
                <w:rFonts w:ascii="Browallia New" w:hAnsi="Browallia New" w:cs="Browallia New" w:hint="cs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658C9" w14:textId="5B504043" w:rsidR="00A12C7E" w:rsidRPr="00852BBD" w:rsidRDefault="00B71575" w:rsidP="00A12C7E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C7E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C7E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A12C7E" w:rsidRPr="00852BBD" w14:paraId="16C66427" w14:textId="77777777" w:rsidTr="002B5EF7">
        <w:tc>
          <w:tcPr>
            <w:tcW w:w="4392" w:type="dxa"/>
            <w:vAlign w:val="bottom"/>
          </w:tcPr>
          <w:p w14:paraId="713C178A" w14:textId="77777777" w:rsidR="00A12C7E" w:rsidRPr="00852BBD" w:rsidRDefault="00A12C7E" w:rsidP="00A12C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5FF3FB" w14:textId="6C01B3DF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FBEEC" w14:textId="77C6D6F4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EC3C4D" w14:textId="557D0ABD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22447" w14:textId="7D67DC6F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12C7E" w:rsidRPr="00852BBD" w14:paraId="26814350" w14:textId="77777777" w:rsidTr="002B5EF7">
        <w:tc>
          <w:tcPr>
            <w:tcW w:w="4392" w:type="dxa"/>
            <w:vAlign w:val="bottom"/>
          </w:tcPr>
          <w:p w14:paraId="53FCF406" w14:textId="77777777" w:rsidR="00A12C7E" w:rsidRPr="00852BBD" w:rsidRDefault="00A12C7E" w:rsidP="00A12C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6B70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878B0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AB8FA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71BC6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12C7E" w:rsidRPr="00852BBD" w14:paraId="03CA7B80" w14:textId="77777777" w:rsidTr="009803AA">
        <w:tc>
          <w:tcPr>
            <w:tcW w:w="4392" w:type="dxa"/>
            <w:vAlign w:val="bottom"/>
          </w:tcPr>
          <w:p w14:paraId="4800195F" w14:textId="77777777" w:rsidR="00A12C7E" w:rsidRPr="00852BBD" w:rsidRDefault="00A12C7E" w:rsidP="00A12C7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A2C06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7CC34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1C18F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B362F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2C7E" w:rsidRPr="00852BBD" w14:paraId="65CA0BB2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09F0897D" w14:textId="77777777" w:rsidR="00A12C7E" w:rsidRPr="00852BBD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D7256C" w14:textId="77777777" w:rsidR="00A12C7E" w:rsidRPr="00852BBD" w:rsidRDefault="00A12C7E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C39619" w14:textId="77777777" w:rsidR="00A12C7E" w:rsidRPr="00852BBD" w:rsidRDefault="00A12C7E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620C47" w14:textId="77777777" w:rsidR="00A12C7E" w:rsidRPr="00852BBD" w:rsidRDefault="00A12C7E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7DFFC4" w14:textId="77777777" w:rsidR="00A12C7E" w:rsidRPr="00852BBD" w:rsidRDefault="00A12C7E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2C7E" w:rsidRPr="00852BBD" w14:paraId="44FD1A89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132F917F" w14:textId="73053D81" w:rsidR="00A12C7E" w:rsidRPr="00852BBD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ED62D8" w14:textId="114CE304" w:rsidR="00A12C7E" w:rsidRPr="00852BBD" w:rsidRDefault="00B71575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F5CAAB" w14:textId="5D092D9E" w:rsidR="00A12C7E" w:rsidRPr="00852BBD" w:rsidRDefault="00B71575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12C7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A12C7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6CBF8F" w14:textId="0C7EBE7A" w:rsidR="00A12C7E" w:rsidRPr="00852BBD" w:rsidRDefault="006E0DE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FDCF0E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C7E" w:rsidRPr="00852BBD" w14:paraId="132B34EA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3CEFDA6D" w14:textId="20AC9C74" w:rsidR="00A12C7E" w:rsidRPr="00852BBD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9B6D93" w14:textId="21980CBA" w:rsidR="00A12C7E" w:rsidRPr="00852BBD" w:rsidRDefault="00B71575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C78268" w14:textId="14570B79" w:rsidR="00A12C7E" w:rsidRPr="00852BBD" w:rsidRDefault="00B71575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A12C7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E2C019" w14:textId="755DF8A7" w:rsidR="00A12C7E" w:rsidRPr="00852BBD" w:rsidRDefault="006E0DE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063A3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C7E" w:rsidRPr="00852BBD" w14:paraId="6E2634F8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7B99C088" w14:textId="39B521FD" w:rsidR="00A12C7E" w:rsidRPr="00852BBD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7C2534" w14:textId="2B5D0BBA" w:rsidR="00A12C7E" w:rsidRPr="00852BBD" w:rsidRDefault="00B71575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C2936" w14:textId="7B84BF8D" w:rsidR="00A12C7E" w:rsidRPr="00852BBD" w:rsidRDefault="00B71575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A12C7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5D6FC" w14:textId="3119108F" w:rsidR="00A12C7E" w:rsidRPr="00852BBD" w:rsidRDefault="006E0DE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053746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C7E" w:rsidRPr="00852BBD" w14:paraId="54345BD4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4ACB054E" w14:textId="3C1124CA" w:rsidR="00A12C7E" w:rsidRPr="00852BBD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75ADF" w14:textId="374AF68D" w:rsidR="00A12C7E" w:rsidRPr="00852BBD" w:rsidRDefault="00B71575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1F89" w14:textId="2377D131" w:rsidR="00A12C7E" w:rsidRPr="00852BBD" w:rsidRDefault="00B71575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A12C7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4B4A5" w14:textId="299D1B63" w:rsidR="00A12C7E" w:rsidRPr="00852BBD" w:rsidRDefault="006E0DE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2EABE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C7E" w:rsidRPr="00852BBD" w14:paraId="59D65099" w14:textId="77777777" w:rsidTr="009803AA">
        <w:trPr>
          <w:trHeight w:val="342"/>
        </w:trPr>
        <w:tc>
          <w:tcPr>
            <w:tcW w:w="4392" w:type="dxa"/>
            <w:vAlign w:val="bottom"/>
          </w:tcPr>
          <w:p w14:paraId="77B3C7ED" w14:textId="77777777" w:rsidR="00A12C7E" w:rsidRPr="00852BBD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9CF3A" w14:textId="12C97D88" w:rsidR="00A12C7E" w:rsidRPr="00852BBD" w:rsidRDefault="00B71575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FAEEC" w14:textId="5178D447" w:rsidR="00A12C7E" w:rsidRPr="00852BBD" w:rsidRDefault="00B71575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12C7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A12C7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67F2F" w14:textId="5BA6373A" w:rsidR="00A12C7E" w:rsidRPr="00852BBD" w:rsidRDefault="006E0DE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9F3AF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C7E" w:rsidRPr="00852BBD" w14:paraId="10ABA85E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0DDED720" w14:textId="77777777" w:rsidR="00A12C7E" w:rsidRPr="00852BBD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F9C6D" w14:textId="02D7503F" w:rsidR="00A12C7E" w:rsidRPr="00852BBD" w:rsidRDefault="006E0DEE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D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6E0D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0C51B" w14:textId="1A935CDF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68FE6" w14:textId="0B306BDA" w:rsidR="00A12C7E" w:rsidRPr="00852BBD" w:rsidRDefault="006E0DE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4465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C7E" w:rsidRPr="00852BBD" w14:paraId="7AD7F4B0" w14:textId="77777777" w:rsidTr="009803AA">
        <w:trPr>
          <w:trHeight w:val="80"/>
        </w:trPr>
        <w:tc>
          <w:tcPr>
            <w:tcW w:w="4392" w:type="dxa"/>
            <w:vAlign w:val="bottom"/>
          </w:tcPr>
          <w:p w14:paraId="2466D12D" w14:textId="77777777" w:rsidR="00A12C7E" w:rsidRPr="00852BBD" w:rsidRDefault="00A12C7E" w:rsidP="00A12C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737993" w14:textId="2021AD04" w:rsidR="00A12C7E" w:rsidRPr="00852BBD" w:rsidRDefault="00B71575" w:rsidP="00A12C7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E0DEE" w:rsidRPr="006E0D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BC828" w14:textId="14039B4A" w:rsidR="00A12C7E" w:rsidRPr="00852BBD" w:rsidRDefault="00B71575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12C7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A12C7E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A7283" w14:textId="12A18C48" w:rsidR="00A12C7E" w:rsidRPr="00852BBD" w:rsidRDefault="006E0DE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7C61D" w14:textId="77777777" w:rsidR="00A12C7E" w:rsidRPr="00852BBD" w:rsidRDefault="00A12C7E" w:rsidP="00A12C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EB1B211" w14:textId="77777777" w:rsidR="002B5EF7" w:rsidRPr="001F55C9" w:rsidRDefault="008B2D7D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bookmarkStart w:id="2" w:name="_Toc460943573"/>
      <w:bookmarkStart w:id="3" w:name="_Toc460944142"/>
      <w:bookmarkStart w:id="4" w:name="_Toc460944184"/>
      <w:bookmarkStart w:id="5" w:name="_Toc494266686"/>
      <w:r w:rsidRPr="00852BB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041C" w:rsidRPr="001F55C9" w14:paraId="71C94ED6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2091722" w14:textId="65BE63B7" w:rsidR="00BF041C" w:rsidRPr="001F55C9" w:rsidRDefault="00B71575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BF041C" w:rsidRPr="001F5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041C" w:rsidRPr="001F5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</w:p>
        </w:tc>
      </w:tr>
    </w:tbl>
    <w:p w14:paraId="52E25FA0" w14:textId="77777777" w:rsidR="00EB20A1" w:rsidRPr="001F55C9" w:rsidRDefault="00EB20A1" w:rsidP="00EB20A1">
      <w:pPr>
        <w:jc w:val="left"/>
        <w:rPr>
          <w:rFonts w:ascii="Browallia New" w:hAnsi="Browallia New" w:cs="Browallia New"/>
          <w:sz w:val="26"/>
          <w:szCs w:val="26"/>
        </w:rPr>
      </w:pPr>
    </w:p>
    <w:p w14:paraId="517B6EF1" w14:textId="77777777" w:rsidR="00EB20A1" w:rsidRPr="001F55C9" w:rsidRDefault="00EB20A1" w:rsidP="00EB20A1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bookmarkStart w:id="6" w:name="_Hlk64551980"/>
      <w:r w:rsidRPr="001F55C9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บริษัท ไทยโซลาร์ เอ็นเนอร์ยี่ จำกัด (มหาชน)</w:t>
      </w:r>
      <w:bookmarkEnd w:id="6"/>
    </w:p>
    <w:p w14:paraId="075BEA06" w14:textId="77777777" w:rsidR="00EB20A1" w:rsidRPr="001F55C9" w:rsidRDefault="00EB20A1" w:rsidP="00EB20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2D8CD1" w14:textId="54F4788B" w:rsidR="00EB20A1" w:rsidRPr="001F55C9" w:rsidRDefault="005336A1" w:rsidP="00EB20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55C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EB20A1" w:rsidRPr="001F55C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กลุ่มกิจการได้ประกาศความตั้งใจที่จะขายบริษัท ไทยโซลาร์ เอ็นเนอร์ยี่ จำกัด (มหาชน) (ไทยโซลาร์) ซึ่งเป็นบริษัทร่วมของกลุ่มกิจการ</w:t>
      </w:r>
      <w:r w:rsidR="00EB20A1" w:rsidRPr="001F55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20A1" w:rsidRPr="001F55C9">
        <w:rPr>
          <w:rFonts w:ascii="Browallia New" w:hAnsi="Browallia New" w:cs="Browallia New"/>
          <w:spacing w:val="-4"/>
          <w:sz w:val="26"/>
          <w:szCs w:val="26"/>
          <w:cs/>
        </w:rPr>
        <w:t xml:space="preserve">นอกจากนี้กลุ่มกิจการมีแผนที่จะจําหน่ายหุ้นส่วนที่เหลือในบริษัทร่วมดังกล่าวให้แล้วเสร็จภายใน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1</w:t>
      </w:r>
      <w:r w:rsidR="00EB20A1" w:rsidRPr="001F55C9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กลุ่มกิจการจึงแสดง</w:t>
      </w:r>
      <w:r w:rsidR="00DE5140" w:rsidRPr="001F55C9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="00EB20A1" w:rsidRPr="001F55C9">
        <w:rPr>
          <w:rFonts w:ascii="Browallia New" w:hAnsi="Browallia New" w:cs="Browallia New"/>
          <w:spacing w:val="-4"/>
          <w:sz w:val="26"/>
          <w:szCs w:val="26"/>
          <w:cs/>
        </w:rPr>
        <w:t>การเงินของ ไทยโซลาร์ ซึ่งประกอบธุรกิจผลิตและจําหน่ายกระแสไฟฟ้าจากพลังงานแสงอาทิตย์และพลังงานชีวมวลให้แก่ภาครัฐ</w:t>
      </w:r>
      <w:r w:rsidR="00EB20A1" w:rsidRPr="001F55C9">
        <w:rPr>
          <w:rFonts w:ascii="Browallia New" w:hAnsi="Browallia New" w:cs="Browallia New"/>
          <w:sz w:val="26"/>
          <w:szCs w:val="26"/>
          <w:cs/>
        </w:rPr>
        <w:t xml:space="preserve"> โดยถือเป็นสายงานธุรกิจที่สำคัญที่แยกต่างหากของกลุ่มกิจการ เป็นผลของการดำเนินงานที่ยกเลิก</w:t>
      </w:r>
      <w:r w:rsidR="000B1FD2" w:rsidRPr="001F55C9">
        <w:rPr>
          <w:rFonts w:ascii="Browallia New" w:hAnsi="Browallia New" w:cs="Browallia New"/>
          <w:sz w:val="26"/>
          <w:szCs w:val="26"/>
          <w:cs/>
        </w:rPr>
        <w:t>ในข้อมูลทางการเงินระหว่างกาล</w:t>
      </w:r>
      <w:r w:rsidR="00EB20A1" w:rsidRPr="001F55C9">
        <w:rPr>
          <w:rFonts w:ascii="Browallia New" w:hAnsi="Browallia New" w:cs="Browallia New"/>
          <w:sz w:val="26"/>
          <w:szCs w:val="26"/>
          <w:cs/>
        </w:rPr>
        <w:t xml:space="preserve"> ดังนั้นเงินลงทุนในบริษัท ไทย โซล่าร์ เอ็นเนอร์ยี่ จำกัด (มหาชน) 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175</w:t>
      </w:r>
      <w:r w:rsidR="007F5146" w:rsidRPr="001F55C9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02</w:t>
      </w:r>
      <w:r w:rsidR="007F5146"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="00EB20A1" w:rsidRPr="001F55C9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73</w:t>
      </w:r>
      <w:r w:rsidR="007F5146" w:rsidRPr="001F55C9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12</w:t>
      </w:r>
      <w:r w:rsidR="007F5146"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="00EB20A1" w:rsidRPr="001F55C9">
        <w:rPr>
          <w:rFonts w:ascii="Browallia New" w:hAnsi="Browallia New" w:cs="Browallia New"/>
          <w:sz w:val="26"/>
          <w:szCs w:val="26"/>
          <w:cs/>
        </w:rPr>
        <w:t>ล้านบาท ใน</w:t>
      </w:r>
      <w:r w:rsidR="00DE5140" w:rsidRPr="001F55C9">
        <w:rPr>
          <w:rFonts w:ascii="Browallia New" w:hAnsi="Browallia New" w:cs="Browallia New"/>
          <w:sz w:val="26"/>
          <w:szCs w:val="26"/>
          <w:cs/>
        </w:rPr>
        <w:t>ข้อมูล</w:t>
      </w:r>
      <w:r w:rsidR="003738B6" w:rsidRPr="001F55C9">
        <w:rPr>
          <w:rFonts w:ascii="Browallia New" w:hAnsi="Browallia New" w:cs="Browallia New"/>
          <w:sz w:val="26"/>
          <w:szCs w:val="26"/>
        </w:rPr>
        <w:br/>
      </w:r>
      <w:r w:rsidR="00DE5140" w:rsidRPr="001F55C9">
        <w:rPr>
          <w:rFonts w:ascii="Browallia New" w:hAnsi="Browallia New" w:cs="Browallia New"/>
          <w:sz w:val="26"/>
          <w:szCs w:val="26"/>
          <w:cs/>
        </w:rPr>
        <w:t>ทาง</w:t>
      </w:r>
      <w:r w:rsidR="00EB20A1" w:rsidRPr="001F55C9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DE5140" w:rsidRPr="001F55C9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="00EB20A1" w:rsidRPr="001F55C9">
        <w:rPr>
          <w:rFonts w:ascii="Browallia New" w:hAnsi="Browallia New" w:cs="Browallia New"/>
          <w:sz w:val="26"/>
          <w:szCs w:val="26"/>
          <w:cs/>
        </w:rPr>
        <w:t>การเงินเฉพาะกิจการ ได้จัดประเภทเป็นสินทรัพย์ที่ถือไว้เพื่อขาย</w:t>
      </w:r>
    </w:p>
    <w:p w14:paraId="2A802750" w14:textId="77777777" w:rsidR="00EB20A1" w:rsidRPr="001F55C9" w:rsidRDefault="00EB20A1" w:rsidP="00EB20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70E56F" w14:textId="63F3094B" w:rsidR="00EB20A1" w:rsidRPr="001F55C9" w:rsidRDefault="00EB20A1" w:rsidP="00EB20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55C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1575" w:rsidRPr="00B71575">
        <w:rPr>
          <w:rFonts w:ascii="Browallia New" w:hAnsi="Browallia New" w:cs="Browallia New"/>
          <w:sz w:val="26"/>
          <w:szCs w:val="26"/>
        </w:rPr>
        <w:t>30</w:t>
      </w:r>
      <w:r w:rsidR="00A73006"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="00CC51C3" w:rsidRPr="001F55C9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1F55C9">
        <w:rPr>
          <w:rFonts w:ascii="Browallia New" w:hAnsi="Browallia New" w:cs="Browallia New"/>
          <w:sz w:val="26"/>
          <w:szCs w:val="26"/>
        </w:rPr>
        <w:t>.</w:t>
      </w:r>
      <w:r w:rsidRPr="001F55C9">
        <w:rPr>
          <w:rFonts w:ascii="Browallia New" w:hAnsi="Browallia New" w:cs="Browallia New"/>
          <w:sz w:val="26"/>
          <w:szCs w:val="26"/>
          <w:cs/>
        </w:rPr>
        <w:t>ศ</w:t>
      </w:r>
      <w:r w:rsidRPr="001F55C9">
        <w:rPr>
          <w:rFonts w:ascii="Browallia New" w:hAnsi="Browallia New" w:cs="Browallia New"/>
          <w:sz w:val="26"/>
          <w:szCs w:val="26"/>
        </w:rPr>
        <w:t>.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2564</w:t>
      </w:r>
      <w:r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กลุ่มกิจการมีสัดส่วนได้เสียในไทยโซลาร์ คิดเป็น ร้อยละ </w:t>
      </w:r>
      <w:r w:rsidR="00B71575" w:rsidRPr="00B71575">
        <w:rPr>
          <w:rFonts w:ascii="Browallia New" w:hAnsi="Browallia New" w:cs="Browallia New"/>
          <w:sz w:val="26"/>
          <w:szCs w:val="26"/>
        </w:rPr>
        <w:t>3</w:t>
      </w:r>
      <w:r w:rsidRPr="001F55C9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08</w:t>
      </w:r>
    </w:p>
    <w:p w14:paraId="331E7DBC" w14:textId="77777777" w:rsidR="00EB20A1" w:rsidRPr="001F55C9" w:rsidRDefault="00EB20A1" w:rsidP="00EB20A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CA67CB" w14:textId="77777777" w:rsidR="00EB20A1" w:rsidRPr="001F55C9" w:rsidRDefault="00EB20A1" w:rsidP="00EB20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55C9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ข้อมูลทางการเงินที่เกี่ยวข้องกับการดำเนินงานของบริษัท ไทย โซล่าร์เอ็นเนอร์ยี่ จํากัด (มหาชน) สามารถแสดงแยกจากการดำเนินงานปกติ</w:t>
      </w:r>
      <w:r w:rsidRPr="001F55C9">
        <w:rPr>
          <w:rFonts w:ascii="Browallia New" w:hAnsi="Browallia New" w:cs="Browallia New"/>
          <w:sz w:val="26"/>
          <w:szCs w:val="26"/>
          <w:cs/>
        </w:rPr>
        <w:t>ของกลุ่มกิจการได้ดังตารางข้างล่าง และตัวเลขเปรียบเทียบมีการปรับปรุงย้อนหลังได้ดังนี้</w:t>
      </w:r>
    </w:p>
    <w:p w14:paraId="76FCB00F" w14:textId="77777777" w:rsidR="00EB20A1" w:rsidRPr="00CD5987" w:rsidRDefault="00EB20A1" w:rsidP="00F93183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6FB1D11" w14:textId="2E6C4626" w:rsidR="00EB20A1" w:rsidRDefault="00B71575" w:rsidP="00527FCF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bookmarkStart w:id="7" w:name="_Hlk64551694"/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7</w:t>
      </w:r>
      <w:r w:rsidR="00EB20A1" w:rsidRPr="001F55C9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EB20A1" w:rsidRPr="001F55C9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EB20A1" w:rsidRPr="001F55C9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ข้อมูลผลการดำเนินงาน</w:t>
      </w:r>
      <w:bookmarkEnd w:id="7"/>
    </w:p>
    <w:p w14:paraId="3BCCE7CA" w14:textId="77777777" w:rsidR="00CD5987" w:rsidRPr="001F55C9" w:rsidRDefault="00CD5987" w:rsidP="00527FCF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B20A1" w:rsidRPr="001F55C9" w14:paraId="1D4D599E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7A970B7C" w14:textId="77777777" w:rsidR="00EB20A1" w:rsidRPr="001F55C9" w:rsidRDefault="00EB20A1" w:rsidP="00B71575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08CFC" w14:textId="77777777" w:rsidR="00EB20A1" w:rsidRPr="001F55C9" w:rsidRDefault="00CD60AF" w:rsidP="00EE3DDD">
            <w:pPr>
              <w:keepNext/>
              <w:ind w:left="-15" w:right="-72"/>
              <w:contextualSpacing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6653" w:rsidRPr="001F55C9" w14:paraId="63E68911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3B73D379" w14:textId="77777777" w:rsidR="00BF6653" w:rsidRPr="001F55C9" w:rsidRDefault="00BF6653" w:rsidP="00B71575">
            <w:pPr>
              <w:spacing w:before="10"/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1F55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8490F6" w14:textId="6487680F" w:rsidR="00BF6653" w:rsidRPr="001F55C9" w:rsidRDefault="00B71575" w:rsidP="001F55C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F6653" w:rsidRPr="001F55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F6653" w:rsidRPr="001F55C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BA1C90" w14:textId="2B62A58E" w:rsidR="00BF6653" w:rsidRPr="001F55C9" w:rsidRDefault="00B71575" w:rsidP="001F55C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F6653" w:rsidRPr="001F55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F6653" w:rsidRPr="001F55C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2B138F" w:rsidRPr="001F55C9" w14:paraId="10BE0969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1E253954" w14:textId="77777777" w:rsidR="002B138F" w:rsidRPr="001F55C9" w:rsidRDefault="002B138F" w:rsidP="00B71575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515116D" w14:textId="2B4ADCC1" w:rsidR="002B138F" w:rsidRPr="001F55C9" w:rsidRDefault="002B138F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55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644A4821" w14:textId="1147C0E7" w:rsidR="002B138F" w:rsidRPr="001F55C9" w:rsidRDefault="002B138F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55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B138F" w:rsidRPr="001F55C9" w14:paraId="71F4F50B" w14:textId="77777777" w:rsidTr="00CD5987">
        <w:trPr>
          <w:trHeight w:val="20"/>
        </w:trPr>
        <w:tc>
          <w:tcPr>
            <w:tcW w:w="6678" w:type="dxa"/>
            <w:vAlign w:val="bottom"/>
          </w:tcPr>
          <w:p w14:paraId="657BB871" w14:textId="77777777" w:rsidR="002B138F" w:rsidRPr="001F55C9" w:rsidRDefault="002B138F" w:rsidP="00B71575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5FA2D6" w14:textId="77777777" w:rsidR="002B138F" w:rsidRPr="001F55C9" w:rsidRDefault="002B138F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F6D924" w14:textId="77777777" w:rsidR="002B138F" w:rsidRPr="001F55C9" w:rsidRDefault="002B138F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B20A1" w:rsidRPr="001F55C9" w14:paraId="70FF564E" w14:textId="77777777" w:rsidTr="00CD5987">
        <w:trPr>
          <w:trHeight w:val="20"/>
        </w:trPr>
        <w:tc>
          <w:tcPr>
            <w:tcW w:w="6678" w:type="dxa"/>
            <w:vAlign w:val="bottom"/>
          </w:tcPr>
          <w:p w14:paraId="5D69A553" w14:textId="77777777" w:rsidR="00EB20A1" w:rsidRPr="001F55C9" w:rsidRDefault="00EB20A1" w:rsidP="00B71575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84495" w14:textId="77777777" w:rsidR="00EB20A1" w:rsidRPr="001F55C9" w:rsidRDefault="00EB20A1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BE365" w14:textId="77777777" w:rsidR="00EB20A1" w:rsidRPr="001F55C9" w:rsidRDefault="00EB20A1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20A1" w:rsidRPr="001F55C9" w14:paraId="04553ED4" w14:textId="77777777" w:rsidTr="00CD5987">
        <w:trPr>
          <w:trHeight w:val="20"/>
        </w:trPr>
        <w:tc>
          <w:tcPr>
            <w:tcW w:w="6678" w:type="dxa"/>
            <w:vAlign w:val="bottom"/>
          </w:tcPr>
          <w:p w14:paraId="0E9EEC85" w14:textId="77777777" w:rsidR="00EB20A1" w:rsidRPr="001F55C9" w:rsidRDefault="00EB20A1" w:rsidP="00B7157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4594D" w14:textId="01D9EF36" w:rsidR="00EB20A1" w:rsidRPr="001F55C9" w:rsidRDefault="00FE544B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0428E2E" w14:textId="00F0253C" w:rsidR="00EB20A1" w:rsidRPr="001F55C9" w:rsidRDefault="00B71575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E544B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FE544B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0D7D03" w:rsidRPr="001F55C9" w14:paraId="0173460E" w14:textId="77777777" w:rsidTr="00CD5987">
        <w:trPr>
          <w:trHeight w:val="20"/>
        </w:trPr>
        <w:tc>
          <w:tcPr>
            <w:tcW w:w="6678" w:type="dxa"/>
            <w:vAlign w:val="bottom"/>
          </w:tcPr>
          <w:p w14:paraId="5557F367" w14:textId="100DE3A4" w:rsidR="000D7D03" w:rsidRPr="001F55C9" w:rsidRDefault="00927A88" w:rsidP="00B7157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0D7D03" w:rsidRPr="001F55C9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18C96" w14:textId="16A0BAB2" w:rsidR="000D7D03" w:rsidRPr="001F55C9" w:rsidRDefault="00B71575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27A88" w:rsidRPr="0092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927A88" w:rsidRPr="00927A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40" w:type="dxa"/>
            <w:vAlign w:val="bottom"/>
          </w:tcPr>
          <w:p w14:paraId="641B2BFC" w14:textId="7E625647" w:rsidR="000D7D03" w:rsidRPr="001F55C9" w:rsidRDefault="00FE544B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138F" w:rsidRPr="001F55C9" w14:paraId="0B58C357" w14:textId="77777777" w:rsidTr="00CD5987">
        <w:trPr>
          <w:trHeight w:val="20"/>
        </w:trPr>
        <w:tc>
          <w:tcPr>
            <w:tcW w:w="6678" w:type="dxa"/>
            <w:vAlign w:val="bottom"/>
          </w:tcPr>
          <w:p w14:paraId="3E5342F4" w14:textId="77777777" w:rsidR="002B138F" w:rsidRPr="001F55C9" w:rsidRDefault="002B138F" w:rsidP="00B7157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กำไรจากการวัดมูลค่ายุติธรรมของสินทรัพย์ที่ถือไว้เพื่อขาย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C6981" w14:textId="4CE8EB6E" w:rsidR="002B138F" w:rsidRPr="001F55C9" w:rsidRDefault="00B71575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E544B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FE544B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A83727" w14:textId="1D94E020" w:rsidR="002B138F" w:rsidRPr="001F55C9" w:rsidRDefault="00FE544B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20A1" w:rsidRPr="001F55C9" w14:paraId="1D1C5F7F" w14:textId="77777777" w:rsidTr="00CD5987">
        <w:trPr>
          <w:trHeight w:val="20"/>
        </w:trPr>
        <w:tc>
          <w:tcPr>
            <w:tcW w:w="6678" w:type="dxa"/>
            <w:vAlign w:val="bottom"/>
          </w:tcPr>
          <w:p w14:paraId="674A90EF" w14:textId="77777777" w:rsidR="00EB20A1" w:rsidRPr="001F55C9" w:rsidRDefault="00EB20A1" w:rsidP="00B7157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กำไรก่อนค่าใช้จ่ายภาษีเงินได้จากการดำเนินงานที่ยกเลิก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700BC" w14:textId="7E172F80" w:rsidR="00EB20A1" w:rsidRPr="001F55C9" w:rsidRDefault="00B71575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B5A89" w:rsidRPr="00DB5A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B5A89" w:rsidRPr="00DB5A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D3F2F4" w14:textId="6AECAFA3" w:rsidR="00EB20A1" w:rsidRPr="001F55C9" w:rsidRDefault="00B71575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E544B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FE544B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EB20A1" w:rsidRPr="001F55C9" w14:paraId="6DAE6F5B" w14:textId="77777777" w:rsidTr="00CD5987">
        <w:trPr>
          <w:trHeight w:val="20"/>
        </w:trPr>
        <w:tc>
          <w:tcPr>
            <w:tcW w:w="6678" w:type="dxa"/>
            <w:vAlign w:val="bottom"/>
          </w:tcPr>
          <w:p w14:paraId="64885158" w14:textId="77777777" w:rsidR="00EB20A1" w:rsidRPr="001F55C9" w:rsidRDefault="00EB20A1" w:rsidP="00B7157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57E60" w14:textId="314B15A0" w:rsidR="00EB20A1" w:rsidRPr="001F55C9" w:rsidRDefault="00FE544B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EE07CF" w14:textId="28895F16" w:rsidR="00EB20A1" w:rsidRPr="001F55C9" w:rsidRDefault="00FE544B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7897" w:rsidRPr="001F55C9" w14:paraId="53850BF3" w14:textId="77777777" w:rsidTr="00CD5987">
        <w:trPr>
          <w:trHeight w:val="20"/>
        </w:trPr>
        <w:tc>
          <w:tcPr>
            <w:tcW w:w="6678" w:type="dxa"/>
            <w:vAlign w:val="bottom"/>
          </w:tcPr>
          <w:p w14:paraId="57F2EA1F" w14:textId="77777777" w:rsidR="00607897" w:rsidRPr="001F55C9" w:rsidRDefault="00607897" w:rsidP="00B71575">
            <w:pPr>
              <w:ind w:left="54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C8F0A" w14:textId="4479623F" w:rsidR="00607897" w:rsidRPr="001F55C9" w:rsidRDefault="00B71575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B5A89" w:rsidRPr="00DB5A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B5A89" w:rsidRPr="00DB5A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83C11" w14:textId="3FB4A771" w:rsidR="00607897" w:rsidRPr="001F55C9" w:rsidRDefault="00B71575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E544B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FE544B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EB20A1" w:rsidRPr="001F55C9" w14:paraId="62866083" w14:textId="77777777" w:rsidTr="00CD5987">
        <w:trPr>
          <w:trHeight w:val="20"/>
        </w:trPr>
        <w:tc>
          <w:tcPr>
            <w:tcW w:w="6678" w:type="dxa"/>
            <w:vAlign w:val="bottom"/>
          </w:tcPr>
          <w:p w14:paraId="322856D3" w14:textId="77777777" w:rsidR="00EB20A1" w:rsidRPr="001F55C9" w:rsidRDefault="00EB20A1" w:rsidP="00B71575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ส่วนแบ่งกำไรเบ็ดเสร็จอื่นสำหรับ</w:t>
            </w:r>
            <w:r w:rsidR="00016010"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97A58F" w14:textId="7A08C068" w:rsidR="00EB20A1" w:rsidRPr="001F55C9" w:rsidRDefault="00FE544B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72EAC" w14:textId="5CC48FA8" w:rsidR="00EB20A1" w:rsidRPr="001F55C9" w:rsidRDefault="00B71575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E544B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FE544B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EB20A1" w:rsidRPr="001F55C9" w14:paraId="5E0E97A4" w14:textId="77777777" w:rsidTr="00CD5987">
        <w:trPr>
          <w:trHeight w:val="20"/>
        </w:trPr>
        <w:tc>
          <w:tcPr>
            <w:tcW w:w="6678" w:type="dxa"/>
            <w:vAlign w:val="bottom"/>
          </w:tcPr>
          <w:p w14:paraId="58316E3C" w14:textId="77777777" w:rsidR="00EB20A1" w:rsidRPr="001F55C9" w:rsidRDefault="00EB20A1" w:rsidP="00B71575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ส่วนแบ่งกำไรเบ็ดเสร็จรวมสำหรับ</w:t>
            </w:r>
            <w:r w:rsidR="00016010"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EDC2B" w14:textId="42482BFE" w:rsidR="00EB20A1" w:rsidRPr="001F55C9" w:rsidRDefault="00B71575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B5A89" w:rsidRPr="00DB5A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B5A89" w:rsidRPr="00DB5A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15ECD" w14:textId="26FBEF49" w:rsidR="00EB20A1" w:rsidRPr="001F55C9" w:rsidRDefault="00B71575" w:rsidP="001F55C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E544B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FE544B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</w:tbl>
    <w:p w14:paraId="3BE89B09" w14:textId="77777777" w:rsidR="001F55C9" w:rsidRPr="001F55C9" w:rsidRDefault="001F55C9" w:rsidP="007F5146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5C9" w:rsidRPr="001F55C9" w14:paraId="731306E5" w14:textId="77777777" w:rsidTr="001F55C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5907CDD" w14:textId="7A48150F" w:rsidR="001F55C9" w:rsidRPr="001F55C9" w:rsidRDefault="00B71575" w:rsidP="001F55C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1F55C9" w:rsidRPr="001F5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F55C9" w:rsidRPr="001F5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  <w:r w:rsidR="001F55C9" w:rsidRPr="001F55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F55C9" w:rsidRPr="001F55C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1F55C9" w:rsidRPr="001F55C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F55C9" w:rsidRPr="001F55C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7AA1243" w14:textId="066DC343" w:rsidR="001F55C9" w:rsidRPr="001F55C9" w:rsidRDefault="001F55C9" w:rsidP="007F5146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513A06D2" w14:textId="15127BCC" w:rsidR="007F5146" w:rsidRPr="001F55C9" w:rsidRDefault="00B71575" w:rsidP="007F5146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7</w:t>
      </w:r>
      <w:r w:rsidR="007F5146" w:rsidRPr="001F55C9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7F5146" w:rsidRPr="001F55C9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7F5146" w:rsidRPr="001F55C9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ข้อมูลกระแสเงินสด</w:t>
      </w:r>
    </w:p>
    <w:tbl>
      <w:tblPr>
        <w:tblW w:w="9558" w:type="dxa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7F5146" w:rsidRPr="001F55C9" w14:paraId="5DB626A9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3A24891F" w14:textId="77777777" w:rsidR="007F5146" w:rsidRPr="001F55C9" w:rsidRDefault="007F5146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D3425" w14:textId="77777777" w:rsidR="007F5146" w:rsidRPr="001F55C9" w:rsidRDefault="007F5146" w:rsidP="00F93183">
            <w:pPr>
              <w:pStyle w:val="Heading2"/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1F55C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6653" w:rsidRPr="001F55C9" w14:paraId="105D6E02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2FF61C94" w14:textId="77777777" w:rsidR="00BF6653" w:rsidRPr="001F55C9" w:rsidRDefault="00BF6653" w:rsidP="00BF6653">
            <w:pPr>
              <w:spacing w:before="10"/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1F55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1F55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324EC" w14:textId="37058651" w:rsidR="00BF6653" w:rsidRPr="001F55C9" w:rsidRDefault="00B71575" w:rsidP="00BF665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F6653" w:rsidRPr="001F55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F6653" w:rsidRPr="001F55C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9C2C54" w14:textId="69F481C3" w:rsidR="00BF6653" w:rsidRPr="001F55C9" w:rsidRDefault="00B71575" w:rsidP="00BF665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F6653" w:rsidRPr="001F55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F6653" w:rsidRPr="001F55C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BF6653" w:rsidRPr="001F55C9" w14:paraId="65E7C3FA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6B51EDE2" w14:textId="77777777" w:rsidR="00BF6653" w:rsidRPr="001F55C9" w:rsidRDefault="00BF6653" w:rsidP="00BF665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11FE8EB" w14:textId="42EB5E9D" w:rsidR="00BF6653" w:rsidRPr="001F55C9" w:rsidRDefault="00BF6653" w:rsidP="00BF66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55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003755EB" w14:textId="4E84B4CC" w:rsidR="00BF6653" w:rsidRPr="001F55C9" w:rsidRDefault="00BF6653" w:rsidP="00BF66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55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F6653" w:rsidRPr="001F55C9" w14:paraId="520D1F1F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07564317" w14:textId="77777777" w:rsidR="00BF6653" w:rsidRPr="001F55C9" w:rsidRDefault="00BF6653" w:rsidP="00BF665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586F1F" w14:textId="77777777" w:rsidR="00BF6653" w:rsidRPr="001F55C9" w:rsidRDefault="00BF6653" w:rsidP="00BF66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ABC0B8" w14:textId="77777777" w:rsidR="00BF6653" w:rsidRPr="001F55C9" w:rsidRDefault="00BF6653" w:rsidP="00BF66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6653" w:rsidRPr="001F55C9" w14:paraId="0FB7ECC9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5C6FBEA7" w14:textId="77777777" w:rsidR="00BF6653" w:rsidRPr="001F55C9" w:rsidRDefault="00BF6653" w:rsidP="00BF665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1F711" w14:textId="77777777" w:rsidR="00BF6653" w:rsidRPr="001F55C9" w:rsidRDefault="00BF6653" w:rsidP="00BF66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A01E51" w14:textId="77777777" w:rsidR="00BF6653" w:rsidRPr="001F55C9" w:rsidRDefault="00BF6653" w:rsidP="00BF66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6653" w:rsidRPr="001F55C9" w14:paraId="2CC8AD7C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1E03891A" w14:textId="77777777" w:rsidR="00BF6653" w:rsidRPr="001F55C9" w:rsidRDefault="00BF6653" w:rsidP="00BF665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F7920" w14:textId="0B7D33DF" w:rsidR="00BF6653" w:rsidRPr="001F55C9" w:rsidRDefault="0008113F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C66976" w14:textId="5D3BAF74" w:rsidR="00BF6653" w:rsidRPr="001F55C9" w:rsidRDefault="0008113F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6653" w:rsidRPr="001F55C9" w14:paraId="634B6C6F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29B42AD1" w14:textId="77777777" w:rsidR="00BF6653" w:rsidRPr="001F55C9" w:rsidRDefault="00BF6653" w:rsidP="00BF665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B5350" w14:textId="55C6CCE1" w:rsidR="00BF6653" w:rsidRPr="001F55C9" w:rsidRDefault="0008113F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181788" w14:textId="46AEC87A" w:rsidR="00BF6653" w:rsidRPr="001F55C9" w:rsidRDefault="0008113F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6653" w:rsidRPr="001F55C9" w14:paraId="7747E13B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5F8BC8B9" w14:textId="77777777" w:rsidR="00BF6653" w:rsidRPr="001F55C9" w:rsidRDefault="00BF6653" w:rsidP="00BF665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A0385A" w14:textId="09B34EB2" w:rsidR="00BF6653" w:rsidRPr="001F55C9" w:rsidRDefault="00B71575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113F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08113F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vAlign w:val="bottom"/>
          </w:tcPr>
          <w:p w14:paraId="6D9E91AF" w14:textId="743BDD9E" w:rsidR="00BF6653" w:rsidRPr="001F55C9" w:rsidRDefault="00B71575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8113F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08113F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BF6653" w:rsidRPr="001F55C9" w14:paraId="5B5640F3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1B987B9D" w14:textId="77777777" w:rsidR="00BF6653" w:rsidRPr="001F55C9" w:rsidRDefault="00BF6653" w:rsidP="00BF665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AEE28" w14:textId="71E9E91C" w:rsidR="00BF6653" w:rsidRPr="001F55C9" w:rsidRDefault="0008113F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F503E" w14:textId="35A0D008" w:rsidR="00BF6653" w:rsidRPr="001F55C9" w:rsidRDefault="0008113F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6653" w:rsidRPr="001F55C9" w14:paraId="2C73CF9E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17068FBC" w14:textId="77777777" w:rsidR="00BF6653" w:rsidRPr="001F55C9" w:rsidRDefault="00BF6653" w:rsidP="00BF665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การเปลี่ยนแปลงในกระแสเงินสดสุทธิ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4D086" w14:textId="1C88A640" w:rsidR="00BF6653" w:rsidRPr="001F55C9" w:rsidRDefault="00B71575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113F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08113F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808B7C" w14:textId="3DBC2CD1" w:rsidR="00BF6653" w:rsidRPr="001F55C9" w:rsidRDefault="00B71575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8113F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08113F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BF6653" w:rsidRPr="001F55C9" w14:paraId="0FBED8D2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71F0A362" w14:textId="77777777" w:rsidR="00BF6653" w:rsidRPr="001F55C9" w:rsidRDefault="00BF6653" w:rsidP="00BF665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8CF47" w14:textId="100D1D6A" w:rsidR="00BF6653" w:rsidRPr="001F55C9" w:rsidRDefault="0008113F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F4A731" w14:textId="622E2221" w:rsidR="00BF6653" w:rsidRPr="001F55C9" w:rsidRDefault="0008113F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6653" w:rsidRPr="001F55C9" w14:paraId="3A6184D8" w14:textId="77777777" w:rsidTr="001F55C9">
        <w:trPr>
          <w:trHeight w:val="20"/>
        </w:trPr>
        <w:tc>
          <w:tcPr>
            <w:tcW w:w="6678" w:type="dxa"/>
            <w:vAlign w:val="bottom"/>
          </w:tcPr>
          <w:p w14:paraId="2790B7D9" w14:textId="77777777" w:rsidR="00BF6653" w:rsidRPr="001F55C9" w:rsidRDefault="00BF6653" w:rsidP="00BF665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5C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 ณ วันสิ้นงวด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9C536" w14:textId="6F715F15" w:rsidR="00BF6653" w:rsidRPr="001F55C9" w:rsidRDefault="00B71575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113F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08113F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FB077" w14:textId="43B82605" w:rsidR="00BF6653" w:rsidRPr="001F55C9" w:rsidRDefault="00B71575" w:rsidP="00BF665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8113F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08113F" w:rsidRPr="001F55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1C60F740" w14:textId="77777777" w:rsidR="00966824" w:rsidRPr="001F55C9" w:rsidRDefault="00966824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FA0E6B" w14:textId="248EC14A" w:rsidR="00107E5F" w:rsidRPr="001F55C9" w:rsidRDefault="00107E5F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55C9">
        <w:rPr>
          <w:rFonts w:ascii="Browallia New" w:hAnsi="Browallia New" w:cs="Browallia New"/>
          <w:sz w:val="26"/>
          <w:szCs w:val="26"/>
          <w:cs/>
        </w:rPr>
        <w:t xml:space="preserve">ในระหว่างงวดกลุ่มกิจการได้จำหน่ายเงินลงทุนบางส่วนในบริษัท ไทยโซลาร์ เอ็นเนอร์ยี่ จำกัด (มหาชน) ซึ่งเป็นบริษัทร่วมของกลุ่มกิจการ 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52</w:t>
      </w:r>
      <w:r w:rsidR="007F5146" w:rsidRPr="001F55C9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98</w:t>
      </w:r>
      <w:r w:rsidR="007F5146"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Pr="001F55C9">
        <w:rPr>
          <w:rFonts w:ascii="Browallia New" w:hAnsi="Browallia New" w:cs="Browallia New"/>
          <w:sz w:val="26"/>
          <w:szCs w:val="26"/>
          <w:cs/>
        </w:rPr>
        <w:t>ล้านหุ้น โดยมี</w:t>
      </w:r>
      <w:r w:rsidR="00D75305" w:rsidRPr="001F55C9">
        <w:rPr>
          <w:rFonts w:ascii="Browallia New" w:hAnsi="Browallia New" w:cs="Browallia New"/>
          <w:sz w:val="26"/>
          <w:szCs w:val="26"/>
          <w:cs/>
        </w:rPr>
        <w:t>กำไร</w:t>
      </w:r>
      <w:r w:rsidRPr="001F55C9">
        <w:rPr>
          <w:rFonts w:ascii="Browallia New" w:hAnsi="Browallia New" w:cs="Browallia New"/>
          <w:sz w:val="26"/>
          <w:szCs w:val="26"/>
          <w:cs/>
        </w:rPr>
        <w:t>จากการจำหน่ายเงินลงทุนดังกล่าวแสดงอยู่ใน</w:t>
      </w:r>
      <w:r w:rsidR="00842F07" w:rsidRPr="00842F07">
        <w:rPr>
          <w:rFonts w:ascii="Browallia New" w:hAnsi="Browallia New" w:cs="Browallia New"/>
          <w:sz w:val="26"/>
          <w:szCs w:val="26"/>
          <w:cs/>
        </w:rPr>
        <w:t>กำไรสำหรับงวดจากการดำเนินงานที่ยกเลิก</w:t>
      </w:r>
      <w:r w:rsidR="00842F07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1F55C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</w:t>
      </w:r>
      <w:r w:rsidR="00D94192" w:rsidRPr="001F55C9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12</w:t>
      </w:r>
      <w:r w:rsidR="007F5146" w:rsidRPr="001F55C9">
        <w:rPr>
          <w:rFonts w:ascii="Browallia New" w:hAnsi="Browallia New" w:cs="Browallia New"/>
          <w:spacing w:val="-6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54</w:t>
      </w:r>
      <w:r w:rsidR="007F5146" w:rsidRPr="001F55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94192" w:rsidRPr="001F55C9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1F55C9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8D698C" w:rsidRPr="001F55C9">
        <w:rPr>
          <w:rFonts w:ascii="Browallia New" w:hAnsi="Browallia New" w:cs="Browallia New"/>
          <w:spacing w:val="-6"/>
          <w:sz w:val="26"/>
          <w:szCs w:val="26"/>
          <w:cs/>
        </w:rPr>
        <w:t>กำไรจากการจำหน่ายเงินลงทุนใน</w:t>
      </w:r>
      <w:r w:rsidR="00842F07">
        <w:rPr>
          <w:rFonts w:ascii="Browallia New" w:hAnsi="Browallia New" w:cs="Browallia New" w:hint="cs"/>
          <w:spacing w:val="-6"/>
          <w:sz w:val="26"/>
          <w:szCs w:val="26"/>
          <w:cs/>
        </w:rPr>
        <w:t>กำไร</w:t>
      </w:r>
      <w:r w:rsidR="00842F07">
        <w:rPr>
          <w:rFonts w:ascii="Browallia New" w:hAnsi="Browallia New" w:cs="Browallia New"/>
          <w:spacing w:val="-6"/>
          <w:sz w:val="26"/>
          <w:szCs w:val="26"/>
        </w:rPr>
        <w:t>(</w:t>
      </w:r>
      <w:r w:rsidR="00842F07">
        <w:rPr>
          <w:rFonts w:ascii="Browallia New" w:hAnsi="Browallia New" w:cs="Browallia New" w:hint="cs"/>
          <w:spacing w:val="-6"/>
          <w:sz w:val="26"/>
          <w:szCs w:val="26"/>
          <w:cs/>
        </w:rPr>
        <w:t>ขาดทุน</w:t>
      </w:r>
      <w:r w:rsidR="00842F07">
        <w:rPr>
          <w:rFonts w:ascii="Browallia New" w:hAnsi="Browallia New" w:cs="Browallia New"/>
          <w:spacing w:val="-6"/>
          <w:sz w:val="26"/>
          <w:szCs w:val="26"/>
        </w:rPr>
        <w:t>)</w:t>
      </w:r>
      <w:r w:rsidR="00842F07">
        <w:rPr>
          <w:rFonts w:ascii="Browallia New" w:hAnsi="Browallia New" w:cs="Browallia New" w:hint="cs"/>
          <w:spacing w:val="-6"/>
          <w:sz w:val="26"/>
          <w:szCs w:val="26"/>
          <w:cs/>
        </w:rPr>
        <w:t>อื่นของ</w:t>
      </w:r>
      <w:r w:rsidRPr="001F55C9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งบกำไรขาดทุนเบ็ดเสร็จเฉพาะกิจการ</w:t>
      </w:r>
      <w:r w:rsidR="00D94192" w:rsidRPr="001F55C9">
        <w:rPr>
          <w:rFonts w:ascii="Browallia New" w:hAnsi="Browallia New" w:cs="Browallia New"/>
          <w:spacing w:val="-6"/>
          <w:sz w:val="26"/>
          <w:szCs w:val="26"/>
          <w:cs/>
        </w:rPr>
        <w:t>เป็นจำนวน</w:t>
      </w:r>
      <w:r w:rsidR="00D94192" w:rsidRPr="001F55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89</w:t>
      </w:r>
      <w:r w:rsidR="007F5146" w:rsidRPr="001F55C9">
        <w:rPr>
          <w:rFonts w:ascii="Browallia New" w:hAnsi="Browallia New" w:cs="Browallia New"/>
          <w:spacing w:val="-6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31</w:t>
      </w:r>
      <w:r w:rsidR="007F5146" w:rsidRPr="001F55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F55C9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1F55C9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ภายหลังการจำหน่ายสัดส่วนการถือหุ้นของกลุ่มกิจการในบริษัท ไทย โซล่าร์ เอ็นเนอร์ยี่ จำกัด (มหาชน) ลดลงจากร้อยละ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5</w:t>
      </w:r>
      <w:r w:rsidR="00A9523B" w:rsidRPr="001F55C9">
        <w:rPr>
          <w:rFonts w:ascii="Browallia New" w:hAnsi="Browallia New" w:cs="Browallia New"/>
          <w:spacing w:val="-4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59</w:t>
      </w:r>
      <w:r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Pr="001F55C9">
        <w:rPr>
          <w:rFonts w:ascii="Browallia New" w:hAnsi="Browallia New" w:cs="Browallia New"/>
          <w:sz w:val="26"/>
          <w:szCs w:val="26"/>
          <w:cs/>
        </w:rPr>
        <w:t>เป็น</w:t>
      </w:r>
      <w:r w:rsidR="00016010" w:rsidRPr="001F55C9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3</w:t>
      </w:r>
      <w:r w:rsidR="007F5146" w:rsidRPr="001F55C9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08</w:t>
      </w:r>
      <w:r w:rsidR="007F5146"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Pr="001F55C9">
        <w:rPr>
          <w:rFonts w:ascii="Browallia New" w:hAnsi="Browallia New" w:cs="Browallia New"/>
          <w:sz w:val="26"/>
          <w:szCs w:val="26"/>
          <w:cs/>
        </w:rPr>
        <w:t>อย่างไรก็ตามกลุ่มกิจการยังคงมีอิทธิพลอย่างเป็นสาระสำคัญในบริษัทร่วมดังกล่าว</w:t>
      </w:r>
    </w:p>
    <w:p w14:paraId="6A07F33D" w14:textId="77777777" w:rsidR="00107E5F" w:rsidRPr="001F55C9" w:rsidRDefault="00107E5F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0B593B" w14:textId="56E4066A" w:rsidR="00804F1F" w:rsidRPr="001F55C9" w:rsidRDefault="00804F1F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55C9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30</w:t>
      </w:r>
      <w:r w:rsidR="00A73006" w:rsidRPr="001F55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F6653" w:rsidRPr="001F55C9">
        <w:rPr>
          <w:rFonts w:ascii="Browallia New" w:hAnsi="Browallia New" w:cs="Browallia New" w:hint="cs"/>
          <w:spacing w:val="-6"/>
          <w:sz w:val="26"/>
          <w:szCs w:val="26"/>
          <w:cs/>
        </w:rPr>
        <w:t>กันยายน</w:t>
      </w:r>
      <w:r w:rsidRPr="001F55C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1F55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F55C9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เงินลงทุนในบริษัทร่วมจัดประเภทเป็นสินทรัพย์ที่ถือไว้</w:t>
      </w:r>
      <w:r w:rsidR="00E65CC6" w:rsidRPr="001F55C9">
        <w:rPr>
          <w:rFonts w:ascii="Browallia New" w:hAnsi="Browallia New" w:cs="Browallia New"/>
          <w:spacing w:val="-6"/>
          <w:sz w:val="26"/>
          <w:szCs w:val="26"/>
          <w:cs/>
        </w:rPr>
        <w:t>เพื่อขาย</w:t>
      </w:r>
      <w:r w:rsidRPr="001F55C9">
        <w:rPr>
          <w:rFonts w:ascii="Browallia New" w:hAnsi="Browallia New" w:cs="Browallia New"/>
          <w:spacing w:val="-6"/>
          <w:sz w:val="26"/>
          <w:szCs w:val="26"/>
          <w:cs/>
        </w:rPr>
        <w:t>ถูกวัดมูลค่าโดยใช้มูลค่ายุติธรรม</w:t>
      </w:r>
      <w:r w:rsidR="00AB2A28" w:rsidRPr="001F55C9">
        <w:rPr>
          <w:rFonts w:ascii="Browallia New" w:hAnsi="Browallia New" w:cs="Browallia New"/>
          <w:spacing w:val="-6"/>
          <w:sz w:val="26"/>
          <w:szCs w:val="26"/>
        </w:rPr>
        <w:br/>
      </w:r>
      <w:r w:rsidRPr="001F55C9">
        <w:rPr>
          <w:rFonts w:ascii="Browallia New" w:hAnsi="Browallia New" w:cs="Browallia New"/>
          <w:spacing w:val="-4"/>
          <w:sz w:val="26"/>
          <w:szCs w:val="26"/>
          <w:cs/>
        </w:rPr>
        <w:t>หักต้นทุน</w:t>
      </w:r>
      <w:r w:rsidR="00E65CC6" w:rsidRPr="001F55C9">
        <w:rPr>
          <w:rFonts w:ascii="Browallia New" w:hAnsi="Browallia New" w:cs="Browallia New"/>
          <w:spacing w:val="-4"/>
          <w:sz w:val="26"/>
          <w:szCs w:val="26"/>
          <w:cs/>
        </w:rPr>
        <w:t>แต่ไม่เกินมูลค่าตามบัญชีเดิม</w:t>
      </w:r>
      <w:r w:rsidRPr="001F55C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ทำให้เกิดการรับรู้</w:t>
      </w:r>
      <w:r w:rsidR="00E65CC6" w:rsidRPr="001F55C9">
        <w:rPr>
          <w:rFonts w:ascii="Browallia New" w:hAnsi="Browallia New" w:cs="Browallia New"/>
          <w:spacing w:val="-4"/>
          <w:sz w:val="26"/>
          <w:szCs w:val="26"/>
          <w:cs/>
        </w:rPr>
        <w:t>กำไรจา</w:t>
      </w:r>
      <w:r w:rsidR="008D4A9D" w:rsidRPr="001F55C9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E65CC6" w:rsidRPr="001F55C9">
        <w:rPr>
          <w:rFonts w:ascii="Browallia New" w:hAnsi="Browallia New" w:cs="Browallia New"/>
          <w:spacing w:val="-4"/>
          <w:sz w:val="26"/>
          <w:szCs w:val="26"/>
          <w:cs/>
        </w:rPr>
        <w:t>การเพิ่มขึ้นในภายหลัง</w:t>
      </w:r>
      <w:r w:rsidRPr="001F55C9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1F55C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4CD9" w:rsidRPr="001F55C9">
        <w:rPr>
          <w:rFonts w:ascii="Browallia New" w:hAnsi="Browallia New" w:cs="Browallia New"/>
          <w:sz w:val="26"/>
          <w:szCs w:val="26"/>
          <w:cs/>
        </w:rPr>
        <w:t>รวมอยู่ใน</w:t>
      </w:r>
      <w:r w:rsidR="00E65CC6" w:rsidRPr="001F55C9">
        <w:rPr>
          <w:rFonts w:ascii="Browallia New" w:hAnsi="Browallia New" w:cs="Browallia New"/>
          <w:sz w:val="26"/>
          <w:szCs w:val="26"/>
          <w:cs/>
        </w:rPr>
        <w:t>กำไร</w:t>
      </w:r>
      <w:r w:rsidR="00AB2A28" w:rsidRPr="001F55C9">
        <w:rPr>
          <w:rFonts w:ascii="Browallia New" w:hAnsi="Browallia New" w:cs="Browallia New"/>
          <w:sz w:val="26"/>
          <w:szCs w:val="26"/>
        </w:rPr>
        <w:br/>
      </w:r>
      <w:r w:rsidR="00813E54" w:rsidRPr="001F55C9">
        <w:rPr>
          <w:rFonts w:ascii="Browallia New" w:hAnsi="Browallia New" w:cs="Browallia New"/>
          <w:spacing w:val="-2"/>
          <w:sz w:val="26"/>
          <w:szCs w:val="26"/>
          <w:cs/>
        </w:rPr>
        <w:t>จา</w:t>
      </w:r>
      <w:r w:rsidR="00462D1C" w:rsidRPr="001F55C9">
        <w:rPr>
          <w:rFonts w:ascii="Browallia New" w:hAnsi="Browallia New" w:cs="Browallia New"/>
          <w:spacing w:val="-2"/>
          <w:sz w:val="26"/>
          <w:szCs w:val="26"/>
          <w:cs/>
        </w:rPr>
        <w:t>ก</w:t>
      </w:r>
      <w:r w:rsidR="00813E54" w:rsidRPr="001F55C9">
        <w:rPr>
          <w:rFonts w:ascii="Browallia New" w:hAnsi="Browallia New" w:cs="Browallia New"/>
          <w:spacing w:val="-2"/>
          <w:sz w:val="26"/>
          <w:szCs w:val="26"/>
          <w:cs/>
        </w:rPr>
        <w:t>การดำเนินงานที่ยกเลิก</w:t>
      </w:r>
      <w:r w:rsidRPr="001F55C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B71575" w:rsidRPr="00B71575">
        <w:rPr>
          <w:rFonts w:ascii="Browallia New" w:hAnsi="Browallia New" w:cs="Browallia New"/>
          <w:spacing w:val="-2"/>
          <w:sz w:val="26"/>
          <w:szCs w:val="26"/>
        </w:rPr>
        <w:t>1</w:t>
      </w:r>
      <w:r w:rsidRPr="001F55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F55C9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46AFFC2" w14:textId="77777777" w:rsidR="0057704A" w:rsidRPr="001F55C9" w:rsidRDefault="0057704A" w:rsidP="00EE3D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E2685B" w14:textId="12D4A005" w:rsidR="00107E5F" w:rsidRPr="001F55C9" w:rsidRDefault="00107E5F" w:rsidP="000765B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F55C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1575" w:rsidRPr="00B71575">
        <w:rPr>
          <w:rFonts w:ascii="Browallia New" w:hAnsi="Browallia New" w:cs="Browallia New"/>
          <w:sz w:val="26"/>
          <w:szCs w:val="26"/>
        </w:rPr>
        <w:t>30</w:t>
      </w:r>
      <w:r w:rsidR="00A73006"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="00BF6653" w:rsidRPr="001F55C9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2564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 หุ้นของบริษัท ไทยโซลาร์ เอ็นเนอร์ยี่ จำกัด (มหาชน) 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65</w:t>
      </w:r>
      <w:r w:rsidR="00B254FE" w:rsidRPr="001F55C9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31</w:t>
      </w:r>
      <w:r w:rsidR="007F5146"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Pr="001F55C9">
        <w:rPr>
          <w:rFonts w:ascii="Browallia New" w:hAnsi="Browallia New" w:cs="Browallia New"/>
          <w:sz w:val="26"/>
          <w:szCs w:val="26"/>
        </w:rPr>
        <w:t>(</w:t>
      </w:r>
      <w:r w:rsidR="00B71575" w:rsidRPr="00B71575">
        <w:rPr>
          <w:rFonts w:ascii="Browallia New" w:hAnsi="Browallia New" w:cs="Browallia New"/>
          <w:sz w:val="26"/>
          <w:szCs w:val="26"/>
        </w:rPr>
        <w:t>31</w:t>
      </w:r>
      <w:r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1F55C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1F55C9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1F55C9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118</w:t>
      </w:r>
      <w:r w:rsidR="00D4100D" w:rsidRPr="001F55C9">
        <w:rPr>
          <w:rFonts w:ascii="Browallia New" w:hAnsi="Browallia New" w:cs="Browallia New"/>
          <w:spacing w:val="-4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1F55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F55C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ล้านหุ้น) มูลค่า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175</w:t>
      </w:r>
      <w:r w:rsidR="00B254FE" w:rsidRPr="001F55C9">
        <w:rPr>
          <w:rFonts w:ascii="Browallia New" w:hAnsi="Browallia New" w:cs="Browallia New"/>
          <w:spacing w:val="-4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02</w:t>
      </w:r>
      <w:r w:rsidRPr="001F55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F55C9">
        <w:rPr>
          <w:rFonts w:ascii="Browallia New" w:hAnsi="Browallia New" w:cs="Browallia New"/>
          <w:spacing w:val="-4"/>
          <w:sz w:val="26"/>
          <w:szCs w:val="26"/>
          <w:cs/>
        </w:rPr>
        <w:t>ล้านบาท ได้นำไปเป็นหลักประกันเงินกู้ยืมและวงเงินกู้ยืมจากสถาบันการเงิน</w:t>
      </w:r>
    </w:p>
    <w:p w14:paraId="03CA2B5A" w14:textId="77777777" w:rsidR="005555B6" w:rsidRPr="001F55C9" w:rsidRDefault="005555B6" w:rsidP="000765B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bookmarkEnd w:id="2"/>
    <w:bookmarkEnd w:id="3"/>
    <w:bookmarkEnd w:id="4"/>
    <w:bookmarkEnd w:id="5"/>
    <w:p w14:paraId="7DEDC953" w14:textId="77777777" w:rsidR="00405195" w:rsidRPr="001F55C9" w:rsidRDefault="00405195" w:rsidP="00BF041C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1F55C9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 xml:space="preserve">บริษัท อินเด็กซ์ ครีเอทีฟ วิลเลจ จำกัด </w:t>
      </w:r>
      <w:r w:rsidRPr="001F55C9">
        <w:rPr>
          <w:rFonts w:ascii="Browallia New" w:hAnsi="Browallia New" w:cs="Browallia New"/>
          <w:b/>
          <w:bCs/>
          <w:color w:val="CF4804"/>
          <w:sz w:val="26"/>
          <w:szCs w:val="26"/>
        </w:rPr>
        <w:t>(</w:t>
      </w:r>
      <w:r w:rsidRPr="001F55C9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มหาชน</w:t>
      </w:r>
      <w:r w:rsidRPr="001F55C9">
        <w:rPr>
          <w:rFonts w:ascii="Browallia New" w:hAnsi="Browallia New" w:cs="Browallia New"/>
          <w:b/>
          <w:bCs/>
          <w:color w:val="CF4804"/>
          <w:sz w:val="26"/>
          <w:szCs w:val="26"/>
        </w:rPr>
        <w:t>)</w:t>
      </w:r>
    </w:p>
    <w:p w14:paraId="265166BF" w14:textId="77777777" w:rsidR="00405195" w:rsidRPr="001F55C9" w:rsidRDefault="00405195" w:rsidP="00BF041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DF6EF4" w14:textId="2E6A40F3" w:rsidR="000D5AD5" w:rsidRPr="001F55C9" w:rsidRDefault="00CB5B88" w:rsidP="002E29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55C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1575" w:rsidRPr="00B71575">
        <w:rPr>
          <w:rFonts w:ascii="Browallia New" w:hAnsi="Browallia New" w:cs="Browallia New"/>
          <w:sz w:val="26"/>
          <w:szCs w:val="26"/>
        </w:rPr>
        <w:t>16</w:t>
      </w:r>
      <w:r w:rsidR="00510626"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="00510626" w:rsidRPr="001F55C9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2563</w:t>
      </w:r>
      <w:r w:rsidR="00743C44"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="00510626" w:rsidRPr="001F55C9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กลุ่มกิจการได้จำหน่ายหุ้นของบริษัท อินเด็กซ์ ครีเอทีฟ วิลเลจ จำกัด </w:t>
      </w:r>
      <w:r w:rsidR="00510626" w:rsidRPr="001F55C9">
        <w:rPr>
          <w:rFonts w:ascii="Browallia New" w:hAnsi="Browallia New" w:cs="Browallia New"/>
          <w:sz w:val="26"/>
          <w:szCs w:val="26"/>
        </w:rPr>
        <w:t>(</w:t>
      </w:r>
      <w:r w:rsidR="00510626" w:rsidRPr="001F55C9">
        <w:rPr>
          <w:rFonts w:ascii="Browallia New" w:hAnsi="Browallia New" w:cs="Browallia New"/>
          <w:sz w:val="26"/>
          <w:szCs w:val="26"/>
          <w:cs/>
        </w:rPr>
        <w:t>มหาชน</w:t>
      </w:r>
      <w:r w:rsidR="00510626" w:rsidRPr="001F55C9">
        <w:rPr>
          <w:rFonts w:ascii="Browallia New" w:hAnsi="Browallia New" w:cs="Browallia New"/>
          <w:sz w:val="26"/>
          <w:szCs w:val="26"/>
        </w:rPr>
        <w:t xml:space="preserve">) </w:t>
      </w:r>
      <w:r w:rsidRPr="001F55C9">
        <w:rPr>
          <w:rFonts w:ascii="Browallia New" w:hAnsi="Browallia New" w:cs="Browallia New"/>
          <w:sz w:val="26"/>
          <w:szCs w:val="26"/>
          <w:cs/>
        </w:rPr>
        <w:t>ซึ่งเป็นบริษัทย่อยของกลุ่มกิจการ</w:t>
      </w:r>
      <w:r w:rsidR="00866A48"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="00510626" w:rsidRPr="001F55C9">
        <w:rPr>
          <w:rFonts w:ascii="Browallia New" w:hAnsi="Browallia New" w:cs="Browallia New"/>
          <w:sz w:val="26"/>
          <w:szCs w:val="26"/>
          <w:cs/>
        </w:rPr>
        <w:t xml:space="preserve">ส่งผลให้กลุ่มกิจการสูญเสียอำนาจควบคุมในบริษัทย่อยดังกล่าว </w:t>
      </w:r>
      <w:r w:rsidR="002E296B" w:rsidRPr="001F55C9">
        <w:rPr>
          <w:rFonts w:ascii="Browallia New" w:hAnsi="Browallia New" w:cs="Browallia New"/>
          <w:sz w:val="26"/>
          <w:szCs w:val="26"/>
          <w:cs/>
        </w:rPr>
        <w:t>กลุ่มกิจการจึงได้จัดประเภทเงินลงทุนดังกล่าว</w:t>
      </w:r>
      <w:r w:rsidR="00AB2A28" w:rsidRPr="001F55C9">
        <w:rPr>
          <w:rFonts w:ascii="Browallia New" w:hAnsi="Browallia New" w:cs="Browallia New"/>
          <w:sz w:val="26"/>
          <w:szCs w:val="26"/>
        </w:rPr>
        <w:br/>
      </w:r>
      <w:r w:rsidR="002E296B" w:rsidRPr="001F55C9">
        <w:rPr>
          <w:rFonts w:ascii="Browallia New" w:hAnsi="Browallia New" w:cs="Browallia New"/>
          <w:sz w:val="26"/>
          <w:szCs w:val="26"/>
          <w:cs/>
        </w:rPr>
        <w:t xml:space="preserve">เป็นสินทรัพย์ทางการเงินที่วัดมูลค่าด้วยมูลค่ายุติธรรมผ่านกำไรหรือขาดทุน 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65</w:t>
      </w:r>
      <w:r w:rsidR="002E296B" w:rsidRPr="001F55C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65B037A4" w14:textId="77777777" w:rsidR="002E296B" w:rsidRPr="001F55C9" w:rsidRDefault="002E296B" w:rsidP="002E29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5386D7" w14:textId="40E31FC9" w:rsidR="00953E77" w:rsidRPr="001F55C9" w:rsidRDefault="00953E77" w:rsidP="002E29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55C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1575" w:rsidRPr="00B71575">
        <w:rPr>
          <w:rFonts w:ascii="Browallia New" w:hAnsi="Browallia New" w:cs="Browallia New"/>
          <w:sz w:val="26"/>
          <w:szCs w:val="26"/>
        </w:rPr>
        <w:t>30</w:t>
      </w:r>
      <w:r w:rsidR="00A73006"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="00BF6653" w:rsidRPr="001F55C9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1F55C9">
        <w:rPr>
          <w:rFonts w:ascii="Browallia New" w:hAnsi="Browallia New" w:cs="Browallia New"/>
          <w:sz w:val="26"/>
          <w:szCs w:val="26"/>
        </w:rPr>
        <w:t>.</w:t>
      </w:r>
      <w:r w:rsidRPr="001F55C9">
        <w:rPr>
          <w:rFonts w:ascii="Browallia New" w:hAnsi="Browallia New" w:cs="Browallia New"/>
          <w:sz w:val="26"/>
          <w:szCs w:val="26"/>
          <w:cs/>
        </w:rPr>
        <w:t>ศ</w:t>
      </w:r>
      <w:r w:rsidRPr="001F55C9">
        <w:rPr>
          <w:rFonts w:ascii="Browallia New" w:hAnsi="Browallia New" w:cs="Browallia New"/>
          <w:sz w:val="26"/>
          <w:szCs w:val="26"/>
        </w:rPr>
        <w:t>.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2564</w:t>
      </w:r>
      <w:r w:rsidRPr="001F55C9">
        <w:rPr>
          <w:rFonts w:ascii="Browallia New" w:hAnsi="Browallia New" w:cs="Browallia New"/>
          <w:sz w:val="26"/>
          <w:szCs w:val="26"/>
        </w:rPr>
        <w:t xml:space="preserve"> 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กลุ่มกิจการมีสัดส่วนได้เสียในบริษัท อินเด็กซ์ ครีเอทีฟ วิลเลจ จำกัด </w:t>
      </w:r>
      <w:r w:rsidRPr="001F55C9">
        <w:rPr>
          <w:rFonts w:ascii="Browallia New" w:hAnsi="Browallia New" w:cs="Browallia New"/>
          <w:sz w:val="26"/>
          <w:szCs w:val="26"/>
        </w:rPr>
        <w:t>(</w:t>
      </w:r>
      <w:r w:rsidRPr="001F55C9">
        <w:rPr>
          <w:rFonts w:ascii="Browallia New" w:hAnsi="Browallia New" w:cs="Browallia New"/>
          <w:sz w:val="26"/>
          <w:szCs w:val="26"/>
          <w:cs/>
        </w:rPr>
        <w:t>มหาชน</w:t>
      </w:r>
      <w:r w:rsidRPr="001F55C9">
        <w:rPr>
          <w:rFonts w:ascii="Browallia New" w:hAnsi="Browallia New" w:cs="Browallia New"/>
          <w:sz w:val="26"/>
          <w:szCs w:val="26"/>
        </w:rPr>
        <w:t>)</w:t>
      </w:r>
      <w:r w:rsidRPr="001F55C9">
        <w:rPr>
          <w:rFonts w:ascii="Browallia New" w:hAnsi="Browallia New" w:cs="Browallia New"/>
          <w:sz w:val="26"/>
          <w:szCs w:val="26"/>
          <w:cs/>
        </w:rPr>
        <w:t xml:space="preserve"> คิดเป็น ร้อยละ </w:t>
      </w:r>
      <w:r w:rsidR="00B71575" w:rsidRPr="00B71575">
        <w:rPr>
          <w:rFonts w:ascii="Browallia New" w:hAnsi="Browallia New" w:cs="Browallia New"/>
          <w:sz w:val="26"/>
          <w:szCs w:val="26"/>
        </w:rPr>
        <w:t>6</w:t>
      </w:r>
      <w:r w:rsidRPr="001F55C9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91</w:t>
      </w:r>
    </w:p>
    <w:p w14:paraId="0368AE0A" w14:textId="77777777" w:rsidR="00953E77" w:rsidRPr="001F55C9" w:rsidRDefault="00953E77" w:rsidP="002E29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E9777E" w14:textId="00A71DA6" w:rsidR="005555B6" w:rsidRPr="001F55C9" w:rsidRDefault="002E296B" w:rsidP="001B15F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F55C9">
        <w:rPr>
          <w:rFonts w:ascii="Browallia New" w:hAnsi="Browallia New" w:cs="Browallia New"/>
          <w:sz w:val="26"/>
          <w:szCs w:val="26"/>
          <w:cs/>
        </w:rPr>
        <w:t>ข้อมูลทางการเงินที่เกี่ยวข้องกับการดำเนินงานของกลุ่มอินเด็กซ์ สามารถแสดงแยกจากการดำเนินงานปกติของกลุ่มกิจการได้</w:t>
      </w:r>
      <w:r w:rsidR="00CD5987">
        <w:rPr>
          <w:rFonts w:ascii="Browallia New" w:hAnsi="Browallia New" w:cs="Browallia New"/>
          <w:sz w:val="26"/>
          <w:szCs w:val="26"/>
        </w:rPr>
        <w:br/>
      </w:r>
      <w:r w:rsidRPr="001F55C9">
        <w:rPr>
          <w:rFonts w:ascii="Browallia New" w:hAnsi="Browallia New" w:cs="Browallia New"/>
          <w:sz w:val="26"/>
          <w:szCs w:val="26"/>
          <w:cs/>
        </w:rPr>
        <w:t>ดังตารางข้างล่าง</w:t>
      </w:r>
    </w:p>
    <w:p w14:paraId="549A1003" w14:textId="77777777" w:rsidR="00BE42AC" w:rsidRPr="001F55C9" w:rsidRDefault="005555B6" w:rsidP="001B15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55C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5B6" w:rsidRPr="00852BBD" w14:paraId="052A5015" w14:textId="77777777" w:rsidTr="00CF4B5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652ADE" w14:textId="66BA2FA9" w:rsidR="005555B6" w:rsidRPr="00852BBD" w:rsidRDefault="00B71575" w:rsidP="00CF4B5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Hlk78366840"/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5555B6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55B6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สินทรัพย์ที่ถือไว้เพื่อขายและการดำเนินงานที่ยกเลิก</w:t>
            </w:r>
            <w:r w:rsidR="005555B6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555B6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5555B6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5555B6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8"/>
    </w:tbl>
    <w:p w14:paraId="434EE968" w14:textId="77777777" w:rsidR="005555B6" w:rsidRPr="00852BBD" w:rsidRDefault="005555B6" w:rsidP="001B15F6">
      <w:pPr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455D01F7" w14:textId="6A7CC500" w:rsidR="00A142D7" w:rsidRPr="00852BBD" w:rsidRDefault="00B71575" w:rsidP="00BF041C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bookmarkStart w:id="9" w:name="_Hlk54711615"/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7</w:t>
      </w:r>
      <w:r w:rsidR="0064658F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3</w:t>
      </w:r>
      <w:r w:rsidR="00A142D7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A142D7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</w:t>
      </w:r>
      <w:r w:rsidR="00C26920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ผลการดำเนินงาน</w:t>
      </w:r>
    </w:p>
    <w:p w14:paraId="1C2129A3" w14:textId="77777777" w:rsidR="00F93183" w:rsidRPr="00852BBD" w:rsidRDefault="00F93183" w:rsidP="00BF041C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FD3C4D" w:rsidRPr="00852BBD" w14:paraId="0D8CA2A1" w14:textId="77777777" w:rsidTr="001F55C9">
        <w:tc>
          <w:tcPr>
            <w:tcW w:w="6678" w:type="dxa"/>
            <w:vAlign w:val="bottom"/>
          </w:tcPr>
          <w:p w14:paraId="3F4721F0" w14:textId="77777777" w:rsidR="00FD3C4D" w:rsidRPr="00852BBD" w:rsidRDefault="00FD3C4D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DD838" w14:textId="77777777" w:rsidR="00FD3C4D" w:rsidRPr="00852BBD" w:rsidRDefault="00FD3C4D" w:rsidP="00F93183">
            <w:pPr>
              <w:pStyle w:val="Heading2"/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6653" w:rsidRPr="00852BBD" w14:paraId="50E660C3" w14:textId="77777777" w:rsidTr="001F55C9">
        <w:tc>
          <w:tcPr>
            <w:tcW w:w="6678" w:type="dxa"/>
            <w:vAlign w:val="bottom"/>
          </w:tcPr>
          <w:p w14:paraId="6747BC7F" w14:textId="77777777" w:rsidR="00BF6653" w:rsidRPr="00852BBD" w:rsidRDefault="00BF6653" w:rsidP="00BF6653">
            <w:pPr>
              <w:spacing w:before="10"/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175550" w14:textId="5F804815" w:rsidR="00BF6653" w:rsidRPr="00852BBD" w:rsidRDefault="00B71575" w:rsidP="00BF665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F6653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F665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0BD9A" w14:textId="3B9A1662" w:rsidR="00BF6653" w:rsidRPr="00852BBD" w:rsidRDefault="00B71575" w:rsidP="00BF665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F6653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F665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FD3C4D" w:rsidRPr="00852BBD" w14:paraId="5DE1B6D3" w14:textId="77777777" w:rsidTr="001F55C9">
        <w:tc>
          <w:tcPr>
            <w:tcW w:w="6678" w:type="dxa"/>
            <w:vAlign w:val="bottom"/>
          </w:tcPr>
          <w:p w14:paraId="311AEBF0" w14:textId="77777777" w:rsidR="00FD3C4D" w:rsidRPr="00852BBD" w:rsidRDefault="00FD3C4D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0DA1A85" w14:textId="65FED48C" w:rsidR="00FD3C4D" w:rsidRPr="00852BBD" w:rsidRDefault="00FD3C4D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A385354" w14:textId="6333D226" w:rsidR="00FD3C4D" w:rsidRPr="00852BBD" w:rsidRDefault="00FD3C4D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D3C4D" w:rsidRPr="00852BBD" w14:paraId="0D74242D" w14:textId="77777777" w:rsidTr="001F55C9">
        <w:tc>
          <w:tcPr>
            <w:tcW w:w="6678" w:type="dxa"/>
            <w:vAlign w:val="bottom"/>
          </w:tcPr>
          <w:p w14:paraId="372F997D" w14:textId="77777777" w:rsidR="00FD3C4D" w:rsidRPr="00852BBD" w:rsidRDefault="00FD3C4D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02C46" w14:textId="77777777" w:rsidR="00FD3C4D" w:rsidRPr="00852BBD" w:rsidRDefault="00FD3C4D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F476E" w14:textId="77777777" w:rsidR="00FD3C4D" w:rsidRPr="00852BBD" w:rsidRDefault="00FD3C4D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D3C4D" w:rsidRPr="00852BBD" w14:paraId="37BB6CBE" w14:textId="77777777" w:rsidTr="001F55C9">
        <w:tc>
          <w:tcPr>
            <w:tcW w:w="6678" w:type="dxa"/>
            <w:vAlign w:val="bottom"/>
          </w:tcPr>
          <w:p w14:paraId="3B9C8453" w14:textId="77777777" w:rsidR="00FD3C4D" w:rsidRPr="00852BBD" w:rsidRDefault="00FD3C4D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D43E8" w14:textId="77777777" w:rsidR="00FD3C4D" w:rsidRPr="00852BBD" w:rsidRDefault="00FD3C4D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7320BB" w14:textId="77777777" w:rsidR="00FD3C4D" w:rsidRPr="00852BBD" w:rsidRDefault="00FD3C4D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C4D" w:rsidRPr="00852BBD" w14:paraId="68FA999F" w14:textId="77777777" w:rsidTr="001F55C9">
        <w:trPr>
          <w:trHeight w:val="80"/>
        </w:trPr>
        <w:tc>
          <w:tcPr>
            <w:tcW w:w="6678" w:type="dxa"/>
          </w:tcPr>
          <w:p w14:paraId="2C478174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3DFD1B" w14:textId="7DFAA54A" w:rsidR="00FD3C4D" w:rsidRPr="00852BBD" w:rsidRDefault="009A16BA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B23D6F7" w14:textId="1D9C23E7" w:rsidR="00FD3C4D" w:rsidRPr="00852BBD" w:rsidRDefault="00B71575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FD3C4D" w:rsidRPr="00852BBD" w14:paraId="68720F2B" w14:textId="77777777" w:rsidTr="001F55C9">
        <w:trPr>
          <w:trHeight w:val="80"/>
        </w:trPr>
        <w:tc>
          <w:tcPr>
            <w:tcW w:w="6678" w:type="dxa"/>
          </w:tcPr>
          <w:p w14:paraId="70E44512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ABB5B" w14:textId="13A4113B" w:rsidR="00FD3C4D" w:rsidRPr="00852BBD" w:rsidRDefault="009A16BA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323041" w14:textId="285B6757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72DEDE56" w14:textId="77777777" w:rsidTr="001F55C9">
        <w:trPr>
          <w:trHeight w:val="80"/>
        </w:trPr>
        <w:tc>
          <w:tcPr>
            <w:tcW w:w="6678" w:type="dxa"/>
          </w:tcPr>
          <w:p w14:paraId="7ABCDFE0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E58CDC" w14:textId="1835B5F7" w:rsidR="00FD3C4D" w:rsidRPr="00852BBD" w:rsidRDefault="009A16BA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59B0C3" w14:textId="4EB5C0B5" w:rsidR="00FD3C4D" w:rsidRPr="00852BBD" w:rsidRDefault="00B71575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FD3C4D" w:rsidRPr="00852BBD" w14:paraId="7ECAC48C" w14:textId="77777777" w:rsidTr="001F55C9">
        <w:trPr>
          <w:trHeight w:val="80"/>
        </w:trPr>
        <w:tc>
          <w:tcPr>
            <w:tcW w:w="6678" w:type="dxa"/>
          </w:tcPr>
          <w:p w14:paraId="6B047D9B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538099" w14:textId="5F927AAD" w:rsidR="00FD3C4D" w:rsidRPr="00852BBD" w:rsidRDefault="009A16BA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C79269A" w14:textId="3FFB01DA" w:rsidR="00FD3C4D" w:rsidRPr="00852BBD" w:rsidRDefault="00B71575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FD3C4D" w:rsidRPr="00852BBD" w14:paraId="60CE5502" w14:textId="77777777" w:rsidTr="001F55C9">
        <w:trPr>
          <w:trHeight w:val="80"/>
        </w:trPr>
        <w:tc>
          <w:tcPr>
            <w:tcW w:w="6678" w:type="dxa"/>
          </w:tcPr>
          <w:p w14:paraId="43E3308F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CAC7F8" w14:textId="117936A9" w:rsidR="00FD3C4D" w:rsidRPr="00852BBD" w:rsidRDefault="009A16BA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766761E" w14:textId="24ECE0EA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04A8EB14" w14:textId="77777777" w:rsidTr="001F55C9">
        <w:trPr>
          <w:trHeight w:val="80"/>
        </w:trPr>
        <w:tc>
          <w:tcPr>
            <w:tcW w:w="6678" w:type="dxa"/>
          </w:tcPr>
          <w:p w14:paraId="66A00E15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492C19" w14:textId="7232B5E0" w:rsidR="00FD3C4D" w:rsidRPr="00852BBD" w:rsidRDefault="009A16BA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32D8737" w14:textId="6BF64856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5BE16AEE" w14:textId="77777777" w:rsidTr="001F55C9">
        <w:trPr>
          <w:trHeight w:val="80"/>
        </w:trPr>
        <w:tc>
          <w:tcPr>
            <w:tcW w:w="6678" w:type="dxa"/>
          </w:tcPr>
          <w:p w14:paraId="5F4F042E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5604618" w14:textId="1E785354" w:rsidR="00FD3C4D" w:rsidRPr="00852BBD" w:rsidRDefault="009A16BA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96DFF22" w14:textId="07938008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22CE3676" w14:textId="77777777" w:rsidTr="001F55C9">
        <w:trPr>
          <w:trHeight w:val="80"/>
        </w:trPr>
        <w:tc>
          <w:tcPr>
            <w:tcW w:w="6678" w:type="dxa"/>
          </w:tcPr>
          <w:p w14:paraId="71D01369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56859303" w14:textId="09218839" w:rsidR="00FD3C4D" w:rsidRPr="00852BBD" w:rsidRDefault="009A16BA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65BB45" w14:textId="775C1BC4" w:rsidR="00FD3C4D" w:rsidRPr="00852BBD" w:rsidRDefault="00B71575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FD3C4D" w:rsidRPr="00852BBD" w14:paraId="758FED2B" w14:textId="77777777" w:rsidTr="001F55C9">
        <w:trPr>
          <w:trHeight w:val="80"/>
        </w:trPr>
        <w:tc>
          <w:tcPr>
            <w:tcW w:w="6678" w:type="dxa"/>
          </w:tcPr>
          <w:p w14:paraId="5C0C1206" w14:textId="77777777" w:rsidR="00FD3C4D" w:rsidRPr="00852BBD" w:rsidRDefault="006776E2" w:rsidP="00F93183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FD3C4D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ก่อนค่าใช้จ่ายภาษีเงินได้จากการดำเนินงานที่ยกเลิก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1C631E" w14:textId="6673A9DA" w:rsidR="00FD3C4D" w:rsidRPr="00852BBD" w:rsidRDefault="009A16BA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13682B" w14:textId="75436ECB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7FC1305D" w14:textId="77777777" w:rsidTr="001F55C9">
        <w:trPr>
          <w:trHeight w:val="80"/>
        </w:trPr>
        <w:tc>
          <w:tcPr>
            <w:tcW w:w="6678" w:type="dxa"/>
          </w:tcPr>
          <w:p w14:paraId="2D8A89A0" w14:textId="77777777" w:rsidR="00FD3C4D" w:rsidRPr="00852BBD" w:rsidRDefault="00FD3C4D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CE9478" w14:textId="7E480468" w:rsidR="00FD3C4D" w:rsidRPr="00852BBD" w:rsidRDefault="009A16BA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22952A" w14:textId="5711957B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55BE9F19" w14:textId="77777777" w:rsidTr="001F55C9">
        <w:trPr>
          <w:trHeight w:val="80"/>
        </w:trPr>
        <w:tc>
          <w:tcPr>
            <w:tcW w:w="6678" w:type="dxa"/>
          </w:tcPr>
          <w:p w14:paraId="31696442" w14:textId="77777777" w:rsidR="00FD3C4D" w:rsidRPr="00852BBD" w:rsidRDefault="006776E2" w:rsidP="00F93183">
            <w:pPr>
              <w:ind w:left="54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FD3C4D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381736" w14:textId="2BDDFF6C" w:rsidR="00FD3C4D" w:rsidRPr="00852BBD" w:rsidRDefault="009A16BA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DF474A" w14:textId="18DC5056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C4D" w:rsidRPr="00852BBD" w14:paraId="2631A0C7" w14:textId="77777777" w:rsidTr="001F55C9">
        <w:trPr>
          <w:trHeight w:val="80"/>
        </w:trPr>
        <w:tc>
          <w:tcPr>
            <w:tcW w:w="6678" w:type="dxa"/>
          </w:tcPr>
          <w:p w14:paraId="0CEA6B49" w14:textId="77777777" w:rsidR="00FD3C4D" w:rsidRPr="00852BBD" w:rsidRDefault="00FD3C4D" w:rsidP="00F93183">
            <w:pPr>
              <w:ind w:left="54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2283E6" w14:textId="7E9C8C9A" w:rsidR="00FD3C4D" w:rsidRPr="00852BBD" w:rsidRDefault="009A16BA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AC0C1" w14:textId="126BF508" w:rsidR="00FD3C4D" w:rsidRPr="00852BBD" w:rsidRDefault="00B71575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FD3C4D" w:rsidRPr="00852BBD" w14:paraId="1C615535" w14:textId="77777777" w:rsidTr="001F55C9">
        <w:trPr>
          <w:trHeight w:val="80"/>
        </w:trPr>
        <w:tc>
          <w:tcPr>
            <w:tcW w:w="6678" w:type="dxa"/>
          </w:tcPr>
          <w:p w14:paraId="58F1C516" w14:textId="77777777" w:rsidR="00FD3C4D" w:rsidRPr="00852BBD" w:rsidRDefault="00701429" w:rsidP="00F93183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FD3C4D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เบ็ดเสร็จรวมสำหรับงวดจากการดำเนินงานที่ยกเลิก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2D22E" w14:textId="56CADCE4" w:rsidR="00FD3C4D" w:rsidRPr="00852BBD" w:rsidRDefault="009A16BA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E60BD9" w14:textId="76719AF1" w:rsidR="00FD3C4D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9"/>
    </w:tbl>
    <w:p w14:paraId="5D0E8FC5" w14:textId="77777777" w:rsidR="00F46E32" w:rsidRPr="00852BBD" w:rsidRDefault="00F46E32" w:rsidP="00F46E32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12AE5747" w14:textId="529B1228" w:rsidR="00F46E32" w:rsidRPr="00852BBD" w:rsidRDefault="00B71575" w:rsidP="00F46E32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bookmarkStart w:id="10" w:name="_Hlk78366788"/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7</w:t>
      </w:r>
      <w:r w:rsidR="00F46E32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4</w:t>
      </w:r>
      <w:r w:rsidR="00F46E32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F46E32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ข้อมูลกระแสเงินสด</w:t>
      </w:r>
    </w:p>
    <w:p w14:paraId="4557090C" w14:textId="77777777" w:rsidR="00F93183" w:rsidRPr="00852BBD" w:rsidRDefault="00F93183" w:rsidP="00F46E32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B15F6" w:rsidRPr="00852BBD" w14:paraId="73A41C96" w14:textId="77777777" w:rsidTr="001F55C9">
        <w:tc>
          <w:tcPr>
            <w:tcW w:w="6678" w:type="dxa"/>
            <w:vAlign w:val="bottom"/>
          </w:tcPr>
          <w:p w14:paraId="3702EB6D" w14:textId="77777777" w:rsidR="001B15F6" w:rsidRPr="00852BBD" w:rsidRDefault="001B15F6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E74D1" w14:textId="77777777" w:rsidR="001B15F6" w:rsidRPr="00852BBD" w:rsidRDefault="001B15F6" w:rsidP="00F93183">
            <w:pPr>
              <w:pStyle w:val="Heading2"/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52BB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6653" w:rsidRPr="00852BBD" w14:paraId="1F3BFA74" w14:textId="77777777" w:rsidTr="001F55C9">
        <w:tc>
          <w:tcPr>
            <w:tcW w:w="6678" w:type="dxa"/>
            <w:vAlign w:val="bottom"/>
          </w:tcPr>
          <w:p w14:paraId="79E99C34" w14:textId="77777777" w:rsidR="00BF6653" w:rsidRPr="00852BBD" w:rsidRDefault="00BF6653" w:rsidP="00BF6653">
            <w:pPr>
              <w:spacing w:before="10"/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1A5E85" w14:textId="1F1673E2" w:rsidR="00BF6653" w:rsidRPr="00852BBD" w:rsidRDefault="00B71575" w:rsidP="00BF665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F6653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F665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A8CFE3" w14:textId="311489A8" w:rsidR="00BF6653" w:rsidRPr="00852BBD" w:rsidRDefault="00B71575" w:rsidP="00BF665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F6653"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F665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1B15F6" w:rsidRPr="00852BBD" w14:paraId="067439D6" w14:textId="77777777" w:rsidTr="001F55C9">
        <w:tc>
          <w:tcPr>
            <w:tcW w:w="6678" w:type="dxa"/>
            <w:vAlign w:val="bottom"/>
          </w:tcPr>
          <w:p w14:paraId="5B03F673" w14:textId="77777777" w:rsidR="001B15F6" w:rsidRPr="00852BBD" w:rsidRDefault="001B15F6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129077" w14:textId="7E128D11" w:rsidR="001B15F6" w:rsidRPr="00852BBD" w:rsidRDefault="001B15F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5D3CF447" w14:textId="20528AA4" w:rsidR="001B15F6" w:rsidRPr="00852BBD" w:rsidRDefault="001B15F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1B15F6" w:rsidRPr="00852BBD" w14:paraId="30DBAE24" w14:textId="77777777" w:rsidTr="001F55C9">
        <w:tc>
          <w:tcPr>
            <w:tcW w:w="6678" w:type="dxa"/>
            <w:vAlign w:val="bottom"/>
          </w:tcPr>
          <w:p w14:paraId="33DB8BC1" w14:textId="77777777" w:rsidR="001B15F6" w:rsidRPr="00852BBD" w:rsidRDefault="001B15F6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8D29C2" w14:textId="77777777" w:rsidR="001B15F6" w:rsidRPr="00852BBD" w:rsidRDefault="001B15F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87A542" w14:textId="77777777" w:rsidR="001B15F6" w:rsidRPr="00852BBD" w:rsidRDefault="001B15F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15F6" w:rsidRPr="00852BBD" w14:paraId="05FC8C02" w14:textId="77777777" w:rsidTr="001F55C9">
        <w:tc>
          <w:tcPr>
            <w:tcW w:w="6678" w:type="dxa"/>
            <w:vAlign w:val="bottom"/>
          </w:tcPr>
          <w:p w14:paraId="76B47AC2" w14:textId="77777777" w:rsidR="001B15F6" w:rsidRPr="00852BBD" w:rsidRDefault="001B15F6" w:rsidP="00F93183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662F6" w14:textId="77777777" w:rsidR="001B15F6" w:rsidRPr="00852BBD" w:rsidRDefault="001B15F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9F1BDC" w14:textId="77777777" w:rsidR="001B15F6" w:rsidRPr="00852BBD" w:rsidRDefault="001B15F6" w:rsidP="00F9318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15F6" w:rsidRPr="00852BBD" w14:paraId="3E18F9C3" w14:textId="77777777" w:rsidTr="001F55C9">
        <w:trPr>
          <w:trHeight w:val="80"/>
        </w:trPr>
        <w:tc>
          <w:tcPr>
            <w:tcW w:w="6678" w:type="dxa"/>
          </w:tcPr>
          <w:p w14:paraId="4493EE56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2B2943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AEF3E" w14:textId="57D7C1C3" w:rsidR="001B15F6" w:rsidRPr="00852BBD" w:rsidRDefault="00B71575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1B15F6" w:rsidRPr="00852BBD" w14:paraId="0477986F" w14:textId="77777777" w:rsidTr="001F55C9">
        <w:trPr>
          <w:trHeight w:val="80"/>
        </w:trPr>
        <w:tc>
          <w:tcPr>
            <w:tcW w:w="6678" w:type="dxa"/>
          </w:tcPr>
          <w:p w14:paraId="5F327851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EAA65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BBEE8" w14:textId="11B71BCE" w:rsidR="001B15F6" w:rsidRPr="00852BBD" w:rsidRDefault="00B71575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1B15F6" w:rsidRPr="00852BBD" w14:paraId="5A696750" w14:textId="77777777" w:rsidTr="001F55C9">
        <w:trPr>
          <w:trHeight w:val="80"/>
        </w:trPr>
        <w:tc>
          <w:tcPr>
            <w:tcW w:w="6678" w:type="dxa"/>
          </w:tcPr>
          <w:p w14:paraId="7B1F9F1B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27C546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BC7C8A7" w14:textId="172A80BB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15F6" w:rsidRPr="00852BBD" w14:paraId="6F545E5D" w14:textId="77777777" w:rsidTr="001F55C9">
        <w:trPr>
          <w:trHeight w:val="80"/>
        </w:trPr>
        <w:tc>
          <w:tcPr>
            <w:tcW w:w="6678" w:type="dxa"/>
          </w:tcPr>
          <w:p w14:paraId="18AD4E31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D7761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9AC50" w14:textId="3A7E8EFA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15F6" w:rsidRPr="00852BBD" w14:paraId="4E4E0FA2" w14:textId="77777777" w:rsidTr="001F55C9">
        <w:trPr>
          <w:trHeight w:val="80"/>
        </w:trPr>
        <w:tc>
          <w:tcPr>
            <w:tcW w:w="6678" w:type="dxa"/>
          </w:tcPr>
          <w:p w14:paraId="12B505CE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การเปลี่ยนแปลงในกระแสเงินสดสุทธิ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AC7897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9B2102" w14:textId="171C4D39" w:rsidR="001B15F6" w:rsidRPr="00852BBD" w:rsidRDefault="00B71575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1B15F6" w:rsidRPr="00852BBD" w14:paraId="6DEEE6EC" w14:textId="77777777" w:rsidTr="001F55C9">
        <w:trPr>
          <w:trHeight w:val="80"/>
        </w:trPr>
        <w:tc>
          <w:tcPr>
            <w:tcW w:w="6678" w:type="dxa"/>
          </w:tcPr>
          <w:p w14:paraId="23BAA5C0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757FCE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B4DF80" w14:textId="31A4A532" w:rsidR="001B15F6" w:rsidRPr="00852BBD" w:rsidRDefault="00B71575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1B15F6" w:rsidRPr="00852BBD" w14:paraId="3713BFEF" w14:textId="77777777" w:rsidTr="001F55C9">
        <w:trPr>
          <w:trHeight w:val="80"/>
        </w:trPr>
        <w:tc>
          <w:tcPr>
            <w:tcW w:w="6678" w:type="dxa"/>
          </w:tcPr>
          <w:p w14:paraId="011DD922" w14:textId="77777777" w:rsidR="001B15F6" w:rsidRPr="00852BBD" w:rsidRDefault="001B15F6" w:rsidP="00F93183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 ณ วันสิ้นงวด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FA851" w14:textId="77777777" w:rsidR="001B15F6" w:rsidRPr="00852BBD" w:rsidRDefault="007F5146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8929C1" w14:textId="1974FE97" w:rsidR="001B15F6" w:rsidRPr="00852BBD" w:rsidRDefault="00B71575" w:rsidP="00F93183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7F51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bookmarkEnd w:id="10"/>
    </w:tbl>
    <w:p w14:paraId="0BB7001B" w14:textId="77777777" w:rsidR="006B144B" w:rsidRPr="00CD5987" w:rsidRDefault="001B15F6" w:rsidP="008E5E7E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521D" w:rsidRPr="00852BBD" w14:paraId="39B1EB24" w14:textId="77777777" w:rsidTr="000E52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8BBBD7" w14:textId="2C78480E" w:rsidR="000E521D" w:rsidRPr="00852BBD" w:rsidRDefault="00B71575" w:rsidP="000E52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0E521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E521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เงินมัดจำจากการซื้อเงินลงทุน</w:t>
            </w:r>
          </w:p>
        </w:tc>
      </w:tr>
    </w:tbl>
    <w:p w14:paraId="79969B37" w14:textId="77777777" w:rsidR="000E521D" w:rsidRPr="00852BBD" w:rsidRDefault="000E521D" w:rsidP="00CD5987">
      <w:pPr>
        <w:pStyle w:val="Header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671B2578" w14:textId="6D302A6B" w:rsidR="000E521D" w:rsidRDefault="002B2D3F" w:rsidP="002B2D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2D3F">
        <w:rPr>
          <w:rFonts w:ascii="Browallia New" w:hAnsi="Browallia New" w:cs="Browallia New"/>
          <w:sz w:val="26"/>
          <w:szCs w:val="26"/>
          <w:cs/>
        </w:rPr>
        <w:t>ในระหว่างงวดบริษัทได้ชำระค่าหุ้นบางส่วนสำหรับการเพิ่มทุนของบริษัท เวฟ ฟู้ด กรุ๊ป จํากัด ซึ่งเป็นบริษัทย่อยของบริษัทเป็น</w:t>
      </w:r>
      <w:r w:rsidR="001F55C9">
        <w:rPr>
          <w:rFonts w:ascii="Browallia New" w:hAnsi="Browallia New" w:cs="Browallia New"/>
          <w:sz w:val="26"/>
          <w:szCs w:val="26"/>
        </w:rPr>
        <w:br/>
      </w:r>
      <w:r w:rsidRPr="002B2D3F">
        <w:rPr>
          <w:rFonts w:ascii="Browallia New" w:hAnsi="Browallia New" w:cs="Browallia New"/>
          <w:sz w:val="26"/>
          <w:szCs w:val="26"/>
          <w:cs/>
        </w:rPr>
        <w:t>จำนว</w:t>
      </w:r>
      <w:r>
        <w:rPr>
          <w:rFonts w:ascii="Browallia New" w:hAnsi="Browallia New" w:cs="Browallia New" w:hint="cs"/>
          <w:sz w:val="26"/>
          <w:szCs w:val="26"/>
          <w:cs/>
        </w:rPr>
        <w:t>น</w:t>
      </w:r>
      <w:r w:rsidRPr="002B2D3F">
        <w:rPr>
          <w:rFonts w:ascii="Browallia New" w:hAnsi="Browallia New" w:cs="Browallia New"/>
          <w:sz w:val="26"/>
          <w:szCs w:val="26"/>
          <w:cs/>
        </w:rPr>
        <w:t xml:space="preserve">เงิน </w:t>
      </w:r>
      <w:r w:rsidR="00B71575" w:rsidRPr="00B71575">
        <w:rPr>
          <w:rFonts w:ascii="Browallia New" w:hAnsi="Browallia New" w:cs="Browallia New"/>
          <w:sz w:val="26"/>
          <w:szCs w:val="26"/>
        </w:rPr>
        <w:t>51</w:t>
      </w:r>
      <w:r w:rsidR="0040293D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40</w:t>
      </w:r>
      <w:r w:rsidRPr="002B2D3F">
        <w:rPr>
          <w:rFonts w:ascii="Browallia New" w:hAnsi="Browallia New" w:cs="Browallia New"/>
          <w:sz w:val="26"/>
          <w:szCs w:val="26"/>
          <w:cs/>
        </w:rPr>
        <w:t xml:space="preserve"> ล้านบาท อย่างไรก็ตามการโอนหุ้นดังกล่าวจะเกิดขึ้นเมื่อบริษัทได้ชำระค่าหุ้นเพิ่มทุนทั้งหมด รายการดังกล่าว</w:t>
      </w:r>
      <w:r w:rsidR="00B71575">
        <w:rPr>
          <w:rFonts w:ascii="Browallia New" w:hAnsi="Browallia New" w:cs="Browallia New"/>
          <w:sz w:val="26"/>
          <w:szCs w:val="26"/>
        </w:rPr>
        <w:br/>
      </w:r>
      <w:r w:rsidRPr="002B2D3F">
        <w:rPr>
          <w:rFonts w:ascii="Browallia New" w:hAnsi="Browallia New" w:cs="Browallia New"/>
          <w:sz w:val="26"/>
          <w:szCs w:val="26"/>
          <w:cs/>
        </w:rPr>
        <w:t>จึงจัดประเภทอยู่ในสินทรัพย์ไม่หมุนเวียน</w:t>
      </w:r>
    </w:p>
    <w:p w14:paraId="4E0DD734" w14:textId="32C8075E" w:rsidR="002B2D3F" w:rsidRDefault="002B2D3F" w:rsidP="002B2D3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96D" w:rsidRPr="00852BBD" w14:paraId="26A3530D" w14:textId="77777777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77961A2" w14:textId="7948F77D" w:rsidR="0009196D" w:rsidRPr="00852BBD" w:rsidRDefault="00B71575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1" w:name="_Hlk78533241"/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9196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2" w:name="_Hlk78532880"/>
            <w:r w:rsidR="0009196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</w:t>
            </w:r>
            <w:bookmarkEnd w:id="12"/>
            <w:r w:rsidR="0009196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และบริษัทร่วม</w:t>
            </w:r>
          </w:p>
        </w:tc>
      </w:tr>
      <w:bookmarkEnd w:id="11"/>
    </w:tbl>
    <w:p w14:paraId="62B5F356" w14:textId="77777777" w:rsidR="0009196D" w:rsidRPr="00CD5987" w:rsidRDefault="0009196D" w:rsidP="008E5E7E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79450D5F" w14:textId="551FFDBA" w:rsidR="00AF49CD" w:rsidRPr="00852BBD" w:rsidRDefault="00B71575" w:rsidP="00AF49CD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B71575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9</w:t>
      </w:r>
      <w:r w:rsidR="00AF49CD" w:rsidRPr="00852BBD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B71575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AF49CD" w:rsidRPr="00852BBD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ab/>
      </w:r>
      <w:r w:rsidR="00AF49CD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เงินลงทุนในบริษัทย่อย</w:t>
      </w:r>
      <w:r w:rsidR="00AF49CD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 xml:space="preserve"> </w:t>
      </w:r>
    </w:p>
    <w:p w14:paraId="691EDB43" w14:textId="77777777" w:rsidR="00AF49CD" w:rsidRPr="00852BBD" w:rsidRDefault="00AF49CD" w:rsidP="00F93183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5FCE8CF4" w14:textId="283FA723" w:rsidR="00AF49CD" w:rsidRPr="00852BBD" w:rsidRDefault="00AF49CD" w:rsidP="00F9318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BF6653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30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6653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852BBD">
        <w:rPr>
          <w:rFonts w:ascii="Browallia New" w:eastAsia="Arial Unicode MS" w:hAnsi="Browallia New" w:cs="Browallia New"/>
          <w:sz w:val="26"/>
          <w:szCs w:val="26"/>
        </w:rPr>
        <w:t>.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2564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0250E6" w14:textId="77777777" w:rsidR="00AF49CD" w:rsidRPr="00852BBD" w:rsidRDefault="00AF49CD" w:rsidP="00F9318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4"/>
        <w:gridCol w:w="2659"/>
      </w:tblGrid>
      <w:tr w:rsidR="00AF49CD" w:rsidRPr="00852BBD" w14:paraId="1D194031" w14:textId="77777777" w:rsidTr="001F55C9">
        <w:trPr>
          <w:trHeight w:val="355"/>
        </w:trPr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3C60" w14:textId="0EC5FED4" w:rsidR="00AF49CD" w:rsidRPr="00852BBD" w:rsidRDefault="00AF49CD" w:rsidP="0040293D">
            <w:pPr>
              <w:tabs>
                <w:tab w:val="left" w:pos="5599"/>
              </w:tabs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A73141" w14:textId="77777777" w:rsidR="00AF49CD" w:rsidRPr="00852BBD" w:rsidRDefault="00AF49CD" w:rsidP="00BC3E6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49CD" w:rsidRPr="00852BBD" w14:paraId="3D7B2FCD" w14:textId="77777777" w:rsidTr="001F55C9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04667" w14:textId="77777777" w:rsidR="00AF49CD" w:rsidRPr="00852BBD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9DCDF" w14:textId="77777777" w:rsidR="00AF49CD" w:rsidRPr="00852BBD" w:rsidRDefault="00AF49CD" w:rsidP="00BC3E6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AF49CD" w:rsidRPr="00852BBD" w14:paraId="15411D06" w14:textId="77777777" w:rsidTr="001F55C9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5AEAE" w14:textId="77777777" w:rsidR="00AF49CD" w:rsidRPr="00852BBD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6B0F92" w14:textId="77777777" w:rsidR="00AF49CD" w:rsidRPr="00852BBD" w:rsidRDefault="00AF49CD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49CD" w:rsidRPr="00852BBD" w14:paraId="22AB6B60" w14:textId="77777777" w:rsidTr="001F55C9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7E031F81" w14:textId="77777777" w:rsidR="00AF49CD" w:rsidRPr="00852BBD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8DC9E22" w14:textId="77777777" w:rsidR="00AF49CD" w:rsidRPr="00852BBD" w:rsidRDefault="00AF49CD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49CD" w:rsidRPr="00852BBD" w14:paraId="291F7078" w14:textId="77777777" w:rsidTr="001F55C9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2543005E" w14:textId="77777777" w:rsidR="00AF49CD" w:rsidRPr="00852BBD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B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1DC5C" w14:textId="77777777" w:rsidR="00AF49CD" w:rsidRPr="00852BBD" w:rsidRDefault="00AF49CD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2B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49CD" w:rsidRPr="00852BBD" w14:paraId="386B9C93" w14:textId="77777777" w:rsidTr="001F55C9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362A642A" w14:textId="77777777" w:rsidR="00AF49CD" w:rsidRPr="00852BBD" w:rsidRDefault="00AF49CD" w:rsidP="00091007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7E6B" w14:textId="2C6079EB" w:rsidR="00AF49CD" w:rsidRPr="004339DC" w:rsidRDefault="00B71575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339DC" w:rsidRPr="0043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4339DC" w:rsidRPr="004339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F49CD" w:rsidRPr="00852BBD" w14:paraId="0BCCF64F" w14:textId="77777777" w:rsidTr="001F55C9"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</w:tcPr>
          <w:p w14:paraId="136274BE" w14:textId="77777777" w:rsidR="00AF49CD" w:rsidRPr="00852BBD" w:rsidRDefault="00AF49CD" w:rsidP="0009100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016010" w:rsidRPr="00852B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Pr="00852B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255F7C" w14:textId="4AED73F2" w:rsidR="00AF49CD" w:rsidRPr="003505C3" w:rsidRDefault="00B71575" w:rsidP="00BC3E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339DC" w:rsidRPr="003505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4339DC" w:rsidRPr="003505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5111FB81" w14:textId="77777777" w:rsidR="00AF49CD" w:rsidRPr="009D7304" w:rsidRDefault="00AF49CD" w:rsidP="00091007">
      <w:pPr>
        <w:ind w:left="540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39EA76A7" w14:textId="4FBE04F3" w:rsidR="00AF49CD" w:rsidRPr="00852BBD" w:rsidRDefault="00AF49CD" w:rsidP="000910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30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6653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852BBD">
        <w:rPr>
          <w:rFonts w:ascii="Browallia New" w:eastAsia="Arial Unicode MS" w:hAnsi="Browallia New" w:cs="Browallia New"/>
          <w:sz w:val="26"/>
          <w:szCs w:val="26"/>
        </w:rPr>
        <w:t>.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2564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บริษัทได้ลงทุนเพิ่มทุนในบริษัท เวฟ ฟู้ด กรุ๊ป จํากัด ซึ่งเป็นบริษัทย่อยของบริษัท จำนวน </w:t>
      </w:r>
      <w:r w:rsidR="00BF66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25</w:t>
      </w:r>
      <w:r w:rsidR="007508D4">
        <w:rPr>
          <w:rFonts w:ascii="Browallia New" w:eastAsia="Arial Unicode MS" w:hAnsi="Browallia New" w:cs="Browallia New"/>
          <w:sz w:val="26"/>
          <w:szCs w:val="26"/>
        </w:rPr>
        <w:t>.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50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โดยการเพิ่มทุนดังกล่าวไม่ส่งผลต่อสัดส่วนการถือหุ้นของบริษัทในบริษัทย่อย </w:t>
      </w:r>
    </w:p>
    <w:p w14:paraId="72D6C8FF" w14:textId="77777777" w:rsidR="00AF49CD" w:rsidRPr="00852BBD" w:rsidRDefault="00AF49CD" w:rsidP="0009100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4E9C0CB" w14:textId="1EA67670" w:rsidR="00AF49CD" w:rsidRPr="00852BBD" w:rsidRDefault="00AF49CD" w:rsidP="000910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30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6653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2564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หุ้นทั้งหมดของบริษัท วอลล์สตรีท อิงลิช (ประเทศไทย) จำกัด และหุ้นทั้งหมดของบริษัท เจฟเฟอร์ เรสโตรองต์ จำกัด (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31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2563</w:t>
      </w:r>
      <w:r w:rsidRPr="00852BBD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>หุ้นทั้งหมดของบริษัท วอลล์สตรีท อิงลิช (ประเทศไทย) จำกัด และ</w:t>
      </w:r>
      <w:r w:rsidR="00091007" w:rsidRPr="00852BBD">
        <w:rPr>
          <w:rFonts w:ascii="Browallia New" w:eastAsia="Arial Unicode MS" w:hAnsi="Browallia New" w:cs="Browallia New"/>
          <w:sz w:val="26"/>
          <w:szCs w:val="26"/>
        </w:rPr>
        <w:br/>
      </w:r>
      <w:r w:rsidRPr="00852BBD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หุ้นทั้งหมดของบริษัท เจฟเฟอร์ เรสโตรองต์ จำกัด) ได้นำไปเป็นหลักประกันเงินกู้ยืม (หมายเหตุ 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12</w:t>
      </w:r>
      <w:r w:rsidRPr="00852BBD">
        <w:rPr>
          <w:rFonts w:ascii="Browallia New" w:eastAsia="Arial Unicode MS" w:hAnsi="Browallia New" w:cs="Browallia New"/>
          <w:sz w:val="26"/>
          <w:szCs w:val="26"/>
        </w:rPr>
        <w:t>.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2</w:t>
      </w:r>
      <w:r w:rsidRPr="00852BB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69603CA" w14:textId="77777777" w:rsidR="0085533A" w:rsidRPr="00852BBD" w:rsidRDefault="0085533A" w:rsidP="006B144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533A" w:rsidRPr="00852BBD" w14:paraId="060EC046" w14:textId="77777777" w:rsidTr="00BC3E6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1C2045" w14:textId="3E2166D7" w:rsidR="0085533A" w:rsidRPr="00852BBD" w:rsidRDefault="00B71575" w:rsidP="00BC3E6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553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53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  <w:r w:rsidR="008553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8553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85533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7EF302A9" w14:textId="77777777" w:rsidR="0085533A" w:rsidRPr="00852BBD" w:rsidRDefault="0085533A" w:rsidP="006B144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4BBA074D" w14:textId="334A535C" w:rsidR="000E517F" w:rsidRPr="00852BBD" w:rsidRDefault="00B71575" w:rsidP="006B144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9</w:t>
      </w:r>
      <w:r w:rsidR="000E517F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0E517F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B97560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เงินลงทุนในบริษัทร่วม</w:t>
      </w:r>
    </w:p>
    <w:p w14:paraId="3AB70331" w14:textId="77777777" w:rsidR="00732F81" w:rsidRPr="00852BBD" w:rsidRDefault="00732F81" w:rsidP="006B14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02500F" w14:textId="77777777" w:rsidR="00326E80" w:rsidRPr="00852BBD" w:rsidRDefault="00732F81" w:rsidP="006B144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626CD7" w:rsidRPr="00852BBD">
        <w:rPr>
          <w:rFonts w:ascii="Browallia New" w:hAnsi="Browallia New" w:cs="Browallia New"/>
          <w:sz w:val="26"/>
          <w:szCs w:val="26"/>
          <w:cs/>
        </w:rPr>
        <w:t>ของ</w:t>
      </w:r>
      <w:r w:rsidRPr="00852BBD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เงินลงทุนในบริษัทร่วมมีดังนี้</w:t>
      </w:r>
    </w:p>
    <w:p w14:paraId="65C62072" w14:textId="77777777" w:rsidR="001F3DCB" w:rsidRPr="00852BBD" w:rsidRDefault="001F3DCB" w:rsidP="006B14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2700"/>
        <w:gridCol w:w="1296"/>
        <w:gridCol w:w="1080"/>
        <w:gridCol w:w="1080"/>
      </w:tblGrid>
      <w:tr w:rsidR="00997649" w:rsidRPr="00852BBD" w14:paraId="0594F951" w14:textId="77777777" w:rsidTr="00A73006">
        <w:tc>
          <w:tcPr>
            <w:tcW w:w="3312" w:type="dxa"/>
            <w:shd w:val="clear" w:color="auto" w:fill="auto"/>
          </w:tcPr>
          <w:p w14:paraId="7CD79CD0" w14:textId="77777777" w:rsidR="00997649" w:rsidRPr="00852BBD" w:rsidRDefault="00997649" w:rsidP="006B144B">
            <w:pPr>
              <w:ind w:left="431" w:right="-72" w:hanging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vAlign w:val="bottom"/>
          </w:tcPr>
          <w:p w14:paraId="76A7CAE0" w14:textId="77777777" w:rsidR="00997649" w:rsidRPr="00852BBD" w:rsidRDefault="00997649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E1EE232" w14:textId="77777777" w:rsidR="00997649" w:rsidRPr="00852BBD" w:rsidRDefault="00997649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86485" w14:textId="77777777" w:rsidR="00997649" w:rsidRPr="00852BBD" w:rsidRDefault="00997649" w:rsidP="006B144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FD3C4D" w:rsidRPr="00852BBD" w14:paraId="4E5A4067" w14:textId="77777777" w:rsidTr="00A73006">
        <w:tc>
          <w:tcPr>
            <w:tcW w:w="3312" w:type="dxa"/>
            <w:shd w:val="clear" w:color="auto" w:fill="auto"/>
          </w:tcPr>
          <w:p w14:paraId="3F2D5857" w14:textId="77777777" w:rsidR="00FD3C4D" w:rsidRPr="00852BBD" w:rsidRDefault="00FD3C4D" w:rsidP="006B144B">
            <w:pPr>
              <w:ind w:left="431" w:right="-72" w:hanging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vAlign w:val="bottom"/>
          </w:tcPr>
          <w:p w14:paraId="49A2D91F" w14:textId="77777777" w:rsidR="00FD3C4D" w:rsidRPr="00852BBD" w:rsidRDefault="00FD3C4D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7705A19" w14:textId="77777777" w:rsidR="00FD3C4D" w:rsidRPr="00852BBD" w:rsidRDefault="00FD3C4D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D30C5" w14:textId="0A3ED5F5" w:rsidR="00FD3C4D" w:rsidRPr="00852BBD" w:rsidRDefault="00B71575" w:rsidP="006B144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pacing w:val="-4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pacing w:val="-4"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pacing w:val="-4"/>
                <w:sz w:val="26"/>
                <w:szCs w:val="26"/>
              </w:rPr>
              <w:t xml:space="preserve"> </w:t>
            </w:r>
            <w:r w:rsidR="00BF6653">
              <w:rPr>
                <w:rFonts w:ascii="Browallia New" w:hAnsi="Browallia New" w:cs="Browallia New" w:hint="cs"/>
                <w:b/>
                <w:bCs/>
                <w:i w:val="0"/>
                <w:iCs w:val="0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84DE8A" w14:textId="2E41FE61" w:rsidR="00FD3C4D" w:rsidRPr="00852BBD" w:rsidRDefault="00B71575" w:rsidP="006B144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FD3C4D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FD3C4D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FD3C4D" w:rsidRPr="00852BBD" w14:paraId="2F95CBC3" w14:textId="77777777" w:rsidTr="00A73006">
        <w:tc>
          <w:tcPr>
            <w:tcW w:w="3312" w:type="dxa"/>
            <w:shd w:val="clear" w:color="auto" w:fill="auto"/>
          </w:tcPr>
          <w:p w14:paraId="77659B50" w14:textId="77777777" w:rsidR="00FD3C4D" w:rsidRPr="00852BBD" w:rsidRDefault="00FD3C4D" w:rsidP="006B144B">
            <w:pPr>
              <w:ind w:left="431" w:right="-72" w:hanging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10043B7C" w14:textId="77777777" w:rsidR="00FD3C4D" w:rsidRPr="00852BBD" w:rsidRDefault="00FD3C4D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6ABB6C" w14:textId="77777777" w:rsidR="00FD3C4D" w:rsidRPr="00852BBD" w:rsidRDefault="00FD3C4D" w:rsidP="006B14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4DAA0" w14:textId="5723F65B" w:rsidR="00FD3C4D" w:rsidRPr="00852BBD" w:rsidRDefault="00FD3C4D" w:rsidP="006B14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641567" w14:textId="676354F2" w:rsidR="00FD3C4D" w:rsidRPr="00852BBD" w:rsidRDefault="00FD3C4D" w:rsidP="006B14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D3C4D" w:rsidRPr="00852BBD" w14:paraId="3E1909D4" w14:textId="77777777" w:rsidTr="00A73006">
        <w:tc>
          <w:tcPr>
            <w:tcW w:w="3312" w:type="dxa"/>
            <w:shd w:val="clear" w:color="auto" w:fill="auto"/>
          </w:tcPr>
          <w:p w14:paraId="20B6CC49" w14:textId="77777777" w:rsidR="00FD3C4D" w:rsidRPr="00852BBD" w:rsidRDefault="00FD3C4D" w:rsidP="006B144B">
            <w:pPr>
              <w:ind w:left="431" w:right="-72" w:hanging="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1FC7DB32" w14:textId="77777777" w:rsidR="00FD3C4D" w:rsidRPr="00852BBD" w:rsidRDefault="00FD3C4D" w:rsidP="00FD3C4D">
            <w:pPr>
              <w:ind w:left="166" w:right="-72" w:hanging="16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30DC5D" w14:textId="77777777" w:rsidR="00FD3C4D" w:rsidRPr="00852BBD" w:rsidRDefault="00FD3C4D" w:rsidP="00FD3C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A82B566" w14:textId="77777777" w:rsidR="00FD3C4D" w:rsidRPr="00852BBD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75ED2F" w14:textId="77777777" w:rsidR="00FD3C4D" w:rsidRPr="00852BBD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C4D" w:rsidRPr="00852BBD" w14:paraId="5F074CA7" w14:textId="77777777" w:rsidTr="00A73006">
        <w:tc>
          <w:tcPr>
            <w:tcW w:w="3312" w:type="dxa"/>
            <w:shd w:val="clear" w:color="auto" w:fill="auto"/>
          </w:tcPr>
          <w:p w14:paraId="619AD71D" w14:textId="77777777" w:rsidR="00FD3C4D" w:rsidRPr="00852BBD" w:rsidRDefault="00FD3C4D" w:rsidP="006B144B">
            <w:pPr>
              <w:ind w:left="431" w:right="-72" w:hanging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700" w:type="dxa"/>
            <w:vAlign w:val="bottom"/>
          </w:tcPr>
          <w:p w14:paraId="0C3B7038" w14:textId="77777777" w:rsidR="00FD3C4D" w:rsidRPr="00852BBD" w:rsidRDefault="00FD3C4D" w:rsidP="00FD3C4D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F4CD169" w14:textId="77777777" w:rsidR="00FD3C4D" w:rsidRPr="00852BBD" w:rsidRDefault="00FD3C4D" w:rsidP="00FD3C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10A8469" w14:textId="77777777" w:rsidR="00FD3C4D" w:rsidRPr="00852BBD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866CC3" w14:textId="77777777" w:rsidR="00FD3C4D" w:rsidRPr="00852BBD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C4D" w:rsidRPr="00852BBD" w14:paraId="70ACD324" w14:textId="77777777" w:rsidTr="00A73006">
        <w:tc>
          <w:tcPr>
            <w:tcW w:w="3312" w:type="dxa"/>
            <w:shd w:val="clear" w:color="auto" w:fill="auto"/>
          </w:tcPr>
          <w:p w14:paraId="36149E60" w14:textId="77777777" w:rsidR="00FD3C4D" w:rsidRPr="00852BBD" w:rsidRDefault="00DB4055" w:rsidP="006B144B">
            <w:pPr>
              <w:ind w:left="431" w:right="-72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เดอะ เมกะวัตต์ จํากัด</w:t>
            </w:r>
          </w:p>
        </w:tc>
        <w:tc>
          <w:tcPr>
            <w:tcW w:w="2700" w:type="dxa"/>
          </w:tcPr>
          <w:p w14:paraId="500C9E71" w14:textId="77777777" w:rsidR="00FD3C4D" w:rsidRPr="00852BBD" w:rsidRDefault="00DB4055" w:rsidP="00FD3C4D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ผลิตกระแสไฟฟ้าจากพลังงาน</w:t>
            </w:r>
          </w:p>
        </w:tc>
        <w:tc>
          <w:tcPr>
            <w:tcW w:w="1296" w:type="dxa"/>
          </w:tcPr>
          <w:p w14:paraId="0F273F87" w14:textId="77777777" w:rsidR="00FD3C4D" w:rsidRPr="00852BBD" w:rsidRDefault="00FD3C4D" w:rsidP="00FD3C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6FBCD5C9" w14:textId="37854D4B" w:rsidR="00FD3C4D" w:rsidRPr="00852BBD" w:rsidRDefault="00B71575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D2C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080" w:type="dxa"/>
            <w:shd w:val="clear" w:color="auto" w:fill="auto"/>
          </w:tcPr>
          <w:p w14:paraId="3A62859E" w14:textId="7523115A" w:rsidR="00FD3C4D" w:rsidRPr="00852BBD" w:rsidRDefault="00B71575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E4F05" w:rsidRPr="00852B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FD3C4D" w:rsidRPr="00852BBD" w14:paraId="6BD55A6F" w14:textId="77777777" w:rsidTr="00A73006">
        <w:tc>
          <w:tcPr>
            <w:tcW w:w="3312" w:type="dxa"/>
            <w:shd w:val="clear" w:color="auto" w:fill="auto"/>
          </w:tcPr>
          <w:p w14:paraId="312CF6A1" w14:textId="77777777" w:rsidR="00FD3C4D" w:rsidRPr="00852BBD" w:rsidRDefault="00FD3C4D" w:rsidP="006B144B">
            <w:pPr>
              <w:ind w:left="431" w:right="-72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24FE3D5B" w14:textId="77777777" w:rsidR="00FD3C4D" w:rsidRPr="00852BBD" w:rsidRDefault="00FD3C4D" w:rsidP="00FD3C4D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B4055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แสงอาทิตย์พลังงานความร้อน</w:t>
            </w:r>
          </w:p>
        </w:tc>
        <w:tc>
          <w:tcPr>
            <w:tcW w:w="1296" w:type="dxa"/>
          </w:tcPr>
          <w:p w14:paraId="48848EBF" w14:textId="77777777" w:rsidR="00FD3C4D" w:rsidRPr="00852BBD" w:rsidRDefault="00FD3C4D" w:rsidP="00FD3C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0650231" w14:textId="77777777" w:rsidR="00FD3C4D" w:rsidRPr="00852BBD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11CC3E" w14:textId="77777777" w:rsidR="00FD3C4D" w:rsidRPr="00852BBD" w:rsidRDefault="00FD3C4D" w:rsidP="00FD3C4D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2FB5473" w14:textId="77777777" w:rsidR="00997649" w:rsidRPr="00852BBD" w:rsidRDefault="00997649" w:rsidP="006B14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E3B0FF" w14:textId="77777777" w:rsidR="00BD45E0" w:rsidRPr="00852BBD" w:rsidRDefault="00BD45E0" w:rsidP="00F9318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14:paraId="7009EBCB" w14:textId="77777777" w:rsidR="00BD45E0" w:rsidRPr="00852BBD" w:rsidRDefault="00BD45E0" w:rsidP="00BD45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165"/>
        <w:gridCol w:w="1701"/>
        <w:gridCol w:w="1701"/>
      </w:tblGrid>
      <w:tr w:rsidR="00BD45E0" w:rsidRPr="00852BBD" w14:paraId="12146A3E" w14:textId="77777777" w:rsidTr="00703E94">
        <w:tc>
          <w:tcPr>
            <w:tcW w:w="6165" w:type="dxa"/>
            <w:vAlign w:val="bottom"/>
          </w:tcPr>
          <w:p w14:paraId="47A7BDB0" w14:textId="77777777" w:rsidR="00BD45E0" w:rsidRPr="00852BBD" w:rsidRDefault="00BD45E0" w:rsidP="00703E9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924D4FE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50BD5C2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D45E0" w:rsidRPr="00852BBD" w14:paraId="7727C142" w14:textId="77777777" w:rsidTr="00703E94">
        <w:tc>
          <w:tcPr>
            <w:tcW w:w="6165" w:type="dxa"/>
            <w:vAlign w:val="bottom"/>
          </w:tcPr>
          <w:p w14:paraId="343C7C2E" w14:textId="77777777" w:rsidR="00BD45E0" w:rsidRPr="00852BBD" w:rsidRDefault="00BD45E0" w:rsidP="00703E9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F74B845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0BCDF474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BD45E0" w:rsidRPr="00852BBD" w14:paraId="5A473A54" w14:textId="77777777" w:rsidTr="00703E94">
        <w:tc>
          <w:tcPr>
            <w:tcW w:w="6165" w:type="dxa"/>
            <w:vAlign w:val="bottom"/>
          </w:tcPr>
          <w:p w14:paraId="4B2DE6E1" w14:textId="77777777" w:rsidR="00BD45E0" w:rsidRPr="00852BBD" w:rsidRDefault="00BD45E0" w:rsidP="00703E94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AFF20C7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899405E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45E0" w:rsidRPr="00852BBD" w14:paraId="4198401E" w14:textId="77777777" w:rsidTr="00703E94">
        <w:tc>
          <w:tcPr>
            <w:tcW w:w="6165" w:type="dxa"/>
            <w:vAlign w:val="center"/>
          </w:tcPr>
          <w:p w14:paraId="79957CBB" w14:textId="77777777" w:rsidR="00BD45E0" w:rsidRPr="00852BBD" w:rsidRDefault="00BD45E0" w:rsidP="00703E94">
            <w:pPr>
              <w:ind w:left="54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DF186D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B90F99" w14:textId="77777777" w:rsidR="00BD45E0" w:rsidRPr="00852BBD" w:rsidRDefault="00BD45E0" w:rsidP="00703E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D45E0" w:rsidRPr="00852BBD" w14:paraId="085D64EB" w14:textId="77777777" w:rsidTr="00703E94">
        <w:tc>
          <w:tcPr>
            <w:tcW w:w="6165" w:type="dxa"/>
            <w:vAlign w:val="center"/>
          </w:tcPr>
          <w:p w14:paraId="08E08915" w14:textId="7569EE1C" w:rsidR="00BD45E0" w:rsidRPr="00852BBD" w:rsidRDefault="00BD45E0" w:rsidP="00703E94">
            <w:pPr>
              <w:spacing w:before="10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F665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</w:t>
            </w:r>
            <w:r w:rsidR="00091007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73006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665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8F7975D" w14:textId="77777777" w:rsidR="00BD45E0" w:rsidRPr="00852BBD" w:rsidRDefault="00BD45E0" w:rsidP="00703E9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3D768F1F" w14:textId="77777777" w:rsidR="00BD45E0" w:rsidRPr="00852BBD" w:rsidRDefault="00BD45E0" w:rsidP="00703E9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D45E0" w:rsidRPr="00852BBD" w14:paraId="3F32F1FC" w14:textId="77777777" w:rsidTr="00703E94">
        <w:tc>
          <w:tcPr>
            <w:tcW w:w="6165" w:type="dxa"/>
            <w:vAlign w:val="center"/>
          </w:tcPr>
          <w:p w14:paraId="01F537E2" w14:textId="77777777" w:rsidR="00BD45E0" w:rsidRPr="00852BBD" w:rsidRDefault="00BD45E0" w:rsidP="00703E94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376D8888" w14:textId="1276FD92" w:rsidR="00BD45E0" w:rsidRPr="00852BBD" w:rsidRDefault="00B71575" w:rsidP="00703E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8D2CD8" w:rsidRPr="008D2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8D2CD8" w:rsidRPr="008D2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701" w:type="dxa"/>
            <w:shd w:val="clear" w:color="auto" w:fill="FAFAFA"/>
          </w:tcPr>
          <w:p w14:paraId="001BA26D" w14:textId="37C095E1" w:rsidR="00BD45E0" w:rsidRPr="00852BBD" w:rsidRDefault="00B71575" w:rsidP="00703E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8D2CD8" w:rsidRPr="008D2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D2CD8" w:rsidRPr="008D2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D45E0" w:rsidRPr="00852BBD" w14:paraId="41F32BA6" w14:textId="77777777" w:rsidTr="00703E94">
        <w:tc>
          <w:tcPr>
            <w:tcW w:w="6165" w:type="dxa"/>
            <w:vAlign w:val="center"/>
          </w:tcPr>
          <w:p w14:paraId="207A27D8" w14:textId="77777777" w:rsidR="00BD45E0" w:rsidRPr="00852BBD" w:rsidRDefault="00BD45E0" w:rsidP="00703E94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01" w:type="dxa"/>
            <w:shd w:val="clear" w:color="auto" w:fill="FAFAFA"/>
          </w:tcPr>
          <w:p w14:paraId="09573C6C" w14:textId="02C13557" w:rsidR="00BD45E0" w:rsidRPr="00852BBD" w:rsidRDefault="00B71575" w:rsidP="00703E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F6A51" w:rsidRPr="00FF6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FF6A51" w:rsidRPr="00FF6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2B5C27D" w14:textId="7C7FFF5D" w:rsidR="00BD45E0" w:rsidRPr="00852BBD" w:rsidRDefault="008D2CD8" w:rsidP="00703E94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45E0" w:rsidRPr="00852BBD" w14:paraId="219DFB48" w14:textId="77777777" w:rsidTr="00703E94">
        <w:tc>
          <w:tcPr>
            <w:tcW w:w="6165" w:type="dxa"/>
            <w:vAlign w:val="center"/>
          </w:tcPr>
          <w:p w14:paraId="28DE4B0F" w14:textId="77777777" w:rsidR="00BD45E0" w:rsidRPr="00852BBD" w:rsidRDefault="00BD45E0" w:rsidP="00703E94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F24A6C" w14:textId="7007FB14" w:rsidR="00BD45E0" w:rsidRPr="00852BBD" w:rsidRDefault="00B71575" w:rsidP="00703E94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FF6A51" w:rsidRPr="00FF6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FF6A51" w:rsidRPr="00FF6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1E187B" w14:textId="1A230555" w:rsidR="00BD45E0" w:rsidRPr="00852BBD" w:rsidRDefault="00B71575" w:rsidP="00703E94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8D2CD8" w:rsidRPr="008D2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D2CD8" w:rsidRPr="008D2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4BDAF68" w14:textId="77777777" w:rsidR="00BD45E0" w:rsidRPr="00852BBD" w:rsidRDefault="00BD45E0" w:rsidP="00BD45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C647B9" w14:textId="6F2D8568" w:rsidR="00F913EF" w:rsidRPr="004B471B" w:rsidRDefault="00F913EF" w:rsidP="00844D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598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</w:t>
      </w:r>
      <w:r w:rsidR="00FE7B4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ระหว่างงวด</w:t>
      </w:r>
      <w:r w:rsidRPr="00CD598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 เดอะ เมกะวัตต์ จํากัด ได้เพิ่มทุนจดทะเบียนจำนวน </w:t>
      </w:r>
      <w:r w:rsidR="00B71575" w:rsidRPr="00B71575">
        <w:rPr>
          <w:rFonts w:ascii="Browallia New" w:eastAsia="Arial Unicode MS" w:hAnsi="Browallia New" w:cs="Browallia New"/>
          <w:spacing w:val="-8"/>
          <w:sz w:val="26"/>
          <w:szCs w:val="26"/>
        </w:rPr>
        <w:t>400</w:t>
      </w:r>
      <w:r w:rsidR="00FE7B4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ล้าน</w:t>
      </w:r>
      <w:r w:rsidRPr="00CD598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Pr="00CD598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4768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CD5987">
        <w:rPr>
          <w:rFonts w:ascii="Browallia New" w:eastAsia="Arial Unicode MS" w:hAnsi="Browallia New" w:cs="Browallia New"/>
          <w:sz w:val="26"/>
          <w:szCs w:val="26"/>
          <w:cs/>
        </w:rPr>
        <w:t xml:space="preserve">ทุนจดทะเบียนภายหลังการเพิ่มทุนเป็น 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1</w:t>
      </w:r>
      <w:r w:rsidRPr="004B471B">
        <w:rPr>
          <w:rFonts w:ascii="Browallia New" w:eastAsia="Arial Unicode MS" w:hAnsi="Browallia New" w:cs="Browallia New"/>
          <w:sz w:val="26"/>
          <w:szCs w:val="26"/>
        </w:rPr>
        <w:t>,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376</w:t>
      </w:r>
      <w:r w:rsidRPr="004B47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7B48" w:rsidRPr="004B471B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4B471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โดยบริษัทไม่ได้ลงทุนในการเพิ่มทุนดังกล่าว ทำให้ภายหลังการเพิ่มทุนดังกล่าวสัดส่วนการถือหุ้นของบริษัทในบริษัท เดอะ เมกะวัตต์ จํากัด ลดลงจากร้อยละ 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29</w:t>
      </w:r>
      <w:r w:rsidRPr="004B471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20</w:t>
      </w:r>
      <w:r w:rsidRPr="004B471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20</w:t>
      </w:r>
      <w:r w:rsidRPr="004B471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71575" w:rsidRPr="00B71575">
        <w:rPr>
          <w:rFonts w:ascii="Browallia New" w:eastAsia="Arial Unicode MS" w:hAnsi="Browallia New" w:cs="Browallia New"/>
          <w:sz w:val="26"/>
          <w:szCs w:val="26"/>
        </w:rPr>
        <w:t>71</w:t>
      </w:r>
    </w:p>
    <w:p w14:paraId="3E400006" w14:textId="0DDE7F4C" w:rsidR="006C06B4" w:rsidRPr="00852BBD" w:rsidRDefault="006C06B4" w:rsidP="00F913E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852BBD" w14:paraId="1A228D9C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DC244" w14:textId="4BCBC9A5" w:rsidR="00720D1B" w:rsidRPr="00852BBD" w:rsidRDefault="00D064B2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71575"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20D1B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อาคารและอุปกรณ์และสินทรัพย์ไม่มีตัวตน</w:t>
            </w:r>
          </w:p>
        </w:tc>
      </w:tr>
    </w:tbl>
    <w:p w14:paraId="3A9F6A85" w14:textId="77777777" w:rsidR="00720D1B" w:rsidRPr="00852BBD" w:rsidRDefault="00720D1B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1354"/>
        <w:gridCol w:w="1440"/>
        <w:gridCol w:w="1350"/>
      </w:tblGrid>
      <w:tr w:rsidR="00C60576" w:rsidRPr="00852BBD" w14:paraId="02765D5F" w14:textId="77777777" w:rsidTr="00720D1B">
        <w:tc>
          <w:tcPr>
            <w:tcW w:w="3978" w:type="dxa"/>
            <w:vAlign w:val="bottom"/>
          </w:tcPr>
          <w:p w14:paraId="10C649C9" w14:textId="77777777" w:rsidR="00811B13" w:rsidRPr="00852BBD" w:rsidRDefault="00811B13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952DA" w14:textId="77777777" w:rsidR="00811B13" w:rsidRPr="00852BBD" w:rsidRDefault="00811B1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C3CD3" w14:textId="77777777" w:rsidR="00811B13" w:rsidRPr="00852BBD" w:rsidRDefault="00B03C9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852BBD" w14:paraId="11EF39E6" w14:textId="77777777" w:rsidTr="00720D1B">
        <w:tc>
          <w:tcPr>
            <w:tcW w:w="3978" w:type="dxa"/>
            <w:vAlign w:val="bottom"/>
          </w:tcPr>
          <w:p w14:paraId="11E8BC83" w14:textId="77777777" w:rsidR="00EE36C1" w:rsidRPr="00852BBD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4AD82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AD11C61" w14:textId="77777777" w:rsidR="00EE36C1" w:rsidRPr="00852BBD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AB25E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D9A72D" w14:textId="77777777" w:rsidR="00EE36C1" w:rsidRPr="00852BBD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C60576" w:rsidRPr="00852BBD" w14:paraId="5CAA84C7" w14:textId="77777777" w:rsidTr="00720D1B">
        <w:tc>
          <w:tcPr>
            <w:tcW w:w="3978" w:type="dxa"/>
            <w:vAlign w:val="bottom"/>
          </w:tcPr>
          <w:p w14:paraId="218CEA26" w14:textId="77777777" w:rsidR="00EE36C1" w:rsidRPr="00852BBD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FF731F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4" w:type="dxa"/>
            <w:vAlign w:val="bottom"/>
          </w:tcPr>
          <w:p w14:paraId="23F03266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14:paraId="50CA2721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764C000A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C60576" w:rsidRPr="00852BBD" w14:paraId="248B9B23" w14:textId="77777777" w:rsidTr="00720D1B">
        <w:tc>
          <w:tcPr>
            <w:tcW w:w="3978" w:type="dxa"/>
            <w:vAlign w:val="bottom"/>
          </w:tcPr>
          <w:p w14:paraId="14B4BDF5" w14:textId="77777777" w:rsidR="00EE36C1" w:rsidRPr="00852BBD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E8168C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6B6020F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799D0B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8A6D30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852BBD" w14:paraId="77EF3055" w14:textId="77777777" w:rsidTr="00720D1B">
        <w:tc>
          <w:tcPr>
            <w:tcW w:w="3978" w:type="dxa"/>
            <w:vAlign w:val="bottom"/>
          </w:tcPr>
          <w:p w14:paraId="1ACB593F" w14:textId="77777777" w:rsidR="00EE36C1" w:rsidRPr="00852BBD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B7CF6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5B040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75AA5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D4C26" w14:textId="77777777" w:rsidR="00EE36C1" w:rsidRPr="00852BBD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F6653" w:rsidRPr="00852BBD" w14:paraId="5B8B238D" w14:textId="77777777" w:rsidTr="00720D1B">
        <w:tc>
          <w:tcPr>
            <w:tcW w:w="3978" w:type="dxa"/>
            <w:vAlign w:val="bottom"/>
          </w:tcPr>
          <w:p w14:paraId="2E1E27B0" w14:textId="77777777" w:rsidR="00BF6653" w:rsidRPr="00E9628C" w:rsidRDefault="00BF6653" w:rsidP="00BF6653">
            <w:pPr>
              <w:spacing w:before="10"/>
              <w:ind w:right="-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E559B0" w14:textId="77777777" w:rsidR="00BF6653" w:rsidRPr="00852BBD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AAE8B1B" w14:textId="77777777" w:rsidR="00BF6653" w:rsidRPr="00852BBD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1B604D" w14:textId="77777777" w:rsidR="00BF6653" w:rsidRPr="00852BBD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4A4D7A" w14:textId="77777777" w:rsidR="00BF6653" w:rsidRPr="00852BBD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6653" w:rsidRPr="00852BBD" w14:paraId="43DB108C" w14:textId="77777777" w:rsidTr="00720D1B">
        <w:tc>
          <w:tcPr>
            <w:tcW w:w="3978" w:type="dxa"/>
            <w:vAlign w:val="bottom"/>
          </w:tcPr>
          <w:p w14:paraId="03DFB716" w14:textId="2115DCB8" w:rsidR="00BF6653" w:rsidRPr="00E9628C" w:rsidRDefault="00BF6653" w:rsidP="00BF6653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B71575" w:rsidRPr="00B71575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F78D2" w14:textId="77777777" w:rsidR="00BF6653" w:rsidRPr="00852BBD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0D4AE21D" w14:textId="77777777" w:rsidR="00BF6653" w:rsidRPr="00852BBD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D13380" w14:textId="77777777" w:rsidR="00BF6653" w:rsidRPr="00852BBD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0B17B7B" w14:textId="77777777" w:rsidR="00BF6653" w:rsidRPr="00852BBD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2B71" w:rsidRPr="00852BBD" w14:paraId="078F9BB5" w14:textId="77777777" w:rsidTr="00720D1B">
        <w:tc>
          <w:tcPr>
            <w:tcW w:w="3978" w:type="dxa"/>
            <w:vAlign w:val="bottom"/>
          </w:tcPr>
          <w:p w14:paraId="4616B628" w14:textId="77777777" w:rsidR="008D2B71" w:rsidRPr="00852BBD" w:rsidRDefault="008D2B7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56FA90" w14:textId="58330EAF" w:rsidR="008D2B71" w:rsidRPr="00852BBD" w:rsidRDefault="00B71575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53D764F1" w14:textId="53002A89" w:rsidR="008D2B71" w:rsidRPr="00852BBD" w:rsidRDefault="00B71575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84A7F" w14:textId="6EE73FE7" w:rsidR="008D2B71" w:rsidRPr="00852BBD" w:rsidRDefault="00B71575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55E8E8E" w14:textId="25373D2B" w:rsidR="008D2B71" w:rsidRPr="00852BBD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852BBD" w14:paraId="4E149C86" w14:textId="77777777" w:rsidTr="00720D1B">
        <w:tc>
          <w:tcPr>
            <w:tcW w:w="3978" w:type="dxa"/>
            <w:vAlign w:val="bottom"/>
          </w:tcPr>
          <w:p w14:paraId="2B55121F" w14:textId="77777777" w:rsidR="00182FD8" w:rsidRPr="00852BBD" w:rsidRDefault="00182FD8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A4FEE8" w14:textId="35B419F4" w:rsidR="00182FD8" w:rsidRPr="00852BBD" w:rsidRDefault="00B71575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49D40DB5" w14:textId="27D78154" w:rsidR="00182FD8" w:rsidRPr="00852BBD" w:rsidRDefault="00B71575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EA34E" w14:textId="07B0F0AD" w:rsidR="00182FD8" w:rsidRPr="00852BBD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D6BDD47" w14:textId="53325657" w:rsidR="00182FD8" w:rsidRPr="00852BBD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852BBD" w14:paraId="43DA3743" w14:textId="77777777" w:rsidTr="00720D1B">
        <w:tc>
          <w:tcPr>
            <w:tcW w:w="3978" w:type="dxa"/>
            <w:vAlign w:val="bottom"/>
          </w:tcPr>
          <w:p w14:paraId="07C58F35" w14:textId="77777777" w:rsidR="00182FD8" w:rsidRPr="00852BBD" w:rsidRDefault="00182FD8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="00780C37"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0C37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780C37"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0C37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13A584" w14:textId="5A021DE5" w:rsidR="00182FD8" w:rsidRPr="007F5E9C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5E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7F5E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7F5E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29C19AD0" w14:textId="1B75ACF6" w:rsidR="00182FD8" w:rsidRPr="00852BBD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CD996" w14:textId="38999807" w:rsidR="00182FD8" w:rsidRPr="00F31943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19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F319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13EF90" w14:textId="4D271887" w:rsidR="00182FD8" w:rsidRPr="00F31943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19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852BBD" w14:paraId="17A30F0E" w14:textId="77777777" w:rsidTr="00720D1B">
        <w:tc>
          <w:tcPr>
            <w:tcW w:w="3978" w:type="dxa"/>
            <w:vAlign w:val="bottom"/>
          </w:tcPr>
          <w:p w14:paraId="2586D7EA" w14:textId="77777777" w:rsidR="00182FD8" w:rsidRPr="00852BBD" w:rsidRDefault="00182FD8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15E5ED" w14:textId="0BDE7D10" w:rsidR="00182FD8" w:rsidRPr="00852BBD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1C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3E1C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00229E9A" w14:textId="0C79176A" w:rsidR="00182FD8" w:rsidRPr="00852BBD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2B23D4" w14:textId="48F528FC" w:rsidR="00182FD8" w:rsidRPr="00F31943" w:rsidRDefault="00F31943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19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F319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10A6A76" w14:textId="6FE4D379" w:rsidR="00182FD8" w:rsidRPr="00F31943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19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0576" w:rsidRPr="00852BBD" w14:paraId="222EACE2" w14:textId="77777777" w:rsidTr="00720D1B">
        <w:tc>
          <w:tcPr>
            <w:tcW w:w="3978" w:type="dxa"/>
            <w:vAlign w:val="bottom"/>
          </w:tcPr>
          <w:p w14:paraId="65854BEC" w14:textId="77777777" w:rsidR="00182FD8" w:rsidRPr="00852BBD" w:rsidRDefault="00182FD8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BE93A5" w14:textId="59F3DEDF" w:rsidR="00182FD8" w:rsidRPr="00852BBD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1C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3E1C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3304E5" w14:textId="030410EA" w:rsidR="00182FD8" w:rsidRPr="00852BBD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1C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3E1C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FAADF" w14:textId="5BED4AAF" w:rsidR="00182FD8" w:rsidRPr="00852BBD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1C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3E1C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AF326" w14:textId="3891C065" w:rsidR="00182FD8" w:rsidRPr="00852BBD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7A80" w:rsidRPr="00852BBD" w14:paraId="2BB6ACCB" w14:textId="77777777" w:rsidTr="00720D1B">
        <w:tc>
          <w:tcPr>
            <w:tcW w:w="3978" w:type="dxa"/>
            <w:vAlign w:val="bottom"/>
          </w:tcPr>
          <w:p w14:paraId="73AB16CA" w14:textId="77777777" w:rsidR="005F7A80" w:rsidRPr="00852BBD" w:rsidRDefault="005F7A80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964889" w14:textId="145F7D69" w:rsidR="005F7A80" w:rsidRPr="00852BBD" w:rsidRDefault="00B71575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695AB3" w14:textId="6013B069" w:rsidR="005F7A80" w:rsidRPr="00852BBD" w:rsidRDefault="00B71575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9884D" w14:textId="6DF6A8C3" w:rsidR="005F7A80" w:rsidRPr="00852BBD" w:rsidRDefault="00B71575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3E1C86" w:rsidRPr="003E1C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ED4CD" w14:textId="4A8EAAD9" w:rsidR="005F7A80" w:rsidRPr="00852BBD" w:rsidRDefault="003E1C86" w:rsidP="00720D1B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A0FA5F0" w14:textId="77777777" w:rsidR="003A205C" w:rsidRPr="00852BBD" w:rsidRDefault="003A205C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DB8E2" w14:textId="6DB3DA41" w:rsidR="00720D1B" w:rsidRPr="00852BBD" w:rsidRDefault="00A74208" w:rsidP="00A70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ที่ดิน</w:t>
      </w:r>
      <w:r w:rsidR="002B1130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677AB" w:rsidRPr="00852BBD">
        <w:rPr>
          <w:rFonts w:ascii="Browallia New" w:hAnsi="Browallia New" w:cs="Browallia New"/>
          <w:spacing w:val="-4"/>
          <w:sz w:val="26"/>
          <w:szCs w:val="26"/>
          <w:cs/>
        </w:rPr>
        <w:t>อาคาร</w:t>
      </w:r>
      <w:r w:rsidR="002B1130" w:rsidRPr="00852BBD">
        <w:rPr>
          <w:rFonts w:ascii="Browallia New" w:hAnsi="Browallia New" w:cs="Browallia New"/>
          <w:spacing w:val="-4"/>
          <w:sz w:val="26"/>
          <w:szCs w:val="26"/>
          <w:cs/>
        </w:rPr>
        <w:t>และส่วนตกแต่งปรับปรุง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ที่มีราคาตามบัญชีจำนวน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1</w:t>
      </w:r>
      <w:r w:rsidR="006F1916">
        <w:rPr>
          <w:rFonts w:ascii="Browallia New" w:hAnsi="Browallia New" w:cs="Browallia New"/>
          <w:spacing w:val="-4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75</w:t>
      </w:r>
      <w:r w:rsidR="00BB4F8E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677AB" w:rsidRPr="00852BBD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5C0C20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0C20" w:rsidRPr="00852BBD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31</w:t>
      </w:r>
      <w:r w:rsidR="005C0C20" w:rsidRPr="00852BB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C0C20" w:rsidRPr="00852BB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="000B5EF6" w:rsidRPr="00852BB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C92DE9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0C20" w:rsidRPr="00852BBD">
        <w:rPr>
          <w:rFonts w:ascii="Browallia New" w:hAnsi="Browallia New" w:cs="Browallia New"/>
          <w:spacing w:val="-4"/>
          <w:sz w:val="26"/>
          <w:szCs w:val="26"/>
          <w:lang w:val="en-US"/>
        </w:rPr>
        <w:t>:</w:t>
      </w:r>
      <w:r w:rsidR="00774B74" w:rsidRPr="00852BB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3</w:t>
      </w:r>
      <w:r w:rsidR="00CA520B" w:rsidRPr="00852BBD">
        <w:rPr>
          <w:rFonts w:ascii="Browallia New" w:hAnsi="Browallia New" w:cs="Browallia New"/>
          <w:spacing w:val="-4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80</w:t>
      </w:r>
      <w:r w:rsidR="00774B74" w:rsidRPr="00852BB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C0C20" w:rsidRPr="00852BB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009677AB" w:rsidRPr="00852BBD">
        <w:rPr>
          <w:rFonts w:ascii="Browallia New" w:hAnsi="Browallia New" w:cs="Browallia New"/>
          <w:sz w:val="26"/>
          <w:szCs w:val="26"/>
          <w:cs/>
        </w:rPr>
        <w:t xml:space="preserve"> ได้นำไปเป็นหลักประกัน</w:t>
      </w:r>
      <w:r w:rsidRPr="00852BBD">
        <w:rPr>
          <w:rFonts w:ascii="Browallia New" w:hAnsi="Browallia New" w:cs="Browallia New"/>
          <w:sz w:val="26"/>
          <w:szCs w:val="26"/>
          <w:cs/>
        </w:rPr>
        <w:t>เงินกู้ยืมจากสถาบันการเงิน</w:t>
      </w:r>
      <w:r w:rsidR="004F7C24" w:rsidRPr="00852BBD">
        <w:rPr>
          <w:rFonts w:ascii="Browallia New" w:hAnsi="Browallia New" w:cs="Browallia New"/>
          <w:b/>
          <w:sz w:val="26"/>
          <w:szCs w:val="26"/>
          <w:cs/>
        </w:rPr>
        <w:t>และวงเงินกู้ยืมจากสถาบันการเงิน</w:t>
      </w:r>
    </w:p>
    <w:p w14:paraId="578AA7FE" w14:textId="77777777" w:rsidR="00A70560" w:rsidRPr="00852BBD" w:rsidRDefault="00A70560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852BBD" w14:paraId="3DFE4500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D5B98B5" w14:textId="1B550833" w:rsidR="00720D1B" w:rsidRPr="00852BBD" w:rsidRDefault="00B71575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20D1B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5EA9E48B" w14:textId="77777777" w:rsidR="00E37A05" w:rsidRPr="00852BBD" w:rsidRDefault="00E37A05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701"/>
        <w:gridCol w:w="1701"/>
      </w:tblGrid>
      <w:tr w:rsidR="0099360F" w:rsidRPr="00852BBD" w14:paraId="0822DE3C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36B196A4" w14:textId="77777777" w:rsidR="003A47E3" w:rsidRPr="00852BBD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13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ECEBDE" w14:textId="77777777" w:rsidR="003A47E3" w:rsidRPr="00852BBD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2178C3" w14:textId="77777777" w:rsidR="003A47E3" w:rsidRPr="00852BBD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360F" w:rsidRPr="00852BBD" w14:paraId="079CC6E7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3CB44DFB" w14:textId="77777777" w:rsidR="003A47E3" w:rsidRPr="00852BBD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207A23" w14:textId="77777777" w:rsidR="003A47E3" w:rsidRPr="00852BBD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4FA7665" w14:textId="77777777" w:rsidR="003A47E3" w:rsidRPr="00852BBD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360F" w:rsidRPr="00852BBD" w14:paraId="7FB30533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248746F7" w14:textId="77777777" w:rsidR="003A47E3" w:rsidRPr="00852BBD" w:rsidRDefault="003A47E3" w:rsidP="00720D1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4BA2A4C" w14:textId="77777777" w:rsidR="003A47E3" w:rsidRPr="00852BBD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F5AB22" w14:textId="77777777" w:rsidR="003A47E3" w:rsidRPr="00852BBD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852BBD" w14:paraId="7C164771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11DB6B2B" w14:textId="2815CCF6" w:rsidR="00F10E47" w:rsidRPr="00852BBD" w:rsidRDefault="00BF6653" w:rsidP="00720D1B">
            <w:pPr>
              <w:spacing w:before="10"/>
              <w:ind w:right="1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12258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FAFAFA"/>
          </w:tcPr>
          <w:p w14:paraId="29AB0AFE" w14:textId="77777777" w:rsidR="00F10E47" w:rsidRPr="00852BBD" w:rsidRDefault="00F10E47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1D178DC" w14:textId="77777777" w:rsidR="00F10E47" w:rsidRPr="00852BBD" w:rsidRDefault="00F10E47" w:rsidP="00093224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852BBD" w14:paraId="794FACC4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7DBFAABD" w14:textId="77777777" w:rsidR="00F10E47" w:rsidRPr="00852BBD" w:rsidRDefault="00F10E47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3D061C0E" w14:textId="59F660FE" w:rsidR="00F10E47" w:rsidRPr="00852BBD" w:rsidRDefault="00B71575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160</w:t>
            </w:r>
            <w:r w:rsidR="00E166CC"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266</w:t>
            </w:r>
            <w:r w:rsidR="00E166CC"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254</w:t>
            </w:r>
          </w:p>
        </w:tc>
        <w:tc>
          <w:tcPr>
            <w:tcW w:w="1701" w:type="dxa"/>
            <w:shd w:val="clear" w:color="auto" w:fill="FAFAFA"/>
          </w:tcPr>
          <w:p w14:paraId="2E6F279E" w14:textId="7CE6B165" w:rsidR="00F10E47" w:rsidRPr="00852BBD" w:rsidRDefault="00B71575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E166CC"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819</w:t>
            </w:r>
            <w:r w:rsidR="00E166CC"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534</w:t>
            </w:r>
          </w:p>
        </w:tc>
      </w:tr>
      <w:tr w:rsidR="001024E1" w:rsidRPr="00852BBD" w14:paraId="63A468F4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00A3C947" w14:textId="77777777" w:rsidR="001024E1" w:rsidRPr="00852BBD" w:rsidRDefault="001024E1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266D55D4" w14:textId="578B9B00" w:rsidR="001024E1" w:rsidRPr="00852BBD" w:rsidRDefault="00B71575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  <w:r w:rsidR="00E166CC"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760</w:t>
            </w:r>
            <w:r w:rsidR="00E166CC"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602</w:t>
            </w:r>
          </w:p>
        </w:tc>
        <w:tc>
          <w:tcPr>
            <w:tcW w:w="1701" w:type="dxa"/>
            <w:shd w:val="clear" w:color="auto" w:fill="FAFAFA"/>
          </w:tcPr>
          <w:p w14:paraId="4B825FDC" w14:textId="19AAE8D8" w:rsidR="001024E1" w:rsidRPr="00852BBD" w:rsidRDefault="00E166CC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024E1" w:rsidRPr="00852BBD" w14:paraId="1570D8F2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355B3BB2" w14:textId="77777777" w:rsidR="001024E1" w:rsidRPr="00852BBD" w:rsidRDefault="007B3CE3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01" w:type="dxa"/>
            <w:shd w:val="clear" w:color="auto" w:fill="FAFAFA"/>
          </w:tcPr>
          <w:p w14:paraId="080DFA74" w14:textId="10810A1E" w:rsidR="001024E1" w:rsidRPr="00852BBD" w:rsidRDefault="00E166CC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659</w:t>
            </w: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085</w:t>
            </w: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B4DDF01" w14:textId="4CB36A6E" w:rsidR="001024E1" w:rsidRPr="00852BBD" w:rsidRDefault="00E166CC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F77AE" w:rsidRPr="00852BBD" w14:paraId="60075C09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253F7C81" w14:textId="77777777" w:rsidR="006F77AE" w:rsidRPr="00852BBD" w:rsidRDefault="006F77AE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701" w:type="dxa"/>
            <w:shd w:val="clear" w:color="auto" w:fill="FAFAFA"/>
          </w:tcPr>
          <w:p w14:paraId="0F982A5F" w14:textId="657EE4B2" w:rsidR="006F77AE" w:rsidRPr="00852BBD" w:rsidRDefault="00E166CC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184</w:t>
            </w: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5B9E3941" w14:textId="5309C4E0" w:rsidR="006F77AE" w:rsidRPr="00852BBD" w:rsidRDefault="00E166CC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184</w:t>
            </w: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9360F" w:rsidRPr="00852BBD" w14:paraId="013B6228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1562B4EA" w14:textId="77777777" w:rsidR="00FF0644" w:rsidRPr="00852BBD" w:rsidRDefault="007F5F2F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6C34137" w14:textId="2D0EDD55" w:rsidR="00FF0644" w:rsidRPr="00852BBD" w:rsidRDefault="00E166CC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</w:t>
            </w: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463</w:t>
            </w: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843</w:t>
            </w: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BA9840B" w14:textId="7C55C9F8" w:rsidR="00FF0644" w:rsidRPr="00852BBD" w:rsidRDefault="00E166CC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525</w:t>
            </w: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749</w:t>
            </w:r>
            <w:r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9360F" w:rsidRPr="00852BBD" w14:paraId="68AA3B89" w14:textId="77777777" w:rsidTr="00AB2A28">
        <w:trPr>
          <w:trHeight w:val="20"/>
        </w:trPr>
        <w:tc>
          <w:tcPr>
            <w:tcW w:w="6149" w:type="dxa"/>
            <w:vAlign w:val="bottom"/>
          </w:tcPr>
          <w:p w14:paraId="5E3148EF" w14:textId="77777777" w:rsidR="00FF0644" w:rsidRPr="00852BBD" w:rsidRDefault="00FF0644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7DFB4" w14:textId="078B85EE" w:rsidR="00FF0644" w:rsidRPr="00852BBD" w:rsidRDefault="00B71575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</w:t>
            </w:r>
            <w:r w:rsidR="00E166CC"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783</w:t>
            </w:r>
            <w:r w:rsidR="00E166CC"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DCA64" w14:textId="5A78667D" w:rsidR="00FF0644" w:rsidRPr="00852BBD" w:rsidRDefault="00B71575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E166CC"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173</w:t>
            </w:r>
            <w:r w:rsidR="00E166CC" w:rsidRPr="00E166C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601</w:t>
            </w:r>
          </w:p>
        </w:tc>
      </w:tr>
      <w:bookmarkEnd w:id="13"/>
    </w:tbl>
    <w:p w14:paraId="506802B7" w14:textId="77777777" w:rsidR="00720D1B" w:rsidRPr="00CD5987" w:rsidRDefault="00F608D3" w:rsidP="005D5395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852BBD" w14:paraId="5D0B5268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13D0591" w14:textId="0516E67B" w:rsidR="00720D1B" w:rsidRPr="00852BBD" w:rsidRDefault="00B71575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20D1B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16654B9B" w14:textId="77777777" w:rsidR="00720D1B" w:rsidRPr="00D86049" w:rsidRDefault="00720D1B" w:rsidP="005D5395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47123B65" w14:textId="1420131D" w:rsidR="00236DEB" w:rsidRPr="00852BBD" w:rsidRDefault="00B71575" w:rsidP="00720D1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12</w:t>
      </w:r>
      <w:r w:rsidR="00236DEB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236DEB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>เงินกู้ยืมระยะสั้นจากบุคคล</w:t>
      </w:r>
      <w:r w:rsidR="00940DA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ภายนอก</w:t>
      </w:r>
    </w:p>
    <w:p w14:paraId="217D737A" w14:textId="77777777" w:rsidR="00236DEB" w:rsidRPr="00D86049" w:rsidRDefault="00236DEB" w:rsidP="00720D1B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4C3C45E" w14:textId="70D67085" w:rsidR="00E53812" w:rsidRPr="00D86049" w:rsidRDefault="00565B38" w:rsidP="00720D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86049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เงินกู้ยืมระยะสั้นจากบุคคลภายนอก</w:t>
      </w:r>
      <w:r w:rsidR="00795AEA" w:rsidRPr="00D86049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67</w:t>
      </w:r>
      <w:r w:rsidR="00795AEA" w:rsidRPr="00D86049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50</w:t>
      </w:r>
      <w:r w:rsidR="00795AEA"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="00795AEA" w:rsidRPr="00D86049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อยู่ในสกุลเงินบาท และมีอัตราดอกเบี้ยร้อยละ </w:t>
      </w:r>
      <w:r w:rsidR="00B71575" w:rsidRPr="00B71575">
        <w:rPr>
          <w:rFonts w:ascii="Browallia New" w:hAnsi="Browallia New" w:cs="Browallia New"/>
          <w:sz w:val="26"/>
          <w:szCs w:val="26"/>
        </w:rPr>
        <w:t>4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 ต่อปี ค้ำประกัน</w:t>
      </w:r>
      <w:r w:rsidR="00D86049" w:rsidRPr="00D86049">
        <w:rPr>
          <w:rFonts w:ascii="Browallia New" w:hAnsi="Browallia New" w:cs="Browallia New"/>
          <w:sz w:val="26"/>
          <w:szCs w:val="26"/>
        </w:rPr>
        <w:br/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โดยหุ้นจำนวน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7</w:t>
      </w:r>
      <w:r w:rsidR="00D30125" w:rsidRPr="00D86049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32</w:t>
      </w:r>
      <w:r w:rsidR="0077472F"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z w:val="26"/>
          <w:szCs w:val="26"/>
          <w:cs/>
        </w:rPr>
        <w:t>ล้านหุ้น (</w:t>
      </w:r>
      <w:r w:rsidR="00B71575" w:rsidRPr="00B71575">
        <w:rPr>
          <w:rFonts w:ascii="Browallia New" w:hAnsi="Browallia New" w:cs="Browallia New"/>
          <w:sz w:val="26"/>
          <w:szCs w:val="26"/>
        </w:rPr>
        <w:t>31</w:t>
      </w:r>
      <w:r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2563</w:t>
      </w:r>
      <w:r w:rsidRPr="00D86049">
        <w:rPr>
          <w:rFonts w:ascii="Browallia New" w:hAnsi="Browallia New" w:cs="Browallia New"/>
          <w:sz w:val="26"/>
          <w:szCs w:val="26"/>
        </w:rPr>
        <w:t xml:space="preserve"> :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7</w:t>
      </w:r>
      <w:r w:rsidR="00FB4248" w:rsidRPr="00D86049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32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 ล้านหุ้น) ของบริษัท อินเด็กซ์ ครีเอทีฟ วิลเลจ จำกัด (มหาชน) </w:t>
      </w:r>
      <w:r w:rsidR="00D86049" w:rsidRPr="00D86049">
        <w:rPr>
          <w:rFonts w:ascii="Browallia New" w:hAnsi="Browallia New" w:cs="Browallia New"/>
          <w:sz w:val="26"/>
          <w:szCs w:val="26"/>
        </w:rPr>
        <w:br/>
      </w:r>
      <w:r w:rsidRPr="00D86049">
        <w:rPr>
          <w:rFonts w:ascii="Browallia New" w:hAnsi="Browallia New" w:cs="Browallia New"/>
          <w:sz w:val="26"/>
          <w:szCs w:val="26"/>
          <w:cs/>
        </w:rPr>
        <w:t>และมีกำหนดชำระคืนเมื่อทวงถาม</w:t>
      </w:r>
    </w:p>
    <w:p w14:paraId="45513B11" w14:textId="77777777" w:rsidR="00A70560" w:rsidRPr="00D86049" w:rsidRDefault="00A70560" w:rsidP="00720D1B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5853CAC0" w14:textId="7796B480" w:rsidR="00DF25E4" w:rsidRPr="00852BBD" w:rsidRDefault="00B71575" w:rsidP="00720D1B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12</w:t>
      </w:r>
      <w:r w:rsidR="00063466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DF25E4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>เงินกู้ยืมระยะยาว</w:t>
      </w:r>
      <w:r w:rsidR="00D46C83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จากสถาบันการเงิน</w:t>
      </w:r>
    </w:p>
    <w:p w14:paraId="2195FDD8" w14:textId="77777777" w:rsidR="00080B85" w:rsidRPr="00D86049" w:rsidRDefault="00080B85" w:rsidP="00720D1B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8C56F6" w:rsidRPr="00852BBD" w14:paraId="41654B87" w14:textId="77777777" w:rsidTr="00494D66">
        <w:trPr>
          <w:cantSplit/>
        </w:trPr>
        <w:tc>
          <w:tcPr>
            <w:tcW w:w="4258" w:type="dxa"/>
            <w:vAlign w:val="bottom"/>
          </w:tcPr>
          <w:p w14:paraId="123815FF" w14:textId="77777777" w:rsidR="008C56F6" w:rsidRPr="00852BBD" w:rsidRDefault="008C56F6" w:rsidP="00720D1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098E7" w14:textId="77777777" w:rsidR="008C56F6" w:rsidRPr="00852BBD" w:rsidRDefault="00AD5D96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69169" w14:textId="77777777" w:rsidR="008C56F6" w:rsidRPr="00852BBD" w:rsidRDefault="00AD5D96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8C56F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8C56F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F5529" w:rsidRPr="00852BBD" w14:paraId="77F99142" w14:textId="77777777" w:rsidTr="00494D66">
        <w:trPr>
          <w:cantSplit/>
        </w:trPr>
        <w:tc>
          <w:tcPr>
            <w:tcW w:w="4258" w:type="dxa"/>
            <w:vAlign w:val="bottom"/>
          </w:tcPr>
          <w:p w14:paraId="660F408C" w14:textId="77777777" w:rsidR="00BF5529" w:rsidRPr="00852BBD" w:rsidRDefault="00BF5529" w:rsidP="00BF5529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C3823" w14:textId="6AF86708" w:rsidR="00BF5529" w:rsidRPr="00852BBD" w:rsidRDefault="00B71575" w:rsidP="00BF5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F5529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552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28B88" w14:textId="41E2CC52" w:rsidR="00BF5529" w:rsidRPr="00852BBD" w:rsidRDefault="00B71575" w:rsidP="00BF5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5529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5529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F9AC7" w14:textId="0CAE461B" w:rsidR="00BF5529" w:rsidRPr="00852BBD" w:rsidRDefault="00B71575" w:rsidP="00BF5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F5529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552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C18AE1" w14:textId="4563372F" w:rsidR="00BF5529" w:rsidRPr="00852BBD" w:rsidRDefault="00B71575" w:rsidP="00BF5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5529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5529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1151" w:rsidRPr="00852BBD" w14:paraId="2A6EDEBE" w14:textId="77777777" w:rsidTr="00494D66">
        <w:trPr>
          <w:cantSplit/>
        </w:trPr>
        <w:tc>
          <w:tcPr>
            <w:tcW w:w="4258" w:type="dxa"/>
            <w:vAlign w:val="bottom"/>
          </w:tcPr>
          <w:p w14:paraId="3C4681AB" w14:textId="77777777" w:rsidR="00061151" w:rsidRPr="00852BBD" w:rsidRDefault="00061151" w:rsidP="00720D1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E95E26" w14:textId="17E9A99F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ECDE0A0" w14:textId="45EFABAE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B2F27AD" w14:textId="3087CC7B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6B11F19C" w14:textId="2738DF15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61151" w:rsidRPr="00852BBD" w14:paraId="3154E6D4" w14:textId="77777777" w:rsidTr="00494D66">
        <w:trPr>
          <w:cantSplit/>
        </w:trPr>
        <w:tc>
          <w:tcPr>
            <w:tcW w:w="4258" w:type="dxa"/>
            <w:vAlign w:val="bottom"/>
          </w:tcPr>
          <w:p w14:paraId="7A63D63E" w14:textId="77777777" w:rsidR="00061151" w:rsidRPr="00852BBD" w:rsidRDefault="00061151" w:rsidP="00720D1B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1F03B4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DE01E8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FC023D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EEB9A7" w14:textId="77777777" w:rsidR="00061151" w:rsidRPr="00852BBD" w:rsidRDefault="0006115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1151" w:rsidRPr="00D86049" w14:paraId="5BA621B6" w14:textId="77777777" w:rsidTr="00494D66">
        <w:trPr>
          <w:cantSplit/>
        </w:trPr>
        <w:tc>
          <w:tcPr>
            <w:tcW w:w="4258" w:type="dxa"/>
            <w:vAlign w:val="bottom"/>
          </w:tcPr>
          <w:p w14:paraId="21281E78" w14:textId="77777777" w:rsidR="00061151" w:rsidRPr="00D86049" w:rsidRDefault="00061151" w:rsidP="00720D1B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5B810" w14:textId="77777777" w:rsidR="00061151" w:rsidRPr="00D86049" w:rsidRDefault="00061151" w:rsidP="00720D1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1308D2" w14:textId="77777777" w:rsidR="00061151" w:rsidRPr="00D86049" w:rsidRDefault="00061151" w:rsidP="00720D1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60CF3" w14:textId="77777777" w:rsidR="00061151" w:rsidRPr="00D86049" w:rsidRDefault="00061151" w:rsidP="00720D1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B83A4" w14:textId="77777777" w:rsidR="00061151" w:rsidRPr="00D86049" w:rsidRDefault="00061151" w:rsidP="00720D1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61151" w:rsidRPr="00852BBD" w14:paraId="1FB568E7" w14:textId="77777777" w:rsidTr="00494D66">
        <w:trPr>
          <w:cantSplit/>
        </w:trPr>
        <w:tc>
          <w:tcPr>
            <w:tcW w:w="4258" w:type="dxa"/>
            <w:vAlign w:val="bottom"/>
          </w:tcPr>
          <w:p w14:paraId="0F683C21" w14:textId="77777777" w:rsidR="00061151" w:rsidRPr="00852BBD" w:rsidRDefault="00061151" w:rsidP="00720D1B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77EE1" w14:textId="77777777" w:rsidR="00061151" w:rsidRPr="00852BBD" w:rsidRDefault="00061151" w:rsidP="00720D1B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2B3CC0" w14:textId="77777777" w:rsidR="00061151" w:rsidRPr="00852BBD" w:rsidRDefault="00061151" w:rsidP="00720D1B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C688BD" w14:textId="77777777" w:rsidR="00061151" w:rsidRPr="00852BBD" w:rsidRDefault="00061151" w:rsidP="00720D1B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787F38" w14:textId="77777777" w:rsidR="00061151" w:rsidRPr="00852BBD" w:rsidRDefault="00061151" w:rsidP="00720D1B">
            <w:pPr>
              <w:pStyle w:val="Heading6"/>
              <w:spacing w:before="0" w:after="0"/>
              <w:ind w:left="964"/>
              <w:jc w:val="righ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</w:tr>
      <w:tr w:rsidR="00061151" w:rsidRPr="00852BBD" w14:paraId="1956F573" w14:textId="77777777" w:rsidTr="00494D66">
        <w:trPr>
          <w:cantSplit/>
        </w:trPr>
        <w:tc>
          <w:tcPr>
            <w:tcW w:w="4258" w:type="dxa"/>
            <w:vAlign w:val="bottom"/>
          </w:tcPr>
          <w:p w14:paraId="0D862C94" w14:textId="270A24ED" w:rsidR="00061151" w:rsidRPr="00852BBD" w:rsidRDefault="00061151" w:rsidP="00720D1B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OLE_LINK126"/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68E841" w14:textId="072B5D0D" w:rsidR="00061151" w:rsidRPr="00852BBD" w:rsidRDefault="00B71575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045D3B" w:rsidRPr="000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045D3B" w:rsidRPr="000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296" w:type="dxa"/>
            <w:vAlign w:val="bottom"/>
          </w:tcPr>
          <w:p w14:paraId="26A2F230" w14:textId="2321B050" w:rsidR="00061151" w:rsidRPr="00852BBD" w:rsidRDefault="00B71575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31D68E" w14:textId="5280F292" w:rsidR="00061151" w:rsidRPr="00852BBD" w:rsidRDefault="00B71575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045D3B" w:rsidRPr="000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045D3B" w:rsidRPr="000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vAlign w:val="bottom"/>
          </w:tcPr>
          <w:p w14:paraId="1700EB7E" w14:textId="4776FB5D" w:rsidR="00061151" w:rsidRPr="00852BBD" w:rsidRDefault="00B71575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061151" w:rsidRPr="00852BBD" w14:paraId="6250E4F7" w14:textId="77777777" w:rsidTr="00494D66">
        <w:trPr>
          <w:cantSplit/>
        </w:trPr>
        <w:tc>
          <w:tcPr>
            <w:tcW w:w="4258" w:type="dxa"/>
            <w:vAlign w:val="bottom"/>
          </w:tcPr>
          <w:p w14:paraId="38130ADA" w14:textId="43018A4B" w:rsidR="00061151" w:rsidRPr="00852BBD" w:rsidRDefault="00061151" w:rsidP="00720D1B">
            <w:pPr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43160" w14:textId="294CE2D2" w:rsidR="00061151" w:rsidRPr="00852BBD" w:rsidRDefault="00B71575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045D3B" w:rsidRPr="000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045D3B" w:rsidRPr="000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370418" w14:textId="1CEBF30A" w:rsidR="00061151" w:rsidRPr="00852BBD" w:rsidRDefault="00B71575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4ECDA" w14:textId="5A3BFA6E" w:rsidR="00061151" w:rsidRPr="00852BBD" w:rsidRDefault="00B71575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045D3B" w:rsidRPr="000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045D3B" w:rsidRPr="000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1F42C1" w14:textId="77654645" w:rsidR="00061151" w:rsidRPr="00852BBD" w:rsidRDefault="00B71575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061151" w:rsidRPr="00852BBD" w14:paraId="4427802C" w14:textId="77777777" w:rsidTr="00494D66">
        <w:trPr>
          <w:cantSplit/>
        </w:trPr>
        <w:tc>
          <w:tcPr>
            <w:tcW w:w="4258" w:type="dxa"/>
            <w:vAlign w:val="bottom"/>
          </w:tcPr>
          <w:p w14:paraId="546CC580" w14:textId="77777777" w:rsidR="00061151" w:rsidRPr="00852BBD" w:rsidRDefault="00061151" w:rsidP="00720D1B">
            <w:pPr>
              <w:pStyle w:val="Heading6"/>
              <w:spacing w:before="0" w:after="0"/>
              <w:ind w:left="417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19D4F" w14:textId="249431ED" w:rsidR="00061151" w:rsidRPr="00852BBD" w:rsidRDefault="00B71575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045D3B" w:rsidRPr="000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045D3B" w:rsidRPr="000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CC96C" w14:textId="53C87F08" w:rsidR="00061151" w:rsidRPr="00852BBD" w:rsidRDefault="00B71575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81977" w14:textId="50323C3B" w:rsidR="00061151" w:rsidRPr="00852BBD" w:rsidRDefault="00B71575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045D3B" w:rsidRPr="000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045D3B" w:rsidRPr="000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5ACEA" w14:textId="68E7C2C9" w:rsidR="00061151" w:rsidRPr="00852BBD" w:rsidRDefault="00B71575" w:rsidP="00720D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06115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bookmarkEnd w:id="14"/>
    </w:tbl>
    <w:p w14:paraId="3A6CF8CB" w14:textId="77777777" w:rsidR="009B1C2C" w:rsidRPr="00D86049" w:rsidRDefault="009B1C2C" w:rsidP="00FB45FF">
      <w:pPr>
        <w:ind w:left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0191514D" w14:textId="77777777" w:rsidR="00F26769" w:rsidRPr="00852BBD" w:rsidRDefault="00F26769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3EE8AA60" w14:textId="77777777" w:rsidR="00820610" w:rsidRPr="00D86049" w:rsidRDefault="00820610" w:rsidP="00FB45FF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C60576" w:rsidRPr="00852BBD" w14:paraId="4A330D6F" w14:textId="77777777" w:rsidTr="00820610">
        <w:tc>
          <w:tcPr>
            <w:tcW w:w="6408" w:type="dxa"/>
            <w:vAlign w:val="bottom"/>
          </w:tcPr>
          <w:p w14:paraId="7EDCEF93" w14:textId="77777777" w:rsidR="00080B85" w:rsidRPr="00852BBD" w:rsidRDefault="00080B85" w:rsidP="00FB45FF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DFE9BD" w14:textId="77777777" w:rsidR="00080B85" w:rsidRPr="00852BBD" w:rsidRDefault="008E5E7E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16E3EF" w14:textId="77777777" w:rsidR="00080B85" w:rsidRPr="00852BBD" w:rsidRDefault="00080B85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C60576" w:rsidRPr="00852BBD" w14:paraId="433B0B02" w14:textId="77777777" w:rsidTr="008E5E7E">
        <w:tc>
          <w:tcPr>
            <w:tcW w:w="6408" w:type="dxa"/>
            <w:vAlign w:val="bottom"/>
          </w:tcPr>
          <w:p w14:paraId="23972B5A" w14:textId="77777777" w:rsidR="00391E3C" w:rsidRPr="00852BBD" w:rsidRDefault="00391E3C" w:rsidP="00FB45FF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966CEDE" w14:textId="77777777" w:rsidR="00391E3C" w:rsidRPr="00852BBD" w:rsidRDefault="00391E3C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2BB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4" w:type="dxa"/>
            <w:vAlign w:val="bottom"/>
          </w:tcPr>
          <w:p w14:paraId="781B1D2C" w14:textId="77777777" w:rsidR="00391E3C" w:rsidRPr="00852BBD" w:rsidRDefault="00391E3C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852BBD" w14:paraId="654801F0" w14:textId="77777777" w:rsidTr="00820610">
        <w:tc>
          <w:tcPr>
            <w:tcW w:w="6408" w:type="dxa"/>
            <w:vAlign w:val="bottom"/>
          </w:tcPr>
          <w:p w14:paraId="4B222677" w14:textId="77777777" w:rsidR="00391E3C" w:rsidRPr="00852BBD" w:rsidRDefault="00391E3C" w:rsidP="00FB45FF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2A7BCB" w14:textId="77777777" w:rsidR="00391E3C" w:rsidRPr="00852BBD" w:rsidRDefault="00391E3C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DC0F6A" w14:textId="77777777" w:rsidR="00391E3C" w:rsidRPr="00852BBD" w:rsidRDefault="00391E3C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D86049" w14:paraId="1A31F3C0" w14:textId="77777777" w:rsidTr="00820610">
        <w:tc>
          <w:tcPr>
            <w:tcW w:w="6408" w:type="dxa"/>
            <w:vAlign w:val="center"/>
          </w:tcPr>
          <w:p w14:paraId="167F4961" w14:textId="77777777" w:rsidR="00391E3C" w:rsidRPr="00D86049" w:rsidRDefault="00391E3C" w:rsidP="00FB45FF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2EC503" w14:textId="77777777" w:rsidR="00391E3C" w:rsidRPr="00D86049" w:rsidRDefault="00391E3C" w:rsidP="008206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48D577" w14:textId="77777777" w:rsidR="00391E3C" w:rsidRPr="00D86049" w:rsidRDefault="00391E3C" w:rsidP="0082061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C60576" w:rsidRPr="00852BBD" w14:paraId="196CA9EA" w14:textId="77777777" w:rsidTr="00820610">
        <w:tc>
          <w:tcPr>
            <w:tcW w:w="6408" w:type="dxa"/>
          </w:tcPr>
          <w:p w14:paraId="0960C51A" w14:textId="71751A78" w:rsidR="00391E3C" w:rsidRPr="00852BBD" w:rsidRDefault="00BF5529" w:rsidP="00FB45FF">
            <w:pPr>
              <w:spacing w:before="10"/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32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0B5EF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60761A56" w14:textId="77777777" w:rsidR="00391E3C" w:rsidRPr="00852BBD" w:rsidRDefault="00391E3C" w:rsidP="0082061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DDD2F4F" w14:textId="77777777" w:rsidR="00391E3C" w:rsidRPr="00852BBD" w:rsidRDefault="00391E3C" w:rsidP="0082061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576" w:rsidRPr="00852BBD" w14:paraId="702FA009" w14:textId="77777777" w:rsidTr="00EF705E">
        <w:tc>
          <w:tcPr>
            <w:tcW w:w="6408" w:type="dxa"/>
            <w:vAlign w:val="center"/>
          </w:tcPr>
          <w:p w14:paraId="78BF4308" w14:textId="77777777" w:rsidR="0011367C" w:rsidRPr="00852BBD" w:rsidRDefault="0011367C" w:rsidP="00FB45FF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</w:tcPr>
          <w:p w14:paraId="5C7B7F9E" w14:textId="52216CE7" w:rsidR="0011367C" w:rsidRPr="00852BBD" w:rsidRDefault="00B71575" w:rsidP="00820610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445</w:t>
            </w:r>
            <w:r w:rsidR="00045D3B"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622</w:t>
            </w:r>
            <w:r w:rsidR="00045D3B"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879</w:t>
            </w:r>
          </w:p>
        </w:tc>
        <w:tc>
          <w:tcPr>
            <w:tcW w:w="1584" w:type="dxa"/>
            <w:shd w:val="clear" w:color="auto" w:fill="FAFAFA"/>
          </w:tcPr>
          <w:p w14:paraId="08DBB807" w14:textId="7883FBA3" w:rsidR="0011367C" w:rsidRPr="00852BBD" w:rsidRDefault="00B71575" w:rsidP="00820610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286</w:t>
            </w:r>
            <w:r w:rsidR="00045D3B"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812</w:t>
            </w:r>
            <w:r w:rsidR="00045D3B"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474</w:t>
            </w:r>
          </w:p>
        </w:tc>
      </w:tr>
      <w:tr w:rsidR="00C60576" w:rsidRPr="00852BBD" w14:paraId="0BFCBC07" w14:textId="77777777" w:rsidTr="00EF705E">
        <w:tc>
          <w:tcPr>
            <w:tcW w:w="6408" w:type="dxa"/>
            <w:vAlign w:val="center"/>
          </w:tcPr>
          <w:p w14:paraId="6E1B5BA6" w14:textId="77777777" w:rsidR="0011367C" w:rsidRPr="00852BBD" w:rsidRDefault="0011367C" w:rsidP="00FB45FF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A97DC2D" w14:textId="43C6EE41" w:rsidR="0011367C" w:rsidRPr="00852BBD" w:rsidRDefault="00045D3B" w:rsidP="00EF705E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150</w:t>
            </w:r>
            <w:r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149</w:t>
            </w:r>
            <w:r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863</w:t>
            </w:r>
            <w:r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E68157" w14:textId="4119B6BB" w:rsidR="0011367C" w:rsidRPr="00852BBD" w:rsidRDefault="00045D3B" w:rsidP="00EF705E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71</w:t>
            </w:r>
            <w:r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801</w:t>
            </w:r>
            <w:r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740</w:t>
            </w:r>
            <w:r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7F0FF1" w:rsidRPr="00852BBD" w14:paraId="0B4F66BE" w14:textId="77777777" w:rsidTr="00EF705E">
        <w:tc>
          <w:tcPr>
            <w:tcW w:w="6408" w:type="dxa"/>
            <w:vAlign w:val="center"/>
          </w:tcPr>
          <w:p w14:paraId="79C60EB7" w14:textId="77777777" w:rsidR="0011367C" w:rsidRPr="00852BBD" w:rsidRDefault="0011367C" w:rsidP="00FB45FF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F68D5" w14:textId="7125C985" w:rsidR="0011367C" w:rsidRPr="00852BBD" w:rsidRDefault="00B71575" w:rsidP="00820610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295</w:t>
            </w:r>
            <w:r w:rsidR="00045D3B"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473</w:t>
            </w:r>
            <w:r w:rsidR="00045D3B"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59204" w14:textId="5C88BE0B" w:rsidR="0011367C" w:rsidRPr="00852BBD" w:rsidRDefault="00B71575" w:rsidP="00820610">
            <w:pPr>
              <w:pStyle w:val="Heading1"/>
              <w:keepNext w:val="0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215</w:t>
            </w:r>
            <w:r w:rsidR="00045D3B"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010</w:t>
            </w:r>
            <w:r w:rsidR="00045D3B" w:rsidRPr="00045D3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734</w:t>
            </w:r>
          </w:p>
        </w:tc>
      </w:tr>
    </w:tbl>
    <w:p w14:paraId="00253ED9" w14:textId="77777777" w:rsidR="00093224" w:rsidRPr="00D86049" w:rsidRDefault="00093224" w:rsidP="00FB45FF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FE8CAAC" w14:textId="78BCFE0E" w:rsidR="009E638F" w:rsidRPr="00852BBD" w:rsidRDefault="001F37EF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A643A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เงินกู้ยืมระยะยาวจากสถาบันการเงินจำนวน 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293</w:t>
      </w:r>
      <w:r w:rsidR="00045D3B" w:rsidRPr="00AA643A">
        <w:rPr>
          <w:rFonts w:ascii="Browallia New" w:hAnsi="Browallia New" w:cs="Browallia New"/>
          <w:spacing w:val="-6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81</w:t>
      </w:r>
      <w:r w:rsidR="009E638F" w:rsidRPr="00AA64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643A">
        <w:rPr>
          <w:rFonts w:ascii="Browallia New" w:hAnsi="Browallia New" w:cs="Browallia New"/>
          <w:spacing w:val="-6"/>
          <w:sz w:val="26"/>
          <w:szCs w:val="26"/>
          <w:cs/>
        </w:rPr>
        <w:t>ล้านบาท ค้ำประกันโดยหุ้นทั้งหมดของ</w:t>
      </w:r>
      <w:r w:rsidR="00D3258C" w:rsidRPr="00AA643A">
        <w:rPr>
          <w:rFonts w:ascii="Browallia New" w:hAnsi="Browallia New" w:cs="Browallia New"/>
          <w:spacing w:val="-6"/>
          <w:sz w:val="26"/>
          <w:szCs w:val="26"/>
          <w:cs/>
        </w:rPr>
        <w:t>บริษัท วอลล์สตรีท อิงลิช</w:t>
      </w:r>
      <w:r w:rsidR="00D3258C" w:rsidRPr="00AA643A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="00D3258C" w:rsidRPr="00AA643A">
        <w:rPr>
          <w:rFonts w:ascii="Browallia New" w:hAnsi="Browallia New" w:cs="Browallia New"/>
          <w:spacing w:val="-6"/>
          <w:sz w:val="26"/>
          <w:szCs w:val="26"/>
          <w:cs/>
        </w:rPr>
        <w:t>ประเทศไทย</w:t>
      </w:r>
      <w:r w:rsidR="00D3258C" w:rsidRPr="00AA643A">
        <w:rPr>
          <w:rFonts w:ascii="Browallia New" w:hAnsi="Browallia New" w:cs="Browallia New"/>
          <w:spacing w:val="-8"/>
          <w:sz w:val="26"/>
          <w:szCs w:val="26"/>
          <w:cs/>
        </w:rPr>
        <w:t>) จำกัด</w:t>
      </w:r>
      <w:r w:rsidRPr="00AA643A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หุ้นทั้งหมดของบริษัท เจฟเฟอร์ เรสโตรองต์ จำกัด (มหาชน) </w:t>
      </w:r>
      <w:r w:rsidR="004A3D5A" w:rsidRPr="00AA643A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หุ้นจำนวน </w:t>
      </w:r>
      <w:r w:rsidR="00B71575" w:rsidRPr="00B71575">
        <w:rPr>
          <w:rFonts w:ascii="Browallia New" w:hAnsi="Browallia New" w:cs="Browallia New"/>
          <w:spacing w:val="-8"/>
          <w:sz w:val="26"/>
          <w:szCs w:val="26"/>
        </w:rPr>
        <w:t>90</w:t>
      </w:r>
      <w:r w:rsidR="00413177" w:rsidRPr="00AA643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A3D5A" w:rsidRPr="00AA643A">
        <w:rPr>
          <w:rFonts w:ascii="Browallia New" w:hAnsi="Browallia New" w:cs="Browallia New"/>
          <w:spacing w:val="-8"/>
          <w:sz w:val="26"/>
          <w:szCs w:val="26"/>
          <w:cs/>
        </w:rPr>
        <w:t>ล้านหุ้นของบริษัท เวฟ เอ็นเตอร์เทนเมนท์</w:t>
      </w:r>
      <w:r w:rsidR="004A3D5A" w:rsidRPr="00AA643A">
        <w:rPr>
          <w:rFonts w:ascii="Browallia New" w:hAnsi="Browallia New" w:cs="Browallia New"/>
          <w:sz w:val="26"/>
          <w:szCs w:val="26"/>
          <w:cs/>
        </w:rPr>
        <w:t xml:space="preserve"> จำกัด (มหาชน)</w:t>
      </w:r>
      <w:r w:rsidR="004A3D5A" w:rsidRPr="00AA643A">
        <w:rPr>
          <w:rFonts w:ascii="Browallia New" w:hAnsi="Browallia New" w:cs="Browallia New"/>
          <w:sz w:val="26"/>
          <w:szCs w:val="26"/>
        </w:rPr>
        <w:t xml:space="preserve"> </w:t>
      </w:r>
      <w:r w:rsidRPr="00AA643A">
        <w:rPr>
          <w:rFonts w:ascii="Browallia New" w:hAnsi="Browallia New" w:cs="Browallia New"/>
          <w:sz w:val="26"/>
          <w:szCs w:val="26"/>
          <w:cs/>
        </w:rPr>
        <w:t>หุ้นจำนวน</w:t>
      </w:r>
      <w:r w:rsidR="003E315D" w:rsidRPr="00AA643A">
        <w:rPr>
          <w:rFonts w:ascii="Browallia New" w:hAnsi="Browallia New" w:cs="Browallia New"/>
          <w:sz w:val="26"/>
          <w:szCs w:val="26"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65</w:t>
      </w:r>
      <w:r w:rsidR="00045D3B" w:rsidRPr="00AA643A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31</w:t>
      </w:r>
      <w:r w:rsidR="0077472F" w:rsidRPr="00AA643A">
        <w:rPr>
          <w:rFonts w:ascii="Browallia New" w:hAnsi="Browallia New" w:cs="Browallia New"/>
          <w:sz w:val="26"/>
          <w:szCs w:val="26"/>
        </w:rPr>
        <w:t xml:space="preserve"> </w:t>
      </w:r>
      <w:r w:rsidRPr="00AA643A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="002F6E85" w:rsidRPr="00AA643A">
        <w:rPr>
          <w:rFonts w:ascii="Browallia New" w:hAnsi="Browallia New" w:cs="Browallia New"/>
          <w:sz w:val="26"/>
          <w:szCs w:val="26"/>
          <w:cs/>
        </w:rPr>
        <w:t>(</w:t>
      </w:r>
      <w:r w:rsidR="00B71575" w:rsidRPr="00B71575">
        <w:rPr>
          <w:rFonts w:ascii="Browallia New" w:hAnsi="Browallia New" w:cs="Browallia New"/>
          <w:sz w:val="26"/>
          <w:szCs w:val="26"/>
        </w:rPr>
        <w:t>31</w:t>
      </w:r>
      <w:r w:rsidR="002F6E85" w:rsidRPr="00AA643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B5EF6" w:rsidRPr="00AA64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2563</w:t>
      </w:r>
      <w:r w:rsidR="002F6E85" w:rsidRPr="00AA64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6E85" w:rsidRPr="00AA643A">
        <w:rPr>
          <w:rFonts w:ascii="Browallia New" w:hAnsi="Browallia New" w:cs="Browallia New"/>
          <w:sz w:val="26"/>
          <w:szCs w:val="26"/>
        </w:rPr>
        <w:t>:</w:t>
      </w:r>
      <w:r w:rsidR="00D77262" w:rsidRPr="00AA643A">
        <w:rPr>
          <w:rFonts w:ascii="Browallia New" w:hAnsi="Browallia New" w:cs="Browallia New"/>
          <w:sz w:val="26"/>
          <w:szCs w:val="26"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107</w:t>
      </w:r>
      <w:r w:rsidR="005B10AE" w:rsidRPr="00AA643A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48</w:t>
      </w:r>
      <w:r w:rsidR="002F6E85" w:rsidRPr="00AA643A">
        <w:rPr>
          <w:rFonts w:ascii="Browallia New" w:hAnsi="Browallia New" w:cs="Browallia New"/>
          <w:sz w:val="26"/>
          <w:szCs w:val="26"/>
          <w:cs/>
        </w:rPr>
        <w:t xml:space="preserve"> ล้านหุ้น) </w:t>
      </w:r>
      <w:r w:rsidRPr="00AA643A">
        <w:rPr>
          <w:rFonts w:ascii="Browallia New" w:hAnsi="Browallia New" w:cs="Browallia New"/>
          <w:sz w:val="26"/>
          <w:szCs w:val="26"/>
          <w:cs/>
        </w:rPr>
        <w:t>ของบริษัท ไทยโซลาร์ เอ็นเนอร์ยี่ จำกัด (มหาชน)</w:t>
      </w:r>
      <w:r w:rsidR="00D46C83" w:rsidRPr="00AA643A">
        <w:rPr>
          <w:rFonts w:ascii="Browallia New" w:hAnsi="Browallia New" w:cs="Browallia New"/>
          <w:sz w:val="26"/>
          <w:szCs w:val="26"/>
          <w:cs/>
        </w:rPr>
        <w:t xml:space="preserve"> (หมายเหตุ</w:t>
      </w:r>
      <w:r w:rsidR="00723D55" w:rsidRPr="00AA64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7</w:t>
      </w:r>
      <w:r w:rsidR="00D46C83" w:rsidRPr="00AA643A">
        <w:rPr>
          <w:rFonts w:ascii="Browallia New" w:hAnsi="Browallia New" w:cs="Browallia New"/>
          <w:sz w:val="26"/>
          <w:szCs w:val="26"/>
        </w:rPr>
        <w:t>)</w:t>
      </w:r>
      <w:r w:rsidR="00AA643A" w:rsidRPr="00AA643A">
        <w:rPr>
          <w:rFonts w:ascii="Browallia New" w:hAnsi="Browallia New" w:cs="Browallia New"/>
          <w:sz w:val="26"/>
          <w:szCs w:val="26"/>
        </w:rPr>
        <w:t xml:space="preserve"> </w:t>
      </w:r>
      <w:r w:rsidR="00AA643A" w:rsidRPr="00AA643A">
        <w:rPr>
          <w:rFonts w:ascii="Browallia New" w:hAnsi="Browallia New" w:cs="Browallia New"/>
          <w:sz w:val="26"/>
          <w:szCs w:val="26"/>
          <w:cs/>
        </w:rPr>
        <w:t xml:space="preserve">และหุ้นจำนวน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17</w:t>
      </w:r>
      <w:r w:rsidR="00AA643A" w:rsidRPr="00AA643A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63</w:t>
      </w:r>
      <w:r w:rsidR="00AA643A" w:rsidRPr="00AA643A">
        <w:rPr>
          <w:rFonts w:ascii="Browallia New" w:hAnsi="Browallia New" w:cs="Browallia New"/>
          <w:sz w:val="26"/>
          <w:szCs w:val="26"/>
        </w:rPr>
        <w:t xml:space="preserve"> </w:t>
      </w:r>
      <w:r w:rsidR="00AA643A" w:rsidRPr="00AA643A">
        <w:rPr>
          <w:rFonts w:ascii="Browallia New" w:hAnsi="Browallia New" w:cs="Browallia New"/>
          <w:sz w:val="26"/>
          <w:szCs w:val="26"/>
          <w:cs/>
        </w:rPr>
        <w:t>ล้านหุ้นของบริษัท บีอีซี เ</w:t>
      </w:r>
      <w:r w:rsidR="00815011">
        <w:rPr>
          <w:rFonts w:ascii="Browallia New" w:hAnsi="Browallia New" w:cs="Browallia New" w:hint="cs"/>
          <w:sz w:val="26"/>
          <w:szCs w:val="26"/>
          <w:cs/>
        </w:rPr>
        <w:t>วิลด์</w:t>
      </w:r>
      <w:r w:rsidR="00AA643A" w:rsidRPr="00AA643A">
        <w:rPr>
          <w:rFonts w:ascii="Browallia New" w:hAnsi="Browallia New" w:cs="Browallia New"/>
          <w:sz w:val="26"/>
          <w:szCs w:val="26"/>
          <w:cs/>
        </w:rPr>
        <w:t xml:space="preserve"> จำกัด (มหาชน)</w:t>
      </w:r>
      <w:r w:rsidR="00D823B7" w:rsidRPr="00852BBD">
        <w:rPr>
          <w:rFonts w:ascii="Browallia New" w:hAnsi="Browallia New" w:cs="Browallia New"/>
          <w:sz w:val="26"/>
          <w:szCs w:val="26"/>
        </w:rPr>
        <w:t xml:space="preserve"> </w:t>
      </w:r>
    </w:p>
    <w:p w14:paraId="10B3F909" w14:textId="77777777" w:rsidR="00EB5CE9" w:rsidRPr="00D86049" w:rsidRDefault="00EB5CE9" w:rsidP="00FB45FF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3659A3F" w14:textId="630F8DED" w:rsidR="006C7BB5" w:rsidRPr="00852BBD" w:rsidRDefault="001F37EF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1</w:t>
      </w:r>
      <w:r w:rsidR="00096232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67</w:t>
      </w:r>
      <w:r w:rsidR="00A5432D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0B5EF6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3E315D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3</w:t>
      </w:r>
      <w:r w:rsidR="00486173" w:rsidRPr="00852BBD">
        <w:rPr>
          <w:rFonts w:ascii="Browallia New" w:hAnsi="Browallia New" w:cs="Browallia New"/>
          <w:spacing w:val="-4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51</w:t>
      </w:r>
      <w:r w:rsidR="00486173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ล้านบาท) ค้ำประกันโดยส่วนตกแต่งปรับปรุงมูลค่า</w:t>
      </w:r>
      <w:r w:rsidR="0009623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1</w:t>
      </w:r>
      <w:r w:rsidR="00096232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75</w:t>
      </w:r>
      <w:r w:rsidR="00B83E3C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0B5EF6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3E315D" w:rsidRPr="00852BB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3</w:t>
      </w:r>
      <w:r w:rsidR="00CE2915" w:rsidRPr="00852BBD">
        <w:rPr>
          <w:rFonts w:ascii="Browallia New" w:hAnsi="Browallia New" w:cs="Browallia New"/>
          <w:spacing w:val="-4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80</w:t>
      </w:r>
      <w:r w:rsidR="003E315D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="002A3E87" w:rsidRPr="00852BB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52BBD">
        <w:rPr>
          <w:rFonts w:ascii="Browallia New" w:hAnsi="Browallia New" w:cs="Browallia New"/>
          <w:spacing w:val="-4"/>
          <w:sz w:val="26"/>
          <w:szCs w:val="26"/>
          <w:cs/>
        </w:rPr>
        <w:t>นอกจากนี้เงินกู้ยืมดังกล่าวถูกค้ำประกันโดยบริษัท เวฟ เอ็นเตอร์เทนเมนท์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จำกัด (มหาชน)</w:t>
      </w:r>
    </w:p>
    <w:p w14:paraId="4BDB43C5" w14:textId="77777777" w:rsidR="00867282" w:rsidRPr="00D86049" w:rsidRDefault="00867282" w:rsidP="00FB45FF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5C3B116" w14:textId="77777777" w:rsidR="003D1CE6" w:rsidRPr="00852BBD" w:rsidRDefault="006C7BB5" w:rsidP="00FB45F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มูลค่ายุติธรรมของเงินกู้ยืมระยะยาวใกล้เคียงกับราคาตามบัญชีของรายการดังกล่าว</w:t>
      </w:r>
    </w:p>
    <w:p w14:paraId="2F6D6EA3" w14:textId="77777777" w:rsidR="00A70560" w:rsidRPr="00852BBD" w:rsidRDefault="00A70560" w:rsidP="00A70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610" w:rsidRPr="00852BBD" w14:paraId="170ECD3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3A2E4C" w14:textId="7EF53470" w:rsidR="00820610" w:rsidRPr="00852BBD" w:rsidRDefault="00B71575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20610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610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7360C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2DE45668" w14:textId="77777777" w:rsidR="00820610" w:rsidRPr="00852BBD" w:rsidRDefault="00820610" w:rsidP="0082061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134DC" w:rsidRPr="00852BBD" w14:paraId="206C8043" w14:textId="77777777" w:rsidTr="00820610">
        <w:tc>
          <w:tcPr>
            <w:tcW w:w="3686" w:type="dxa"/>
            <w:vAlign w:val="bottom"/>
          </w:tcPr>
          <w:p w14:paraId="2BD3A4EE" w14:textId="77777777" w:rsidR="00F134DC" w:rsidRPr="00852BBD" w:rsidRDefault="00F134DC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B0D6F" w14:textId="77777777" w:rsidR="00F134DC" w:rsidRPr="00852BBD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4666" w14:textId="77777777" w:rsidR="00F134DC" w:rsidRPr="00852BBD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5529" w:rsidRPr="00852BBD" w14:paraId="166DEC86" w14:textId="77777777" w:rsidTr="00820610">
        <w:tc>
          <w:tcPr>
            <w:tcW w:w="3686" w:type="dxa"/>
            <w:vAlign w:val="bottom"/>
          </w:tcPr>
          <w:p w14:paraId="7D814F92" w14:textId="77777777" w:rsidR="00BF5529" w:rsidRPr="00852BBD" w:rsidRDefault="00BF5529" w:rsidP="00BF5529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68DF2" w14:textId="60477345" w:rsidR="00BF5529" w:rsidRPr="00852BBD" w:rsidRDefault="00B71575" w:rsidP="00BF5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F5529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552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06B23" w14:textId="0A06E216" w:rsidR="00BF5529" w:rsidRPr="00852BBD" w:rsidRDefault="00B71575" w:rsidP="00BF5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5529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5529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AD89D" w14:textId="5FF05A73" w:rsidR="00BF5529" w:rsidRPr="00852BBD" w:rsidRDefault="00B71575" w:rsidP="00BF5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F5529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552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84A9AB" w14:textId="58C8E506" w:rsidR="00BF5529" w:rsidRPr="00852BBD" w:rsidRDefault="00B71575" w:rsidP="00BF55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5529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5529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1151" w:rsidRPr="00852BBD" w14:paraId="052F8A3B" w14:textId="77777777" w:rsidTr="00820610">
        <w:tc>
          <w:tcPr>
            <w:tcW w:w="3686" w:type="dxa"/>
            <w:vAlign w:val="bottom"/>
          </w:tcPr>
          <w:p w14:paraId="12179DA2" w14:textId="77777777" w:rsidR="00061151" w:rsidRPr="00852BBD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07183C" w14:textId="77CC2CEB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E397B1B" w14:textId="4264EE1E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3E349553" w14:textId="392D8956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25154D1" w14:textId="7C3295C4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61151" w:rsidRPr="00852BBD" w14:paraId="2D595DAD" w14:textId="77777777" w:rsidTr="00820610">
        <w:tc>
          <w:tcPr>
            <w:tcW w:w="3686" w:type="dxa"/>
            <w:vAlign w:val="bottom"/>
          </w:tcPr>
          <w:p w14:paraId="0BD6A4AC" w14:textId="77777777" w:rsidR="00061151" w:rsidRPr="00852BBD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781D89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11F128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D5D0D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7AD8A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1151" w:rsidRPr="00852BBD" w14:paraId="5E23C9EA" w14:textId="77777777" w:rsidTr="008A76D3">
        <w:tc>
          <w:tcPr>
            <w:tcW w:w="3686" w:type="dxa"/>
            <w:vAlign w:val="bottom"/>
          </w:tcPr>
          <w:p w14:paraId="586B87D1" w14:textId="77777777" w:rsidR="00061151" w:rsidRPr="00852BBD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65231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CBDF8B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BA4BF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C17A4" w14:textId="77777777" w:rsidR="00061151" w:rsidRPr="00852BBD" w:rsidRDefault="00061151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1151" w:rsidRPr="00852BBD" w14:paraId="715E8DC8" w14:textId="77777777" w:rsidTr="008A76D3">
        <w:tc>
          <w:tcPr>
            <w:tcW w:w="3686" w:type="dxa"/>
            <w:vAlign w:val="bottom"/>
          </w:tcPr>
          <w:p w14:paraId="1E05FFF5" w14:textId="77777777" w:rsidR="00061151" w:rsidRPr="00852BBD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92DB2" w14:textId="120A3515" w:rsidR="00061151" w:rsidRPr="00852BBD" w:rsidRDefault="00B71575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B660CE" w:rsidRPr="00B66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B660CE" w:rsidRPr="00B66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shd w:val="clear" w:color="auto" w:fill="auto"/>
          </w:tcPr>
          <w:p w14:paraId="179B01C0" w14:textId="0A5DD644" w:rsidR="00061151" w:rsidRPr="00852BBD" w:rsidRDefault="00B71575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  <w:shd w:val="clear" w:color="auto" w:fill="FAFAFA"/>
          </w:tcPr>
          <w:p w14:paraId="309ECE6F" w14:textId="36C5EAE8" w:rsidR="00061151" w:rsidRPr="00852BBD" w:rsidRDefault="00B71575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660CE" w:rsidRPr="00B66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B660CE" w:rsidRPr="00B66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24E31" w14:textId="3F341872" w:rsidR="00061151" w:rsidRPr="00852BBD" w:rsidRDefault="00B71575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061151" w:rsidRPr="00852BBD" w14:paraId="211FF3E0" w14:textId="77777777" w:rsidTr="008A76D3">
        <w:tc>
          <w:tcPr>
            <w:tcW w:w="3686" w:type="dxa"/>
            <w:vAlign w:val="bottom"/>
          </w:tcPr>
          <w:p w14:paraId="537225A5" w14:textId="77777777" w:rsidR="00061151" w:rsidRPr="00852BBD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B0BAC" w14:textId="78111B6D" w:rsidR="00061151" w:rsidRPr="00852BBD" w:rsidRDefault="00B71575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660CE" w:rsidRPr="00B66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B660CE" w:rsidRPr="00B66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9BB26D" w14:textId="2F2DE074" w:rsidR="00061151" w:rsidRPr="00852BBD" w:rsidRDefault="00B71575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1903D8" w14:textId="107E4E9B" w:rsidR="00061151" w:rsidRPr="00852BBD" w:rsidRDefault="00B71575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0CE" w:rsidRPr="00B66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B660CE" w:rsidRPr="00B66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5663C" w14:textId="062FADF8" w:rsidR="00061151" w:rsidRPr="00852BBD" w:rsidRDefault="00B71575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061151" w:rsidRPr="00852BBD" w14:paraId="5D9A8282" w14:textId="77777777" w:rsidTr="008A76D3">
        <w:tc>
          <w:tcPr>
            <w:tcW w:w="3686" w:type="dxa"/>
            <w:vAlign w:val="bottom"/>
          </w:tcPr>
          <w:p w14:paraId="61DB9750" w14:textId="77777777" w:rsidR="00061151" w:rsidRPr="00852BBD" w:rsidRDefault="00061151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8C815" w14:textId="5C018815" w:rsidR="00061151" w:rsidRPr="00852BBD" w:rsidRDefault="00B71575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660CE" w:rsidRPr="00B66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B660CE" w:rsidRPr="00B66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0964F" w14:textId="1B8E0245" w:rsidR="00061151" w:rsidRPr="00852BBD" w:rsidRDefault="00B71575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335E2" w14:textId="2BE6F390" w:rsidR="00061151" w:rsidRPr="00852BBD" w:rsidRDefault="00B71575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660CE" w:rsidRPr="00B66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B660CE" w:rsidRPr="00B660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6E922" w14:textId="0D21D435" w:rsidR="00061151" w:rsidRPr="00852BBD" w:rsidRDefault="00B71575" w:rsidP="008206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8B73E1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14:paraId="0B8DA82C" w14:textId="77777777" w:rsidR="006D0E66" w:rsidRPr="00852BBD" w:rsidRDefault="006D0E66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794586" w14:textId="77777777" w:rsidR="00F134DC" w:rsidRPr="00852BBD" w:rsidRDefault="00F134DC" w:rsidP="00B115FE">
      <w:pPr>
        <w:jc w:val="thaiDistribute"/>
        <w:rPr>
          <w:rFonts w:ascii="Browallia New" w:hAnsi="Browallia New" w:cs="Browallia New"/>
          <w:color w:val="CF4804"/>
          <w:sz w:val="26"/>
          <w:szCs w:val="26"/>
        </w:rPr>
      </w:pPr>
      <w:r w:rsidRPr="00852BBD">
        <w:rPr>
          <w:rFonts w:ascii="Browallia New" w:hAnsi="Browallia New" w:cs="Browallia New"/>
          <w:color w:val="CF4804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B6CFF98" w14:textId="77777777" w:rsidR="00F134DC" w:rsidRPr="00852BBD" w:rsidRDefault="00F134DC" w:rsidP="00B115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852BBD" w14:paraId="50D97166" w14:textId="77777777" w:rsidTr="00D86049">
        <w:trPr>
          <w:trHeight w:val="20"/>
        </w:trPr>
        <w:tc>
          <w:tcPr>
            <w:tcW w:w="5130" w:type="dxa"/>
            <w:vAlign w:val="center"/>
          </w:tcPr>
          <w:p w14:paraId="2F9642DC" w14:textId="77777777" w:rsidR="00061151" w:rsidRPr="00852BBD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8FC731" w14:textId="77777777" w:rsidR="00061151" w:rsidRPr="00852BBD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ข้อมูลทางการเงินรวม</w:t>
            </w:r>
          </w:p>
        </w:tc>
      </w:tr>
      <w:tr w:rsidR="00061151" w:rsidRPr="00852BBD" w14:paraId="3AA750CD" w14:textId="77777777" w:rsidTr="00D86049">
        <w:trPr>
          <w:trHeight w:val="20"/>
        </w:trPr>
        <w:tc>
          <w:tcPr>
            <w:tcW w:w="5130" w:type="dxa"/>
            <w:vAlign w:val="center"/>
          </w:tcPr>
          <w:p w14:paraId="40E044A6" w14:textId="77777777" w:rsidR="00061151" w:rsidRPr="00852BBD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6B67209" w14:textId="77777777" w:rsidR="00061151" w:rsidRPr="00852BBD" w:rsidRDefault="00061151" w:rsidP="00B738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41CC63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074ADB65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DCF549B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75EDB0DF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852BBD" w14:paraId="382376EE" w14:textId="77777777" w:rsidTr="00D86049">
        <w:trPr>
          <w:trHeight w:val="20"/>
        </w:trPr>
        <w:tc>
          <w:tcPr>
            <w:tcW w:w="5130" w:type="dxa"/>
            <w:vAlign w:val="center"/>
          </w:tcPr>
          <w:p w14:paraId="3FD390A1" w14:textId="77777777" w:rsidR="00954819" w:rsidRPr="00852BBD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604742" w14:textId="77777777" w:rsidR="00954819" w:rsidRPr="00852BBD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A6F7E" w14:textId="77777777" w:rsidR="00954819" w:rsidRPr="00852BBD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3F74F" w14:textId="77777777" w:rsidR="00954819" w:rsidRPr="00852BBD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852BBD" w14:paraId="77A3958A" w14:textId="77777777" w:rsidTr="00D86049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43964B26" w14:textId="77777777" w:rsidR="00061151" w:rsidRPr="00852BBD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DBD9A" w14:textId="77777777" w:rsidR="00061151" w:rsidRPr="00852BBD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EFC41E" w14:textId="77777777" w:rsidR="00061151" w:rsidRPr="00852BBD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38073" w14:textId="77777777" w:rsidR="00061151" w:rsidRPr="00852BBD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BF5529" w:rsidRPr="00852BBD" w14:paraId="4BF78D93" w14:textId="77777777" w:rsidTr="00D86049">
        <w:trPr>
          <w:trHeight w:val="20"/>
        </w:trPr>
        <w:tc>
          <w:tcPr>
            <w:tcW w:w="5130" w:type="dxa"/>
            <w:shd w:val="clear" w:color="auto" w:fill="auto"/>
            <w:hideMark/>
          </w:tcPr>
          <w:p w14:paraId="59ACC033" w14:textId="729F3F90" w:rsidR="00BF5529" w:rsidRPr="00852BBD" w:rsidRDefault="00BF5529" w:rsidP="00BF5529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356421D" w14:textId="592ED50D" w:rsidR="00BF5529" w:rsidRPr="00093224" w:rsidRDefault="00B71575" w:rsidP="00BF55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F5529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BF5529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shd w:val="clear" w:color="auto" w:fill="auto"/>
          </w:tcPr>
          <w:p w14:paraId="2F33275B" w14:textId="26B99483" w:rsidR="00BF5529" w:rsidRPr="00093224" w:rsidRDefault="00BF5529" w:rsidP="00BF55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32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0932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8799936" w14:textId="2C7D008D" w:rsidR="00BF5529" w:rsidRPr="00093224" w:rsidRDefault="00B71575" w:rsidP="00BF55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F5529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F5529" w:rsidRPr="00093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061151" w:rsidRPr="00852BBD" w14:paraId="6EBA2F6E" w14:textId="77777777" w:rsidTr="00D86049">
        <w:trPr>
          <w:trHeight w:val="20"/>
        </w:trPr>
        <w:tc>
          <w:tcPr>
            <w:tcW w:w="5130" w:type="dxa"/>
            <w:shd w:val="clear" w:color="auto" w:fill="auto"/>
            <w:hideMark/>
          </w:tcPr>
          <w:p w14:paraId="72FF1BE3" w14:textId="77777777" w:rsidR="00061151" w:rsidRPr="00852BBD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auto"/>
          </w:tcPr>
          <w:p w14:paraId="3FDDCB5A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ACF0726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3521346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061151" w:rsidRPr="00852BBD" w14:paraId="6C96F14D" w14:textId="77777777" w:rsidTr="00D86049">
        <w:trPr>
          <w:trHeight w:val="20"/>
        </w:trPr>
        <w:tc>
          <w:tcPr>
            <w:tcW w:w="5130" w:type="dxa"/>
            <w:shd w:val="clear" w:color="auto" w:fill="auto"/>
          </w:tcPr>
          <w:p w14:paraId="77BA8857" w14:textId="669BD8B6" w:rsidR="00061151" w:rsidRPr="00852BBD" w:rsidRDefault="00954819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061151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TFRS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061151"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440" w:type="dxa"/>
            <w:shd w:val="clear" w:color="auto" w:fill="auto"/>
          </w:tcPr>
          <w:p w14:paraId="4A0D7BB3" w14:textId="77777777" w:rsidR="00061151" w:rsidRPr="00852BBD" w:rsidRDefault="00061151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24F52E1" w14:textId="77777777" w:rsidR="00061151" w:rsidRPr="00852BBD" w:rsidRDefault="00061151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82B34D7" w14:textId="77777777" w:rsidR="00061151" w:rsidRPr="00852BBD" w:rsidRDefault="00061151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F5529" w:rsidRPr="00852BBD" w14:paraId="39E82A38" w14:textId="77777777" w:rsidTr="00D86049">
        <w:trPr>
          <w:trHeight w:val="20"/>
        </w:trPr>
        <w:tc>
          <w:tcPr>
            <w:tcW w:w="5130" w:type="dxa"/>
            <w:shd w:val="clear" w:color="auto" w:fill="auto"/>
          </w:tcPr>
          <w:p w14:paraId="75B3F59B" w14:textId="77777777" w:rsidR="00BF5529" w:rsidRPr="00852BBD" w:rsidRDefault="00BF5529" w:rsidP="00BF5529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การจัดประเภทรายการใหม่</w:t>
            </w:r>
          </w:p>
        </w:tc>
        <w:tc>
          <w:tcPr>
            <w:tcW w:w="1440" w:type="dxa"/>
            <w:shd w:val="clear" w:color="auto" w:fill="auto"/>
          </w:tcPr>
          <w:p w14:paraId="13E22509" w14:textId="1A0EDFB6" w:rsidR="00BF5529" w:rsidRPr="00093224" w:rsidRDefault="00B71575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352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669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351</w:t>
            </w:r>
          </w:p>
        </w:tc>
        <w:tc>
          <w:tcPr>
            <w:tcW w:w="1440" w:type="dxa"/>
            <w:shd w:val="clear" w:color="auto" w:fill="auto"/>
          </w:tcPr>
          <w:p w14:paraId="65B38922" w14:textId="2ACF53E6" w:rsidR="00BF5529" w:rsidRPr="00093224" w:rsidRDefault="00BF5529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917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953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A0C667" w14:textId="17FD736C" w:rsidR="00BF5529" w:rsidRPr="00093224" w:rsidRDefault="00B71575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333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751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398</w:t>
            </w:r>
          </w:p>
        </w:tc>
      </w:tr>
      <w:tr w:rsidR="00BF5529" w:rsidRPr="00852BBD" w14:paraId="1D461B63" w14:textId="77777777" w:rsidTr="00D86049">
        <w:trPr>
          <w:trHeight w:val="20"/>
        </w:trPr>
        <w:tc>
          <w:tcPr>
            <w:tcW w:w="5130" w:type="dxa"/>
            <w:shd w:val="clear" w:color="auto" w:fill="auto"/>
          </w:tcPr>
          <w:p w14:paraId="1AA88727" w14:textId="77777777" w:rsidR="00BF5529" w:rsidRPr="00852BBD" w:rsidRDefault="00BF5529" w:rsidP="00BF5529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E55B0B8" w14:textId="5B6BE80B" w:rsidR="00BF5529" w:rsidRPr="00093224" w:rsidRDefault="00B71575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420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14:paraId="48695C9C" w14:textId="24F7F89E" w:rsidR="00BF5529" w:rsidRPr="00093224" w:rsidRDefault="00BF5529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504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446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D129761" w14:textId="0190E057" w:rsidR="00BF5529" w:rsidRPr="00093224" w:rsidRDefault="00B71575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915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714</w:t>
            </w:r>
          </w:p>
        </w:tc>
      </w:tr>
      <w:tr w:rsidR="00BF5529" w:rsidRPr="00852BBD" w14:paraId="61A1FBC8" w14:textId="77777777" w:rsidTr="00D86049">
        <w:trPr>
          <w:trHeight w:val="20"/>
        </w:trPr>
        <w:tc>
          <w:tcPr>
            <w:tcW w:w="5130" w:type="dxa"/>
            <w:shd w:val="clear" w:color="auto" w:fill="auto"/>
          </w:tcPr>
          <w:p w14:paraId="259572D1" w14:textId="77777777" w:rsidR="00BF5529" w:rsidRPr="00852BBD" w:rsidRDefault="00BF5529" w:rsidP="00BF5529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71628B32" w14:textId="77777777" w:rsidR="00BF5529" w:rsidRPr="00093224" w:rsidRDefault="00BF5529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83041C" w14:textId="17A86882" w:rsidR="00BF5529" w:rsidRPr="00093224" w:rsidRDefault="00B71575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279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742</w:t>
            </w:r>
          </w:p>
        </w:tc>
        <w:tc>
          <w:tcPr>
            <w:tcW w:w="1440" w:type="dxa"/>
            <w:shd w:val="clear" w:color="auto" w:fill="auto"/>
          </w:tcPr>
          <w:p w14:paraId="79418541" w14:textId="3FAF1678" w:rsidR="00BF5529" w:rsidRPr="00093224" w:rsidRDefault="00B71575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279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742</w:t>
            </w:r>
          </w:p>
        </w:tc>
      </w:tr>
      <w:tr w:rsidR="00632A6B" w:rsidRPr="00852BBD" w14:paraId="177D9DA1" w14:textId="77777777" w:rsidTr="00D86049">
        <w:trPr>
          <w:trHeight w:val="20"/>
        </w:trPr>
        <w:tc>
          <w:tcPr>
            <w:tcW w:w="5130" w:type="dxa"/>
            <w:shd w:val="clear" w:color="auto" w:fill="auto"/>
          </w:tcPr>
          <w:p w14:paraId="1E451A86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</w:tcPr>
          <w:p w14:paraId="5C174B9D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4BCA413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EF1ECE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F5529" w:rsidRPr="00852BBD" w14:paraId="2E2D3E7A" w14:textId="77777777" w:rsidTr="00D86049">
        <w:trPr>
          <w:trHeight w:val="20"/>
        </w:trPr>
        <w:tc>
          <w:tcPr>
            <w:tcW w:w="5130" w:type="dxa"/>
            <w:shd w:val="clear" w:color="auto" w:fill="auto"/>
          </w:tcPr>
          <w:p w14:paraId="4914E654" w14:textId="77777777" w:rsidR="00BF5529" w:rsidRPr="00852BBD" w:rsidRDefault="00BF5529" w:rsidP="00BF5529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auto"/>
          </w:tcPr>
          <w:p w14:paraId="41D5113D" w14:textId="18BBA811" w:rsidR="00BF5529" w:rsidRPr="00093224" w:rsidRDefault="00BF5529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139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907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005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031A24" w14:textId="77777777" w:rsidR="00BF5529" w:rsidRPr="00093224" w:rsidRDefault="00BF5529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0EADC5" w14:textId="69D2F38F" w:rsidR="00BF5529" w:rsidRPr="00093224" w:rsidRDefault="00BF5529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139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907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005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BF5529" w:rsidRPr="00852BBD" w14:paraId="79B398A6" w14:textId="77777777" w:rsidTr="00D86049">
        <w:trPr>
          <w:trHeight w:val="198"/>
        </w:trPr>
        <w:tc>
          <w:tcPr>
            <w:tcW w:w="5130" w:type="dxa"/>
            <w:shd w:val="clear" w:color="auto" w:fill="auto"/>
            <w:hideMark/>
          </w:tcPr>
          <w:p w14:paraId="18C294FB" w14:textId="77777777" w:rsidR="00BF5529" w:rsidRPr="00852BBD" w:rsidRDefault="00BF5529" w:rsidP="00BF5529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DA1FAC" w14:textId="74E56BA6" w:rsidR="00BF5529" w:rsidRPr="00093224" w:rsidRDefault="00BF5529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563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202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FDF60D" w14:textId="2FBA7B57" w:rsidR="00BF5529" w:rsidRPr="00093224" w:rsidRDefault="00B71575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816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D55892" w14:textId="1421CB30" w:rsidR="00BF5529" w:rsidRPr="00093224" w:rsidRDefault="00BF5529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746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411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A6B" w:rsidRPr="00852BBD" w14:paraId="287ABBF2" w14:textId="77777777" w:rsidTr="00D86049">
        <w:trPr>
          <w:trHeight w:val="20"/>
        </w:trPr>
        <w:tc>
          <w:tcPr>
            <w:tcW w:w="5130" w:type="dxa"/>
            <w:shd w:val="clear" w:color="auto" w:fill="auto"/>
            <w:hideMark/>
          </w:tcPr>
          <w:p w14:paraId="79F420AC" w14:textId="6FAE64F1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BF55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กันยายน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656CE" w14:textId="1799985A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221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576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CDB1B" w14:textId="3240C153" w:rsidR="00632A6B" w:rsidRPr="00852BBD" w:rsidRDefault="00BF5529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826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245</w:t>
            </w:r>
            <w:r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E4C1D" w14:textId="1800A464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211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749</w:t>
            </w:r>
            <w:r w:rsidR="00BF5529" w:rsidRPr="0009322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925</w:t>
            </w:r>
          </w:p>
        </w:tc>
      </w:tr>
      <w:tr w:rsidR="00632A6B" w:rsidRPr="00852BBD" w14:paraId="199738F9" w14:textId="77777777" w:rsidTr="00D86049">
        <w:trPr>
          <w:trHeight w:val="20"/>
        </w:trPr>
        <w:tc>
          <w:tcPr>
            <w:tcW w:w="5130" w:type="dxa"/>
            <w:shd w:val="clear" w:color="auto" w:fill="auto"/>
          </w:tcPr>
          <w:p w14:paraId="0788EA5D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93B526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993197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10764D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32A6B" w:rsidRPr="00852BBD" w14:paraId="4EFB8B6C" w14:textId="77777777" w:rsidTr="00D86049">
        <w:trPr>
          <w:trHeight w:val="20"/>
        </w:trPr>
        <w:tc>
          <w:tcPr>
            <w:tcW w:w="5130" w:type="dxa"/>
          </w:tcPr>
          <w:p w14:paraId="5971697E" w14:textId="7AB0218F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6EE8FA16" w14:textId="33FA8C00" w:rsidR="00632A6B" w:rsidRPr="00852BBD" w:rsidRDefault="00B71575" w:rsidP="00632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632A6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632A6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shd w:val="clear" w:color="auto" w:fill="FAFAFA"/>
          </w:tcPr>
          <w:p w14:paraId="7ACF0CBC" w14:textId="133055A5" w:rsidR="00632A6B" w:rsidRPr="00852BBD" w:rsidRDefault="00632A6B" w:rsidP="00632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28741E" w14:textId="343A9329" w:rsidR="00632A6B" w:rsidRPr="00852BBD" w:rsidRDefault="00B71575" w:rsidP="00632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632A6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632A6B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632A6B" w:rsidRPr="00852BBD" w14:paraId="662B4D02" w14:textId="77777777" w:rsidTr="00D86049">
        <w:trPr>
          <w:trHeight w:val="20"/>
        </w:trPr>
        <w:tc>
          <w:tcPr>
            <w:tcW w:w="5130" w:type="dxa"/>
          </w:tcPr>
          <w:p w14:paraId="23209710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344FF8B6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0524EC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F666487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632A6B" w:rsidRPr="00852BBD" w14:paraId="4B94CD1C" w14:textId="77777777" w:rsidTr="00D86049">
        <w:trPr>
          <w:trHeight w:val="20"/>
        </w:trPr>
        <w:tc>
          <w:tcPr>
            <w:tcW w:w="5130" w:type="dxa"/>
          </w:tcPr>
          <w:p w14:paraId="263627E2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06A4E0FF" w14:textId="2CE955C5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219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706</w:t>
            </w:r>
          </w:p>
        </w:tc>
        <w:tc>
          <w:tcPr>
            <w:tcW w:w="1440" w:type="dxa"/>
            <w:shd w:val="clear" w:color="auto" w:fill="FAFAFA"/>
          </w:tcPr>
          <w:p w14:paraId="7E584C95" w14:textId="791DCC1E" w:rsidR="00632A6B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982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904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7EE7F1" w14:textId="73E99245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236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802</w:t>
            </w:r>
          </w:p>
        </w:tc>
      </w:tr>
      <w:tr w:rsidR="00632A6B" w:rsidRPr="00852BBD" w14:paraId="1EF8C228" w14:textId="77777777" w:rsidTr="00D86049">
        <w:trPr>
          <w:trHeight w:val="20"/>
        </w:trPr>
        <w:tc>
          <w:tcPr>
            <w:tcW w:w="5130" w:type="dxa"/>
          </w:tcPr>
          <w:p w14:paraId="268D8CBB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1F5CA872" w14:textId="6E4911C4" w:rsidR="00632A6B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B6CDF8" w14:textId="48817EA5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781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343</w:t>
            </w:r>
          </w:p>
        </w:tc>
        <w:tc>
          <w:tcPr>
            <w:tcW w:w="1440" w:type="dxa"/>
            <w:shd w:val="clear" w:color="auto" w:fill="FAFAFA"/>
          </w:tcPr>
          <w:p w14:paraId="4008718B" w14:textId="14274CE9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781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343</w:t>
            </w:r>
          </w:p>
        </w:tc>
      </w:tr>
      <w:tr w:rsidR="00632A6B" w:rsidRPr="00852BBD" w14:paraId="1A0533FB" w14:textId="77777777" w:rsidTr="00D86049">
        <w:trPr>
          <w:trHeight w:val="20"/>
        </w:trPr>
        <w:tc>
          <w:tcPr>
            <w:tcW w:w="5130" w:type="dxa"/>
          </w:tcPr>
          <w:p w14:paraId="483D3825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6F9FC572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F6696BB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B1688F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E02C3" w:rsidRPr="00852BBD" w14:paraId="5721D58F" w14:textId="77777777" w:rsidTr="00D86049">
        <w:trPr>
          <w:trHeight w:val="20"/>
        </w:trPr>
        <w:tc>
          <w:tcPr>
            <w:tcW w:w="5130" w:type="dxa"/>
          </w:tcPr>
          <w:p w14:paraId="54A7EBBD" w14:textId="77777777" w:rsidR="005E02C3" w:rsidRPr="00D86049" w:rsidRDefault="005E02C3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8604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eastAsia="en-GB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490B9D68" w14:textId="18525738" w:rsidR="005E02C3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126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058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A28043" w14:textId="5175AD87" w:rsidR="005E02C3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1F703E" w14:textId="60B081FC" w:rsidR="005E02C3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126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058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A6B" w:rsidRPr="00852BBD" w14:paraId="5A3C099B" w14:textId="77777777" w:rsidTr="00D86049">
        <w:trPr>
          <w:trHeight w:val="20"/>
        </w:trPr>
        <w:tc>
          <w:tcPr>
            <w:tcW w:w="5130" w:type="dxa"/>
          </w:tcPr>
          <w:p w14:paraId="480AC363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</w:tcPr>
          <w:p w14:paraId="5FF69124" w14:textId="529AE4F9" w:rsidR="00632A6B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100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706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393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2B0CAA" w14:textId="09A0381D" w:rsidR="00632A6B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918F87" w14:textId="3EFA6CBE" w:rsidR="00632A6B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100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706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393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5E02C3" w:rsidRPr="00852BBD" w14:paraId="3B853C14" w14:textId="77777777" w:rsidTr="00D86049">
        <w:trPr>
          <w:trHeight w:val="20"/>
        </w:trPr>
        <w:tc>
          <w:tcPr>
            <w:tcW w:w="5130" w:type="dxa"/>
          </w:tcPr>
          <w:p w14:paraId="4C4957CC" w14:textId="77777777" w:rsidR="005E02C3" w:rsidRPr="00852BBD" w:rsidRDefault="005E02C3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BA1ACE" w14:textId="1DF7E900" w:rsidR="005E02C3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398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A327AD" w14:textId="3960ED5C" w:rsidR="005E02C3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535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3605B2" w14:textId="574B4509" w:rsidR="005E02C3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862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652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A6B" w:rsidRPr="00852BBD" w14:paraId="1E4447D3" w14:textId="77777777" w:rsidTr="00D86049">
        <w:trPr>
          <w:trHeight w:val="20"/>
        </w:trPr>
        <w:tc>
          <w:tcPr>
            <w:tcW w:w="5130" w:type="dxa"/>
          </w:tcPr>
          <w:p w14:paraId="015EB0DF" w14:textId="3A7219D4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BF55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กันยายน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41A2E" w14:textId="43FED330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695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D0EE9" w14:textId="7CAE55BF" w:rsidR="00632A6B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807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038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1C877" w14:textId="58C8F91A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888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131</w:t>
            </w:r>
          </w:p>
        </w:tc>
      </w:tr>
    </w:tbl>
    <w:p w14:paraId="3C842987" w14:textId="77777777" w:rsidR="007360CD" w:rsidRPr="00852BBD" w:rsidRDefault="00B115FE" w:rsidP="007360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60CD" w:rsidRPr="00852BBD" w14:paraId="0E353DA8" w14:textId="77777777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3A0742" w14:textId="1B9E846A" w:rsidR="007360CD" w:rsidRPr="00852BBD" w:rsidRDefault="00B71575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360C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360CD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หนี้สินตามสัญญาเช่า </w:t>
            </w:r>
            <w:r w:rsidR="007360CD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B8AFEDE" w14:textId="77777777" w:rsidR="007360CD" w:rsidRPr="004B471B" w:rsidRDefault="007360CD" w:rsidP="007360CD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852BBD" w14:paraId="69237E58" w14:textId="77777777" w:rsidTr="00D86049">
        <w:tc>
          <w:tcPr>
            <w:tcW w:w="5130" w:type="dxa"/>
            <w:vAlign w:val="center"/>
          </w:tcPr>
          <w:p w14:paraId="0E606444" w14:textId="77777777" w:rsidR="00061151" w:rsidRPr="00852BBD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F34179" w14:textId="77777777" w:rsidR="00061151" w:rsidRPr="00852BBD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ข้อมูลทางการเงินเฉพาะกิจการ</w:t>
            </w:r>
          </w:p>
        </w:tc>
      </w:tr>
      <w:tr w:rsidR="00061151" w:rsidRPr="00852BBD" w14:paraId="512D1E16" w14:textId="77777777" w:rsidTr="00D86049">
        <w:tc>
          <w:tcPr>
            <w:tcW w:w="5130" w:type="dxa"/>
            <w:vAlign w:val="center"/>
          </w:tcPr>
          <w:p w14:paraId="11B2E970" w14:textId="77777777" w:rsidR="00061151" w:rsidRPr="00852BBD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7B21DA5" w14:textId="77777777" w:rsidR="00061151" w:rsidRPr="00852BBD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14:paraId="27280003" w14:textId="77777777" w:rsidR="00061151" w:rsidRPr="00852BBD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49527FD" w14:textId="77777777" w:rsidR="00061151" w:rsidRPr="00852BBD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292BF7E4" w14:textId="77777777" w:rsidR="00061151" w:rsidRPr="00852BBD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6D1BDA6" w14:textId="77777777" w:rsidR="00061151" w:rsidRPr="00852BBD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0765384A" w14:textId="77777777" w:rsidR="00061151" w:rsidRPr="00852BBD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852BBD" w14:paraId="41236E82" w14:textId="77777777" w:rsidTr="00D86049">
        <w:tc>
          <w:tcPr>
            <w:tcW w:w="5130" w:type="dxa"/>
            <w:vAlign w:val="center"/>
          </w:tcPr>
          <w:p w14:paraId="4AE81C77" w14:textId="77777777" w:rsidR="00954819" w:rsidRPr="00852BBD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8DF57" w14:textId="77777777" w:rsidR="00954819" w:rsidRPr="00852BBD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CEBD8" w14:textId="77777777" w:rsidR="00954819" w:rsidRPr="00852BBD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06BC7" w14:textId="77777777" w:rsidR="00954819" w:rsidRPr="00852BBD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852BBD" w14:paraId="6FF4E538" w14:textId="77777777" w:rsidTr="00D86049">
        <w:tc>
          <w:tcPr>
            <w:tcW w:w="5130" w:type="dxa"/>
            <w:vAlign w:val="center"/>
          </w:tcPr>
          <w:p w14:paraId="07535A6E" w14:textId="77777777" w:rsidR="00061151" w:rsidRPr="00852BBD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0E256" w14:textId="77777777" w:rsidR="00061151" w:rsidRPr="00852BBD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7D5CF" w14:textId="77777777" w:rsidR="00061151" w:rsidRPr="00852BBD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2347F" w14:textId="77777777" w:rsidR="00061151" w:rsidRPr="00852BBD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BF5529" w:rsidRPr="00852BBD" w14:paraId="402621A4" w14:textId="77777777" w:rsidTr="00D86049">
        <w:tc>
          <w:tcPr>
            <w:tcW w:w="5130" w:type="dxa"/>
            <w:hideMark/>
          </w:tcPr>
          <w:p w14:paraId="210A8391" w14:textId="31E83097" w:rsidR="00BF5529" w:rsidRPr="00852BBD" w:rsidRDefault="00BF5529" w:rsidP="00BF5529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B660CA5" w14:textId="5F7141B8" w:rsidR="00BF5529" w:rsidRPr="00E9628C" w:rsidRDefault="00B71575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BF5529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809</w:t>
            </w:r>
            <w:r w:rsidR="00BF5529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322</w:t>
            </w:r>
          </w:p>
        </w:tc>
        <w:tc>
          <w:tcPr>
            <w:tcW w:w="1440" w:type="dxa"/>
            <w:shd w:val="clear" w:color="auto" w:fill="auto"/>
          </w:tcPr>
          <w:p w14:paraId="04FFEDE9" w14:textId="06653DA1" w:rsidR="00BF5529" w:rsidRPr="00E9628C" w:rsidRDefault="00BF5529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449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357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56C08F" w14:textId="54F0128B" w:rsidR="00BF5529" w:rsidRPr="00E9628C" w:rsidRDefault="00B71575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BF5529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359</w:t>
            </w:r>
            <w:r w:rsidR="00BF5529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965</w:t>
            </w:r>
          </w:p>
        </w:tc>
      </w:tr>
      <w:tr w:rsidR="00061151" w:rsidRPr="00852BBD" w14:paraId="5565ADBC" w14:textId="77777777" w:rsidTr="00D86049">
        <w:tc>
          <w:tcPr>
            <w:tcW w:w="5130" w:type="dxa"/>
          </w:tcPr>
          <w:p w14:paraId="11E55571" w14:textId="77777777" w:rsidR="00061151" w:rsidRPr="00852BBD" w:rsidRDefault="00061151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260B80C2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2574881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852EEB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61151" w:rsidRPr="00852BBD" w14:paraId="1FC42DCF" w14:textId="77777777" w:rsidTr="00D86049">
        <w:tc>
          <w:tcPr>
            <w:tcW w:w="5130" w:type="dxa"/>
          </w:tcPr>
          <w:p w14:paraId="38C6E043" w14:textId="27FC88BA" w:rsidR="00061151" w:rsidRPr="00852BBD" w:rsidRDefault="00954819" w:rsidP="00B115FE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061151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TFRS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061151"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รายการปรับปรุงและ</w:t>
            </w:r>
          </w:p>
        </w:tc>
        <w:tc>
          <w:tcPr>
            <w:tcW w:w="1440" w:type="dxa"/>
            <w:shd w:val="clear" w:color="auto" w:fill="auto"/>
          </w:tcPr>
          <w:p w14:paraId="40963172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CF3CAB6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B4A254" w14:textId="77777777" w:rsidR="00061151" w:rsidRPr="00852BBD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F5529" w:rsidRPr="00852BBD" w14:paraId="51580C0C" w14:textId="77777777" w:rsidTr="00D86049">
        <w:tc>
          <w:tcPr>
            <w:tcW w:w="5130" w:type="dxa"/>
          </w:tcPr>
          <w:p w14:paraId="441E2801" w14:textId="77777777" w:rsidR="00BF5529" w:rsidRPr="00852BBD" w:rsidRDefault="00BF5529" w:rsidP="00BF5529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การจัดประเภทรายการใหม่</w:t>
            </w:r>
          </w:p>
        </w:tc>
        <w:tc>
          <w:tcPr>
            <w:tcW w:w="1440" w:type="dxa"/>
            <w:shd w:val="clear" w:color="auto" w:fill="auto"/>
          </w:tcPr>
          <w:p w14:paraId="53F184FB" w14:textId="532E3EB0" w:rsidR="00BF5529" w:rsidRPr="00E9628C" w:rsidRDefault="00B71575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BF5529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516</w:t>
            </w:r>
            <w:r w:rsidR="00BF5529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73876A1F" w14:textId="575AA95B" w:rsidR="00BF5529" w:rsidRPr="00E9628C" w:rsidRDefault="00BF5529" w:rsidP="00BF5529">
            <w:pPr>
              <w:tabs>
                <w:tab w:val="left" w:pos="123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332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881</w:t>
            </w: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FF1868" w14:textId="7D2FF179" w:rsidR="00BF5529" w:rsidRPr="00E9628C" w:rsidRDefault="00B71575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BF5529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183</w:t>
            </w:r>
            <w:r w:rsidR="00BF5529"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615</w:t>
            </w:r>
          </w:p>
        </w:tc>
      </w:tr>
      <w:tr w:rsidR="00BF5529" w:rsidRPr="00852BBD" w14:paraId="232339A3" w14:textId="77777777" w:rsidTr="00D86049">
        <w:tc>
          <w:tcPr>
            <w:tcW w:w="5130" w:type="dxa"/>
          </w:tcPr>
          <w:p w14:paraId="39D30007" w14:textId="77777777" w:rsidR="00BF5529" w:rsidRPr="00852BBD" w:rsidRDefault="00BF5529" w:rsidP="00BF5529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6EB4D3F2" w14:textId="77777777" w:rsidR="00BF5529" w:rsidRPr="00E9628C" w:rsidRDefault="00BF5529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33EF17" w14:textId="72E515DA" w:rsidR="00BF5529" w:rsidRPr="00E9628C" w:rsidRDefault="00B71575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488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216</w:t>
            </w:r>
          </w:p>
        </w:tc>
        <w:tc>
          <w:tcPr>
            <w:tcW w:w="1440" w:type="dxa"/>
            <w:shd w:val="clear" w:color="auto" w:fill="auto"/>
          </w:tcPr>
          <w:p w14:paraId="256808B8" w14:textId="65A934ED" w:rsidR="00BF5529" w:rsidRPr="00E9628C" w:rsidRDefault="00B71575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488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216</w:t>
            </w:r>
          </w:p>
        </w:tc>
      </w:tr>
      <w:tr w:rsidR="00632A6B" w:rsidRPr="00852BBD" w14:paraId="3CFF85F1" w14:textId="77777777" w:rsidTr="00D86049">
        <w:tc>
          <w:tcPr>
            <w:tcW w:w="5130" w:type="dxa"/>
            <w:hideMark/>
          </w:tcPr>
          <w:p w14:paraId="1966DDEF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</w:tcPr>
          <w:p w14:paraId="1A5CEAC0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9A681D1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3CF265E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F5529" w:rsidRPr="00852BBD" w14:paraId="79CF2635" w14:textId="77777777" w:rsidTr="00D86049">
        <w:tc>
          <w:tcPr>
            <w:tcW w:w="5130" w:type="dxa"/>
            <w:hideMark/>
          </w:tcPr>
          <w:p w14:paraId="31C24552" w14:textId="77777777" w:rsidR="00BF5529" w:rsidRPr="00852BBD" w:rsidRDefault="00BF5529" w:rsidP="00BF5529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A1B4E" w14:textId="12D62D9A" w:rsidR="00BF5529" w:rsidRPr="00E9628C" w:rsidRDefault="00B660CE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202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265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2641E0" w14:textId="77777777" w:rsidR="00BF5529" w:rsidRPr="00E9628C" w:rsidRDefault="00BF5529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E9628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9ED3D" w14:textId="43227FBE" w:rsidR="00BF5529" w:rsidRPr="00E9628C" w:rsidRDefault="00B660CE" w:rsidP="00BF5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202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265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A6B" w:rsidRPr="00852BBD" w14:paraId="455B9E37" w14:textId="77777777" w:rsidTr="00D86049">
        <w:trPr>
          <w:trHeight w:val="242"/>
        </w:trPr>
        <w:tc>
          <w:tcPr>
            <w:tcW w:w="5130" w:type="dxa"/>
            <w:hideMark/>
          </w:tcPr>
          <w:p w14:paraId="1AF9B26C" w14:textId="0A550F8A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BF55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กันยายน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E93C0" w14:textId="57805114" w:rsidR="00632A6B" w:rsidRPr="00852BBD" w:rsidRDefault="00B71575" w:rsidP="00BE4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123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727A3" w14:textId="00F1FB97" w:rsidR="00632A6B" w:rsidRPr="00852BBD" w:rsidRDefault="00B660CE" w:rsidP="00BE4E7E">
            <w:pPr>
              <w:tabs>
                <w:tab w:val="left" w:pos="120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294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022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8477E" w14:textId="5C080455" w:rsidR="00632A6B" w:rsidRPr="00852BBD" w:rsidRDefault="00B71575" w:rsidP="00BE4E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829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531</w:t>
            </w:r>
          </w:p>
        </w:tc>
      </w:tr>
      <w:tr w:rsidR="00632A6B" w:rsidRPr="00852BBD" w14:paraId="48BEE29E" w14:textId="77777777" w:rsidTr="00D86049">
        <w:tc>
          <w:tcPr>
            <w:tcW w:w="5130" w:type="dxa"/>
          </w:tcPr>
          <w:p w14:paraId="66D17E1E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E03272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FC0851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D80184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32A6B" w:rsidRPr="00852BBD" w14:paraId="5C12A61D" w14:textId="77777777" w:rsidTr="00D86049">
        <w:tc>
          <w:tcPr>
            <w:tcW w:w="5130" w:type="dxa"/>
          </w:tcPr>
          <w:p w14:paraId="5E08B40B" w14:textId="0369A32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0EEFF260" w14:textId="681F7037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892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037</w:t>
            </w:r>
          </w:p>
        </w:tc>
        <w:tc>
          <w:tcPr>
            <w:tcW w:w="1440" w:type="dxa"/>
            <w:shd w:val="clear" w:color="auto" w:fill="FAFAFA"/>
          </w:tcPr>
          <w:p w14:paraId="26320154" w14:textId="2A26D04B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881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487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69ACAF" w14:textId="5341D948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010</w:t>
            </w:r>
            <w:r w:rsidR="00632A6B"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550</w:t>
            </w:r>
          </w:p>
        </w:tc>
      </w:tr>
      <w:tr w:rsidR="00632A6B" w:rsidRPr="00852BBD" w14:paraId="50F4A2A9" w14:textId="77777777" w:rsidTr="00D86049">
        <w:tc>
          <w:tcPr>
            <w:tcW w:w="5130" w:type="dxa"/>
          </w:tcPr>
          <w:p w14:paraId="527B9FFE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BB5BDF8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645C61C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DCDF31E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32A6B" w:rsidRPr="00852BBD" w14:paraId="0C2CD455" w14:textId="77777777" w:rsidTr="00D86049">
        <w:tc>
          <w:tcPr>
            <w:tcW w:w="5130" w:type="dxa"/>
          </w:tcPr>
          <w:p w14:paraId="5411024A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2B91A301" w14:textId="6CAF6A51" w:rsidR="00632A6B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273A34" w14:textId="19E0B1FD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469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140</w:t>
            </w:r>
          </w:p>
        </w:tc>
        <w:tc>
          <w:tcPr>
            <w:tcW w:w="1440" w:type="dxa"/>
            <w:shd w:val="clear" w:color="auto" w:fill="FAFAFA"/>
          </w:tcPr>
          <w:p w14:paraId="34F09264" w14:textId="45DE675E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469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140</w:t>
            </w:r>
          </w:p>
        </w:tc>
      </w:tr>
      <w:tr w:rsidR="00632A6B" w:rsidRPr="00852BBD" w14:paraId="30A3C599" w14:textId="77777777" w:rsidTr="00D86049">
        <w:tc>
          <w:tcPr>
            <w:tcW w:w="5130" w:type="dxa"/>
          </w:tcPr>
          <w:p w14:paraId="2EDA77BA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0E2FF2EA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086B467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C3B281" w14:textId="77777777" w:rsidR="00632A6B" w:rsidRPr="00852BBD" w:rsidRDefault="00632A6B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D6D25" w:rsidRPr="00852BBD" w14:paraId="18AB1E81" w14:textId="77777777" w:rsidTr="00D86049">
        <w:tc>
          <w:tcPr>
            <w:tcW w:w="5130" w:type="dxa"/>
          </w:tcPr>
          <w:p w14:paraId="15E0440B" w14:textId="77777777" w:rsidR="003D6D25" w:rsidRPr="00D86049" w:rsidRDefault="003D6D25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D86049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eastAsia="en-GB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579F1C15" w14:textId="744F9F2A" w:rsidR="003D6D25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126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058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E05336A" w14:textId="5273484A" w:rsidR="003D6D25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921E8E" w14:textId="08522BD4" w:rsidR="003D6D25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126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058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A6B" w:rsidRPr="00852BBD" w14:paraId="04720B41" w14:textId="77777777" w:rsidTr="00D86049">
        <w:tc>
          <w:tcPr>
            <w:tcW w:w="5130" w:type="dxa"/>
          </w:tcPr>
          <w:p w14:paraId="77BE0A82" w14:textId="77777777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A620A6" w14:textId="5A20BC8A" w:rsidR="00632A6B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812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174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3F713A" w14:textId="2BA90F82" w:rsidR="00632A6B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76747" w14:textId="26EBFAF6" w:rsidR="00632A6B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812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174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32A6B" w:rsidRPr="00852BBD" w14:paraId="10F0E121" w14:textId="77777777" w:rsidTr="00D86049">
        <w:tc>
          <w:tcPr>
            <w:tcW w:w="5130" w:type="dxa"/>
          </w:tcPr>
          <w:p w14:paraId="262664DA" w14:textId="34A1BEC4" w:rsidR="00632A6B" w:rsidRPr="00852BBD" w:rsidRDefault="00632A6B" w:rsidP="00632A6B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BF552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กันยายน</w:t>
            </w:r>
            <w:r w:rsidRPr="00852B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7C76E" w14:textId="575F2D44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953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A7E56" w14:textId="09D5467F" w:rsidR="00632A6B" w:rsidRPr="00852BBD" w:rsidRDefault="00B660CE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412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B71575"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347</w:t>
            </w:r>
            <w:r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D65A3" w14:textId="4511D2FB" w:rsidR="00632A6B" w:rsidRPr="00852BBD" w:rsidRDefault="00B71575" w:rsidP="00632A6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541</w:t>
            </w:r>
            <w:r w:rsidR="00B660CE" w:rsidRPr="00B660C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7157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458</w:t>
            </w:r>
          </w:p>
        </w:tc>
      </w:tr>
    </w:tbl>
    <w:p w14:paraId="03F96A56" w14:textId="77777777" w:rsidR="00014201" w:rsidRPr="004B471B" w:rsidRDefault="00014201" w:rsidP="006337FB">
      <w:pPr>
        <w:jc w:val="thaiDistribute"/>
        <w:rPr>
          <w:rFonts w:ascii="Browallia New" w:hAnsi="Browallia New" w:cs="Browallia New"/>
        </w:rPr>
      </w:pPr>
    </w:p>
    <w:p w14:paraId="12711354" w14:textId="1852EB0D" w:rsidR="00F134DC" w:rsidRPr="00D55636" w:rsidRDefault="00550576" w:rsidP="006337F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30</w:t>
      </w:r>
      <w:r w:rsidR="00A73006" w:rsidRPr="00D55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F5529">
        <w:rPr>
          <w:rFonts w:ascii="Browallia New" w:hAnsi="Browallia New" w:cs="Browallia New" w:hint="cs"/>
          <w:spacing w:val="-6"/>
          <w:sz w:val="26"/>
          <w:szCs w:val="26"/>
          <w:cs/>
        </w:rPr>
        <w:t>กันยายน</w:t>
      </w:r>
      <w:r w:rsidR="00061151"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061151" w:rsidRPr="00D55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ร้อยละ 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4</w:t>
      </w:r>
      <w:r w:rsidR="005469EA">
        <w:rPr>
          <w:rFonts w:ascii="Browallia New" w:hAnsi="Browallia New" w:cs="Browallia New"/>
          <w:spacing w:val="-6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78</w:t>
      </w:r>
      <w:r w:rsidR="00F43112" w:rsidRPr="00D55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55636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ร้อยละ 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8</w:t>
      </w:r>
      <w:r w:rsidR="005469EA">
        <w:rPr>
          <w:rFonts w:ascii="Browallia New" w:hAnsi="Browallia New" w:cs="Browallia New"/>
          <w:spacing w:val="-6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88</w:t>
      </w:r>
    </w:p>
    <w:p w14:paraId="5FB95C72" w14:textId="583A5ADE" w:rsidR="001D38AA" w:rsidRPr="004B471B" w:rsidRDefault="001D38AA" w:rsidP="001D38AA">
      <w:pPr>
        <w:jc w:val="thaiDistribute"/>
        <w:rPr>
          <w:rFonts w:ascii="Browallia New" w:hAnsi="Browallia New" w:cs="Browallia New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8AA" w:rsidRPr="00852BBD" w14:paraId="0C0DDC7A" w14:textId="77777777" w:rsidTr="0021362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51C5C4D" w14:textId="113605FF" w:rsidR="001D38AA" w:rsidRPr="00852BBD" w:rsidRDefault="00B71575" w:rsidP="0021362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1D38A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6D0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  <w:r w:rsidR="001D38A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0ACFFA62" w14:textId="77777777" w:rsidR="001D38AA" w:rsidRPr="004B471B" w:rsidRDefault="001D38AA" w:rsidP="001D38AA">
      <w:pPr>
        <w:jc w:val="thaiDistribute"/>
        <w:rPr>
          <w:rFonts w:ascii="Browallia New" w:hAnsi="Browallia New" w:cs="Browallia New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D38AA" w:rsidRPr="00852BBD" w14:paraId="05A443C2" w14:textId="77777777" w:rsidTr="00213622">
        <w:tc>
          <w:tcPr>
            <w:tcW w:w="3686" w:type="dxa"/>
            <w:vAlign w:val="bottom"/>
          </w:tcPr>
          <w:p w14:paraId="67C52EB5" w14:textId="77777777" w:rsidR="001D38AA" w:rsidRPr="00852BBD" w:rsidRDefault="001D38AA" w:rsidP="00213622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DBCEF" w14:textId="77777777" w:rsidR="001D38AA" w:rsidRPr="00852BBD" w:rsidRDefault="001D38AA" w:rsidP="002136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5D4DF" w14:textId="77777777" w:rsidR="001D38AA" w:rsidRPr="00852BBD" w:rsidRDefault="001D38AA" w:rsidP="002136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38AA" w:rsidRPr="00852BBD" w14:paraId="13CE3B09" w14:textId="77777777" w:rsidTr="00213622">
        <w:tc>
          <w:tcPr>
            <w:tcW w:w="3686" w:type="dxa"/>
            <w:vAlign w:val="bottom"/>
          </w:tcPr>
          <w:p w14:paraId="09C82DAA" w14:textId="1A4C4F70" w:rsidR="001D38AA" w:rsidRPr="00852BBD" w:rsidRDefault="00926D0B" w:rsidP="00213622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8C9179" w14:textId="380EBD59" w:rsidR="001D38AA" w:rsidRPr="00852BBD" w:rsidRDefault="00B71575" w:rsidP="00213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D38AA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D38A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B5AA12" w14:textId="3D738E6F" w:rsidR="001D38AA" w:rsidRPr="00852BBD" w:rsidRDefault="00B71575" w:rsidP="00213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6D0B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6D0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4A4996" w14:textId="574BA0B9" w:rsidR="001D38AA" w:rsidRPr="00852BBD" w:rsidRDefault="00B71575" w:rsidP="00213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D38AA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D38A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F5B92F" w14:textId="3D277027" w:rsidR="001D38AA" w:rsidRPr="00852BBD" w:rsidRDefault="00B71575" w:rsidP="00213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26D0B" w:rsidRPr="00852B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6D0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1D38AA" w:rsidRPr="00852BBD" w14:paraId="0067745F" w14:textId="77777777" w:rsidTr="00213622">
        <w:tc>
          <w:tcPr>
            <w:tcW w:w="3686" w:type="dxa"/>
            <w:vAlign w:val="bottom"/>
          </w:tcPr>
          <w:p w14:paraId="69BB7E84" w14:textId="77777777" w:rsidR="001D38AA" w:rsidRPr="00852BBD" w:rsidRDefault="001D38AA" w:rsidP="00213622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F17B46" w14:textId="34B8AF39" w:rsidR="001D38AA" w:rsidRPr="00852BBD" w:rsidRDefault="001D38AA" w:rsidP="00213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431306CB" w14:textId="6ACEABBD" w:rsidR="001D38AA" w:rsidRPr="00852BBD" w:rsidRDefault="001D38AA" w:rsidP="00213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4BF875D5" w14:textId="2141B8A3" w:rsidR="001D38AA" w:rsidRPr="00852BBD" w:rsidRDefault="001D38AA" w:rsidP="00213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5CD4F4A" w14:textId="66CF2DB3" w:rsidR="001D38AA" w:rsidRPr="00852BBD" w:rsidRDefault="001D38AA" w:rsidP="00213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D38AA" w:rsidRPr="00852BBD" w14:paraId="04171AC8" w14:textId="77777777" w:rsidTr="00213622">
        <w:tc>
          <w:tcPr>
            <w:tcW w:w="3686" w:type="dxa"/>
            <w:vAlign w:val="bottom"/>
          </w:tcPr>
          <w:p w14:paraId="1BE8139E" w14:textId="77777777" w:rsidR="001D38AA" w:rsidRPr="00852BBD" w:rsidRDefault="001D38AA" w:rsidP="00213622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45433B" w14:textId="77777777" w:rsidR="001D38AA" w:rsidRPr="00852BBD" w:rsidRDefault="001D38AA" w:rsidP="00213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310473" w14:textId="77777777" w:rsidR="001D38AA" w:rsidRPr="00852BBD" w:rsidRDefault="001D38AA" w:rsidP="00213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849DB2" w14:textId="77777777" w:rsidR="001D38AA" w:rsidRPr="00852BBD" w:rsidRDefault="001D38AA" w:rsidP="00213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A2A16A" w14:textId="77777777" w:rsidR="001D38AA" w:rsidRPr="00852BBD" w:rsidRDefault="001D38AA" w:rsidP="00213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8AA" w:rsidRPr="00852BBD" w14:paraId="319119F7" w14:textId="77777777" w:rsidTr="00213622">
        <w:tc>
          <w:tcPr>
            <w:tcW w:w="3686" w:type="dxa"/>
            <w:vAlign w:val="bottom"/>
          </w:tcPr>
          <w:p w14:paraId="27147FD3" w14:textId="0593F08C" w:rsidR="001D38AA" w:rsidRPr="00852BBD" w:rsidRDefault="00926D0B" w:rsidP="00213622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6D0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7883D0" w14:textId="50B2F740" w:rsidR="001D38AA" w:rsidRPr="00852BBD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440" w:type="dxa"/>
            <w:shd w:val="clear" w:color="auto" w:fill="auto"/>
          </w:tcPr>
          <w:p w14:paraId="2265AB50" w14:textId="179A56FB" w:rsidR="001D38AA" w:rsidRPr="00852BBD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shd w:val="clear" w:color="auto" w:fill="FAFAFA"/>
          </w:tcPr>
          <w:p w14:paraId="3169F35B" w14:textId="736ECFCA" w:rsidR="001D38AA" w:rsidRPr="00852BBD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9B4FD" w14:textId="5FD15445" w:rsidR="001D38AA" w:rsidRPr="00852BBD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926D0B" w:rsidRPr="00852BBD" w14:paraId="0603612F" w14:textId="77777777" w:rsidTr="00213622">
        <w:tc>
          <w:tcPr>
            <w:tcW w:w="3686" w:type="dxa"/>
            <w:vAlign w:val="bottom"/>
          </w:tcPr>
          <w:p w14:paraId="2C7CC6EC" w14:textId="71858D6D" w:rsidR="00926D0B" w:rsidRPr="00926D0B" w:rsidRDefault="00926D0B" w:rsidP="00213622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6D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E8183C" w14:textId="2801E3A2" w:rsidR="00926D0B" w:rsidRPr="00731B4C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440" w:type="dxa"/>
            <w:shd w:val="clear" w:color="auto" w:fill="auto"/>
          </w:tcPr>
          <w:p w14:paraId="67F6A118" w14:textId="5A2B8B23" w:rsidR="00926D0B" w:rsidRPr="00731B4C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shd w:val="clear" w:color="auto" w:fill="FAFAFA"/>
          </w:tcPr>
          <w:p w14:paraId="7B8EF3C0" w14:textId="54F247CB" w:rsidR="00926D0B" w:rsidRPr="00731B4C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A0B61" w14:textId="1C9471B5" w:rsidR="00926D0B" w:rsidRPr="00731B4C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</w:tr>
      <w:tr w:rsidR="00926D0B" w:rsidRPr="00852BBD" w14:paraId="743612E1" w14:textId="77777777" w:rsidTr="00213622">
        <w:tc>
          <w:tcPr>
            <w:tcW w:w="3686" w:type="dxa"/>
            <w:vAlign w:val="bottom"/>
          </w:tcPr>
          <w:p w14:paraId="3F694F97" w14:textId="4D73B161" w:rsidR="00926D0B" w:rsidRPr="00926D0B" w:rsidRDefault="00926D0B" w:rsidP="00213622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6D0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F3736" w14:textId="47A96D88" w:rsidR="00926D0B" w:rsidRPr="00731B4C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shd w:val="clear" w:color="auto" w:fill="auto"/>
          </w:tcPr>
          <w:p w14:paraId="3695E6EA" w14:textId="13BA6BEC" w:rsidR="00926D0B" w:rsidRPr="00731B4C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440" w:type="dxa"/>
            <w:shd w:val="clear" w:color="auto" w:fill="FAFAFA"/>
          </w:tcPr>
          <w:p w14:paraId="2FC85FBF" w14:textId="109F229B" w:rsidR="00926D0B" w:rsidRPr="00731B4C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DF9D4" w14:textId="31DF4DCC" w:rsidR="00926D0B" w:rsidRPr="00731B4C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130B99" w:rsidRPr="00852BBD" w14:paraId="7F13E278" w14:textId="77777777" w:rsidTr="00213622">
        <w:tc>
          <w:tcPr>
            <w:tcW w:w="3686" w:type="dxa"/>
            <w:vAlign w:val="bottom"/>
          </w:tcPr>
          <w:p w14:paraId="3171B461" w14:textId="6F532D33" w:rsidR="00130B99" w:rsidRPr="00926D0B" w:rsidRDefault="00130B99" w:rsidP="00213622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0B9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1CB0C" w14:textId="3F955CA7" w:rsidR="00130B99" w:rsidRPr="00130B99" w:rsidRDefault="00130B99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777516" w14:textId="0AD7ACCE" w:rsidR="00130B99" w:rsidRPr="00731B4C" w:rsidRDefault="00130B99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D38BDC" w14:textId="0F9E1B98" w:rsidR="00130B99" w:rsidRPr="00926D0B" w:rsidRDefault="00130B99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9399C" w14:textId="632DCE23" w:rsidR="00130B99" w:rsidRPr="00731B4C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26D0B" w:rsidRPr="00852BBD" w14:paraId="36DC060E" w14:textId="77777777" w:rsidTr="00213622">
        <w:tc>
          <w:tcPr>
            <w:tcW w:w="3686" w:type="dxa"/>
            <w:vAlign w:val="bottom"/>
          </w:tcPr>
          <w:p w14:paraId="74DFEAF3" w14:textId="5C318B83" w:rsidR="00926D0B" w:rsidRPr="00926D0B" w:rsidRDefault="00926D0B" w:rsidP="00213622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6D0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4572EC" w14:textId="3DFB4667" w:rsidR="00926D0B" w:rsidRPr="00731B4C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40" w:type="dxa"/>
            <w:shd w:val="clear" w:color="auto" w:fill="auto"/>
          </w:tcPr>
          <w:p w14:paraId="7C56B14E" w14:textId="0D5ED9D6" w:rsidR="00926D0B" w:rsidRPr="00731B4C" w:rsidRDefault="00130B99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DCFAEB" w14:textId="0C2B87AC" w:rsidR="00926D0B" w:rsidRPr="00731B4C" w:rsidRDefault="00B71575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92CD55" w14:textId="25D4CBE5" w:rsidR="00926D0B" w:rsidRPr="00731B4C" w:rsidRDefault="00130B99" w:rsidP="00213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6D0B" w:rsidRPr="00852BBD" w14:paraId="00B54D82" w14:textId="77777777" w:rsidTr="00213622">
        <w:tc>
          <w:tcPr>
            <w:tcW w:w="3686" w:type="dxa"/>
            <w:vAlign w:val="bottom"/>
          </w:tcPr>
          <w:p w14:paraId="1898876C" w14:textId="5B5A4A4C" w:rsidR="00926D0B" w:rsidRPr="00926D0B" w:rsidRDefault="00926D0B" w:rsidP="00926D0B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43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ตัดจำหน่ายเงินได้รับชำระเกินจากลูกค้าที่ค้างนาน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8FF5E1" w14:textId="06894F81" w:rsidR="00926D0B" w:rsidRPr="00731B4C" w:rsidRDefault="00B71575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440" w:type="dxa"/>
            <w:shd w:val="clear" w:color="auto" w:fill="auto"/>
          </w:tcPr>
          <w:p w14:paraId="63D882B1" w14:textId="2AACB7A8" w:rsidR="00926D0B" w:rsidRPr="00731B4C" w:rsidRDefault="00B71575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  <w:shd w:val="clear" w:color="auto" w:fill="FAFAFA"/>
          </w:tcPr>
          <w:p w14:paraId="041AA4DC" w14:textId="00AF2C1F" w:rsidR="00926D0B" w:rsidRPr="00731B4C" w:rsidRDefault="00926D0B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33643" w14:textId="6F9EC576" w:rsidR="00926D0B" w:rsidRPr="00731B4C" w:rsidRDefault="00130B99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6D0B" w:rsidRPr="00852BBD" w14:paraId="1D75DB66" w14:textId="77777777" w:rsidTr="00213622">
        <w:tc>
          <w:tcPr>
            <w:tcW w:w="3686" w:type="dxa"/>
            <w:vAlign w:val="bottom"/>
          </w:tcPr>
          <w:p w14:paraId="23A37C4A" w14:textId="0AD2CCB5" w:rsidR="00926D0B" w:rsidRPr="009143D0" w:rsidRDefault="00926D0B" w:rsidP="00926D0B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ส่วนลดค่าเช่า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3F2E8" w14:textId="27D5F980" w:rsidR="00926D0B" w:rsidRPr="00731B4C" w:rsidRDefault="00B71575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shd w:val="clear" w:color="auto" w:fill="auto"/>
          </w:tcPr>
          <w:p w14:paraId="30EA87D2" w14:textId="7109506A" w:rsidR="00926D0B" w:rsidRPr="00731B4C" w:rsidRDefault="00130B99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695F74" w14:textId="3777A978" w:rsidR="00926D0B" w:rsidRPr="00731B4C" w:rsidRDefault="00B71575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7FA8A6" w14:textId="390A45B1" w:rsidR="00926D0B" w:rsidRPr="00731B4C" w:rsidRDefault="00130B99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6D0B" w:rsidRPr="00852BBD" w14:paraId="2321CD94" w14:textId="77777777" w:rsidTr="00213622">
        <w:tc>
          <w:tcPr>
            <w:tcW w:w="3686" w:type="dxa"/>
            <w:vAlign w:val="bottom"/>
          </w:tcPr>
          <w:p w14:paraId="269DDA38" w14:textId="26C0CF13" w:rsidR="00926D0B" w:rsidRPr="00852BBD" w:rsidRDefault="00926D0B" w:rsidP="00926D0B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43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966BF" w14:textId="42EEA99D" w:rsidR="00926D0B" w:rsidRPr="00852BBD" w:rsidRDefault="00B71575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775D0B" w14:textId="7D11AABE" w:rsidR="00926D0B" w:rsidRPr="00852BBD" w:rsidRDefault="00B71575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39368E" w14:textId="76B7CCFF" w:rsidR="00926D0B" w:rsidRPr="00852BBD" w:rsidRDefault="00926D0B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EAAF9" w14:textId="053D3ED4" w:rsidR="00926D0B" w:rsidRPr="00852BBD" w:rsidRDefault="00B71575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130B99" w:rsidRPr="00130B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926D0B" w:rsidRPr="00852BBD" w14:paraId="5E611C57" w14:textId="77777777" w:rsidTr="00213622">
        <w:tc>
          <w:tcPr>
            <w:tcW w:w="3686" w:type="dxa"/>
            <w:vAlign w:val="bottom"/>
          </w:tcPr>
          <w:p w14:paraId="62D8664E" w14:textId="77777777" w:rsidR="00926D0B" w:rsidRPr="00852BBD" w:rsidRDefault="00926D0B" w:rsidP="00926D0B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99960" w14:textId="31F90ECA" w:rsidR="00926D0B" w:rsidRPr="00852BBD" w:rsidRDefault="00B71575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DC5F4" w14:textId="69D1F034" w:rsidR="00926D0B" w:rsidRPr="00852BBD" w:rsidRDefault="00B71575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FFDF75" w14:textId="3878BA52" w:rsidR="00926D0B" w:rsidRPr="00852BBD" w:rsidRDefault="00B71575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C5FB9" w14:textId="3EA9608B" w:rsidR="00926D0B" w:rsidRPr="00852BBD" w:rsidRDefault="00B71575" w:rsidP="00926D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926D0B" w:rsidRPr="00926D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</w:tbl>
    <w:p w14:paraId="4A37063C" w14:textId="77777777" w:rsidR="001D38AA" w:rsidRPr="00130B99" w:rsidRDefault="004B471B" w:rsidP="006337F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454A" w:rsidRPr="00852BBD" w14:paraId="1FE3E899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5B0537" w14:textId="49E0E6A0" w:rsidR="003A454A" w:rsidRPr="00852BBD" w:rsidRDefault="00B71575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5" w:name="_Hlk78213789"/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A454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454A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15"/>
    </w:tbl>
    <w:p w14:paraId="055EF25A" w14:textId="77777777" w:rsidR="003A454A" w:rsidRPr="00852BBD" w:rsidRDefault="003A454A" w:rsidP="003A45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842616" w14:textId="23B535EE" w:rsidR="00E25C0A" w:rsidRPr="00B71575" w:rsidRDefault="006B08D2" w:rsidP="003A454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D5987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D529C8">
        <w:rPr>
          <w:rFonts w:ascii="Browallia New" w:hAnsi="Browallia New" w:cs="Browallia New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D6649B" w:rsidRPr="00D529C8">
        <w:rPr>
          <w:rFonts w:ascii="Browallia New" w:hAnsi="Browallia New" w:cs="Browallia New"/>
          <w:sz w:val="26"/>
          <w:szCs w:val="26"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30</w:t>
      </w:r>
      <w:r w:rsidR="00A73006"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="00BF5529" w:rsidRPr="00D86049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D6649B" w:rsidRPr="00D860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5987">
        <w:rPr>
          <w:rFonts w:ascii="Browallia New" w:hAnsi="Browallia New" w:cs="Browallia New"/>
          <w:sz w:val="26"/>
          <w:szCs w:val="26"/>
        </w:rPr>
        <w:br/>
      </w:r>
      <w:r w:rsidR="00D6649B" w:rsidRPr="00D8604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2564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850FE2">
        <w:rPr>
          <w:rFonts w:ascii="Browallia New" w:hAnsi="Browallia New" w:cs="Browallia New"/>
          <w:sz w:val="26"/>
          <w:szCs w:val="26"/>
        </w:rPr>
        <w:t>-</w:t>
      </w:r>
      <w:r w:rsidR="00B71575" w:rsidRPr="00B71575">
        <w:rPr>
          <w:rFonts w:ascii="Browallia New" w:hAnsi="Browallia New" w:cs="Browallia New"/>
          <w:sz w:val="26"/>
          <w:szCs w:val="26"/>
        </w:rPr>
        <w:t>1</w:t>
      </w:r>
      <w:r w:rsidR="00850FE2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37</w:t>
      </w:r>
      <w:r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BF5529" w:rsidRPr="00D86049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A73006" w:rsidRPr="00D86049">
        <w:rPr>
          <w:rFonts w:ascii="Browallia New" w:hAnsi="Browallia New" w:cs="Browallia New"/>
          <w:sz w:val="26"/>
          <w:szCs w:val="26"/>
          <w:cs/>
        </w:rPr>
        <w:t>เด</w:t>
      </w:r>
      <w:r w:rsidR="00CB50E3" w:rsidRPr="00D86049">
        <w:rPr>
          <w:rFonts w:ascii="Browallia New" w:hAnsi="Browallia New" w:cs="Browallia New"/>
          <w:sz w:val="26"/>
          <w:szCs w:val="26"/>
          <w:cs/>
        </w:rPr>
        <w:t>ื</w:t>
      </w:r>
      <w:r w:rsidR="00A73006" w:rsidRPr="00D86049">
        <w:rPr>
          <w:rFonts w:ascii="Browallia New" w:hAnsi="Browallia New" w:cs="Browallia New"/>
          <w:sz w:val="26"/>
          <w:szCs w:val="26"/>
          <w:cs/>
        </w:rPr>
        <w:t>อน</w:t>
      </w:r>
      <w:r w:rsidRPr="00D86049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B34D83"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="00CD5987">
        <w:rPr>
          <w:rFonts w:ascii="Browallia New" w:hAnsi="Browallia New" w:cs="Browallia New"/>
          <w:sz w:val="26"/>
          <w:szCs w:val="26"/>
        </w:rPr>
        <w:br/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30</w:t>
      </w:r>
      <w:r w:rsidR="00A73006" w:rsidRPr="00B715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F5529" w:rsidRPr="00B71575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="00D6649B" w:rsidRPr="00B7157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B71575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คืออัตราร้อยละ </w:t>
      </w:r>
      <w:r w:rsidR="00BF5529" w:rsidRPr="00B71575">
        <w:rPr>
          <w:rFonts w:ascii="Browallia New" w:hAnsi="Browallia New" w:cs="Browallia New"/>
          <w:spacing w:val="-4"/>
          <w:sz w:val="26"/>
          <w:szCs w:val="26"/>
        </w:rPr>
        <w:t>-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0</w:t>
      </w:r>
      <w:r w:rsidR="00BF5529" w:rsidRPr="00B71575">
        <w:rPr>
          <w:rFonts w:ascii="Browallia New" w:hAnsi="Browallia New" w:cs="Browallia New"/>
          <w:spacing w:val="-4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65</w:t>
      </w:r>
      <w:r w:rsidRPr="00B715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71575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957182" w:rsidRPr="00B715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57182" w:rsidRPr="00B71575">
        <w:rPr>
          <w:rFonts w:ascii="Browallia New" w:hAnsi="Browallia New" w:cs="Browallia New"/>
          <w:spacing w:val="-4"/>
          <w:sz w:val="26"/>
          <w:szCs w:val="26"/>
          <w:cs/>
        </w:rPr>
        <w:t>ทั้งนี้อัตราภาษีเงินได้</w:t>
      </w:r>
      <w:r w:rsidR="00957182" w:rsidRPr="00B71575">
        <w:rPr>
          <w:rFonts w:ascii="Browallia New" w:hAnsi="Browallia New" w:cs="Browallia New" w:hint="cs"/>
          <w:spacing w:val="-4"/>
          <w:sz w:val="26"/>
          <w:szCs w:val="26"/>
          <w:cs/>
        </w:rPr>
        <w:t>ลดลง</w:t>
      </w:r>
      <w:r w:rsidR="00957182" w:rsidRPr="00B71575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เนื่องจากการ</w:t>
      </w:r>
      <w:r w:rsidR="00957182" w:rsidRPr="00B71575">
        <w:rPr>
          <w:rFonts w:ascii="Browallia New" w:hAnsi="Browallia New" w:cs="Browallia New" w:hint="cs"/>
          <w:spacing w:val="-4"/>
          <w:sz w:val="26"/>
          <w:szCs w:val="26"/>
          <w:cs/>
        </w:rPr>
        <w:t>เพิ่มขึ้น</w:t>
      </w:r>
      <w:r w:rsidR="00957182" w:rsidRPr="00B71575">
        <w:rPr>
          <w:rFonts w:ascii="Browallia New" w:hAnsi="Browallia New" w:cs="Browallia New"/>
          <w:spacing w:val="-4"/>
          <w:sz w:val="26"/>
          <w:szCs w:val="26"/>
          <w:cs/>
        </w:rPr>
        <w:t>ของค่าใช้จ่ายที่มีสิทธิหักภาษีได้</w:t>
      </w:r>
      <w:r w:rsidR="00957182" w:rsidRPr="00B71575">
        <w:rPr>
          <w:rFonts w:ascii="Browallia New" w:hAnsi="Browallia New" w:cs="Browallia New" w:hint="cs"/>
          <w:spacing w:val="-4"/>
          <w:sz w:val="26"/>
          <w:szCs w:val="26"/>
          <w:cs/>
        </w:rPr>
        <w:t>ลดลง</w:t>
      </w:r>
    </w:p>
    <w:p w14:paraId="36B5E718" w14:textId="579D64C6" w:rsidR="00AE2269" w:rsidRPr="00852BBD" w:rsidRDefault="00AE2269" w:rsidP="003A454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46A3" w:rsidRPr="00852BBD" w14:paraId="79DDEEB2" w14:textId="77777777" w:rsidTr="004462A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6F5A08" w14:textId="0A2C4FFA" w:rsidR="00A446A3" w:rsidRPr="00852BBD" w:rsidRDefault="00B71575" w:rsidP="004462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446A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46A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21B245D" w14:textId="77777777" w:rsidR="00A446A3" w:rsidRPr="00852BBD" w:rsidRDefault="00A446A3" w:rsidP="003A454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410EB5" w:rsidRPr="00E978F9" w14:paraId="3625FB44" w14:textId="77777777" w:rsidTr="00D86049">
        <w:trPr>
          <w:trHeight w:val="20"/>
        </w:trPr>
        <w:tc>
          <w:tcPr>
            <w:tcW w:w="2610" w:type="dxa"/>
            <w:vAlign w:val="bottom"/>
          </w:tcPr>
          <w:p w14:paraId="764EEDCE" w14:textId="77777777" w:rsidR="00410EB5" w:rsidRPr="00E978F9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5F8DD" w14:textId="77777777" w:rsidR="00410EB5" w:rsidRPr="00E978F9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290807" w14:textId="77777777" w:rsidR="00410EB5" w:rsidRPr="00E978F9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410EB5" w:rsidRPr="00E978F9" w14:paraId="709176B1" w14:textId="77777777" w:rsidTr="00D86049">
        <w:trPr>
          <w:trHeight w:val="20"/>
        </w:trPr>
        <w:tc>
          <w:tcPr>
            <w:tcW w:w="2610" w:type="dxa"/>
            <w:vAlign w:val="bottom"/>
          </w:tcPr>
          <w:p w14:paraId="6A2529F4" w14:textId="77777777" w:rsidR="00410EB5" w:rsidRPr="00E978F9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C77612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50950C1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368" w:type="dxa"/>
          </w:tcPr>
          <w:p w14:paraId="416BC924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10396D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C77F227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10EB5" w:rsidRPr="00E978F9" w14:paraId="538833DD" w14:textId="77777777" w:rsidTr="00D86049">
        <w:trPr>
          <w:trHeight w:val="20"/>
        </w:trPr>
        <w:tc>
          <w:tcPr>
            <w:tcW w:w="2610" w:type="dxa"/>
            <w:vAlign w:val="bottom"/>
          </w:tcPr>
          <w:p w14:paraId="17834ACE" w14:textId="77777777" w:rsidR="00410EB5" w:rsidRPr="00E978F9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D986E5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vAlign w:val="bottom"/>
          </w:tcPr>
          <w:p w14:paraId="0E18D2AA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หุ้นสามัญที่</w:t>
            </w:r>
          </w:p>
        </w:tc>
        <w:tc>
          <w:tcPr>
            <w:tcW w:w="1368" w:type="dxa"/>
          </w:tcPr>
          <w:p w14:paraId="69568492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728B373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  <w:tc>
          <w:tcPr>
            <w:tcW w:w="1368" w:type="dxa"/>
            <w:vAlign w:val="bottom"/>
          </w:tcPr>
          <w:p w14:paraId="2F791786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10EB5" w:rsidRPr="00E978F9" w14:paraId="18E859BF" w14:textId="77777777" w:rsidTr="00D86049">
        <w:trPr>
          <w:trHeight w:val="20"/>
        </w:trPr>
        <w:tc>
          <w:tcPr>
            <w:tcW w:w="2610" w:type="dxa"/>
            <w:vAlign w:val="bottom"/>
          </w:tcPr>
          <w:p w14:paraId="2B3A8A5D" w14:textId="77777777" w:rsidR="00410EB5" w:rsidRPr="00E978F9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FDAECE5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368" w:type="dxa"/>
            <w:vAlign w:val="bottom"/>
          </w:tcPr>
          <w:p w14:paraId="0CBF089A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ออกจำหน่าย</w:t>
            </w:r>
          </w:p>
        </w:tc>
        <w:tc>
          <w:tcPr>
            <w:tcW w:w="1368" w:type="dxa"/>
          </w:tcPr>
          <w:p w14:paraId="17B9B5B8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14:paraId="4A7D090B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368" w:type="dxa"/>
            <w:vAlign w:val="bottom"/>
          </w:tcPr>
          <w:p w14:paraId="39D0C37D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10EB5" w:rsidRPr="00E978F9" w14:paraId="1248F6A7" w14:textId="77777777" w:rsidTr="00D86049">
        <w:trPr>
          <w:trHeight w:val="20"/>
        </w:trPr>
        <w:tc>
          <w:tcPr>
            <w:tcW w:w="2610" w:type="dxa"/>
            <w:vAlign w:val="bottom"/>
          </w:tcPr>
          <w:p w14:paraId="24C7A4DE" w14:textId="77777777" w:rsidR="00410EB5" w:rsidRPr="00E978F9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0CA022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67F6C4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72A2CE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DC9E5E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B43458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78F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0EB5" w:rsidRPr="00E978F9" w14:paraId="7E1D13DA" w14:textId="77777777" w:rsidTr="00D86049">
        <w:trPr>
          <w:trHeight w:val="20"/>
        </w:trPr>
        <w:tc>
          <w:tcPr>
            <w:tcW w:w="2610" w:type="dxa"/>
            <w:vAlign w:val="bottom"/>
          </w:tcPr>
          <w:p w14:paraId="142B20B0" w14:textId="77777777" w:rsidR="00410EB5" w:rsidRPr="00E978F9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91C65E" w14:textId="77777777" w:rsidR="00410EB5" w:rsidRPr="00E978F9" w:rsidRDefault="00410EB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3FA76" w14:textId="77777777" w:rsidR="00410EB5" w:rsidRPr="00E978F9" w:rsidRDefault="00410EB5" w:rsidP="00F9318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5C5371" w14:textId="77777777" w:rsidR="00410EB5" w:rsidRPr="00E978F9" w:rsidRDefault="00410EB5" w:rsidP="00F9318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F9CFF8" w14:textId="77777777" w:rsidR="00410EB5" w:rsidRPr="00E978F9" w:rsidRDefault="00410EB5" w:rsidP="00F9318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C4698" w14:textId="77777777" w:rsidR="00410EB5" w:rsidRPr="00E978F9" w:rsidRDefault="00410EB5" w:rsidP="00F9318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0EB5" w:rsidRPr="00E978F9" w14:paraId="5B76356B" w14:textId="77777777" w:rsidTr="00D86049">
        <w:trPr>
          <w:trHeight w:val="20"/>
        </w:trPr>
        <w:tc>
          <w:tcPr>
            <w:tcW w:w="2610" w:type="dxa"/>
            <w:vAlign w:val="bottom"/>
          </w:tcPr>
          <w:p w14:paraId="3C8F7BD8" w14:textId="148D688F" w:rsidR="00410EB5" w:rsidRPr="00E978F9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978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78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EEBCD" w14:textId="086AD2AC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F90B9C" w14:textId="54FDAB4D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D3F4E58" w14:textId="2AED59AD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D4463" w14:textId="277F3299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254935" w14:textId="0DCE1657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C500D8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C500D8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0417DE" w:rsidRPr="00E978F9" w14:paraId="5F956E7D" w14:textId="77777777" w:rsidTr="00D86049">
        <w:trPr>
          <w:trHeight w:val="20"/>
        </w:trPr>
        <w:tc>
          <w:tcPr>
            <w:tcW w:w="2610" w:type="dxa"/>
            <w:vAlign w:val="bottom"/>
          </w:tcPr>
          <w:p w14:paraId="60EC286E" w14:textId="77777777" w:rsidR="000417DE" w:rsidRPr="00E978F9" w:rsidRDefault="000417DE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D7E6A4" w14:textId="2CBE63B7" w:rsidR="000417DE" w:rsidRPr="00E978F9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E978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803E3" w14:textId="77777777" w:rsidR="000417DE" w:rsidRPr="00E978F9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79DAED" w14:textId="77777777" w:rsidR="000417DE" w:rsidRPr="00E978F9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0B088" w14:textId="77777777" w:rsidR="000417DE" w:rsidRPr="00E978F9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123C0" w14:textId="77777777" w:rsidR="000417DE" w:rsidRPr="00E978F9" w:rsidRDefault="00C500D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0EB5" w:rsidRPr="00E978F9" w14:paraId="2CBBF367" w14:textId="77777777" w:rsidTr="00D86049">
        <w:trPr>
          <w:trHeight w:val="20"/>
        </w:trPr>
        <w:tc>
          <w:tcPr>
            <w:tcW w:w="2610" w:type="dxa"/>
            <w:vAlign w:val="bottom"/>
          </w:tcPr>
          <w:p w14:paraId="02BCA747" w14:textId="77777777" w:rsidR="00410EB5" w:rsidRPr="00E978F9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  <w:cs/>
              </w:rPr>
              <w:t>การออกและรับชำระค่าหุ้น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9F78E" w14:textId="7FC58F10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AD53B" w14:textId="7CA65B33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E336B0" w14:textId="49D11462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5DA52" w14:textId="154ECDA7" w:rsidR="00410EB5" w:rsidRPr="00E978F9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E978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57A91" w14:textId="32A6E802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C500D8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C500D8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410EB5" w:rsidRPr="00E978F9" w14:paraId="56050102" w14:textId="77777777" w:rsidTr="00002054">
        <w:trPr>
          <w:trHeight w:val="20"/>
        </w:trPr>
        <w:tc>
          <w:tcPr>
            <w:tcW w:w="2610" w:type="dxa"/>
            <w:vAlign w:val="bottom"/>
          </w:tcPr>
          <w:p w14:paraId="41759162" w14:textId="74F08FBD" w:rsidR="00410EB5" w:rsidRPr="00E978F9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978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78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723B5" w14:textId="5BFC3E48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1BF0D" w14:textId="2A692654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0B4FEF" w14:textId="7CE93087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785</w:t>
            </w:r>
            <w:r w:rsidR="000417DE" w:rsidRPr="00E978F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261</w:t>
            </w:r>
            <w:r w:rsidR="000417DE" w:rsidRPr="00E978F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6411E" w14:textId="31F723EE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CE5B4" w14:textId="5984497E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00D8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500D8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C500D8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410EB5" w:rsidRPr="00E978F9" w14:paraId="69888F6C" w14:textId="77777777" w:rsidTr="00002054">
        <w:trPr>
          <w:trHeight w:val="20"/>
        </w:trPr>
        <w:tc>
          <w:tcPr>
            <w:tcW w:w="2610" w:type="dxa"/>
            <w:vAlign w:val="bottom"/>
          </w:tcPr>
          <w:p w14:paraId="190482AB" w14:textId="77777777" w:rsidR="00410EB5" w:rsidRPr="00E978F9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5A4E6" w14:textId="7AD0F6CE" w:rsidR="00410EB5" w:rsidRPr="00E978F9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E978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63F009" w14:textId="77777777" w:rsidR="00410EB5" w:rsidRPr="00E978F9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EFC52FF" w14:textId="77777777" w:rsidR="00410EB5" w:rsidRPr="00E978F9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08F6A6" w14:textId="77777777" w:rsidR="00410EB5" w:rsidRPr="00E978F9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EB1B71" w14:textId="77777777" w:rsidR="00410EB5" w:rsidRPr="00E978F9" w:rsidRDefault="00C500D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0EB5" w:rsidRPr="00E978F9" w14:paraId="7D18AACB" w14:textId="77777777" w:rsidTr="00002054">
        <w:trPr>
          <w:trHeight w:val="20"/>
        </w:trPr>
        <w:tc>
          <w:tcPr>
            <w:tcW w:w="2610" w:type="dxa"/>
            <w:vAlign w:val="bottom"/>
          </w:tcPr>
          <w:p w14:paraId="36F3061D" w14:textId="77777777" w:rsidR="00410EB5" w:rsidRPr="00E978F9" w:rsidRDefault="009140BA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E653F" w14:textId="16888931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EEC25" w14:textId="77777777" w:rsidR="00410EB5" w:rsidRPr="00E978F9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75FB25" w14:textId="77777777" w:rsidR="00410EB5" w:rsidRPr="00E978F9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07AA9" w14:textId="77777777" w:rsidR="00410EB5" w:rsidRPr="00E978F9" w:rsidRDefault="000417DE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E4C0F" w14:textId="77777777" w:rsidR="00410EB5" w:rsidRPr="00E978F9" w:rsidRDefault="00C500D8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0EB5" w:rsidRPr="00E978F9" w14:paraId="4022D70E" w14:textId="77777777" w:rsidTr="00002054">
        <w:trPr>
          <w:trHeight w:val="20"/>
        </w:trPr>
        <w:tc>
          <w:tcPr>
            <w:tcW w:w="2610" w:type="dxa"/>
            <w:vAlign w:val="bottom"/>
          </w:tcPr>
          <w:p w14:paraId="365D3BA9" w14:textId="55496BD0" w:rsidR="00410EB5" w:rsidRPr="00E978F9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78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978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F5529" w:rsidRPr="00E978F9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E978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69D6F" w14:textId="026D121B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27967" w14:textId="20E9BF00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8223C" w14:textId="3F646F20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62C04" w14:textId="5A62CAF7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0417DE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37596" w14:textId="63638E5D" w:rsidR="00410EB5" w:rsidRPr="00E978F9" w:rsidRDefault="00B7157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00D8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500D8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C500D8" w:rsidRPr="00E978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</w:tbl>
    <w:p w14:paraId="13A10C94" w14:textId="77777777" w:rsidR="00AE2269" w:rsidRPr="00852BBD" w:rsidRDefault="00AE2269" w:rsidP="003A45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6C5119" w14:textId="42982737" w:rsidR="00410EB5" w:rsidRPr="00852BBD" w:rsidRDefault="00410EB5" w:rsidP="00410E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1575" w:rsidRPr="00B71575">
        <w:rPr>
          <w:rFonts w:ascii="Browallia New" w:hAnsi="Browallia New" w:cs="Browallia New"/>
          <w:sz w:val="26"/>
          <w:szCs w:val="26"/>
        </w:rPr>
        <w:t>29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ที่ประชุมสามัญผู้ถือหุ้นประจําปี 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ได้มีมติให้ลดทุนจดทะเบียนจำนวน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576</w:t>
      </w:r>
      <w:r w:rsidRPr="00852BBD">
        <w:rPr>
          <w:rFonts w:ascii="Browallia New" w:hAnsi="Browallia New" w:cs="Browallia New"/>
          <w:sz w:val="26"/>
          <w:szCs w:val="26"/>
        </w:rPr>
        <w:t>,</w:t>
      </w:r>
      <w:r w:rsidR="00B71575" w:rsidRPr="00B71575">
        <w:rPr>
          <w:rFonts w:ascii="Browallia New" w:hAnsi="Browallia New" w:cs="Browallia New"/>
          <w:sz w:val="26"/>
          <w:szCs w:val="26"/>
        </w:rPr>
        <w:t>925</w:t>
      </w:r>
      <w:r w:rsidRPr="00852BBD">
        <w:rPr>
          <w:rFonts w:ascii="Browallia New" w:hAnsi="Browallia New" w:cs="Browallia New"/>
          <w:sz w:val="26"/>
          <w:szCs w:val="26"/>
        </w:rPr>
        <w:t>,</w:t>
      </w:r>
      <w:r w:rsidR="00B71575" w:rsidRPr="00B71575">
        <w:rPr>
          <w:rFonts w:ascii="Browallia New" w:hAnsi="Browallia New" w:cs="Browallia New"/>
          <w:sz w:val="26"/>
          <w:szCs w:val="26"/>
        </w:rPr>
        <w:t>916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หุ้น โดยตัดหุ้นที่ยังไม่ออกและเสนอขาย และอนุมัติการออกหุ้นสามัญเพิ่มทุนใหม่เป็นจํานวนไม่เกิน </w:t>
      </w:r>
      <w:r w:rsidR="00B71575" w:rsidRPr="00B71575">
        <w:rPr>
          <w:rFonts w:ascii="Browallia New" w:hAnsi="Browallia New" w:cs="Browallia New"/>
          <w:sz w:val="26"/>
          <w:szCs w:val="26"/>
        </w:rPr>
        <w:t>471</w:t>
      </w:r>
      <w:r w:rsidRPr="00852BBD">
        <w:rPr>
          <w:rFonts w:ascii="Browallia New" w:hAnsi="Browallia New" w:cs="Browallia New"/>
          <w:sz w:val="26"/>
          <w:szCs w:val="26"/>
        </w:rPr>
        <w:t>,</w:t>
      </w:r>
      <w:r w:rsidR="00B71575" w:rsidRPr="00B71575">
        <w:rPr>
          <w:rFonts w:ascii="Browallia New" w:hAnsi="Browallia New" w:cs="Browallia New"/>
          <w:sz w:val="26"/>
          <w:szCs w:val="26"/>
        </w:rPr>
        <w:t>083</w:t>
      </w:r>
      <w:r w:rsidRPr="00852BBD">
        <w:rPr>
          <w:rFonts w:ascii="Browallia New" w:hAnsi="Browallia New" w:cs="Browallia New"/>
          <w:sz w:val="26"/>
          <w:szCs w:val="26"/>
        </w:rPr>
        <w:t>,</w:t>
      </w:r>
      <w:r w:rsidR="00B71575" w:rsidRPr="00B71575">
        <w:rPr>
          <w:rFonts w:ascii="Browallia New" w:hAnsi="Browallia New" w:cs="Browallia New"/>
          <w:sz w:val="26"/>
          <w:szCs w:val="26"/>
        </w:rPr>
        <w:t>244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</w:t>
      </w:r>
      <w:r w:rsidR="00CF4B58" w:rsidRPr="00852BBD">
        <w:rPr>
          <w:rFonts w:ascii="Browallia New" w:hAnsi="Browallia New" w:cs="Browallia New"/>
          <w:sz w:val="26"/>
          <w:szCs w:val="26"/>
        </w:rPr>
        <w:br/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B71575" w:rsidRPr="00B71575">
        <w:rPr>
          <w:rFonts w:ascii="Browallia New" w:hAnsi="Browallia New" w:cs="Browallia New"/>
          <w:sz w:val="26"/>
          <w:szCs w:val="26"/>
        </w:rPr>
        <w:t>1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 บาท เพื่อรองรับการเพิ่มทุนแบบมอบอำนาจทั่วไป</w:t>
      </w:r>
    </w:p>
    <w:p w14:paraId="6A7002EC" w14:textId="77777777" w:rsidR="00410EB5" w:rsidRPr="00852BBD" w:rsidRDefault="00410EB5" w:rsidP="00410E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D0594" w14:textId="3DF74A70" w:rsidR="00410EB5" w:rsidRPr="00852BBD" w:rsidRDefault="00410EB5" w:rsidP="00410E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บริษัทได้จดทะเบียนการเพิ่มทุน</w:t>
      </w:r>
      <w:r w:rsidR="0039582C" w:rsidRPr="00852BBD">
        <w:rPr>
          <w:rFonts w:ascii="Browallia New" w:hAnsi="Browallia New" w:cs="Browallia New"/>
          <w:sz w:val="26"/>
          <w:szCs w:val="26"/>
          <w:cs/>
        </w:rPr>
        <w:t>และลดทุน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ดังกล่าวกับกระทรวงพาณิชย์เมื่อวันที่ </w:t>
      </w:r>
      <w:r w:rsidR="00B71575" w:rsidRPr="00B71575">
        <w:rPr>
          <w:rFonts w:ascii="Browallia New" w:hAnsi="Browallia New" w:cs="Browallia New"/>
          <w:sz w:val="26"/>
          <w:szCs w:val="26"/>
        </w:rPr>
        <w:t>15</w:t>
      </w:r>
      <w:r w:rsidRPr="00852BBD">
        <w:rPr>
          <w:rFonts w:ascii="Browallia New" w:hAnsi="Browallia New" w:cs="Browallia New"/>
          <w:sz w:val="26"/>
          <w:szCs w:val="26"/>
        </w:rPr>
        <w:t xml:space="preserve"> </w:t>
      </w:r>
      <w:r w:rsidRPr="00852BBD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2564</w:t>
      </w:r>
    </w:p>
    <w:p w14:paraId="5C953119" w14:textId="77777777" w:rsidR="00A428C5" w:rsidRPr="00852BBD" w:rsidRDefault="00CF4B58" w:rsidP="003A454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A6C" w:rsidRPr="00852BBD" w14:paraId="4DD84C3B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89719C" w14:textId="4A9788CD" w:rsidR="00761A6C" w:rsidRPr="00852BBD" w:rsidRDefault="00B71575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61A6C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A6C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DF1561C" w14:textId="77777777" w:rsidR="008E5E7E" w:rsidRPr="004B471B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8178D8" w14:textId="407C7DE9" w:rsidR="008E5E7E" w:rsidRPr="004B471B" w:rsidRDefault="003F5302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471B">
        <w:rPr>
          <w:rFonts w:ascii="Browallia New" w:hAnsi="Browallia New" w:cs="Browallia New"/>
          <w:spacing w:val="-9"/>
          <w:sz w:val="26"/>
          <w:szCs w:val="26"/>
          <w:cs/>
        </w:rPr>
        <w:t>ผู้ถือหุ้นรายใหญ่ของบริษัท ได้แก่ ครอบครัวมาลีนนท์</w:t>
      </w:r>
      <w:r w:rsidR="007A42E3" w:rsidRPr="004B471B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7A42E3" w:rsidRPr="004B471B">
        <w:rPr>
          <w:rFonts w:ascii="Browallia New" w:hAnsi="Browallia New" w:cs="Browallia New"/>
          <w:spacing w:val="-9"/>
          <w:sz w:val="26"/>
          <w:szCs w:val="26"/>
          <w:cs/>
        </w:rPr>
        <w:t xml:space="preserve">บริษัท บีอีซี เวิลด์ จำกัด (มหาชน) </w:t>
      </w:r>
      <w:r w:rsidRPr="004B471B">
        <w:rPr>
          <w:rFonts w:ascii="Browallia New" w:hAnsi="Browallia New" w:cs="Browallia New"/>
          <w:spacing w:val="-9"/>
          <w:sz w:val="26"/>
          <w:szCs w:val="26"/>
          <w:cs/>
        </w:rPr>
        <w:t>ครอบครัวจุฬางกูร และบริษัท เดอะ มอลล์ กรุ๊ป จำกัด</w:t>
      </w:r>
      <w:r w:rsidRPr="004B471B">
        <w:rPr>
          <w:rFonts w:ascii="Browallia New" w:hAnsi="Browallia New" w:cs="Browallia New"/>
          <w:sz w:val="26"/>
          <w:szCs w:val="26"/>
          <w:cs/>
        </w:rPr>
        <w:t xml:space="preserve"> ซึ่งตั้งอยู่ในประเทศไทย โดยถือหุ้นในบริษัทจำนวนร้อยละ </w:t>
      </w:r>
      <w:r w:rsidR="00B71575" w:rsidRPr="00B71575">
        <w:rPr>
          <w:rFonts w:ascii="Browallia New" w:hAnsi="Browallia New" w:cs="Browallia New"/>
          <w:sz w:val="26"/>
          <w:szCs w:val="26"/>
        </w:rPr>
        <w:t>20</w:t>
      </w:r>
      <w:r w:rsidR="00976A82" w:rsidRPr="004B471B">
        <w:rPr>
          <w:rFonts w:ascii="Browallia New" w:hAnsi="Browallia New" w:cs="Browallia New"/>
          <w:sz w:val="26"/>
          <w:szCs w:val="26"/>
          <w:cs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70</w:t>
      </w:r>
      <w:r w:rsidRPr="004B471B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B71575" w:rsidRPr="00B71575">
        <w:rPr>
          <w:rFonts w:ascii="Browallia New" w:hAnsi="Browallia New" w:cs="Browallia New"/>
          <w:sz w:val="26"/>
          <w:szCs w:val="26"/>
        </w:rPr>
        <w:t>7</w:t>
      </w:r>
      <w:r w:rsidR="00603BC4" w:rsidRPr="004B471B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42</w:t>
      </w:r>
      <w:r w:rsidRPr="004B471B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B71575" w:rsidRPr="00B71575">
        <w:rPr>
          <w:rFonts w:ascii="Browallia New" w:hAnsi="Browallia New" w:cs="Browallia New"/>
          <w:sz w:val="26"/>
          <w:szCs w:val="26"/>
        </w:rPr>
        <w:t>6</w:t>
      </w:r>
      <w:r w:rsidR="00603BC4" w:rsidRPr="004B471B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09</w:t>
      </w:r>
      <w:r w:rsidRPr="004B471B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B71575" w:rsidRPr="00B71575">
        <w:rPr>
          <w:rFonts w:ascii="Browallia New" w:hAnsi="Browallia New" w:cs="Browallia New"/>
          <w:sz w:val="26"/>
          <w:szCs w:val="26"/>
        </w:rPr>
        <w:t>5</w:t>
      </w:r>
      <w:r w:rsidR="00603BC4" w:rsidRPr="004B471B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95</w:t>
      </w:r>
      <w:r w:rsidRPr="004B471B">
        <w:rPr>
          <w:rFonts w:ascii="Browallia New" w:hAnsi="Browallia New" w:cs="Browallia New"/>
          <w:sz w:val="26"/>
          <w:szCs w:val="26"/>
          <w:cs/>
        </w:rPr>
        <w:t xml:space="preserve"> ตามลำดับ หุ้นที่เหลือร้อยละ </w:t>
      </w:r>
      <w:r w:rsidR="00B71575" w:rsidRPr="00B71575">
        <w:rPr>
          <w:rFonts w:ascii="Browallia New" w:hAnsi="Browallia New" w:cs="Browallia New"/>
          <w:sz w:val="26"/>
          <w:szCs w:val="26"/>
        </w:rPr>
        <w:t>59</w:t>
      </w:r>
      <w:r w:rsidR="00976A82" w:rsidRPr="004B471B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84</w:t>
      </w:r>
      <w:r w:rsidRPr="004B471B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  <w:r w:rsidR="00D32E8D" w:rsidRPr="004B471B">
        <w:rPr>
          <w:rFonts w:ascii="Browallia New" w:hAnsi="Browallia New" w:cs="Browallia New"/>
          <w:sz w:val="26"/>
          <w:szCs w:val="26"/>
        </w:rPr>
        <w:t xml:space="preserve"> </w:t>
      </w:r>
    </w:p>
    <w:p w14:paraId="3805B5EF" w14:textId="77777777" w:rsidR="00CF4B58" w:rsidRPr="004B471B" w:rsidRDefault="00CF4B58" w:rsidP="004B471B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4E2165E5" w14:textId="77777777" w:rsidR="008E5E7E" w:rsidRPr="004B471B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471B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24ED463" w14:textId="77777777" w:rsidR="00C022F5" w:rsidRPr="004B471B" w:rsidRDefault="00C022F5" w:rsidP="004B471B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5536BDC5" w14:textId="704A6B9A" w:rsidR="008E5E7E" w:rsidRPr="00852BBD" w:rsidRDefault="00B71575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17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รายได้จากการขายและบริการ</w:t>
      </w:r>
    </w:p>
    <w:p w14:paraId="301B064F" w14:textId="77777777" w:rsidR="00F93183" w:rsidRPr="00852BBD" w:rsidRDefault="00F93183" w:rsidP="00F93183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47846" w:rsidRPr="00852BBD" w14:paraId="0E307547" w14:textId="77777777" w:rsidTr="00761A6C">
        <w:trPr>
          <w:cantSplit/>
        </w:trPr>
        <w:tc>
          <w:tcPr>
            <w:tcW w:w="4266" w:type="dxa"/>
            <w:vAlign w:val="bottom"/>
          </w:tcPr>
          <w:p w14:paraId="17CDD314" w14:textId="77777777" w:rsidR="00B47846" w:rsidRPr="00852BBD" w:rsidRDefault="00B47846" w:rsidP="00761A6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275997" w14:textId="77777777" w:rsidR="00B47846" w:rsidRPr="00852BBD" w:rsidRDefault="00B47846" w:rsidP="00761A6C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A4DFF4" w14:textId="77777777" w:rsidR="00B47846" w:rsidRPr="00852BBD" w:rsidRDefault="00B47846" w:rsidP="00761A6C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25367D" w:rsidRPr="00852BBD" w14:paraId="50230986" w14:textId="77777777" w:rsidTr="00761A6C">
        <w:trPr>
          <w:cantSplit/>
        </w:trPr>
        <w:tc>
          <w:tcPr>
            <w:tcW w:w="4266" w:type="dxa"/>
            <w:vAlign w:val="bottom"/>
            <w:hideMark/>
          </w:tcPr>
          <w:p w14:paraId="740FCBE7" w14:textId="77777777" w:rsidR="0025367D" w:rsidRPr="00852BBD" w:rsidRDefault="0025367D" w:rsidP="0025367D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0E5614" w14:textId="62608B4F" w:rsidR="0025367D" w:rsidRPr="00E9628C" w:rsidRDefault="00B71575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090C2A" w14:textId="591DF65A" w:rsidR="0025367D" w:rsidRPr="00E9628C" w:rsidRDefault="00B71575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8248B5C" w14:textId="7FA5E5E7" w:rsidR="0025367D" w:rsidRPr="00E9628C" w:rsidRDefault="00B71575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033C0A" w14:textId="17E7CF42" w:rsidR="0025367D" w:rsidRPr="00E9628C" w:rsidRDefault="00B71575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B47846" w:rsidRPr="00852BBD" w14:paraId="1C550774" w14:textId="77777777" w:rsidTr="00761A6C">
        <w:trPr>
          <w:cantSplit/>
        </w:trPr>
        <w:tc>
          <w:tcPr>
            <w:tcW w:w="4266" w:type="dxa"/>
            <w:vAlign w:val="bottom"/>
          </w:tcPr>
          <w:p w14:paraId="6B3134DD" w14:textId="77777777" w:rsidR="00B47846" w:rsidRPr="00852BBD" w:rsidRDefault="00B47846" w:rsidP="00761A6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9C604A9" w14:textId="00020FEB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CADA356" w14:textId="505E1B5E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C5FC8D9" w14:textId="2BC6676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1A905ED" w14:textId="57FF856A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47846" w:rsidRPr="00852BBD" w14:paraId="69400C48" w14:textId="77777777" w:rsidTr="00761A6C">
        <w:trPr>
          <w:cantSplit/>
        </w:trPr>
        <w:tc>
          <w:tcPr>
            <w:tcW w:w="4266" w:type="dxa"/>
            <w:vAlign w:val="bottom"/>
          </w:tcPr>
          <w:p w14:paraId="050BA305" w14:textId="77777777" w:rsidR="00B47846" w:rsidRPr="00852BBD" w:rsidRDefault="00B47846" w:rsidP="00761A6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799AEF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398B6F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A6D52D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4CED7F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7846" w:rsidRPr="00852BBD" w14:paraId="2B659427" w14:textId="77777777" w:rsidTr="00761A6C">
        <w:trPr>
          <w:cantSplit/>
        </w:trPr>
        <w:tc>
          <w:tcPr>
            <w:tcW w:w="4266" w:type="dxa"/>
            <w:vAlign w:val="bottom"/>
          </w:tcPr>
          <w:p w14:paraId="59241CC4" w14:textId="77777777" w:rsidR="00B47846" w:rsidRPr="00852BBD" w:rsidRDefault="00B47846" w:rsidP="00C022F5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079A5" w14:textId="77777777" w:rsidR="00B47846" w:rsidRPr="00852BBD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7A51A" w14:textId="77777777" w:rsidR="00B47846" w:rsidRPr="00852BBD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5C172" w14:textId="77777777" w:rsidR="00B47846" w:rsidRPr="00852BBD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AF494" w14:textId="77777777" w:rsidR="00B47846" w:rsidRPr="00852BBD" w:rsidRDefault="00B47846" w:rsidP="00C022F5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852BBD" w14:paraId="3356CA0A" w14:textId="77777777" w:rsidTr="00761A6C">
        <w:trPr>
          <w:cantSplit/>
        </w:trPr>
        <w:tc>
          <w:tcPr>
            <w:tcW w:w="4266" w:type="dxa"/>
            <w:vAlign w:val="bottom"/>
          </w:tcPr>
          <w:p w14:paraId="72F17375" w14:textId="77777777" w:rsidR="00B47846" w:rsidRPr="00852BBD" w:rsidRDefault="00B47846" w:rsidP="00761A6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E740CC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AD9E29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9972BF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3D9C9" w14:textId="77777777" w:rsidR="00B47846" w:rsidRPr="00852BBD" w:rsidRDefault="00B47846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A6B" w:rsidRPr="00852BBD" w14:paraId="74B99AED" w14:textId="77777777" w:rsidTr="00761A6C">
        <w:trPr>
          <w:cantSplit/>
        </w:trPr>
        <w:tc>
          <w:tcPr>
            <w:tcW w:w="4266" w:type="dxa"/>
            <w:vAlign w:val="bottom"/>
          </w:tcPr>
          <w:p w14:paraId="2391A931" w14:textId="77777777" w:rsidR="00632A6B" w:rsidRPr="00852BBD" w:rsidRDefault="00632A6B" w:rsidP="00632A6B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บีอีซี เวิลด์ จำกัด (มหาชน)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48230" w14:textId="76BD71E9" w:rsidR="00632A6B" w:rsidRPr="00852BBD" w:rsidRDefault="00A5224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3268D" w14:textId="45E505CE" w:rsidR="00632A6B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5367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25367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AFB7C" w14:textId="5CC7E929" w:rsidR="00632A6B" w:rsidRPr="00852BBD" w:rsidRDefault="00A5224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EC572" w14:textId="77777777" w:rsidR="00632A6B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2A6B" w:rsidRPr="00852BBD" w14:paraId="2FCCAFDB" w14:textId="77777777" w:rsidTr="00761A6C">
        <w:trPr>
          <w:cantSplit/>
        </w:trPr>
        <w:tc>
          <w:tcPr>
            <w:tcW w:w="4266" w:type="dxa"/>
            <w:vAlign w:val="bottom"/>
          </w:tcPr>
          <w:p w14:paraId="0F796153" w14:textId="77777777" w:rsidR="00632A6B" w:rsidRPr="00852BBD" w:rsidRDefault="00632A6B" w:rsidP="00632A6B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75DEE" w14:textId="77777777" w:rsidR="00632A6B" w:rsidRPr="00852BBD" w:rsidRDefault="00632A6B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B56D1" w14:textId="77777777" w:rsidR="00632A6B" w:rsidRPr="00852BBD" w:rsidRDefault="00632A6B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E6438" w14:textId="77777777" w:rsidR="00632A6B" w:rsidRPr="00852BBD" w:rsidRDefault="00632A6B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79F73" w14:textId="77777777" w:rsidR="00632A6B" w:rsidRPr="00852BBD" w:rsidRDefault="00632A6B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A6B" w:rsidRPr="00852BBD" w14:paraId="2CD23BA7" w14:textId="77777777" w:rsidTr="00761A6C">
        <w:trPr>
          <w:cantSplit/>
        </w:trPr>
        <w:tc>
          <w:tcPr>
            <w:tcW w:w="4266" w:type="dxa"/>
            <w:vAlign w:val="bottom"/>
          </w:tcPr>
          <w:p w14:paraId="5A833D6C" w14:textId="77777777" w:rsidR="00632A6B" w:rsidRPr="00852BBD" w:rsidRDefault="00632A6B" w:rsidP="00632A6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D84268" w14:textId="77777777" w:rsidR="00632A6B" w:rsidRPr="00852BBD" w:rsidRDefault="00632A6B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787862" w14:textId="77777777" w:rsidR="00632A6B" w:rsidRPr="00852BBD" w:rsidRDefault="00632A6B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AF10F5" w14:textId="77777777" w:rsidR="00632A6B" w:rsidRPr="00852BBD" w:rsidRDefault="00632A6B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2A5A2E" w14:textId="77777777" w:rsidR="00632A6B" w:rsidRPr="00852BBD" w:rsidRDefault="00632A6B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852BBD" w14:paraId="70019023" w14:textId="77777777" w:rsidTr="0099222F">
        <w:trPr>
          <w:cantSplit/>
        </w:trPr>
        <w:tc>
          <w:tcPr>
            <w:tcW w:w="4266" w:type="dxa"/>
            <w:vAlign w:val="bottom"/>
          </w:tcPr>
          <w:p w14:paraId="18473E34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29FDC7" w14:textId="7C48AAEC" w:rsidR="00112053" w:rsidRPr="00852BBD" w:rsidRDefault="00A5224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F96733" w14:textId="77777777" w:rsidR="00112053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F8FA4E" w14:textId="50796675" w:rsidR="00112053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A73DFC" w14:textId="6A085297" w:rsidR="00112053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5367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25367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99222F" w:rsidRPr="00852BBD" w14:paraId="793116D2" w14:textId="77777777" w:rsidTr="0099222F">
        <w:trPr>
          <w:cantSplit/>
        </w:trPr>
        <w:tc>
          <w:tcPr>
            <w:tcW w:w="4266" w:type="dxa"/>
            <w:vAlign w:val="bottom"/>
          </w:tcPr>
          <w:p w14:paraId="07037346" w14:textId="041B217C" w:rsidR="0099222F" w:rsidRPr="00852BBD" w:rsidRDefault="0025367D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5224D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9EEEA" w14:textId="4FA3620A" w:rsidR="0099222F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F6079" w14:textId="77777777" w:rsidR="0099222F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4D727" w14:textId="1E6A77EB" w:rsidR="0099222F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EBACD" w14:textId="77777777" w:rsidR="0099222F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2053" w:rsidRPr="00852BBD" w14:paraId="12AD36F1" w14:textId="77777777" w:rsidTr="00761A6C">
        <w:trPr>
          <w:cantSplit/>
        </w:trPr>
        <w:tc>
          <w:tcPr>
            <w:tcW w:w="4266" w:type="dxa"/>
            <w:vAlign w:val="bottom"/>
          </w:tcPr>
          <w:p w14:paraId="6B457A03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6AB84" w14:textId="57C81CA0" w:rsidR="00112053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ECC7A" w14:textId="77777777" w:rsidR="00112053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7693E" w14:textId="39B2DC7F" w:rsidR="00112053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D525B" w14:textId="09D8DA66" w:rsidR="00112053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B71575"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775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488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12053" w:rsidRPr="00852BBD" w14:paraId="7D93F3E1" w14:textId="77777777" w:rsidTr="00761A6C">
        <w:trPr>
          <w:cantSplit/>
        </w:trPr>
        <w:tc>
          <w:tcPr>
            <w:tcW w:w="4266" w:type="dxa"/>
            <w:vAlign w:val="bottom"/>
          </w:tcPr>
          <w:p w14:paraId="1A2172C7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CEAC0" w14:textId="77777777" w:rsidR="00112053" w:rsidRPr="00852BBD" w:rsidRDefault="00112053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692E8" w14:textId="77777777" w:rsidR="00112053" w:rsidRPr="00852BBD" w:rsidRDefault="00112053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E88DF" w14:textId="77777777" w:rsidR="00112053" w:rsidRPr="00852BBD" w:rsidRDefault="00112053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5D4DD" w14:textId="77777777" w:rsidR="00112053" w:rsidRPr="00852BBD" w:rsidRDefault="00112053" w:rsidP="00112053">
            <w:pPr>
              <w:ind w:left="4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852BBD" w14:paraId="45D61661" w14:textId="77777777" w:rsidTr="00761A6C">
        <w:trPr>
          <w:cantSplit/>
          <w:trHeight w:val="83"/>
        </w:trPr>
        <w:tc>
          <w:tcPr>
            <w:tcW w:w="4266" w:type="dxa"/>
            <w:vAlign w:val="bottom"/>
          </w:tcPr>
          <w:p w14:paraId="2FFFF786" w14:textId="77777777" w:rsidR="00112053" w:rsidRPr="00852BBD" w:rsidRDefault="00112053" w:rsidP="00112053">
            <w:pPr>
              <w:spacing w:before="10"/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C7A208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9FB1EC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797A3B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531EEC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852BBD" w14:paraId="4F5A63C7" w14:textId="77777777" w:rsidTr="00761A6C">
        <w:trPr>
          <w:cantSplit/>
          <w:trHeight w:val="83"/>
        </w:trPr>
        <w:tc>
          <w:tcPr>
            <w:tcW w:w="4266" w:type="dxa"/>
            <w:vAlign w:val="bottom"/>
          </w:tcPr>
          <w:p w14:paraId="41256E7D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0C96CA" w14:textId="1DC874D7" w:rsidR="00112053" w:rsidRPr="00852BBD" w:rsidRDefault="00A5224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19402" w14:textId="77777777" w:rsidR="00112053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7D54A" w14:textId="14259D63" w:rsidR="00112053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E3315" w14:textId="6AFDA48F" w:rsidR="00112053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5367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25367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  <w:tr w:rsidR="00112053" w:rsidRPr="00852BBD" w14:paraId="5ABC2273" w14:textId="77777777" w:rsidTr="00112053">
        <w:trPr>
          <w:cantSplit/>
          <w:trHeight w:val="83"/>
        </w:trPr>
        <w:tc>
          <w:tcPr>
            <w:tcW w:w="4266" w:type="dxa"/>
            <w:vAlign w:val="bottom"/>
          </w:tcPr>
          <w:p w14:paraId="59B29724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65911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D35B7" w14:textId="265C34B9" w:rsidR="00112053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28E11" w14:textId="77777777" w:rsidR="00112053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0DAD3" w14:textId="36EDD1E2" w:rsidR="00112053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7906B" w14:textId="77777777" w:rsidR="00112053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2053" w:rsidRPr="00852BBD" w14:paraId="6BA56464" w14:textId="77777777" w:rsidTr="00112053">
        <w:trPr>
          <w:cantSplit/>
          <w:trHeight w:val="83"/>
        </w:trPr>
        <w:tc>
          <w:tcPr>
            <w:tcW w:w="4266" w:type="dxa"/>
            <w:vAlign w:val="bottom"/>
          </w:tcPr>
          <w:p w14:paraId="7E827DD9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2F97F" w14:textId="773F48E1" w:rsidR="00112053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A6D28" w14:textId="77777777" w:rsidR="00112053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A604A" w14:textId="19CB73C0" w:rsidR="00112053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A5224D" w:rsidRPr="00A52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CB8AB" w14:textId="26B007D0" w:rsidR="00112053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B71575"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135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333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12053" w:rsidRPr="00852BBD" w14:paraId="644E8F43" w14:textId="77777777" w:rsidTr="00112053">
        <w:trPr>
          <w:cantSplit/>
          <w:trHeight w:val="83"/>
        </w:trPr>
        <w:tc>
          <w:tcPr>
            <w:tcW w:w="4266" w:type="dxa"/>
            <w:vAlign w:val="bottom"/>
          </w:tcPr>
          <w:p w14:paraId="43093C3A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84620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71749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5274F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1C8BC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852BBD" w14:paraId="2BC83A07" w14:textId="77777777" w:rsidTr="00761A6C">
        <w:trPr>
          <w:cantSplit/>
          <w:trHeight w:val="83"/>
        </w:trPr>
        <w:tc>
          <w:tcPr>
            <w:tcW w:w="4266" w:type="dxa"/>
            <w:vAlign w:val="bottom"/>
          </w:tcPr>
          <w:p w14:paraId="34DAFBAC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F5B267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C9E6BF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A5F240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4B31F4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852BBD" w14:paraId="2BA9BC4B" w14:textId="77777777" w:rsidTr="00761A6C">
        <w:trPr>
          <w:cantSplit/>
          <w:trHeight w:val="83"/>
        </w:trPr>
        <w:tc>
          <w:tcPr>
            <w:tcW w:w="4266" w:type="dxa"/>
            <w:vAlign w:val="bottom"/>
          </w:tcPr>
          <w:p w14:paraId="3B66F6F5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1CFBBA" w14:textId="551DA935" w:rsidR="00112053" w:rsidRPr="00852BBD" w:rsidRDefault="00A5224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20FE6" w14:textId="77777777" w:rsidR="00112053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58B1D1" w14:textId="6DF135C9" w:rsidR="00112053" w:rsidRPr="00852BBD" w:rsidRDefault="00A5224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AA486F" w14:textId="77777777" w:rsidR="00112053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2053" w:rsidRPr="00852BBD" w14:paraId="1F1824FE" w14:textId="77777777" w:rsidTr="00112053">
        <w:trPr>
          <w:cantSplit/>
          <w:trHeight w:val="83"/>
        </w:trPr>
        <w:tc>
          <w:tcPr>
            <w:tcW w:w="4266" w:type="dxa"/>
            <w:vAlign w:val="bottom"/>
          </w:tcPr>
          <w:p w14:paraId="29A9475D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47C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38483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F8B9B" w14:textId="77777777" w:rsidR="00112053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B7001" w14:textId="79A403E2" w:rsidR="00112053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7C9F" w:rsidRPr="00747C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747C9F" w:rsidRPr="00747C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4C722" w14:textId="43CBB1C6" w:rsidR="00112053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5367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25367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12053" w:rsidRPr="00852BBD" w14:paraId="78CDC049" w14:textId="77777777" w:rsidTr="00112053">
        <w:trPr>
          <w:cantSplit/>
        </w:trPr>
        <w:tc>
          <w:tcPr>
            <w:tcW w:w="4266" w:type="dxa"/>
            <w:vAlign w:val="bottom"/>
          </w:tcPr>
          <w:p w14:paraId="7C4FDC3E" w14:textId="77777777" w:rsidR="00112053" w:rsidRPr="00852BBD" w:rsidRDefault="00112053" w:rsidP="00112053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12AAA" w14:textId="77777777" w:rsidR="00112053" w:rsidRPr="00852BBD" w:rsidRDefault="00112053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E8436" w14:textId="77777777" w:rsidR="00112053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2FE42" w14:textId="720762FD" w:rsidR="00112053" w:rsidRPr="00852BBD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7C9F" w:rsidRPr="00747C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747C9F" w:rsidRPr="00747C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10084" w14:textId="249A5C79" w:rsidR="00112053" w:rsidRPr="00852BBD" w:rsidRDefault="0025367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B71575"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22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900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7F288D93" w14:textId="77777777" w:rsidR="00112053" w:rsidRPr="00852BBD" w:rsidRDefault="00112053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2053" w:rsidRPr="00852BBD" w14:paraId="21C3840F" w14:textId="77777777" w:rsidTr="004462A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1CC32BE" w14:textId="628D0511" w:rsidR="00112053" w:rsidRPr="00852BBD" w:rsidRDefault="00B71575" w:rsidP="004462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6" w:name="_Hlk72499367"/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11205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205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1205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12053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112053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12053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16"/>
    </w:tbl>
    <w:p w14:paraId="64ADEF8A" w14:textId="77777777" w:rsidR="00112053" w:rsidRPr="00852BBD" w:rsidRDefault="00112053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7FCB74E5" w14:textId="773BCAFF" w:rsidR="008E5E7E" w:rsidRPr="00852BBD" w:rsidRDefault="00B71575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17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2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>การซื้อสินค้าและบริการ</w:t>
      </w:r>
    </w:p>
    <w:p w14:paraId="3B506762" w14:textId="77777777" w:rsidR="008E5E7E" w:rsidRPr="00852BBD" w:rsidRDefault="008E5E7E" w:rsidP="00761A6C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47846" w:rsidRPr="00852BBD" w14:paraId="6BE27726" w14:textId="77777777" w:rsidTr="00761A6C">
        <w:trPr>
          <w:cantSplit/>
        </w:trPr>
        <w:tc>
          <w:tcPr>
            <w:tcW w:w="4266" w:type="dxa"/>
            <w:vAlign w:val="bottom"/>
          </w:tcPr>
          <w:p w14:paraId="169AED8D" w14:textId="77777777" w:rsidR="00B47846" w:rsidRPr="00852BBD" w:rsidRDefault="00B47846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97F09F" w14:textId="77777777" w:rsidR="00B47846" w:rsidRPr="00852BBD" w:rsidRDefault="00B47846" w:rsidP="00112053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F6D8A7" w14:textId="77777777" w:rsidR="00B47846" w:rsidRPr="00852BBD" w:rsidRDefault="00B47846" w:rsidP="00112053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25367D" w:rsidRPr="00852BBD" w14:paraId="5B29237B" w14:textId="77777777" w:rsidTr="00761A6C">
        <w:trPr>
          <w:cantSplit/>
        </w:trPr>
        <w:tc>
          <w:tcPr>
            <w:tcW w:w="4266" w:type="dxa"/>
            <w:vAlign w:val="bottom"/>
            <w:hideMark/>
          </w:tcPr>
          <w:p w14:paraId="6A01F000" w14:textId="77777777" w:rsidR="0025367D" w:rsidRPr="00852BBD" w:rsidRDefault="0025367D" w:rsidP="0025367D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761324C" w14:textId="63092073" w:rsidR="0025367D" w:rsidRPr="00E9628C" w:rsidRDefault="00B71575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6D388F2" w14:textId="4AD201E1" w:rsidR="0025367D" w:rsidRPr="00E9628C" w:rsidRDefault="00B71575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395EA4" w14:textId="7007D4D8" w:rsidR="0025367D" w:rsidRPr="00E9628C" w:rsidRDefault="00B71575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F0924B" w14:textId="1FCC3768" w:rsidR="0025367D" w:rsidRPr="00E9628C" w:rsidRDefault="00B71575" w:rsidP="0025367D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367D" w:rsidRPr="00E962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25367D" w:rsidRPr="00852BBD" w14:paraId="18C20836" w14:textId="77777777" w:rsidTr="00761A6C">
        <w:trPr>
          <w:cantSplit/>
        </w:trPr>
        <w:tc>
          <w:tcPr>
            <w:tcW w:w="4266" w:type="dxa"/>
            <w:vAlign w:val="bottom"/>
          </w:tcPr>
          <w:p w14:paraId="54431686" w14:textId="77777777" w:rsidR="0025367D" w:rsidRPr="00852BBD" w:rsidRDefault="0025367D" w:rsidP="0025367D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2CC401A6" w14:textId="29634F1C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76801784" w14:textId="33F78574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2B131778" w14:textId="3308DDF1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16781B75" w14:textId="3D585469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5367D" w:rsidRPr="00852BBD" w14:paraId="2E19450B" w14:textId="77777777" w:rsidTr="00761A6C">
        <w:trPr>
          <w:cantSplit/>
        </w:trPr>
        <w:tc>
          <w:tcPr>
            <w:tcW w:w="4266" w:type="dxa"/>
            <w:vAlign w:val="bottom"/>
          </w:tcPr>
          <w:p w14:paraId="66C1B5A3" w14:textId="77777777" w:rsidR="0025367D" w:rsidRPr="00852BBD" w:rsidRDefault="0025367D" w:rsidP="0025367D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0622CFF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164F300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8CB21F6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E2C7D7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367D" w:rsidRPr="00852BBD" w14:paraId="0AB04AAF" w14:textId="77777777" w:rsidTr="00761A6C">
        <w:trPr>
          <w:cantSplit/>
        </w:trPr>
        <w:tc>
          <w:tcPr>
            <w:tcW w:w="4266" w:type="dxa"/>
            <w:vAlign w:val="bottom"/>
          </w:tcPr>
          <w:p w14:paraId="1A7A8AD8" w14:textId="77777777" w:rsidR="0025367D" w:rsidRPr="00852BBD" w:rsidRDefault="0025367D" w:rsidP="0025367D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D3DC2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72BA4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22F8E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759E4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367D" w:rsidRPr="00852BBD" w14:paraId="34FA135A" w14:textId="77777777" w:rsidTr="00761A6C">
        <w:trPr>
          <w:cantSplit/>
        </w:trPr>
        <w:tc>
          <w:tcPr>
            <w:tcW w:w="4266" w:type="dxa"/>
            <w:vAlign w:val="bottom"/>
            <w:hideMark/>
          </w:tcPr>
          <w:p w14:paraId="282DE0A9" w14:textId="77777777" w:rsidR="0025367D" w:rsidRPr="00852BBD" w:rsidRDefault="0025367D" w:rsidP="0025367D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107902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FEEB63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990E82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CE5E08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367D" w:rsidRPr="00852BBD" w14:paraId="465A4C96" w14:textId="77777777" w:rsidTr="004462A0">
        <w:trPr>
          <w:cantSplit/>
        </w:trPr>
        <w:tc>
          <w:tcPr>
            <w:tcW w:w="4266" w:type="dxa"/>
            <w:vAlign w:val="bottom"/>
          </w:tcPr>
          <w:p w14:paraId="78C5313E" w14:textId="77777777" w:rsidR="0025367D" w:rsidRPr="00852BBD" w:rsidRDefault="0025367D" w:rsidP="0025367D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F17A7" w14:textId="74B30FE9" w:rsidR="0025367D" w:rsidRPr="00852BBD" w:rsidRDefault="00B71575" w:rsidP="0025367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A86E34" w:rsidRPr="00A86E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B2C86" w14:textId="18212BDE" w:rsidR="0025367D" w:rsidRPr="00852BBD" w:rsidRDefault="00B71575" w:rsidP="0025367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A86E34" w:rsidRPr="00A86E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27D5C3" w14:textId="506A234A" w:rsidR="0025367D" w:rsidRPr="00852BBD" w:rsidRDefault="00B71575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A86E34" w:rsidRPr="00A86E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085D1" w14:textId="79F746AA" w:rsidR="0025367D" w:rsidRPr="00852BBD" w:rsidRDefault="00B71575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A86E34" w:rsidRPr="00A86E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25367D" w:rsidRPr="00852BBD" w14:paraId="655F5AEA" w14:textId="77777777" w:rsidTr="004462A0">
        <w:trPr>
          <w:cantSplit/>
        </w:trPr>
        <w:tc>
          <w:tcPr>
            <w:tcW w:w="4266" w:type="dxa"/>
            <w:vAlign w:val="bottom"/>
            <w:hideMark/>
          </w:tcPr>
          <w:p w14:paraId="1138F009" w14:textId="77777777" w:rsidR="0025367D" w:rsidRPr="00852BBD" w:rsidRDefault="0025367D" w:rsidP="0025367D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D4D74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14039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B97F74" w14:textId="77777777" w:rsidR="0025367D" w:rsidRPr="00852BBD" w:rsidRDefault="0025367D" w:rsidP="0025367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B808D" w14:textId="77777777" w:rsidR="0025367D" w:rsidRPr="00852BBD" w:rsidRDefault="0025367D" w:rsidP="0025367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367D" w:rsidRPr="00852BBD" w14:paraId="13AD0A8D" w14:textId="77777777" w:rsidTr="004462A0">
        <w:trPr>
          <w:cantSplit/>
        </w:trPr>
        <w:tc>
          <w:tcPr>
            <w:tcW w:w="4266" w:type="dxa"/>
            <w:vAlign w:val="bottom"/>
            <w:hideMark/>
          </w:tcPr>
          <w:p w14:paraId="162FBDF8" w14:textId="77777777" w:rsidR="0025367D" w:rsidRPr="00852BBD" w:rsidRDefault="0025367D" w:rsidP="0025367D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78958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07CBBEE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424D77" w14:textId="77777777" w:rsidR="0025367D" w:rsidRPr="00852BBD" w:rsidRDefault="0025367D" w:rsidP="0025367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A283F4" w14:textId="77777777" w:rsidR="0025367D" w:rsidRPr="00852BBD" w:rsidRDefault="0025367D" w:rsidP="0025367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367D" w:rsidRPr="00852BBD" w14:paraId="25405018" w14:textId="77777777" w:rsidTr="004462A0">
        <w:trPr>
          <w:cantSplit/>
        </w:trPr>
        <w:tc>
          <w:tcPr>
            <w:tcW w:w="4266" w:type="dxa"/>
            <w:vAlign w:val="bottom"/>
          </w:tcPr>
          <w:p w14:paraId="707A6DB4" w14:textId="77777777" w:rsidR="0025367D" w:rsidRPr="00852BBD" w:rsidRDefault="0025367D" w:rsidP="0025367D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F9238" w14:textId="3449057F" w:rsidR="0025367D" w:rsidRPr="00852BBD" w:rsidRDefault="00A31AEF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2943AF" w14:textId="77777777" w:rsidR="0025367D" w:rsidRPr="00852BBD" w:rsidRDefault="0025367D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168C81" w14:textId="34399621" w:rsidR="0025367D" w:rsidRPr="00852BBD" w:rsidRDefault="00A31AEF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191B7C" w14:textId="68B72930" w:rsidR="0025367D" w:rsidRPr="00852BBD" w:rsidRDefault="00B71575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25367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tr w:rsidR="0025367D" w:rsidRPr="00852BBD" w14:paraId="71CF6EC2" w14:textId="77777777" w:rsidTr="004462A0">
        <w:trPr>
          <w:cantSplit/>
        </w:trPr>
        <w:tc>
          <w:tcPr>
            <w:tcW w:w="4266" w:type="dxa"/>
            <w:vAlign w:val="bottom"/>
          </w:tcPr>
          <w:p w14:paraId="2F4D7FDD" w14:textId="77777777" w:rsidR="0025367D" w:rsidRPr="00852BBD" w:rsidRDefault="0025367D" w:rsidP="0025367D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EFE47" w14:textId="7064AE41" w:rsidR="0025367D" w:rsidRPr="00852BBD" w:rsidRDefault="00A31AEF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DBE16" w14:textId="399E01B5" w:rsidR="0025367D" w:rsidRPr="00852BBD" w:rsidRDefault="00B71575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25367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D23918" w14:textId="20412D95" w:rsidR="0025367D" w:rsidRPr="00852BBD" w:rsidRDefault="00A31AEF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5252A" w14:textId="77074F1B" w:rsidR="0025367D" w:rsidRPr="00852BBD" w:rsidRDefault="00B71575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25367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25367D" w:rsidRPr="00852BBD" w14:paraId="73DE55CA" w14:textId="77777777" w:rsidTr="004462A0">
        <w:trPr>
          <w:cantSplit/>
        </w:trPr>
        <w:tc>
          <w:tcPr>
            <w:tcW w:w="4266" w:type="dxa"/>
            <w:vAlign w:val="bottom"/>
          </w:tcPr>
          <w:p w14:paraId="3DD8F2A7" w14:textId="77777777" w:rsidR="0025367D" w:rsidRPr="00852BBD" w:rsidRDefault="0025367D" w:rsidP="0025367D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1BE85" w14:textId="617DDAA3" w:rsidR="0025367D" w:rsidRPr="00852BBD" w:rsidRDefault="00A31AEF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56C397" w14:textId="0AA17470" w:rsidR="0025367D" w:rsidRPr="00852BBD" w:rsidRDefault="00B71575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25367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9A5870" w14:textId="7F7E6C71" w:rsidR="0025367D" w:rsidRPr="00852BBD" w:rsidRDefault="00A31AEF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F9FB3" w14:textId="1D568DFE" w:rsidR="0025367D" w:rsidRPr="00852BBD" w:rsidRDefault="00B71575" w:rsidP="002536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25367D" w:rsidRPr="00E962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</w:tbl>
    <w:p w14:paraId="338E1654" w14:textId="77777777" w:rsidR="00CA2595" w:rsidRPr="00852BBD" w:rsidRDefault="00CA2595" w:rsidP="00CA2595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6CFB5660" w14:textId="031B073A" w:rsidR="008E5E7E" w:rsidRPr="00852BBD" w:rsidRDefault="00B71575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17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3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12D941E" w14:textId="77777777" w:rsidR="008E5E7E" w:rsidRPr="00852BBD" w:rsidRDefault="008E5E7E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4C980476" w14:textId="77777777" w:rsidR="008E5E7E" w:rsidRPr="00852BBD" w:rsidRDefault="008E5E7E" w:rsidP="00761A6C">
      <w:pPr>
        <w:tabs>
          <w:tab w:val="left" w:pos="1080"/>
        </w:tabs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7EEFFA3B" w14:textId="77777777" w:rsidR="008E5E7E" w:rsidRPr="00852BBD" w:rsidRDefault="008E5E7E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4235"/>
        <w:gridCol w:w="1276"/>
        <w:gridCol w:w="1279"/>
        <w:gridCol w:w="1279"/>
        <w:gridCol w:w="1277"/>
      </w:tblGrid>
      <w:tr w:rsidR="00B47846" w:rsidRPr="00852BBD" w14:paraId="347B7119" w14:textId="77777777" w:rsidTr="00761A6C">
        <w:trPr>
          <w:cantSplit/>
        </w:trPr>
        <w:tc>
          <w:tcPr>
            <w:tcW w:w="2266" w:type="pct"/>
            <w:vAlign w:val="bottom"/>
          </w:tcPr>
          <w:p w14:paraId="575FAD28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2BDF6" w14:textId="77777777" w:rsidR="00B47846" w:rsidRPr="00852BBD" w:rsidRDefault="00CD5A34" w:rsidP="00FB45FF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B47846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E4576" w14:textId="77777777" w:rsidR="00B47846" w:rsidRPr="00852BBD" w:rsidRDefault="00CD5A34" w:rsidP="00FB45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B4784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B47846"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5367D" w:rsidRPr="00852BBD" w14:paraId="3D2E9769" w14:textId="77777777" w:rsidTr="0025367D">
        <w:trPr>
          <w:cantSplit/>
        </w:trPr>
        <w:tc>
          <w:tcPr>
            <w:tcW w:w="2266" w:type="pct"/>
            <w:vAlign w:val="bottom"/>
          </w:tcPr>
          <w:p w14:paraId="7EAE8C84" w14:textId="77777777" w:rsidR="0025367D" w:rsidRPr="00852BBD" w:rsidRDefault="0025367D" w:rsidP="0025367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0951AC40" w14:textId="5714CF7A" w:rsidR="0025367D" w:rsidRPr="00E9628C" w:rsidRDefault="00B71575" w:rsidP="0025367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25367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25367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1D49D650" w14:textId="4477B676" w:rsidR="0025367D" w:rsidRPr="00E9628C" w:rsidRDefault="00B71575" w:rsidP="0025367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25367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25367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4AF8458" w14:textId="67DA214F" w:rsidR="0025367D" w:rsidRPr="00E9628C" w:rsidRDefault="00B71575" w:rsidP="0025367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25367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25367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4C74F02C" w14:textId="519DD002" w:rsidR="0025367D" w:rsidRPr="00E9628C" w:rsidRDefault="00B71575" w:rsidP="0025367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25367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25367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B47846" w:rsidRPr="00852BBD" w14:paraId="6B36F061" w14:textId="77777777" w:rsidTr="00171CAC">
        <w:trPr>
          <w:cantSplit/>
        </w:trPr>
        <w:tc>
          <w:tcPr>
            <w:tcW w:w="2266" w:type="pct"/>
            <w:vAlign w:val="bottom"/>
          </w:tcPr>
          <w:p w14:paraId="3F735F4D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481BE3BD" w14:textId="240A44FA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84" w:type="pct"/>
            <w:vAlign w:val="bottom"/>
          </w:tcPr>
          <w:p w14:paraId="70FCB089" w14:textId="0F76E5BE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84" w:type="pct"/>
            <w:vAlign w:val="bottom"/>
          </w:tcPr>
          <w:p w14:paraId="290D60AC" w14:textId="5EFEA70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83" w:type="pct"/>
            <w:vAlign w:val="bottom"/>
          </w:tcPr>
          <w:p w14:paraId="0142655A" w14:textId="3325C4A2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B47846" w:rsidRPr="00852BBD" w14:paraId="63D58B17" w14:textId="77777777" w:rsidTr="00171CAC">
        <w:trPr>
          <w:cantSplit/>
          <w:trHeight w:val="80"/>
        </w:trPr>
        <w:tc>
          <w:tcPr>
            <w:tcW w:w="2266" w:type="pct"/>
            <w:vAlign w:val="bottom"/>
          </w:tcPr>
          <w:p w14:paraId="35B0AC68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55D2D7D7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4AF2694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E67BC95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0CBA582E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7846" w:rsidRPr="00852BBD" w14:paraId="6842126E" w14:textId="77777777" w:rsidTr="00171CAC">
        <w:trPr>
          <w:cantSplit/>
        </w:trPr>
        <w:tc>
          <w:tcPr>
            <w:tcW w:w="2266" w:type="pct"/>
            <w:vAlign w:val="bottom"/>
          </w:tcPr>
          <w:p w14:paraId="1245DBE8" w14:textId="3D4983CE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1D121200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59493EC0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69F920CB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156BEBCF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852BBD" w14:paraId="0EB85D55" w14:textId="77777777" w:rsidTr="00171CAC">
        <w:trPr>
          <w:cantSplit/>
        </w:trPr>
        <w:tc>
          <w:tcPr>
            <w:tcW w:w="2266" w:type="pct"/>
            <w:vAlign w:val="bottom"/>
          </w:tcPr>
          <w:p w14:paraId="49C9E292" w14:textId="77777777" w:rsidR="00B47846" w:rsidRPr="00852BBD" w:rsidRDefault="00B47846" w:rsidP="00FB45FF">
            <w:pPr>
              <w:ind w:left="540" w:right="-86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52BBD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852BB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852BBD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6105E85C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3AAFEBC9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09F55A1C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248EA0B7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852BBD" w14:paraId="3DD793B8" w14:textId="77777777" w:rsidTr="00171CAC">
        <w:trPr>
          <w:cantSplit/>
        </w:trPr>
        <w:tc>
          <w:tcPr>
            <w:tcW w:w="2266" w:type="pct"/>
            <w:vAlign w:val="bottom"/>
          </w:tcPr>
          <w:p w14:paraId="51E138FB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4853CA60" w14:textId="140A3CA4" w:rsidR="00B47846" w:rsidRPr="00852BBD" w:rsidRDefault="00CE20B8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vAlign w:val="bottom"/>
          </w:tcPr>
          <w:p w14:paraId="5187B2DE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5DE5E15D" w14:textId="17D6B29D" w:rsidR="00B47846" w:rsidRPr="00852BBD" w:rsidRDefault="00B71575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E20B8" w:rsidRPr="00CE2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CE20B8" w:rsidRPr="00CE2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683" w:type="pct"/>
            <w:vAlign w:val="bottom"/>
          </w:tcPr>
          <w:p w14:paraId="57038A25" w14:textId="23920685" w:rsidR="00B47846" w:rsidRPr="00852BBD" w:rsidRDefault="00B71575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B47846" w:rsidRPr="00852BBD" w14:paraId="4BA937DD" w14:textId="77777777" w:rsidTr="00171CAC">
        <w:trPr>
          <w:cantSplit/>
        </w:trPr>
        <w:tc>
          <w:tcPr>
            <w:tcW w:w="2266" w:type="pct"/>
            <w:vAlign w:val="bottom"/>
          </w:tcPr>
          <w:p w14:paraId="124AD15D" w14:textId="77777777" w:rsidR="00B47846" w:rsidRPr="00852BBD" w:rsidRDefault="00B47846" w:rsidP="00463D2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E9641" w14:textId="67C5136D" w:rsidR="00B47846" w:rsidRPr="00852BBD" w:rsidRDefault="00CE20B8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0E721AA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35FBB" w14:textId="6DE3A5AE" w:rsidR="00B47846" w:rsidRPr="00852BBD" w:rsidRDefault="00CE20B8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0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CE2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CE2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E20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127C7535" w14:textId="37FBF046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7846" w:rsidRPr="00852BBD" w14:paraId="75C72CC1" w14:textId="77777777" w:rsidTr="00171CAC">
        <w:trPr>
          <w:cantSplit/>
        </w:trPr>
        <w:tc>
          <w:tcPr>
            <w:tcW w:w="2266" w:type="pct"/>
            <w:vAlign w:val="bottom"/>
          </w:tcPr>
          <w:p w14:paraId="35D0E94F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3553D" w14:textId="0E87311D" w:rsidR="00B47846" w:rsidRPr="00852BBD" w:rsidRDefault="00CE20B8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9E152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5F0A9" w14:textId="636D4E36" w:rsidR="00B47846" w:rsidRPr="00852BBD" w:rsidRDefault="00B71575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E20B8" w:rsidRPr="00CE2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CE20B8" w:rsidRPr="00CE2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E768F" w14:textId="1C2977A8" w:rsidR="00B47846" w:rsidRPr="00852BBD" w:rsidRDefault="00B71575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B47846" w:rsidRPr="00852BBD" w14:paraId="5562CEE8" w14:textId="77777777" w:rsidTr="00171CAC">
        <w:trPr>
          <w:cantSplit/>
        </w:trPr>
        <w:tc>
          <w:tcPr>
            <w:tcW w:w="2266" w:type="pct"/>
            <w:vAlign w:val="bottom"/>
          </w:tcPr>
          <w:p w14:paraId="750CDC06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1D263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8D0CB5A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5F5B0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5E7F5167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852BBD" w14:paraId="2C816782" w14:textId="77777777" w:rsidTr="00171CAC">
        <w:trPr>
          <w:cantSplit/>
        </w:trPr>
        <w:tc>
          <w:tcPr>
            <w:tcW w:w="2266" w:type="pct"/>
            <w:vAlign w:val="bottom"/>
          </w:tcPr>
          <w:p w14:paraId="4AA8891A" w14:textId="077CF06A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  <w:r w:rsidR="00E906DD" w:rsidRPr="00852B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3EA076B9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2CF76D9A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2B3470FB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15DF2454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852BBD" w14:paraId="6D14E9AA" w14:textId="77777777" w:rsidTr="00171CAC">
        <w:trPr>
          <w:cantSplit/>
        </w:trPr>
        <w:tc>
          <w:tcPr>
            <w:tcW w:w="2266" w:type="pct"/>
            <w:vAlign w:val="bottom"/>
          </w:tcPr>
          <w:p w14:paraId="7B6CBA85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153C676C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49584B50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5B4E14ED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5D85B245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846" w:rsidRPr="00852BBD" w14:paraId="1CD99EB4" w14:textId="77777777" w:rsidTr="00171CAC">
        <w:trPr>
          <w:cantSplit/>
        </w:trPr>
        <w:tc>
          <w:tcPr>
            <w:tcW w:w="2266" w:type="pct"/>
            <w:vAlign w:val="bottom"/>
          </w:tcPr>
          <w:p w14:paraId="56550E7A" w14:textId="77777777" w:rsidR="00B47846" w:rsidRPr="00852BBD" w:rsidRDefault="00CD5A34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18193192" w14:textId="61541814" w:rsidR="00B47846" w:rsidRPr="00852BBD" w:rsidRDefault="00CE20B8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vAlign w:val="bottom"/>
          </w:tcPr>
          <w:p w14:paraId="198F59F3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2B7A83B0" w14:textId="24370892" w:rsidR="00B47846" w:rsidRPr="00852BBD" w:rsidRDefault="00B71575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E20B8" w:rsidRPr="00CE2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CE20B8" w:rsidRPr="00CE2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683" w:type="pct"/>
            <w:vAlign w:val="bottom"/>
          </w:tcPr>
          <w:p w14:paraId="161ACA8F" w14:textId="72FAFA85" w:rsidR="00B47846" w:rsidRPr="00852BBD" w:rsidRDefault="00B71575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B47846" w:rsidRPr="00852BBD" w14:paraId="5CFE860E" w14:textId="77777777" w:rsidTr="00C05510">
        <w:trPr>
          <w:cantSplit/>
        </w:trPr>
        <w:tc>
          <w:tcPr>
            <w:tcW w:w="2266" w:type="pct"/>
            <w:vAlign w:val="bottom"/>
          </w:tcPr>
          <w:p w14:paraId="63AA0F31" w14:textId="77777777" w:rsidR="00B47846" w:rsidRPr="00852BBD" w:rsidRDefault="00B47846" w:rsidP="00463D2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5C6A9" w14:textId="722C948C" w:rsidR="00B47846" w:rsidRPr="00852BBD" w:rsidRDefault="00CE20B8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472FE88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BAFFF" w14:textId="072EBFC2" w:rsidR="00B47846" w:rsidRPr="00852BBD" w:rsidRDefault="00CE20B8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20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CE2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CE2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CE20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41BBCEEF" w14:textId="54E86396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7846" w:rsidRPr="00852BBD" w14:paraId="7762A3D6" w14:textId="77777777" w:rsidTr="00C05510">
        <w:trPr>
          <w:cantSplit/>
        </w:trPr>
        <w:tc>
          <w:tcPr>
            <w:tcW w:w="2266" w:type="pct"/>
            <w:vAlign w:val="bottom"/>
          </w:tcPr>
          <w:p w14:paraId="2B69C21F" w14:textId="77777777" w:rsidR="00B47846" w:rsidRPr="00852BBD" w:rsidRDefault="00B47846" w:rsidP="00FB45F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8DC7B" w14:textId="334BC488" w:rsidR="00B47846" w:rsidRPr="00852BBD" w:rsidRDefault="00CE20B8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F1D84" w14:textId="77777777" w:rsidR="00B47846" w:rsidRPr="00852BBD" w:rsidRDefault="00B47846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C520E" w14:textId="1DCE6DE9" w:rsidR="00B47846" w:rsidRPr="00852BBD" w:rsidRDefault="00B71575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20B8" w:rsidRPr="00CE2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CE20B8" w:rsidRPr="00CE20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4BBBA" w14:textId="5043F2E9" w:rsidR="00B47846" w:rsidRPr="00852BBD" w:rsidRDefault="00B71575" w:rsidP="00FB4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B47846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C05510" w:rsidRPr="00852BBD" w14:paraId="5A86D872" w14:textId="77777777" w:rsidTr="00C05510">
        <w:trPr>
          <w:cantSplit/>
        </w:trPr>
        <w:tc>
          <w:tcPr>
            <w:tcW w:w="2266" w:type="pct"/>
            <w:vAlign w:val="bottom"/>
          </w:tcPr>
          <w:p w14:paraId="1E343DB5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0110F" w14:textId="77777777" w:rsidR="00C05510" w:rsidRPr="00852BBD" w:rsidRDefault="00C05510" w:rsidP="00C05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00B5127" w14:textId="77777777" w:rsidR="00C05510" w:rsidRPr="00852BBD" w:rsidRDefault="00C05510" w:rsidP="00C05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523CE" w14:textId="77777777" w:rsidR="00C05510" w:rsidRPr="00852BBD" w:rsidRDefault="00C05510" w:rsidP="00C05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3AAB591F" w14:textId="77777777" w:rsidR="00C05510" w:rsidRPr="00852BBD" w:rsidRDefault="00C05510" w:rsidP="00C05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19F9642E" w14:textId="77777777" w:rsidTr="00C05510">
        <w:trPr>
          <w:cantSplit/>
        </w:trPr>
        <w:tc>
          <w:tcPr>
            <w:tcW w:w="2266" w:type="pct"/>
            <w:vAlign w:val="bottom"/>
          </w:tcPr>
          <w:p w14:paraId="022A739F" w14:textId="3E449D40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31A244F3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393BDBDF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486ED054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5E3B09F2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00802A13" w14:textId="77777777" w:rsidTr="00C05510">
        <w:trPr>
          <w:cantSplit/>
        </w:trPr>
        <w:tc>
          <w:tcPr>
            <w:tcW w:w="2266" w:type="pct"/>
            <w:vAlign w:val="bottom"/>
          </w:tcPr>
          <w:p w14:paraId="0F84F555" w14:textId="77777777" w:rsidR="00C05510" w:rsidRPr="00852BBD" w:rsidRDefault="00C05510" w:rsidP="00AB2A2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683" w:type="pct"/>
            <w:shd w:val="clear" w:color="auto" w:fill="FAFAFA"/>
            <w:vAlign w:val="bottom"/>
          </w:tcPr>
          <w:p w14:paraId="7AC46F54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vAlign w:val="bottom"/>
          </w:tcPr>
          <w:p w14:paraId="5CEFE539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FAFAFA"/>
            <w:vAlign w:val="bottom"/>
          </w:tcPr>
          <w:p w14:paraId="7A399159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vAlign w:val="bottom"/>
          </w:tcPr>
          <w:p w14:paraId="0D89F4C7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6E8F1C1F" w14:textId="77777777" w:rsidTr="00C05510">
        <w:trPr>
          <w:cantSplit/>
        </w:trPr>
        <w:tc>
          <w:tcPr>
            <w:tcW w:w="2266" w:type="pct"/>
            <w:vAlign w:val="bottom"/>
          </w:tcPr>
          <w:p w14:paraId="4FDABBB8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47C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0711E" w14:textId="1D8E6877" w:rsidR="00C05510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7C9F" w:rsidRPr="00747C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747C9F" w:rsidRPr="00747C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FE040B9" w14:textId="4EC5A608" w:rsidR="00C05510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FD538" w14:textId="2B3BBCA1" w:rsidR="00C05510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7C9F" w:rsidRPr="00747C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747C9F" w:rsidRPr="00747C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6543A147" w14:textId="2230F56D" w:rsidR="00C05510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</w:tbl>
    <w:p w14:paraId="0336D0B8" w14:textId="77777777" w:rsidR="00112053" w:rsidRPr="00852BBD" w:rsidRDefault="00112053">
      <w:pPr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2053" w:rsidRPr="00852BBD" w14:paraId="208F9B47" w14:textId="77777777" w:rsidTr="004462A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F1D545" w14:textId="269104A6" w:rsidR="00112053" w:rsidRPr="00852BBD" w:rsidRDefault="00B71575" w:rsidP="004462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11205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205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12053" w:rsidRPr="00852B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12053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112053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12053" w:rsidRPr="00852B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044A9CA" w14:textId="77777777" w:rsidR="00112053" w:rsidRPr="00852BBD" w:rsidRDefault="00112053">
      <w:pPr>
        <w:rPr>
          <w:rFonts w:ascii="Browallia New" w:hAnsi="Browallia New" w:cs="Browallia New"/>
          <w:sz w:val="26"/>
          <w:szCs w:val="26"/>
        </w:rPr>
      </w:pPr>
    </w:p>
    <w:p w14:paraId="253290A9" w14:textId="604DCB7F" w:rsidR="003E5C4F" w:rsidRPr="00852BBD" w:rsidRDefault="00B71575" w:rsidP="003E5C4F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17</w:t>
      </w:r>
      <w:r w:rsidR="003E5C4F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3</w:t>
      </w:r>
      <w:r w:rsidR="003E5C4F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3E5C4F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  <w:r w:rsidR="00B718C6" w:rsidRPr="00D86049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 xml:space="preserve"> </w:t>
      </w:r>
      <w:r w:rsidR="00B718C6" w:rsidRPr="00D86049">
        <w:rPr>
          <w:rFonts w:ascii="Browallia New" w:hAnsi="Browallia New" w:cs="Browallia New"/>
          <w:color w:val="CF4804"/>
          <w:sz w:val="26"/>
          <w:szCs w:val="26"/>
          <w:cs/>
        </w:rPr>
        <w:t>(ต่อ)</w:t>
      </w:r>
    </w:p>
    <w:p w14:paraId="1FE47AEA" w14:textId="77777777" w:rsidR="003E5C4F" w:rsidRPr="00852BBD" w:rsidRDefault="003E5C4F">
      <w:pPr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715"/>
        <w:gridCol w:w="1407"/>
        <w:gridCol w:w="1409"/>
        <w:gridCol w:w="1407"/>
        <w:gridCol w:w="1407"/>
      </w:tblGrid>
      <w:tr w:rsidR="00112053" w:rsidRPr="00852BBD" w14:paraId="30479C3F" w14:textId="77777777" w:rsidTr="00D86049">
        <w:trPr>
          <w:cantSplit/>
        </w:trPr>
        <w:tc>
          <w:tcPr>
            <w:tcW w:w="1987" w:type="pct"/>
            <w:vAlign w:val="bottom"/>
          </w:tcPr>
          <w:p w14:paraId="1B4C1C7B" w14:textId="77777777" w:rsidR="00112053" w:rsidRPr="00852BBD" w:rsidRDefault="00112053" w:rsidP="004462A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D5A5F" w14:textId="77777777" w:rsidR="00112053" w:rsidRPr="00852BBD" w:rsidRDefault="00112053" w:rsidP="004462A0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0D77D" w14:textId="77777777" w:rsidR="00112053" w:rsidRPr="00852BBD" w:rsidRDefault="00112053" w:rsidP="00446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</w:t>
            </w: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D3AFD" w:rsidRPr="00852BBD" w14:paraId="54A2D541" w14:textId="77777777" w:rsidTr="00D86049">
        <w:trPr>
          <w:cantSplit/>
        </w:trPr>
        <w:tc>
          <w:tcPr>
            <w:tcW w:w="1987" w:type="pct"/>
            <w:vAlign w:val="bottom"/>
          </w:tcPr>
          <w:p w14:paraId="4641DB74" w14:textId="77777777" w:rsidR="00CD3AFD" w:rsidRPr="00852BBD" w:rsidRDefault="00CD3AFD" w:rsidP="00CD3AF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678CBE51" w14:textId="015C9852" w:rsidR="00CD3AFD" w:rsidRPr="00E9628C" w:rsidRDefault="00B71575" w:rsidP="00CD3AF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CD3AF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D3AF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1D6E06B7" w14:textId="7F003F3C" w:rsidR="00CD3AFD" w:rsidRPr="00E9628C" w:rsidRDefault="00B71575" w:rsidP="00CD3AF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D3AF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D3AF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2104536E" w14:textId="1B9538C8" w:rsidR="00CD3AFD" w:rsidRPr="00E9628C" w:rsidRDefault="00B71575" w:rsidP="00CD3AF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CD3AF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D3AF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3E01583C" w14:textId="6D3054C4" w:rsidR="00CD3AFD" w:rsidRPr="00E9628C" w:rsidRDefault="00B71575" w:rsidP="00CD3AF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D3AF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D3AF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112053" w:rsidRPr="00852BBD" w14:paraId="0B36CA7E" w14:textId="77777777" w:rsidTr="00D86049">
        <w:trPr>
          <w:cantSplit/>
        </w:trPr>
        <w:tc>
          <w:tcPr>
            <w:tcW w:w="1987" w:type="pct"/>
            <w:vAlign w:val="bottom"/>
          </w:tcPr>
          <w:p w14:paraId="05DC0831" w14:textId="77777777" w:rsidR="00112053" w:rsidRPr="00852BBD" w:rsidRDefault="00112053" w:rsidP="004462A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</w:tcPr>
          <w:p w14:paraId="6532F0A7" w14:textId="340228D1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754" w:type="pct"/>
            <w:vAlign w:val="bottom"/>
          </w:tcPr>
          <w:p w14:paraId="6E4720FD" w14:textId="4E9D4EB1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753" w:type="pct"/>
            <w:vAlign w:val="bottom"/>
          </w:tcPr>
          <w:p w14:paraId="39C98073" w14:textId="60CC1CD3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754" w:type="pct"/>
            <w:vAlign w:val="bottom"/>
          </w:tcPr>
          <w:p w14:paraId="02517D0B" w14:textId="29AEDFD1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112053" w:rsidRPr="00852BBD" w14:paraId="498933E0" w14:textId="77777777" w:rsidTr="00D86049">
        <w:trPr>
          <w:cantSplit/>
          <w:trHeight w:val="80"/>
        </w:trPr>
        <w:tc>
          <w:tcPr>
            <w:tcW w:w="1987" w:type="pct"/>
            <w:vAlign w:val="bottom"/>
          </w:tcPr>
          <w:p w14:paraId="5002FFCB" w14:textId="77777777" w:rsidR="00112053" w:rsidRPr="00852BBD" w:rsidRDefault="00112053" w:rsidP="004462A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E1BEC2D" w14:textId="77777777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304031F2" w14:textId="77777777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29C8E237" w14:textId="77777777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1A9B0E88" w14:textId="77777777" w:rsidR="00112053" w:rsidRPr="00852BBD" w:rsidRDefault="00112053" w:rsidP="00446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5510" w:rsidRPr="00852BBD" w14:paraId="5E36CACB" w14:textId="77777777" w:rsidTr="00D86049">
        <w:trPr>
          <w:cantSplit/>
        </w:trPr>
        <w:tc>
          <w:tcPr>
            <w:tcW w:w="1987" w:type="pct"/>
            <w:vAlign w:val="bottom"/>
          </w:tcPr>
          <w:p w14:paraId="2F97E241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FB532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6B673A58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6337B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2461FD15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019C4F15" w14:textId="77777777" w:rsidTr="00D86049">
        <w:trPr>
          <w:cantSplit/>
        </w:trPr>
        <w:tc>
          <w:tcPr>
            <w:tcW w:w="1987" w:type="pct"/>
            <w:vAlign w:val="bottom"/>
          </w:tcPr>
          <w:p w14:paraId="770EC87A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0D2DDE65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33B975B9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FAFAFA"/>
            <w:vAlign w:val="bottom"/>
          </w:tcPr>
          <w:p w14:paraId="6CE61A6A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5290370A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025C7BF8" w14:textId="77777777" w:rsidTr="00D86049">
        <w:trPr>
          <w:cantSplit/>
        </w:trPr>
        <w:tc>
          <w:tcPr>
            <w:tcW w:w="1987" w:type="pct"/>
            <w:vAlign w:val="bottom"/>
          </w:tcPr>
          <w:p w14:paraId="649280F0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96CC0" w14:textId="0DA7BC8B" w:rsidR="00C05510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02B5" w:rsidRPr="00890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8902B5" w:rsidRPr="00890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5E7DE6D4" w14:textId="36DD71EB" w:rsidR="00C05510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D2E21" w14:textId="6DE271C5" w:rsidR="00C05510" w:rsidRPr="00852BBD" w:rsidRDefault="008902B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57AF7D08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5510" w:rsidRPr="00852BBD" w14:paraId="42FF32F8" w14:textId="77777777" w:rsidTr="00D86049">
        <w:trPr>
          <w:cantSplit/>
        </w:trPr>
        <w:tc>
          <w:tcPr>
            <w:tcW w:w="1987" w:type="pct"/>
            <w:vAlign w:val="bottom"/>
          </w:tcPr>
          <w:p w14:paraId="310C8753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057C4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3023D82A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8948E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31D7E880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41755432" w14:textId="77777777" w:rsidTr="00D86049">
        <w:trPr>
          <w:cantSplit/>
        </w:trPr>
        <w:tc>
          <w:tcPr>
            <w:tcW w:w="1987" w:type="pct"/>
            <w:vAlign w:val="bottom"/>
          </w:tcPr>
          <w:p w14:paraId="53531DF9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36B1B70B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5AC7F5D0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FAFAFA"/>
            <w:vAlign w:val="bottom"/>
          </w:tcPr>
          <w:p w14:paraId="442E1E14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3844C639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69DE5B50" w14:textId="77777777" w:rsidTr="00D86049">
        <w:trPr>
          <w:cantSplit/>
        </w:trPr>
        <w:tc>
          <w:tcPr>
            <w:tcW w:w="1987" w:type="pct"/>
            <w:vAlign w:val="bottom"/>
          </w:tcPr>
          <w:p w14:paraId="4D2BD3B0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4D264" w14:textId="41001F1D" w:rsidR="00C05510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02B5" w:rsidRPr="00890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8902B5" w:rsidRPr="00890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27E81CCC" w14:textId="4481F43F" w:rsidR="00C05510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5891E" w14:textId="4031A4FE" w:rsidR="00C05510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02B5" w:rsidRPr="00890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8902B5" w:rsidRPr="00890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7F89F08D" w14:textId="3BF396F1" w:rsidR="00C05510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</w:tr>
      <w:tr w:rsidR="00C05510" w:rsidRPr="00852BBD" w14:paraId="0D6BE330" w14:textId="77777777" w:rsidTr="00D86049">
        <w:trPr>
          <w:cantSplit/>
        </w:trPr>
        <w:tc>
          <w:tcPr>
            <w:tcW w:w="1987" w:type="pct"/>
            <w:vAlign w:val="bottom"/>
          </w:tcPr>
          <w:p w14:paraId="12620347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46DE5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7198BF62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009A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046AB9F0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537DB125" w14:textId="77777777" w:rsidTr="00D86049">
        <w:trPr>
          <w:cantSplit/>
        </w:trPr>
        <w:tc>
          <w:tcPr>
            <w:tcW w:w="1987" w:type="pct"/>
            <w:vAlign w:val="bottom"/>
          </w:tcPr>
          <w:p w14:paraId="7EF76859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746B1C35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bottom"/>
          </w:tcPr>
          <w:p w14:paraId="4C262373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shd w:val="clear" w:color="auto" w:fill="FAFAFA"/>
            <w:vAlign w:val="bottom"/>
          </w:tcPr>
          <w:p w14:paraId="6E2AD8E7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7CD005DC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510" w:rsidRPr="00852BBD" w14:paraId="729BBDD9" w14:textId="77777777" w:rsidTr="00D86049">
        <w:trPr>
          <w:cantSplit/>
        </w:trPr>
        <w:tc>
          <w:tcPr>
            <w:tcW w:w="1987" w:type="pct"/>
            <w:vAlign w:val="bottom"/>
          </w:tcPr>
          <w:p w14:paraId="1801CBC2" w14:textId="77777777" w:rsidR="00C05510" w:rsidRPr="00852BBD" w:rsidRDefault="00C05510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299DC" w14:textId="0DE34DDB" w:rsidR="00C05510" w:rsidRPr="00852BBD" w:rsidRDefault="008902B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5105523B" w14:textId="77777777" w:rsidR="00C05510" w:rsidRPr="00852BBD" w:rsidRDefault="00C05510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07BF2" w14:textId="0A94EE49" w:rsidR="00C05510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02B5" w:rsidRPr="00890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8902B5" w:rsidRPr="008902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630FDCF0" w14:textId="4B18AC5E" w:rsidR="00C05510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C05510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F86039" w:rsidRPr="00852BBD" w14:paraId="7FC646FE" w14:textId="77777777" w:rsidTr="00D86049">
        <w:trPr>
          <w:cantSplit/>
        </w:trPr>
        <w:tc>
          <w:tcPr>
            <w:tcW w:w="1987" w:type="pct"/>
            <w:vAlign w:val="bottom"/>
          </w:tcPr>
          <w:p w14:paraId="5BCF25CA" w14:textId="77777777" w:rsidR="00F86039" w:rsidRPr="00852BBD" w:rsidRDefault="00F86039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9AF3E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03F4B6D8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71D5C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37CE48A9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6039" w:rsidRPr="00852BBD" w14:paraId="0F3B9A2D" w14:textId="77777777" w:rsidTr="00D86049">
        <w:trPr>
          <w:cantSplit/>
        </w:trPr>
        <w:tc>
          <w:tcPr>
            <w:tcW w:w="1987" w:type="pct"/>
            <w:vAlign w:val="bottom"/>
          </w:tcPr>
          <w:p w14:paraId="749E890A" w14:textId="77777777" w:rsidR="00F86039" w:rsidRPr="00852BBD" w:rsidRDefault="00F86039" w:rsidP="00C0551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00FC2DC3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65743F52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FAFAFA"/>
            <w:vAlign w:val="bottom"/>
          </w:tcPr>
          <w:p w14:paraId="37AE1072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2BB9BAAF" w14:textId="77777777" w:rsidR="00F86039" w:rsidRPr="00852BBD" w:rsidRDefault="00F86039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6039" w:rsidRPr="00852BBD" w14:paraId="6C4208B4" w14:textId="77777777" w:rsidTr="00D86049">
        <w:trPr>
          <w:cantSplit/>
        </w:trPr>
        <w:tc>
          <w:tcPr>
            <w:tcW w:w="1987" w:type="pct"/>
            <w:vAlign w:val="bottom"/>
          </w:tcPr>
          <w:p w14:paraId="7C967893" w14:textId="77777777" w:rsidR="00F86039" w:rsidRPr="00852BBD" w:rsidRDefault="00F86039" w:rsidP="00C0551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47C9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CA381" w14:textId="74550024" w:rsidR="00F86039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47C9F" w:rsidRPr="00747C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747C9F" w:rsidRPr="00747C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1B394855" w14:textId="777B4BD6" w:rsidR="00F86039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95E66" w:rsidRPr="00095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095E66" w:rsidRPr="00095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8AEC1" w14:textId="75B8A06D" w:rsidR="00F86039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47C9F" w:rsidRPr="00747C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747C9F" w:rsidRPr="00747C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1F752610" w14:textId="2FC02307" w:rsidR="00F86039" w:rsidRPr="00852BBD" w:rsidRDefault="00B71575" w:rsidP="00DE5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95E66" w:rsidRPr="00095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95E66" w:rsidRPr="00095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</w:tbl>
    <w:p w14:paraId="3C54D9E0" w14:textId="77777777" w:rsidR="00CA2595" w:rsidRPr="00852BBD" w:rsidRDefault="00CA2595" w:rsidP="00CA25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374337" w14:textId="7227D1DE" w:rsidR="008E5E7E" w:rsidRPr="00852BBD" w:rsidRDefault="00B71575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17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4</w:t>
      </w:r>
      <w:r w:rsidR="008E5E7E" w:rsidRPr="00852BBD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</w:p>
    <w:p w14:paraId="491A4A7B" w14:textId="77777777" w:rsidR="00E63124" w:rsidRPr="00852BBD" w:rsidRDefault="00E63124" w:rsidP="00761A6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529"/>
        <w:gridCol w:w="1407"/>
        <w:gridCol w:w="1409"/>
      </w:tblGrid>
      <w:tr w:rsidR="00907AA3" w:rsidRPr="00852BBD" w14:paraId="59C7835C" w14:textId="77777777" w:rsidTr="00761A6C">
        <w:trPr>
          <w:cantSplit/>
        </w:trPr>
        <w:tc>
          <w:tcPr>
            <w:tcW w:w="3493" w:type="pct"/>
            <w:vAlign w:val="bottom"/>
          </w:tcPr>
          <w:p w14:paraId="10A81EB0" w14:textId="77777777" w:rsidR="00907AA3" w:rsidRPr="00852BBD" w:rsidRDefault="00907AA3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DFCCA" w14:textId="77777777" w:rsidR="00907AA3" w:rsidRPr="00852BBD" w:rsidRDefault="00907AA3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6D0052" w:rsidRPr="00852BBD" w14:paraId="579B76ED" w14:textId="77777777" w:rsidTr="00D86049">
        <w:trPr>
          <w:cantSplit/>
        </w:trPr>
        <w:tc>
          <w:tcPr>
            <w:tcW w:w="3493" w:type="pct"/>
            <w:vAlign w:val="bottom"/>
          </w:tcPr>
          <w:p w14:paraId="5607402E" w14:textId="77777777" w:rsidR="006D0052" w:rsidRPr="00852BBD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6F3603CB" w14:textId="64324866" w:rsidR="006D0052" w:rsidRPr="00852BBD" w:rsidRDefault="00B71575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CD3AF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D3AFD" w:rsidRPr="00E9628C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063C6FD8" w14:textId="2682E8EE" w:rsidR="006D0052" w:rsidRPr="00852BBD" w:rsidRDefault="00B71575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6D0052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6D0052" w:rsidRPr="00852BBD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6D0052" w:rsidRPr="00852BBD" w14:paraId="29D915D5" w14:textId="77777777" w:rsidTr="00D86049">
        <w:trPr>
          <w:cantSplit/>
        </w:trPr>
        <w:tc>
          <w:tcPr>
            <w:tcW w:w="3493" w:type="pct"/>
            <w:vAlign w:val="bottom"/>
          </w:tcPr>
          <w:p w14:paraId="022E4A8D" w14:textId="77777777" w:rsidR="006D0052" w:rsidRPr="00852BBD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14:paraId="44EEBEA4" w14:textId="74ADE262" w:rsidR="006D0052" w:rsidRPr="00852BBD" w:rsidRDefault="006D0052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753" w:type="pct"/>
            <w:vAlign w:val="bottom"/>
          </w:tcPr>
          <w:p w14:paraId="161474FF" w14:textId="2758DAD5" w:rsidR="006D0052" w:rsidRPr="00852BBD" w:rsidRDefault="006D0052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D0052" w:rsidRPr="00852BBD" w14:paraId="540D2661" w14:textId="77777777" w:rsidTr="00D86049">
        <w:trPr>
          <w:cantSplit/>
        </w:trPr>
        <w:tc>
          <w:tcPr>
            <w:tcW w:w="3493" w:type="pct"/>
            <w:vAlign w:val="bottom"/>
          </w:tcPr>
          <w:p w14:paraId="082752E4" w14:textId="77777777" w:rsidR="006D0052" w:rsidRPr="00852BBD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67A3A561" w14:textId="77777777" w:rsidR="006D0052" w:rsidRPr="00852BBD" w:rsidRDefault="006D0052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0C0C6F0E" w14:textId="77777777" w:rsidR="006D0052" w:rsidRPr="00852BBD" w:rsidRDefault="006D0052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0052" w:rsidRPr="00852BBD" w14:paraId="1BEA91D7" w14:textId="77777777" w:rsidTr="00D86049">
        <w:trPr>
          <w:cantSplit/>
        </w:trPr>
        <w:tc>
          <w:tcPr>
            <w:tcW w:w="3493" w:type="pct"/>
            <w:vAlign w:val="bottom"/>
          </w:tcPr>
          <w:p w14:paraId="17863D38" w14:textId="77777777" w:rsidR="006D0052" w:rsidRPr="00852BBD" w:rsidRDefault="006D0052" w:rsidP="00761A6C">
            <w:pPr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748FD" w14:textId="77777777" w:rsidR="006D0052" w:rsidRPr="00852BBD" w:rsidRDefault="006D0052" w:rsidP="006D0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DBDE" w14:textId="77777777" w:rsidR="006D0052" w:rsidRPr="00852BBD" w:rsidRDefault="006D0052" w:rsidP="006D0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0052" w:rsidRPr="00852BBD" w14:paraId="6F02CDA9" w14:textId="77777777" w:rsidTr="00D86049">
        <w:trPr>
          <w:cantSplit/>
        </w:trPr>
        <w:tc>
          <w:tcPr>
            <w:tcW w:w="3493" w:type="pct"/>
            <w:vAlign w:val="bottom"/>
          </w:tcPr>
          <w:p w14:paraId="10E9B5CE" w14:textId="77777777" w:rsidR="006D0052" w:rsidRPr="00852BBD" w:rsidRDefault="006D0052" w:rsidP="00761A6C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70F06B5C" w14:textId="293D4E7B" w:rsidR="006D0052" w:rsidRPr="00852BBD" w:rsidRDefault="00B71575" w:rsidP="006D0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3169" w:rsidRPr="008531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853169" w:rsidRPr="008531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853169" w:rsidRPr="008531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253AC38" w14:textId="3D1901BB" w:rsidR="006D0052" w:rsidRPr="00852BBD" w:rsidRDefault="00B71575" w:rsidP="006D00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005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6D005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6D005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6D0052" w:rsidRPr="00852BBD" w14:paraId="37BEC7CA" w14:textId="77777777" w:rsidTr="00D86049">
        <w:trPr>
          <w:cantSplit/>
        </w:trPr>
        <w:tc>
          <w:tcPr>
            <w:tcW w:w="3493" w:type="pct"/>
            <w:vAlign w:val="bottom"/>
          </w:tcPr>
          <w:p w14:paraId="5998CD1F" w14:textId="77777777" w:rsidR="006D0052" w:rsidRPr="00852BBD" w:rsidRDefault="006D0052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2BB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BB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9A3AD1" w:rsidRPr="00852BB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1FA7F" w14:textId="4BB60BC5" w:rsidR="006D0052" w:rsidRPr="00852BBD" w:rsidRDefault="00957182" w:rsidP="00761A6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9571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9571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95718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3CAFB" w14:textId="1C69B1FC" w:rsidR="006D0052" w:rsidRPr="00852BBD" w:rsidRDefault="006D0052" w:rsidP="00761A6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2B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852B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0052" w:rsidRPr="00852BBD" w14:paraId="2BB367E1" w14:textId="77777777" w:rsidTr="00D86049">
        <w:trPr>
          <w:cantSplit/>
        </w:trPr>
        <w:tc>
          <w:tcPr>
            <w:tcW w:w="3493" w:type="pct"/>
            <w:vAlign w:val="bottom"/>
          </w:tcPr>
          <w:p w14:paraId="2D036A99" w14:textId="77777777" w:rsidR="006D0052" w:rsidRPr="00852BBD" w:rsidRDefault="006D0052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D3DBB" w14:textId="646D3588" w:rsidR="006D0052" w:rsidRPr="00852BBD" w:rsidRDefault="00B71575" w:rsidP="00761A6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957182" w:rsidRPr="009571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957182" w:rsidRPr="009571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1A15" w14:textId="348E0B5B" w:rsidR="006D0052" w:rsidRPr="00852BBD" w:rsidRDefault="00B71575" w:rsidP="00761A6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6D005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6D0052" w:rsidRPr="00852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</w:tbl>
    <w:p w14:paraId="1CA4EAD2" w14:textId="77777777" w:rsidR="00CF4B58" w:rsidRPr="00852BBD" w:rsidRDefault="00CF4B58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DD14A16" w14:textId="77777777" w:rsidR="00E64BCB" w:rsidRPr="00852BBD" w:rsidRDefault="00CF4B58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852BB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16C5C" w:rsidRPr="00D86049" w14:paraId="5B0F8A6F" w14:textId="77777777" w:rsidTr="00BC3E6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1418FD" w14:textId="76F200A5" w:rsidR="00016C5C" w:rsidRPr="00D86049" w:rsidRDefault="00B71575" w:rsidP="00BC3E6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7" w:name="_Hlk86058010"/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016C5C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16C5C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016C5C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016C5C" w:rsidRPr="00D860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016C5C" w:rsidRPr="00D860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016C5C" w:rsidRPr="00D860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17"/>
    </w:tbl>
    <w:p w14:paraId="7E3EAD12" w14:textId="77777777" w:rsidR="00016C5C" w:rsidRPr="00D86049" w:rsidRDefault="00016C5C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45828932" w14:textId="5FE12808" w:rsidR="00016010" w:rsidRPr="00D86049" w:rsidRDefault="00B71575" w:rsidP="00016010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17</w:t>
      </w:r>
      <w:r w:rsidR="00016010" w:rsidRPr="00D86049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4</w:t>
      </w:r>
      <w:r w:rsidR="00016010" w:rsidRPr="00D86049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  <w:r w:rsidR="00016010" w:rsidRPr="00D86049">
        <w:rPr>
          <w:rFonts w:ascii="Browallia New" w:hAnsi="Browallia New" w:cs="Browallia New"/>
          <w:color w:val="CF4804"/>
          <w:sz w:val="26"/>
          <w:szCs w:val="26"/>
          <w:cs/>
        </w:rPr>
        <w:t>(ต่อ)</w:t>
      </w:r>
    </w:p>
    <w:p w14:paraId="3BD60E2B" w14:textId="77777777" w:rsidR="00016010" w:rsidRPr="00D86049" w:rsidRDefault="00016010" w:rsidP="00D55636">
      <w:pPr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1DEA5AA5" w14:textId="77777777" w:rsidR="008E5E7E" w:rsidRPr="00D86049" w:rsidRDefault="008E5E7E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D8604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</w:t>
      </w:r>
      <w:r w:rsidR="001F137B" w:rsidRPr="00D86049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2A4294F" w14:textId="77777777" w:rsidR="008E5E7E" w:rsidRPr="00D86049" w:rsidRDefault="008E5E7E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7850"/>
        <w:gridCol w:w="1506"/>
      </w:tblGrid>
      <w:tr w:rsidR="000C1AD8" w:rsidRPr="00D86049" w14:paraId="7877CB74" w14:textId="77777777" w:rsidTr="00761A6C">
        <w:tc>
          <w:tcPr>
            <w:tcW w:w="4195" w:type="pct"/>
            <w:vAlign w:val="bottom"/>
          </w:tcPr>
          <w:p w14:paraId="2ED18C79" w14:textId="77777777" w:rsidR="000C1AD8" w:rsidRPr="00D86049" w:rsidRDefault="000C1AD8" w:rsidP="00761A6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3806D074" w14:textId="77777777" w:rsidR="000C1AD8" w:rsidRPr="00D86049" w:rsidRDefault="000C1AD8" w:rsidP="001D1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1AD8" w:rsidRPr="00D86049" w14:paraId="14ADFDF5" w14:textId="77777777" w:rsidTr="00761A6C">
        <w:tc>
          <w:tcPr>
            <w:tcW w:w="4195" w:type="pct"/>
            <w:vAlign w:val="bottom"/>
          </w:tcPr>
          <w:p w14:paraId="26C50EC3" w14:textId="77777777" w:rsidR="000C1AD8" w:rsidRPr="00D86049" w:rsidRDefault="000C1AD8" w:rsidP="00761A6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5" w:type="pct"/>
            <w:vAlign w:val="bottom"/>
          </w:tcPr>
          <w:p w14:paraId="70D41EC9" w14:textId="77777777" w:rsidR="000C1AD8" w:rsidRPr="00D86049" w:rsidRDefault="000C1AD8" w:rsidP="001D1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0C1AD8" w:rsidRPr="00D86049" w14:paraId="48454DFA" w14:textId="77777777" w:rsidTr="00761A6C">
        <w:tc>
          <w:tcPr>
            <w:tcW w:w="4195" w:type="pct"/>
            <w:vAlign w:val="bottom"/>
          </w:tcPr>
          <w:p w14:paraId="71F45A12" w14:textId="77777777" w:rsidR="000C1AD8" w:rsidRPr="00D86049" w:rsidRDefault="000C1AD8" w:rsidP="00761A6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46305BFA" w14:textId="77777777" w:rsidR="000C1AD8" w:rsidRPr="00D86049" w:rsidRDefault="000C1AD8" w:rsidP="001D1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1AD8" w:rsidRPr="00D86049" w14:paraId="2C35320D" w14:textId="77777777" w:rsidTr="00761A6C">
        <w:tc>
          <w:tcPr>
            <w:tcW w:w="4195" w:type="pct"/>
            <w:vAlign w:val="bottom"/>
          </w:tcPr>
          <w:p w14:paraId="25CD4697" w14:textId="2A6249E0" w:rsidR="000C1AD8" w:rsidRPr="00D86049" w:rsidRDefault="00CD3AFD" w:rsidP="00761A6C">
            <w:pPr>
              <w:spacing w:before="10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B71575"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9CF5E" w14:textId="77777777" w:rsidR="000C1AD8" w:rsidRPr="00D86049" w:rsidRDefault="000C1AD8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1AD8" w:rsidRPr="00D86049" w14:paraId="7FFE8B4B" w14:textId="77777777" w:rsidTr="00D02436">
        <w:tc>
          <w:tcPr>
            <w:tcW w:w="4195" w:type="pct"/>
            <w:vAlign w:val="bottom"/>
          </w:tcPr>
          <w:p w14:paraId="0FCDDB97" w14:textId="77777777" w:rsidR="000C1AD8" w:rsidRPr="00D86049" w:rsidRDefault="000C1AD8" w:rsidP="00761A6C">
            <w:pPr>
              <w:ind w:left="54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ราคาตามบัญชีต้นงวด </w:t>
            </w:r>
            <w:r w:rsidRPr="00D86049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D8604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05" w:type="pct"/>
            <w:shd w:val="clear" w:color="auto" w:fill="FAFAFA"/>
            <w:vAlign w:val="bottom"/>
          </w:tcPr>
          <w:p w14:paraId="676DF28A" w14:textId="3901568C" w:rsidR="000C1AD8" w:rsidRPr="00D86049" w:rsidRDefault="00B71575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364B42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364B42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364B42" w:rsidRPr="00D86049" w14:paraId="36C86A23" w14:textId="77777777" w:rsidTr="00D02436">
        <w:tc>
          <w:tcPr>
            <w:tcW w:w="4195" w:type="pct"/>
            <w:vAlign w:val="bottom"/>
          </w:tcPr>
          <w:p w14:paraId="0CE0873A" w14:textId="43C3B99B" w:rsidR="00364B42" w:rsidRPr="00D86049" w:rsidRDefault="00696D98" w:rsidP="00761A6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</w:t>
            </w:r>
            <w:r w:rsidR="00364B42" w:rsidRPr="00D86049">
              <w:rPr>
                <w:rFonts w:ascii="Browallia New" w:hAnsi="Browallia New" w:cs="Browallia New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805" w:type="pct"/>
            <w:shd w:val="clear" w:color="auto" w:fill="FAFAFA"/>
            <w:vAlign w:val="bottom"/>
          </w:tcPr>
          <w:p w14:paraId="1CB06968" w14:textId="3DE92182" w:rsidR="00364B42" w:rsidRPr="00D86049" w:rsidRDefault="00B71575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64B42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364B42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02436" w:rsidRPr="00D86049" w14:paraId="162CE200" w14:textId="77777777" w:rsidTr="00D02436">
        <w:tc>
          <w:tcPr>
            <w:tcW w:w="4195" w:type="pct"/>
            <w:vAlign w:val="bottom"/>
          </w:tcPr>
          <w:p w14:paraId="6332C36A" w14:textId="77777777" w:rsidR="00D02436" w:rsidRPr="00D86049" w:rsidRDefault="00D02436" w:rsidP="00761A6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E27CC6" w:rsidRPr="00D86049">
              <w:rPr>
                <w:rFonts w:ascii="Browallia New" w:hAnsi="Browallia New" w:cs="Browallia New"/>
                <w:sz w:val="26"/>
                <w:szCs w:val="26"/>
                <w:cs/>
              </w:rPr>
              <w:t>ให้</w:t>
            </w:r>
            <w:r w:rsidRPr="00D86049">
              <w:rPr>
                <w:rFonts w:ascii="Browallia New" w:hAnsi="Browallia New" w:cs="Browallia New"/>
                <w:sz w:val="26"/>
                <w:szCs w:val="26"/>
                <w:cs/>
              </w:rPr>
              <w:t>กู้จ่ายคืนระหว่างงวด</w:t>
            </w:r>
          </w:p>
        </w:tc>
        <w:tc>
          <w:tcPr>
            <w:tcW w:w="805" w:type="pct"/>
            <w:shd w:val="clear" w:color="auto" w:fill="FAFAFA"/>
            <w:vAlign w:val="bottom"/>
          </w:tcPr>
          <w:p w14:paraId="2D7FAD6C" w14:textId="620E1605" w:rsidR="00D02436" w:rsidRPr="00D86049" w:rsidRDefault="00364B42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860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1AD8" w:rsidRPr="00D86049" w14:paraId="0C092DC6" w14:textId="77777777" w:rsidTr="00D02436">
        <w:tc>
          <w:tcPr>
            <w:tcW w:w="4195" w:type="pct"/>
            <w:vAlign w:val="bottom"/>
          </w:tcPr>
          <w:p w14:paraId="52E6E4B4" w14:textId="77777777" w:rsidR="000C1AD8" w:rsidRPr="00D86049" w:rsidRDefault="006A43DF" w:rsidP="00761A6C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860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52552B" w:rsidRPr="00D8604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0AAE6" w14:textId="6ECC54E0" w:rsidR="000C1AD8" w:rsidRPr="00D86049" w:rsidRDefault="00957182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571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9571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95718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1AD8" w:rsidRPr="00D86049" w14:paraId="58F535D6" w14:textId="77777777" w:rsidTr="00135D6E">
        <w:tc>
          <w:tcPr>
            <w:tcW w:w="4195" w:type="pct"/>
            <w:vAlign w:val="bottom"/>
          </w:tcPr>
          <w:p w14:paraId="572DADEA" w14:textId="77777777" w:rsidR="000C1AD8" w:rsidRPr="00D86049" w:rsidRDefault="000C1AD8" w:rsidP="00761A6C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75D190" w14:textId="69789B56" w:rsidR="000C1AD8" w:rsidRPr="00D86049" w:rsidRDefault="00B71575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957182" w:rsidRPr="009571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957182" w:rsidRPr="009571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</w:tbl>
    <w:p w14:paraId="521F393E" w14:textId="77777777" w:rsidR="008E5E7E" w:rsidRPr="00D86049" w:rsidRDefault="008E5E7E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2E3EBF3" w14:textId="499D397E" w:rsidR="00A54E4A" w:rsidRPr="00D86049" w:rsidRDefault="00A54E4A" w:rsidP="00DA7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86049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เงินให้กู้ยืมระยะสั้นแก่บริษัทย่อยอยู่ในสกุลเงินบาท</w:t>
      </w:r>
      <w:r w:rsidR="00DA7229" w:rsidRPr="00D86049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DA7229" w:rsidRPr="00D86049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  <w:r w:rsidR="00DA7229" w:rsidRPr="00D86049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โดยเงินกู้ยืมจำนวน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58</w:t>
      </w:r>
      <w:r w:rsidR="00DA7229" w:rsidRPr="00D8604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166937" w:rsidRPr="00D86049">
        <w:rPr>
          <w:rFonts w:ascii="Browallia New" w:hAnsi="Browallia New" w:cs="Browallia New"/>
          <w:spacing w:val="-4"/>
          <w:sz w:val="26"/>
          <w:szCs w:val="26"/>
        </w:rPr>
        <w:br/>
      </w:r>
      <w:r w:rsidRPr="00D86049">
        <w:rPr>
          <w:rFonts w:ascii="Browallia New" w:hAnsi="Browallia New" w:cs="Browallia New"/>
          <w:spacing w:val="-4"/>
          <w:sz w:val="26"/>
          <w:szCs w:val="26"/>
          <w:cs/>
        </w:rPr>
        <w:t>ม</w:t>
      </w:r>
      <w:r w:rsidR="00DA7229" w:rsidRPr="00D86049">
        <w:rPr>
          <w:rFonts w:ascii="Browallia New" w:hAnsi="Browallia New" w:cs="Browallia New"/>
          <w:spacing w:val="-4"/>
          <w:sz w:val="26"/>
          <w:szCs w:val="26"/>
          <w:cs/>
        </w:rPr>
        <w:t>ี</w:t>
      </w:r>
      <w:r w:rsidRPr="00D86049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อัตราดอกเบี้ยเท่ากับ </w:t>
      </w:r>
      <w:r w:rsidRPr="00D86049">
        <w:rPr>
          <w:rFonts w:ascii="Browallia New" w:hAnsi="Browallia New" w:cs="Browallia New"/>
          <w:spacing w:val="-4"/>
          <w:sz w:val="26"/>
          <w:szCs w:val="26"/>
        </w:rPr>
        <w:t xml:space="preserve">MOR </w:t>
      </w:r>
      <w:r w:rsidRPr="00D86049">
        <w:rPr>
          <w:rFonts w:ascii="Browallia New" w:hAnsi="Browallia New" w:cs="Browallia New"/>
          <w:spacing w:val="-4"/>
          <w:sz w:val="26"/>
          <w:szCs w:val="26"/>
          <w:cs/>
        </w:rPr>
        <w:t xml:space="preserve">บวกร้อยละ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0</w:t>
      </w:r>
      <w:r w:rsidRPr="00D8604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D86049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  <w:r w:rsidRPr="00D86049">
        <w:rPr>
          <w:rFonts w:ascii="Browallia New" w:hAnsi="Browallia New" w:cs="Browallia New"/>
          <w:sz w:val="26"/>
          <w:szCs w:val="26"/>
          <w:cs/>
        </w:rPr>
        <w:t>และ</w:t>
      </w:r>
      <w:r w:rsidR="00DA7229" w:rsidRPr="00D8604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1</w:t>
      </w:r>
      <w:r w:rsidR="00DA7229" w:rsidRPr="00D86049">
        <w:rPr>
          <w:rFonts w:ascii="Browallia New" w:hAnsi="Browallia New" w:cs="Browallia New"/>
          <w:sz w:val="26"/>
          <w:szCs w:val="26"/>
        </w:rPr>
        <w:t>,</w:t>
      </w:r>
      <w:r w:rsidR="00B71575" w:rsidRPr="00B71575">
        <w:rPr>
          <w:rFonts w:ascii="Browallia New" w:hAnsi="Browallia New" w:cs="Browallia New"/>
          <w:sz w:val="26"/>
          <w:szCs w:val="26"/>
        </w:rPr>
        <w:t>137</w:t>
      </w:r>
      <w:r w:rsidR="00DA7229" w:rsidRPr="00D86049">
        <w:rPr>
          <w:rFonts w:ascii="Browallia New" w:hAnsi="Browallia New" w:cs="Browallia New"/>
          <w:sz w:val="26"/>
          <w:szCs w:val="26"/>
          <w:cs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15</w:t>
      </w:r>
      <w:r w:rsidR="00DA7229" w:rsidRPr="00D8604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CF4B58"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ไม่มีดอกเบี้ย </w:t>
      </w:r>
    </w:p>
    <w:p w14:paraId="4CDF7662" w14:textId="77777777" w:rsidR="00DF4433" w:rsidRPr="00D86049" w:rsidRDefault="00DF4433" w:rsidP="00D55636">
      <w:pPr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33CD74C7" w14:textId="4862101C" w:rsidR="00BC3E6C" w:rsidRDefault="00B71575" w:rsidP="00BC3E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17</w:t>
      </w:r>
      <w:r w:rsidR="008E5E7E" w:rsidRPr="00D86049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.</w:t>
      </w:r>
      <w:r w:rsidRPr="00B71575">
        <w:rPr>
          <w:rFonts w:ascii="Browallia New" w:hAnsi="Browallia New" w:cs="Browallia New"/>
          <w:b/>
          <w:bCs/>
          <w:color w:val="CF4804"/>
          <w:sz w:val="26"/>
          <w:szCs w:val="26"/>
        </w:rPr>
        <w:t>5</w:t>
      </w:r>
      <w:r w:rsidR="008E5E7E" w:rsidRPr="00D86049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ab/>
        <w:t>เงินกู้ยืมระยะสั้นจากกิจการที่เกี่ยวข้องกั</w:t>
      </w:r>
      <w:r w:rsidR="00BC3E6C" w:rsidRPr="00D86049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น</w:t>
      </w:r>
    </w:p>
    <w:p w14:paraId="3CE10197" w14:textId="77777777" w:rsidR="00D86049" w:rsidRPr="00D86049" w:rsidRDefault="00D86049" w:rsidP="00BC3E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6529"/>
        <w:gridCol w:w="1407"/>
        <w:gridCol w:w="1407"/>
      </w:tblGrid>
      <w:tr w:rsidR="00DF4433" w:rsidRPr="00D86049" w14:paraId="2B334CFA" w14:textId="77777777" w:rsidTr="00D86049">
        <w:trPr>
          <w:cantSplit/>
        </w:trPr>
        <w:tc>
          <w:tcPr>
            <w:tcW w:w="3494" w:type="pct"/>
            <w:vAlign w:val="bottom"/>
          </w:tcPr>
          <w:p w14:paraId="6C05D4B3" w14:textId="77777777" w:rsidR="00DF4433" w:rsidRPr="00D86049" w:rsidRDefault="00DF4433" w:rsidP="00A7056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D223" w14:textId="77777777" w:rsidR="00DF4433" w:rsidRPr="00D86049" w:rsidRDefault="00DF4433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DF4433" w:rsidRPr="00D86049" w14:paraId="05BC9C5C" w14:textId="77777777" w:rsidTr="00D86049">
        <w:trPr>
          <w:cantSplit/>
        </w:trPr>
        <w:tc>
          <w:tcPr>
            <w:tcW w:w="3494" w:type="pct"/>
            <w:vAlign w:val="bottom"/>
          </w:tcPr>
          <w:p w14:paraId="6A1CD880" w14:textId="77777777" w:rsidR="00DF4433" w:rsidRPr="00D86049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6FAAA3DA" w14:textId="0D2CE21B" w:rsidR="00DF4433" w:rsidRPr="00D86049" w:rsidRDefault="00B71575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CD3AFD"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D3AFD"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005CDDFB" w14:textId="048D837B" w:rsidR="00DF4433" w:rsidRPr="00D86049" w:rsidRDefault="00B71575" w:rsidP="00761A6C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DF4433"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DF4433"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DF4433" w:rsidRPr="00D86049" w14:paraId="2181131E" w14:textId="77777777" w:rsidTr="00D86049">
        <w:trPr>
          <w:cantSplit/>
        </w:trPr>
        <w:tc>
          <w:tcPr>
            <w:tcW w:w="3494" w:type="pct"/>
            <w:vAlign w:val="bottom"/>
          </w:tcPr>
          <w:p w14:paraId="2FC7356A" w14:textId="77777777" w:rsidR="00DF4433" w:rsidRPr="00D86049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14:paraId="0858EA01" w14:textId="176A4634" w:rsidR="00DF4433" w:rsidRPr="00D86049" w:rsidRDefault="00DF4433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753" w:type="pct"/>
            <w:vAlign w:val="bottom"/>
          </w:tcPr>
          <w:p w14:paraId="5615E863" w14:textId="0DCA2A8C" w:rsidR="00DF4433" w:rsidRPr="00D86049" w:rsidRDefault="00DF4433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DF4433" w:rsidRPr="00D86049" w14:paraId="3D71DDA5" w14:textId="77777777" w:rsidTr="00D86049">
        <w:trPr>
          <w:cantSplit/>
        </w:trPr>
        <w:tc>
          <w:tcPr>
            <w:tcW w:w="3494" w:type="pct"/>
            <w:vAlign w:val="bottom"/>
          </w:tcPr>
          <w:p w14:paraId="6FC72C54" w14:textId="77777777" w:rsidR="00DF4433" w:rsidRPr="00D86049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46FC88D4" w14:textId="77777777" w:rsidR="00DF4433" w:rsidRPr="00D86049" w:rsidRDefault="00DF4433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6119FFA9" w14:textId="77777777" w:rsidR="00DF4433" w:rsidRPr="00D86049" w:rsidRDefault="00DF4433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4433" w:rsidRPr="00D86049" w14:paraId="7CFE0ABB" w14:textId="77777777" w:rsidTr="00D86049">
        <w:trPr>
          <w:cantSplit/>
        </w:trPr>
        <w:tc>
          <w:tcPr>
            <w:tcW w:w="3494" w:type="pct"/>
            <w:vAlign w:val="bottom"/>
          </w:tcPr>
          <w:p w14:paraId="5450E852" w14:textId="77777777" w:rsidR="00DF4433" w:rsidRPr="00D86049" w:rsidRDefault="00DF4433" w:rsidP="00A70560">
            <w:pPr>
              <w:spacing w:before="10"/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D626A" w14:textId="77777777" w:rsidR="00DF4433" w:rsidRPr="00D86049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54111" w14:textId="77777777" w:rsidR="00DF4433" w:rsidRPr="00D86049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4433" w:rsidRPr="00D86049" w14:paraId="3A6871DC" w14:textId="77777777" w:rsidTr="00D86049">
        <w:trPr>
          <w:cantSplit/>
        </w:trPr>
        <w:tc>
          <w:tcPr>
            <w:tcW w:w="3494" w:type="pct"/>
            <w:vAlign w:val="bottom"/>
          </w:tcPr>
          <w:p w14:paraId="38EE94CE" w14:textId="77777777" w:rsidR="00DF4433" w:rsidRPr="00D86049" w:rsidRDefault="00DF4433" w:rsidP="00A70560">
            <w:pPr>
              <w:spacing w:before="10"/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33CF79D4" w14:textId="77777777" w:rsidR="00DF4433" w:rsidRPr="00D86049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39818F6F" w14:textId="77777777" w:rsidR="00DF4433" w:rsidRPr="00D86049" w:rsidRDefault="00DF4433" w:rsidP="00761A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4433" w:rsidRPr="00D86049" w14:paraId="2D2F3F46" w14:textId="77777777" w:rsidTr="00D86049">
        <w:trPr>
          <w:cantSplit/>
        </w:trPr>
        <w:tc>
          <w:tcPr>
            <w:tcW w:w="3494" w:type="pct"/>
            <w:vAlign w:val="bottom"/>
          </w:tcPr>
          <w:p w14:paraId="53E4EB46" w14:textId="77777777" w:rsidR="00DF4433" w:rsidRPr="00D86049" w:rsidRDefault="00DF4433" w:rsidP="00A7056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1022BAEB" w14:textId="095BD369" w:rsidR="00DF4433" w:rsidRPr="00D86049" w:rsidRDefault="00B71575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15787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15787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F697EB9" w14:textId="3FDDCBE6" w:rsidR="00DF4433" w:rsidRPr="00D86049" w:rsidRDefault="00B71575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F4433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4433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F4433" w:rsidRPr="00D86049" w14:paraId="702E6E8F" w14:textId="77777777" w:rsidTr="00D86049">
        <w:trPr>
          <w:cantSplit/>
        </w:trPr>
        <w:tc>
          <w:tcPr>
            <w:tcW w:w="3494" w:type="pct"/>
            <w:vAlign w:val="bottom"/>
          </w:tcPr>
          <w:p w14:paraId="089B1F86" w14:textId="77777777" w:rsidR="00DF4433" w:rsidRPr="00D86049" w:rsidRDefault="00DF4433" w:rsidP="00A7056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508E8" w14:textId="5719E99C" w:rsidR="00DF4433" w:rsidRPr="00D86049" w:rsidRDefault="00B71575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15787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15787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39315" w14:textId="32D53B2D" w:rsidR="00DF4433" w:rsidRPr="00D86049" w:rsidRDefault="00B71575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F4433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F4433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0544D4C" w14:textId="77777777" w:rsidR="00B42148" w:rsidRPr="00D86049" w:rsidRDefault="00B42148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D26456E" w14:textId="77777777" w:rsidR="008E5E7E" w:rsidRPr="00D86049" w:rsidRDefault="007322B6" w:rsidP="00761A6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D86049">
        <w:rPr>
          <w:rFonts w:ascii="Browallia New" w:hAnsi="Browallia New" w:cs="Browallia New"/>
          <w:sz w:val="26"/>
          <w:szCs w:val="26"/>
          <w:cs/>
        </w:rPr>
        <w:t>ไม่มี</w:t>
      </w:r>
      <w:r w:rsidR="008E5E7E" w:rsidRPr="00D8604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</w:t>
      </w:r>
      <w:r w:rsidRPr="00D86049">
        <w:rPr>
          <w:rFonts w:ascii="Browallia New" w:hAnsi="Browallia New" w:cs="Browallia New"/>
          <w:sz w:val="26"/>
          <w:szCs w:val="26"/>
          <w:cs/>
        </w:rPr>
        <w:t>ในระหว่างงวด</w:t>
      </w:r>
    </w:p>
    <w:p w14:paraId="40429196" w14:textId="77777777" w:rsidR="008E5E7E" w:rsidRPr="00D86049" w:rsidRDefault="008E5E7E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4D7EE73" w14:textId="2ECD9BB7" w:rsidR="008E5E7E" w:rsidRPr="00D86049" w:rsidRDefault="008E5E7E" w:rsidP="00A705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86049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เงินกู้ยืมระยะสั้นจากบริษัทย่อยอยู่ในสกุลเงินบาท </w:t>
      </w:r>
      <w:r w:rsidR="00E04FC5" w:rsidRPr="00D86049">
        <w:rPr>
          <w:rFonts w:ascii="Browallia New" w:hAnsi="Browallia New" w:cs="Browallia New"/>
          <w:sz w:val="26"/>
          <w:szCs w:val="26"/>
          <w:cs/>
        </w:rPr>
        <w:t>ไม่มีดอกเบี้ย</w:t>
      </w:r>
      <w:r w:rsidRPr="00D86049">
        <w:rPr>
          <w:rFonts w:ascii="Browallia New" w:hAnsi="Browallia New" w:cs="Browallia New"/>
          <w:sz w:val="26"/>
          <w:szCs w:val="26"/>
          <w:cs/>
        </w:rPr>
        <w:t>และ</w:t>
      </w:r>
      <w:r w:rsidR="00F1622D" w:rsidRPr="00D86049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7D340C58" w14:textId="77777777" w:rsidR="00B45E11" w:rsidRPr="00D86049" w:rsidRDefault="00B45E11" w:rsidP="00A705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E11" w:rsidRPr="00D86049" w14:paraId="04AFAE53" w14:textId="77777777" w:rsidTr="005469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CA8726" w14:textId="252B15DD" w:rsidR="00B45E11" w:rsidRPr="00D86049" w:rsidRDefault="00B71575" w:rsidP="005469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B45E11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45E11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B45E11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45E11" w:rsidRPr="00D860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45E11" w:rsidRPr="00D860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45E11" w:rsidRPr="00D860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0DB78A0" w14:textId="154117A0" w:rsidR="00B45E11" w:rsidRPr="00D86049" w:rsidRDefault="00B45E11" w:rsidP="00A705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841D2B" w14:textId="73E3C993" w:rsidR="008E5E7E" w:rsidRPr="00D86049" w:rsidRDefault="00B71575" w:rsidP="00761A6C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</w:pPr>
      <w:r w:rsidRPr="00B71575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17</w:t>
      </w:r>
      <w:r w:rsidR="008E5E7E" w:rsidRPr="00D86049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B71575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6</w:t>
      </w:r>
      <w:r w:rsidR="008E5E7E" w:rsidRPr="00D86049"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  <w:tab/>
      </w:r>
      <w:r w:rsidR="008E5E7E" w:rsidRPr="00D86049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155FB73E" w14:textId="77777777" w:rsidR="008E5E7E" w:rsidRPr="00D86049" w:rsidRDefault="008E5E7E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40576FB" w14:textId="77777777" w:rsidR="008E5E7E" w:rsidRPr="00D86049" w:rsidRDefault="008E5E7E" w:rsidP="00761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86049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30B22A2A" w14:textId="77777777" w:rsidR="008E5E7E" w:rsidRPr="00D86049" w:rsidRDefault="008E5E7E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60576" w:rsidRPr="00D86049" w14:paraId="067FEB89" w14:textId="77777777" w:rsidTr="00761A6C">
        <w:trPr>
          <w:cantSplit/>
        </w:trPr>
        <w:tc>
          <w:tcPr>
            <w:tcW w:w="4266" w:type="dxa"/>
            <w:vAlign w:val="bottom"/>
          </w:tcPr>
          <w:p w14:paraId="3E0862D4" w14:textId="77777777" w:rsidR="008E5E7E" w:rsidRPr="00D86049" w:rsidRDefault="008E5E7E" w:rsidP="00761A6C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C42320" w14:textId="77777777" w:rsidR="008E5E7E" w:rsidRPr="00D86049" w:rsidRDefault="008E5E7E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8460BD" w14:textId="77777777" w:rsidR="008E5E7E" w:rsidRPr="00D86049" w:rsidRDefault="008E5E7E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D3AFD" w:rsidRPr="00D86049" w14:paraId="4E9E4CFD" w14:textId="77777777" w:rsidTr="00761A6C">
        <w:trPr>
          <w:cantSplit/>
        </w:trPr>
        <w:tc>
          <w:tcPr>
            <w:tcW w:w="4266" w:type="dxa"/>
            <w:vAlign w:val="bottom"/>
            <w:hideMark/>
          </w:tcPr>
          <w:p w14:paraId="747B9513" w14:textId="77777777" w:rsidR="00CD3AFD" w:rsidRPr="00D86049" w:rsidRDefault="00CD3AFD" w:rsidP="00CD3AFD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12DD7B" w14:textId="1203E57A" w:rsidR="00CD3AFD" w:rsidRPr="00D86049" w:rsidRDefault="00B71575" w:rsidP="00CD3AFD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D3AFD" w:rsidRPr="00D860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AFD"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C7A0F6" w14:textId="71F05BB2" w:rsidR="00CD3AFD" w:rsidRPr="00D86049" w:rsidRDefault="00B71575" w:rsidP="00CD3AFD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D3AFD" w:rsidRPr="00D860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AFD"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76B8B5" w14:textId="2A1FE428" w:rsidR="00CD3AFD" w:rsidRPr="00D86049" w:rsidRDefault="00B71575" w:rsidP="00CD3AFD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D3AFD" w:rsidRPr="00D860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AFD"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98F28F" w14:textId="778128C2" w:rsidR="00CD3AFD" w:rsidRPr="00D86049" w:rsidRDefault="00B71575" w:rsidP="00CD3AFD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D3AFD" w:rsidRPr="00D8604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D3AFD"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556DE" w:rsidRPr="00D86049" w14:paraId="3E187D0A" w14:textId="77777777" w:rsidTr="00761A6C">
        <w:trPr>
          <w:cantSplit/>
        </w:trPr>
        <w:tc>
          <w:tcPr>
            <w:tcW w:w="4266" w:type="dxa"/>
            <w:vAlign w:val="bottom"/>
          </w:tcPr>
          <w:p w14:paraId="29FC551C" w14:textId="77777777" w:rsidR="00C556DE" w:rsidRPr="00D86049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59ECC9" w14:textId="098138E6" w:rsidR="00C556DE" w:rsidRPr="00D86049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24DDBE27" w14:textId="1E54731E" w:rsidR="00C556DE" w:rsidRPr="00D86049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9D49D8E" w14:textId="771505DA" w:rsidR="00C556DE" w:rsidRPr="00D86049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1CAD440E" w14:textId="7D7B9283" w:rsidR="00C556DE" w:rsidRPr="00D86049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C556DE" w:rsidRPr="00D86049" w14:paraId="16AD4F0D" w14:textId="77777777" w:rsidTr="00761A6C">
        <w:trPr>
          <w:cantSplit/>
        </w:trPr>
        <w:tc>
          <w:tcPr>
            <w:tcW w:w="4266" w:type="dxa"/>
            <w:vAlign w:val="bottom"/>
          </w:tcPr>
          <w:p w14:paraId="4C81CC10" w14:textId="77777777" w:rsidR="00C556DE" w:rsidRPr="00D86049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7E5D14" w14:textId="77777777" w:rsidR="00C556DE" w:rsidRPr="00D86049" w:rsidRDefault="00C556DE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C584E2" w14:textId="77777777" w:rsidR="00C556DE" w:rsidRPr="00D86049" w:rsidRDefault="00C556DE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87A9EB" w14:textId="77777777" w:rsidR="00C556DE" w:rsidRPr="00D86049" w:rsidRDefault="00C556DE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8E71B6" w14:textId="77777777" w:rsidR="00C556DE" w:rsidRPr="00D86049" w:rsidRDefault="00C556DE" w:rsidP="00761A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56DE" w:rsidRPr="00D86049" w14:paraId="013A8844" w14:textId="77777777" w:rsidTr="00761A6C">
        <w:trPr>
          <w:cantSplit/>
          <w:trHeight w:val="74"/>
        </w:trPr>
        <w:tc>
          <w:tcPr>
            <w:tcW w:w="4266" w:type="dxa"/>
            <w:vAlign w:val="bottom"/>
          </w:tcPr>
          <w:p w14:paraId="11BE69FC" w14:textId="77777777" w:rsidR="00C556DE" w:rsidRPr="00D86049" w:rsidRDefault="00C556DE" w:rsidP="00761A6C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4AE3B" w14:textId="77777777" w:rsidR="00C556DE" w:rsidRPr="00D86049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CE46D" w14:textId="77777777" w:rsidR="00C556DE" w:rsidRPr="00D86049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3FF04" w14:textId="77777777" w:rsidR="00C556DE" w:rsidRPr="00D86049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B18FE" w14:textId="77777777" w:rsidR="00C556DE" w:rsidRPr="00D86049" w:rsidRDefault="00C556DE" w:rsidP="00761A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053" w:rsidRPr="00D86049" w14:paraId="5CFA66D0" w14:textId="77777777" w:rsidTr="00CD3AFD">
        <w:trPr>
          <w:cantSplit/>
          <w:trHeight w:val="80"/>
        </w:trPr>
        <w:tc>
          <w:tcPr>
            <w:tcW w:w="4266" w:type="dxa"/>
            <w:vAlign w:val="bottom"/>
            <w:hideMark/>
          </w:tcPr>
          <w:p w14:paraId="3D8A50D3" w14:textId="77777777" w:rsidR="00112053" w:rsidRPr="00D86049" w:rsidRDefault="00112053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4B8A5D" w14:textId="621B69BA" w:rsidR="00112053" w:rsidRPr="00D86049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0803AD" w14:textId="37746D11" w:rsidR="00112053" w:rsidRPr="00D86049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D3AFD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CD3AFD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81E148" w14:textId="12101947" w:rsidR="00112053" w:rsidRPr="00D86049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AC7466" w14:textId="789ACEB7" w:rsidR="00112053" w:rsidRPr="00D86049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D3AFD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CD3AFD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112053" w:rsidRPr="00D86049" w14:paraId="720B7334" w14:textId="77777777" w:rsidTr="004462A0">
        <w:trPr>
          <w:cantSplit/>
        </w:trPr>
        <w:tc>
          <w:tcPr>
            <w:tcW w:w="4266" w:type="dxa"/>
            <w:vAlign w:val="bottom"/>
            <w:hideMark/>
          </w:tcPr>
          <w:p w14:paraId="0D4719D9" w14:textId="77777777" w:rsidR="00112053" w:rsidRPr="00D86049" w:rsidRDefault="00112053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B75CF7" w14:textId="43F9EEAD" w:rsidR="00112053" w:rsidRPr="00D86049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66658" w14:textId="76E696C1" w:rsidR="00112053" w:rsidRPr="00D86049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410621" w14:textId="2471FCEA" w:rsidR="00112053" w:rsidRPr="00D86049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4D065" w14:textId="31009B63" w:rsidR="00112053" w:rsidRPr="00D86049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3AFD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CD3AFD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112053" w:rsidRPr="00D86049" w14:paraId="12676D32" w14:textId="77777777" w:rsidTr="00761A6C">
        <w:trPr>
          <w:cantSplit/>
        </w:trPr>
        <w:tc>
          <w:tcPr>
            <w:tcW w:w="4266" w:type="dxa"/>
            <w:vAlign w:val="bottom"/>
          </w:tcPr>
          <w:p w14:paraId="3C4F7ACA" w14:textId="77777777" w:rsidR="00112053" w:rsidRPr="00D86049" w:rsidRDefault="00112053" w:rsidP="0011205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67C9C" w14:textId="52EF6123" w:rsidR="00112053" w:rsidRPr="00D86049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755B8" w14:textId="0D70BF39" w:rsidR="00112053" w:rsidRPr="00D86049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06702" w14:textId="6C829D8E" w:rsidR="00112053" w:rsidRPr="00D86049" w:rsidRDefault="00B71575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747C9F" w:rsidRPr="00D860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C989B" w14:textId="37F4676E" w:rsidR="00112053" w:rsidRPr="00D86049" w:rsidRDefault="00CD3AFD" w:rsidP="0011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8604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8604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B71575"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27</w:t>
            </w:r>
            <w:r w:rsidRPr="00D8604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018</w:t>
            </w:r>
            <w:r w:rsidRPr="00D8604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B71575" w:rsidRPr="00B71575">
              <w:rPr>
                <w:rFonts w:ascii="Browallia New" w:hAnsi="Browallia New" w:cs="Browallia New"/>
                <w:noProof/>
                <w:sz w:val="26"/>
                <w:szCs w:val="26"/>
              </w:rPr>
              <w:t>116</w:t>
            </w:r>
            <w:r w:rsidRPr="00D8604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1218A9C0" w14:textId="77777777" w:rsidR="00B45E11" w:rsidRPr="00D86049" w:rsidRDefault="00B45E11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7E3A" w:rsidRPr="00D86049" w14:paraId="1F7791C4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CDCE7F" w14:textId="069DD2F1" w:rsidR="00F27E3A" w:rsidRPr="00D86049" w:rsidRDefault="00B71575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8" w:name="_Hlk86058063"/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27E3A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E3A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</w:p>
        </w:tc>
      </w:tr>
      <w:bookmarkEnd w:id="18"/>
    </w:tbl>
    <w:p w14:paraId="491FC573" w14:textId="77777777" w:rsidR="00761A6C" w:rsidRPr="00D86049" w:rsidRDefault="00761A6C" w:rsidP="008E5E7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62E69DEC" w14:textId="683A61E9" w:rsidR="00C85AD8" w:rsidRPr="00D86049" w:rsidRDefault="00B71575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</w:pPr>
      <w:r w:rsidRPr="00B71575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18</w:t>
      </w:r>
      <w:r w:rsidR="00C85AD8" w:rsidRPr="00D86049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B71575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</w:t>
      </w:r>
      <w:r w:rsidR="00C85AD8" w:rsidRPr="00D86049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ab/>
        <w:t>การค้ำประกัน</w:t>
      </w:r>
    </w:p>
    <w:p w14:paraId="44455C12" w14:textId="77777777" w:rsidR="00C85AD8" w:rsidRPr="00D86049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p w14:paraId="33EA099D" w14:textId="6BCA68CC" w:rsidR="00C85AD8" w:rsidRPr="00D86049" w:rsidRDefault="00C85AD8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86049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30</w:t>
      </w:r>
      <w:r w:rsidR="00A73006" w:rsidRPr="00D8604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D3AFD" w:rsidRPr="00D86049">
        <w:rPr>
          <w:rFonts w:ascii="Browallia New" w:hAnsi="Browallia New" w:cs="Browallia New" w:hint="cs"/>
          <w:spacing w:val="-6"/>
          <w:sz w:val="26"/>
          <w:szCs w:val="26"/>
          <w:cs/>
        </w:rPr>
        <w:t>กันยายน</w:t>
      </w:r>
      <w:r w:rsidRPr="00D860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8604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D8604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บริษัทมีภาระจากการค้ำประกันการขายสัญญาขายและเช่ากลับคืนให้กับบริษัทย่อย เป็นจำนวน</w:t>
      </w:r>
      <w:r w:rsidRPr="00D8604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D3AFD" w:rsidRPr="00D86049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B71575" w:rsidRPr="00B71575">
        <w:rPr>
          <w:rFonts w:ascii="Browallia New" w:hAnsi="Browallia New" w:cs="Browallia New"/>
          <w:sz w:val="26"/>
          <w:szCs w:val="26"/>
        </w:rPr>
        <w:t>1</w:t>
      </w:r>
      <w:r w:rsidR="00A441D1" w:rsidRPr="00D86049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66</w:t>
      </w:r>
      <w:r w:rsidR="00A16069"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D86049">
        <w:rPr>
          <w:rFonts w:ascii="Browallia New" w:hAnsi="Browallia New" w:cs="Browallia New"/>
          <w:sz w:val="26"/>
          <w:szCs w:val="26"/>
          <w:lang w:val="en-US"/>
        </w:rPr>
        <w:t>(</w:t>
      </w:r>
      <w:r w:rsidR="00B71575" w:rsidRPr="00B71575">
        <w:rPr>
          <w:rFonts w:ascii="Browallia New" w:hAnsi="Browallia New" w:cs="Browallia New"/>
          <w:sz w:val="26"/>
          <w:szCs w:val="26"/>
        </w:rPr>
        <w:t>31</w:t>
      </w:r>
      <w:r w:rsidRPr="00D8604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86049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2563</w:t>
      </w:r>
      <w:r w:rsidRPr="00D86049">
        <w:rPr>
          <w:rFonts w:ascii="Browallia New" w:hAnsi="Browallia New" w:cs="Browallia New"/>
          <w:sz w:val="26"/>
          <w:szCs w:val="26"/>
        </w:rPr>
        <w:t xml:space="preserve"> : </w:t>
      </w:r>
      <w:r w:rsidRPr="00D86049">
        <w:rPr>
          <w:rFonts w:ascii="Browallia New" w:hAnsi="Browallia New" w:cs="Browallia New"/>
          <w:sz w:val="26"/>
          <w:szCs w:val="26"/>
          <w:cs/>
        </w:rPr>
        <w:t>จำนวน</w:t>
      </w:r>
      <w:r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="00B71575" w:rsidRPr="00B71575">
        <w:rPr>
          <w:rFonts w:ascii="Browallia New" w:hAnsi="Browallia New" w:cs="Browallia New"/>
          <w:sz w:val="26"/>
          <w:szCs w:val="26"/>
        </w:rPr>
        <w:t>3</w:t>
      </w:r>
      <w:r w:rsidR="00990F1B" w:rsidRPr="00D86049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51</w:t>
      </w:r>
      <w:r w:rsidR="00990F1B"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D86049">
        <w:rPr>
          <w:rFonts w:ascii="Browallia New" w:hAnsi="Browallia New" w:cs="Browallia New"/>
          <w:sz w:val="26"/>
          <w:szCs w:val="26"/>
        </w:rPr>
        <w:t>)</w:t>
      </w:r>
      <w:r w:rsidR="00014F15"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z w:val="26"/>
          <w:szCs w:val="26"/>
        </w:rPr>
        <w:t>(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B71575" w:rsidRPr="00B71575">
        <w:rPr>
          <w:rFonts w:ascii="Browallia New" w:hAnsi="Browallia New" w:cs="Browallia New"/>
          <w:sz w:val="26"/>
          <w:szCs w:val="26"/>
        </w:rPr>
        <w:t>12</w:t>
      </w:r>
      <w:r w:rsidR="00AD2AD3" w:rsidRPr="00D86049">
        <w:rPr>
          <w:rFonts w:ascii="Browallia New" w:hAnsi="Browallia New" w:cs="Browallia New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2</w:t>
      </w:r>
      <w:r w:rsidRPr="00D86049">
        <w:rPr>
          <w:rFonts w:ascii="Browallia New" w:hAnsi="Browallia New" w:cs="Browallia New"/>
          <w:sz w:val="26"/>
          <w:szCs w:val="26"/>
        </w:rPr>
        <w:t>)</w:t>
      </w:r>
    </w:p>
    <w:p w14:paraId="347F952B" w14:textId="77777777" w:rsidR="0093699D" w:rsidRPr="00D86049" w:rsidRDefault="0093699D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8A50E4" w14:textId="6385C6E1" w:rsidR="0093699D" w:rsidRPr="00D86049" w:rsidRDefault="00B71575" w:rsidP="0093699D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</w:pPr>
      <w:r w:rsidRPr="00B71575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18</w:t>
      </w:r>
      <w:r w:rsidR="0093699D" w:rsidRPr="00D86049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B71575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2</w:t>
      </w:r>
      <w:r w:rsidR="0093699D" w:rsidRPr="00D86049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ab/>
        <w:t>หนังสือค้ำประกัน</w:t>
      </w:r>
    </w:p>
    <w:p w14:paraId="5E4DEC21" w14:textId="77777777" w:rsidR="00465E02" w:rsidRPr="00D86049" w:rsidRDefault="00465E02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E689BC1" w14:textId="2E804229" w:rsidR="0093699D" w:rsidRPr="00D86049" w:rsidRDefault="0093699D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8604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8604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D3AFD" w:rsidRPr="00D8604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กันยายน</w:t>
      </w:r>
      <w:r w:rsidRPr="00D8604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8604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8604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กลุ่มกิจการมีหนังสือค้ำประกันที่ออกโดยธนาคารในนามของกลุ่มกิจการ</w:t>
      </w:r>
      <w:r w:rsidRPr="00D8604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8604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เพื่อการดำเนินธุรกิจ</w:t>
      </w:r>
      <w:r w:rsidRPr="00D86049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0</w:t>
      </w:r>
      <w:r w:rsidRPr="00D86049">
        <w:rPr>
          <w:rFonts w:ascii="Browallia New" w:hAnsi="Browallia New" w:cs="Browallia New"/>
          <w:sz w:val="26"/>
          <w:szCs w:val="26"/>
          <w:lang w:val="en-US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50</w:t>
      </w:r>
      <w:r w:rsidRPr="00D8604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86049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2563</w:t>
      </w:r>
      <w:r w:rsidRPr="00D86049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Pr="00D86049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0</w:t>
      </w:r>
      <w:r w:rsidRPr="00D86049">
        <w:rPr>
          <w:rFonts w:ascii="Browallia New" w:hAnsi="Browallia New" w:cs="Browallia New"/>
          <w:sz w:val="26"/>
          <w:szCs w:val="26"/>
          <w:lang w:val="en-US"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50</w:t>
      </w:r>
      <w:r w:rsidRPr="00D8604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86049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3E2C3F4A" w14:textId="77777777" w:rsidR="00C85AD8" w:rsidRPr="00D86049" w:rsidRDefault="00C85AD8" w:rsidP="00F27E3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4284BD3E" w14:textId="05FB003E" w:rsidR="00C85AD8" w:rsidRPr="00D86049" w:rsidRDefault="00B71575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</w:pPr>
      <w:r w:rsidRPr="00B71575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18</w:t>
      </w:r>
      <w:r w:rsidR="00C85AD8" w:rsidRPr="00D86049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B71575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3</w:t>
      </w:r>
      <w:r w:rsidR="00C85AD8" w:rsidRPr="00D86049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ab/>
        <w:t>ภาระผูกพันภายใต้สัญญาแฟรนไชส์</w:t>
      </w:r>
    </w:p>
    <w:p w14:paraId="795CD8AC" w14:textId="77777777" w:rsidR="00C85AD8" w:rsidRPr="00D86049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p w14:paraId="79F146ED" w14:textId="3BB50EBD" w:rsidR="00C85AD8" w:rsidRPr="00D86049" w:rsidRDefault="00C85AD8" w:rsidP="009010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8604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1575" w:rsidRPr="00B71575">
        <w:rPr>
          <w:rFonts w:ascii="Browallia New" w:hAnsi="Browallia New" w:cs="Browallia New"/>
          <w:sz w:val="26"/>
          <w:szCs w:val="26"/>
        </w:rPr>
        <w:t>30</w:t>
      </w:r>
      <w:r w:rsidR="00A73006"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="00CD3AFD" w:rsidRPr="00D86049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990F1B" w:rsidRPr="00D860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2564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B71575" w:rsidRPr="00B71575">
        <w:rPr>
          <w:rFonts w:ascii="Browallia New" w:hAnsi="Browallia New" w:cs="Browallia New"/>
          <w:sz w:val="26"/>
          <w:szCs w:val="26"/>
        </w:rPr>
        <w:t>31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2563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กลุ่มกิจการมีภาระผูกพันสำหรับค่าตอบแทนต่อเนื่อง</w:t>
      </w:r>
      <w:r w:rsidR="0090103A" w:rsidRPr="00D86049">
        <w:rPr>
          <w:rFonts w:ascii="Browallia New" w:hAnsi="Browallia New" w:cs="Browallia New"/>
          <w:sz w:val="26"/>
          <w:szCs w:val="26"/>
        </w:rPr>
        <w:br/>
      </w:r>
      <w:r w:rsidRPr="00D86049">
        <w:rPr>
          <w:rFonts w:ascii="Browallia New" w:hAnsi="Browallia New" w:cs="Browallia New"/>
          <w:sz w:val="26"/>
          <w:szCs w:val="26"/>
          <w:cs/>
        </w:rPr>
        <w:t>ในการดำเนินงานของกลุ่มธุรกิจสถาบันสอนภาษาดังต่อไปนี้</w:t>
      </w:r>
    </w:p>
    <w:p w14:paraId="383AE976" w14:textId="77777777" w:rsidR="00C85AD8" w:rsidRPr="00D86049" w:rsidRDefault="00C85AD8" w:rsidP="00F27E3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471B14FB" w14:textId="77777777" w:rsidR="00C85AD8" w:rsidRPr="00D86049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86049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D86049">
        <w:rPr>
          <w:rFonts w:ascii="Browallia New" w:hAnsi="Browallia New" w:cs="Browallia New"/>
          <w:sz w:val="26"/>
          <w:szCs w:val="26"/>
          <w:cs/>
        </w:rPr>
        <w:tab/>
      </w:r>
      <w:r w:rsidR="00C85AD8" w:rsidRPr="00D86049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14:paraId="7500B51A" w14:textId="77777777" w:rsidR="00C85AD8" w:rsidRPr="00D86049" w:rsidRDefault="00C85AD8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7309112" w14:textId="74FE8661" w:rsidR="00C85AD8" w:rsidRPr="00D86049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86049">
        <w:rPr>
          <w:rFonts w:ascii="Browallia New" w:hAnsi="Browallia New" w:cs="Browallia New"/>
          <w:sz w:val="26"/>
          <w:szCs w:val="26"/>
          <w:cs/>
        </w:rPr>
        <w:t>ข)</w:t>
      </w:r>
      <w:r w:rsidR="00C85AD8" w:rsidRPr="00D86049">
        <w:rPr>
          <w:rFonts w:ascii="Browallia New" w:hAnsi="Browallia New" w:cs="Browallia New"/>
          <w:sz w:val="26"/>
          <w:szCs w:val="26"/>
        </w:rPr>
        <w:tab/>
      </w:r>
      <w:r w:rsidR="00C85AD8" w:rsidRPr="00D86049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14:paraId="637636B1" w14:textId="6E3AE0AB" w:rsidR="00B45E11" w:rsidRPr="00D86049" w:rsidRDefault="00B45E11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8263E8F" w14:textId="30FF4D68" w:rsidR="00B45E11" w:rsidRPr="00D86049" w:rsidRDefault="00B45E11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8604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E11" w:rsidRPr="00D86049" w14:paraId="153E34CF" w14:textId="77777777" w:rsidTr="005469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8D3ED2A" w14:textId="37BFACF0" w:rsidR="00B45E11" w:rsidRPr="00D86049" w:rsidRDefault="00B71575" w:rsidP="005469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B45E11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45E11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  <w:r w:rsidR="00B45E11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45E11" w:rsidRPr="00D860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45E11" w:rsidRPr="00D860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45E11" w:rsidRPr="00D8604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D3A254C" w14:textId="77777777" w:rsidR="00F27E3A" w:rsidRPr="00D86049" w:rsidRDefault="00F27E3A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AB5B292" w14:textId="56B4326E" w:rsidR="00C85AD8" w:rsidRPr="00D86049" w:rsidRDefault="00B71575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</w:pPr>
      <w:r w:rsidRPr="00B71575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18</w:t>
      </w:r>
      <w:r w:rsidR="00C85AD8" w:rsidRPr="00D86049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>.</w:t>
      </w:r>
      <w:r w:rsidRPr="00B71575">
        <w:rPr>
          <w:rFonts w:ascii="Browallia New" w:eastAsia="MS Mincho" w:hAnsi="Browallia New" w:cs="Browallia New"/>
          <w:b/>
          <w:bCs/>
          <w:color w:val="CF4804"/>
          <w:sz w:val="26"/>
          <w:szCs w:val="26"/>
        </w:rPr>
        <w:t>4</w:t>
      </w:r>
      <w:r w:rsidR="00C85AD8" w:rsidRPr="00D86049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ab/>
        <w:t xml:space="preserve">ภาระผูกพันที่เป็นข้อผูกตามสัญญาเช่าดำเนินงาน </w:t>
      </w:r>
      <w:r w:rsidR="00C85AD8" w:rsidRPr="00D86049">
        <w:rPr>
          <w:rFonts w:ascii="Browallia New" w:eastAsia="MS Mincho" w:hAnsi="Browallia New" w:cs="Browallia New"/>
          <w:b/>
          <w:bCs/>
          <w:color w:val="CF4804"/>
          <w:sz w:val="26"/>
          <w:szCs w:val="26"/>
          <w:lang w:val="en-US"/>
        </w:rPr>
        <w:t>-</w:t>
      </w:r>
      <w:r w:rsidR="00C85AD8" w:rsidRPr="00D86049">
        <w:rPr>
          <w:rFonts w:ascii="Browallia New" w:eastAsia="MS Mincho" w:hAnsi="Browallia New" w:cs="Browallia New"/>
          <w:b/>
          <w:bCs/>
          <w:color w:val="CF4804"/>
          <w:sz w:val="26"/>
          <w:szCs w:val="26"/>
          <w:cs/>
          <w:lang w:val="en-US"/>
        </w:rPr>
        <w:t xml:space="preserve"> กรณีที่กลุ่มกิจการเป็นผู้เช่า</w:t>
      </w:r>
    </w:p>
    <w:p w14:paraId="47905C56" w14:textId="77777777" w:rsidR="00C85AD8" w:rsidRPr="00D86049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p w14:paraId="08332C28" w14:textId="129CAB60" w:rsidR="002F43B6" w:rsidRPr="00D86049" w:rsidRDefault="00376E3B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D8604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1575" w:rsidRPr="00B71575">
        <w:rPr>
          <w:rFonts w:ascii="Browallia New" w:hAnsi="Browallia New" w:cs="Browallia New"/>
          <w:sz w:val="26"/>
          <w:szCs w:val="26"/>
        </w:rPr>
        <w:t>30</w:t>
      </w:r>
      <w:r w:rsidR="00A73006"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="00CD3AFD" w:rsidRPr="00D86049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990F1B" w:rsidRPr="00D860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604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2564</w:t>
      </w:r>
      <w:r w:rsidRPr="00D86049">
        <w:rPr>
          <w:rFonts w:ascii="Browallia New" w:hAnsi="Browallia New" w:cs="Browallia New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14:paraId="2E31B700" w14:textId="77777777" w:rsidR="00376E3B" w:rsidRPr="00D86049" w:rsidRDefault="00376E3B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p w14:paraId="444644E1" w14:textId="77777777" w:rsidR="00C85AD8" w:rsidRPr="00D86049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D86049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56CD4953" w14:textId="77777777" w:rsidR="00C85AD8" w:rsidRPr="00D86049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C85AD8" w:rsidRPr="00D86049" w14:paraId="3CD2B8FA" w14:textId="77777777" w:rsidTr="00F27E3A">
        <w:trPr>
          <w:cantSplit/>
          <w:trHeight w:val="20"/>
        </w:trPr>
        <w:tc>
          <w:tcPr>
            <w:tcW w:w="4267" w:type="dxa"/>
            <w:vAlign w:val="bottom"/>
          </w:tcPr>
          <w:p w14:paraId="1C82C9F9" w14:textId="77777777" w:rsidR="00C85AD8" w:rsidRPr="00D86049" w:rsidRDefault="00C85AD8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B209C" w14:textId="77777777" w:rsidR="00C85AD8" w:rsidRPr="00D86049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EE1A1" w14:textId="77777777" w:rsidR="00C85AD8" w:rsidRPr="00D86049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D3AFD" w:rsidRPr="00D86049" w14:paraId="1719C2CB" w14:textId="77777777" w:rsidTr="006C0641">
        <w:trPr>
          <w:cantSplit/>
          <w:trHeight w:val="20"/>
        </w:trPr>
        <w:tc>
          <w:tcPr>
            <w:tcW w:w="4267" w:type="dxa"/>
            <w:vAlign w:val="bottom"/>
          </w:tcPr>
          <w:p w14:paraId="7B0F2057" w14:textId="77777777" w:rsidR="00CD3AFD" w:rsidRPr="00D86049" w:rsidRDefault="00CD3AFD" w:rsidP="00CD3AFD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589B6D" w14:textId="076F2166" w:rsidR="00CD3AFD" w:rsidRPr="00D86049" w:rsidRDefault="00B71575" w:rsidP="00CD3AF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CD3AFD"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D3AFD"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4F54C6" w14:textId="1F14C844" w:rsidR="00CD3AFD" w:rsidRPr="00D86049" w:rsidRDefault="00B71575" w:rsidP="00CD3AF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D3AFD"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D3AFD"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742844" w14:textId="52716D23" w:rsidR="00CD3AFD" w:rsidRPr="00D86049" w:rsidRDefault="00B71575" w:rsidP="00CD3AF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CD3AFD"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D3AFD"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3987C2" w14:textId="6C1CE2A2" w:rsidR="00CD3AFD" w:rsidRPr="00D86049" w:rsidRDefault="00B71575" w:rsidP="00CD3AFD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CD3AFD"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CD3AFD" w:rsidRPr="00D8604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990F1B" w:rsidRPr="00D86049" w14:paraId="3F5BCDEC" w14:textId="77777777" w:rsidTr="00F27E3A">
        <w:trPr>
          <w:cantSplit/>
          <w:trHeight w:val="20"/>
        </w:trPr>
        <w:tc>
          <w:tcPr>
            <w:tcW w:w="4267" w:type="dxa"/>
            <w:vAlign w:val="bottom"/>
          </w:tcPr>
          <w:p w14:paraId="5252AAC1" w14:textId="77777777" w:rsidR="00990F1B" w:rsidRPr="00D86049" w:rsidRDefault="00990F1B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6D9E9E" w14:textId="570BDD22" w:rsidR="00990F1B" w:rsidRPr="00D86049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306AF628" w14:textId="1715C2F3" w:rsidR="00990F1B" w:rsidRPr="00D86049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2721F72" w14:textId="38982B01" w:rsidR="00990F1B" w:rsidRPr="00D86049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14:paraId="3F2D13C2" w14:textId="38CCE226" w:rsidR="00990F1B" w:rsidRPr="00D86049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71575" w:rsidRPr="00B7157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990F1B" w:rsidRPr="00D86049" w14:paraId="2EBB7009" w14:textId="77777777" w:rsidTr="00F27E3A">
        <w:trPr>
          <w:cantSplit/>
          <w:trHeight w:val="20"/>
        </w:trPr>
        <w:tc>
          <w:tcPr>
            <w:tcW w:w="4267" w:type="dxa"/>
            <w:vAlign w:val="bottom"/>
          </w:tcPr>
          <w:p w14:paraId="3FF7A569" w14:textId="77777777" w:rsidR="00990F1B" w:rsidRPr="00D86049" w:rsidRDefault="00990F1B" w:rsidP="00F27E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917C59" w14:textId="77777777" w:rsidR="00990F1B" w:rsidRPr="00D86049" w:rsidRDefault="00990F1B" w:rsidP="00F27E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5C1595" w14:textId="77777777" w:rsidR="00990F1B" w:rsidRPr="00D86049" w:rsidRDefault="00990F1B" w:rsidP="00F27E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B4D843" w14:textId="77777777" w:rsidR="00990F1B" w:rsidRPr="00D86049" w:rsidRDefault="00990F1B" w:rsidP="00F27E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941BB" w14:textId="77777777" w:rsidR="00990F1B" w:rsidRPr="00D86049" w:rsidRDefault="00990F1B" w:rsidP="00F27E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0F1B" w:rsidRPr="00D86049" w14:paraId="70997D52" w14:textId="77777777" w:rsidTr="00531540">
        <w:trPr>
          <w:cantSplit/>
          <w:trHeight w:val="20"/>
        </w:trPr>
        <w:tc>
          <w:tcPr>
            <w:tcW w:w="4267" w:type="dxa"/>
            <w:vAlign w:val="bottom"/>
          </w:tcPr>
          <w:p w14:paraId="67C5DF96" w14:textId="77777777" w:rsidR="00990F1B" w:rsidRPr="00D86049" w:rsidRDefault="00990F1B" w:rsidP="00F27E3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F60EC" w14:textId="77777777" w:rsidR="00990F1B" w:rsidRPr="00D86049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1900" w14:textId="77777777" w:rsidR="00990F1B" w:rsidRPr="00D86049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9D19E" w14:textId="77777777" w:rsidR="00990F1B" w:rsidRPr="00D86049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B7237" w14:textId="77777777" w:rsidR="00990F1B" w:rsidRPr="00D86049" w:rsidRDefault="00990F1B" w:rsidP="00F27E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0F1B" w:rsidRPr="00D86049" w14:paraId="62C9FB39" w14:textId="77777777" w:rsidTr="004770CE">
        <w:trPr>
          <w:cantSplit/>
          <w:trHeight w:val="20"/>
        </w:trPr>
        <w:tc>
          <w:tcPr>
            <w:tcW w:w="4267" w:type="dxa"/>
            <w:vAlign w:val="bottom"/>
          </w:tcPr>
          <w:p w14:paraId="4B69AEB8" w14:textId="1E9421AC" w:rsidR="00990F1B" w:rsidRPr="00D86049" w:rsidRDefault="00990F1B" w:rsidP="00F27E3A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860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604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0B378" w14:textId="5076E8F1" w:rsidR="00990F1B" w:rsidRPr="00D86049" w:rsidRDefault="00B71575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12</w:t>
            </w:r>
            <w:r w:rsidR="001F5935" w:rsidRPr="001F593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078</w:t>
            </w:r>
            <w:r w:rsidR="001F5935" w:rsidRPr="001F593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190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1C848" w14:textId="3D101406" w:rsidR="00990F1B" w:rsidRPr="00D86049" w:rsidRDefault="00B71575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13</w:t>
            </w:r>
            <w:r w:rsidR="004770CE" w:rsidRPr="00D86049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061</w:t>
            </w:r>
            <w:r w:rsidR="004770CE" w:rsidRPr="00D86049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805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D22C8" w14:textId="2CC8AB67" w:rsidR="00990F1B" w:rsidRPr="00D86049" w:rsidRDefault="007344BE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D86049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2C4E6F" w14:textId="77777777" w:rsidR="00990F1B" w:rsidRPr="00D86049" w:rsidRDefault="00990F1B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4770CE" w:rsidRPr="00D86049" w14:paraId="3B86E661" w14:textId="77777777" w:rsidTr="004770CE">
        <w:trPr>
          <w:cantSplit/>
          <w:trHeight w:val="20"/>
        </w:trPr>
        <w:tc>
          <w:tcPr>
            <w:tcW w:w="4267" w:type="dxa"/>
            <w:vAlign w:val="bottom"/>
          </w:tcPr>
          <w:p w14:paraId="79B7A021" w14:textId="6CF23049" w:rsidR="004770CE" w:rsidRPr="00D86049" w:rsidRDefault="002F3669" w:rsidP="00F27E3A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0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860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604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B71575" w:rsidRPr="00B7157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8604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604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71DCF" w14:textId="1E07DBB3" w:rsidR="004770CE" w:rsidRPr="00D86049" w:rsidRDefault="007344BE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F3F94" w14:textId="4D53A699" w:rsidR="004770CE" w:rsidRPr="00D86049" w:rsidRDefault="00B71575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4770CE" w:rsidRPr="00D86049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437</w:t>
            </w:r>
            <w:r w:rsidR="004770CE" w:rsidRPr="00D86049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6DF23" w14:textId="29645899" w:rsidR="004770CE" w:rsidRPr="00D86049" w:rsidRDefault="007344BE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</w:pPr>
            <w:r w:rsidRPr="00D86049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41C4" w14:textId="77777777" w:rsidR="004770CE" w:rsidRPr="00D86049" w:rsidRDefault="004770CE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4770CE" w:rsidRPr="00D86049" w14:paraId="2DD654ED" w14:textId="77777777" w:rsidTr="004770CE">
        <w:trPr>
          <w:cantSplit/>
          <w:trHeight w:val="20"/>
        </w:trPr>
        <w:tc>
          <w:tcPr>
            <w:tcW w:w="4267" w:type="dxa"/>
            <w:vAlign w:val="bottom"/>
          </w:tcPr>
          <w:p w14:paraId="4140D97A" w14:textId="77777777" w:rsidR="004770CE" w:rsidRPr="00D86049" w:rsidRDefault="004770CE" w:rsidP="00F27E3A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3E6AC" w14:textId="187A2691" w:rsidR="004770CE" w:rsidRPr="00D86049" w:rsidRDefault="00B71575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12</w:t>
            </w:r>
            <w:r w:rsidR="001F5935" w:rsidRPr="001F593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078</w:t>
            </w:r>
            <w:r w:rsidR="001F5935" w:rsidRPr="001F5935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4E05" w14:textId="7DE0F208" w:rsidR="004770CE" w:rsidRPr="00D86049" w:rsidRDefault="00B71575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15</w:t>
            </w:r>
            <w:r w:rsidR="004770CE" w:rsidRPr="00D86049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498</w:t>
            </w:r>
            <w:r w:rsidR="004770CE" w:rsidRPr="00D86049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B71575">
              <w:rPr>
                <w:rFonts w:ascii="Browallia New" w:hAnsi="Browallia New" w:cs="Browallia New"/>
                <w:kern w:val="36"/>
                <w:sz w:val="26"/>
                <w:szCs w:val="26"/>
              </w:rPr>
              <w:t>995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EE144" w14:textId="09A7B8AE" w:rsidR="004770CE" w:rsidRPr="00D86049" w:rsidRDefault="007344BE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</w:pPr>
            <w:r w:rsidRPr="00D86049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4EA88" w14:textId="77777777" w:rsidR="004770CE" w:rsidRPr="00D86049" w:rsidRDefault="004770CE" w:rsidP="00F27E3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86049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0A30BBAA" w14:textId="460EC20D" w:rsidR="00A70560" w:rsidRPr="00D86049" w:rsidRDefault="00A70560" w:rsidP="00A7056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7E3A" w:rsidRPr="00D86049" w14:paraId="2016D0F0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9C0FCD" w14:textId="7E9B295E" w:rsidR="00F27E3A" w:rsidRPr="00D86049" w:rsidRDefault="00B71575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27E3A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E3A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265A5A23" w14:textId="77777777" w:rsidR="00F27E3A" w:rsidRPr="00D86049" w:rsidRDefault="00F27E3A" w:rsidP="00F27E3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4D4FA3" w14:textId="042B2A95" w:rsidR="0002454D" w:rsidRPr="00DC0483" w:rsidRDefault="002F695B" w:rsidP="00C5348F">
      <w:pPr>
        <w:tabs>
          <w:tab w:val="left" w:pos="1134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C048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1575" w:rsidRPr="00B71575">
        <w:rPr>
          <w:rFonts w:ascii="Browallia New" w:hAnsi="Browallia New" w:cs="Browallia New"/>
          <w:sz w:val="26"/>
          <w:szCs w:val="26"/>
        </w:rPr>
        <w:t>26</w:t>
      </w:r>
      <w:r w:rsidRPr="00DC0483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B71575" w:rsidRPr="00B71575">
        <w:rPr>
          <w:rFonts w:ascii="Browallia New" w:hAnsi="Browallia New" w:cs="Browallia New"/>
          <w:sz w:val="26"/>
          <w:szCs w:val="26"/>
        </w:rPr>
        <w:t>2564</w:t>
      </w:r>
      <w:r w:rsidRPr="00DC0483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กลุ่มกิจการได้จำหน่ายเงินลงทุนบางส่วนในบริษัท ไทยโซลาร์ เอ็นเนอร์ยี่ จำกัด (มหาชน) จำนวน </w:t>
      </w:r>
      <w:r w:rsidR="00DC0483" w:rsidRPr="00DC0483">
        <w:rPr>
          <w:rFonts w:ascii="Browallia New" w:hAnsi="Browallia New" w:cs="Browallia New"/>
          <w:sz w:val="26"/>
          <w:szCs w:val="26"/>
        </w:rPr>
        <w:br/>
      </w:r>
      <w:r w:rsidR="00B71575" w:rsidRPr="00B71575">
        <w:rPr>
          <w:rFonts w:ascii="Browallia New" w:hAnsi="Browallia New" w:cs="Browallia New"/>
          <w:sz w:val="26"/>
          <w:szCs w:val="26"/>
        </w:rPr>
        <w:t>4</w:t>
      </w:r>
      <w:r w:rsidRPr="00DC0483">
        <w:rPr>
          <w:rFonts w:ascii="Browallia New" w:hAnsi="Browallia New" w:cs="Browallia New"/>
          <w:sz w:val="26"/>
          <w:szCs w:val="26"/>
          <w:cs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07</w:t>
      </w:r>
      <w:r w:rsidRPr="00DC0483">
        <w:rPr>
          <w:rFonts w:ascii="Browallia New" w:hAnsi="Browallia New" w:cs="Browallia New"/>
          <w:sz w:val="26"/>
          <w:szCs w:val="26"/>
          <w:cs/>
        </w:rPr>
        <w:t xml:space="preserve"> ล้านหุ้น ซึ่งกลุ่มกิจการได้รับสิ่งตอบแทนเป็นจำนวน </w:t>
      </w:r>
      <w:r w:rsidR="00B71575" w:rsidRPr="00B71575">
        <w:rPr>
          <w:rFonts w:ascii="Browallia New" w:hAnsi="Browallia New" w:cs="Browallia New"/>
          <w:sz w:val="26"/>
          <w:szCs w:val="26"/>
        </w:rPr>
        <w:t>11</w:t>
      </w:r>
      <w:r w:rsidRPr="00DC0483">
        <w:rPr>
          <w:rFonts w:ascii="Browallia New" w:hAnsi="Browallia New" w:cs="Browallia New"/>
          <w:sz w:val="26"/>
          <w:szCs w:val="26"/>
          <w:cs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01</w:t>
      </w:r>
      <w:r w:rsidRPr="00DC0483">
        <w:rPr>
          <w:rFonts w:ascii="Browallia New" w:hAnsi="Browallia New" w:cs="Browallia New"/>
          <w:sz w:val="26"/>
          <w:szCs w:val="26"/>
          <w:cs/>
        </w:rPr>
        <w:t xml:space="preserve"> ล้านบาท ภายหลังการจำหน่ายสัดส่วนการถือหุ้นของกลุ่มกิจการ</w:t>
      </w:r>
      <w:r w:rsidR="00DC0483" w:rsidRPr="00DC0483">
        <w:rPr>
          <w:rFonts w:ascii="Browallia New" w:hAnsi="Browallia New" w:cs="Browallia New"/>
          <w:sz w:val="26"/>
          <w:szCs w:val="26"/>
        </w:rPr>
        <w:br/>
      </w:r>
      <w:r w:rsidRPr="00DC0483">
        <w:rPr>
          <w:rFonts w:ascii="Browallia New" w:hAnsi="Browallia New" w:cs="Browallia New"/>
          <w:sz w:val="26"/>
          <w:szCs w:val="26"/>
          <w:cs/>
        </w:rPr>
        <w:t xml:space="preserve">ในบริษัท ไทย โซล่าร์ เอ็นเนอร์ยี่ จำกัด (มหาชน) ลดลงจากร้อยละ </w:t>
      </w:r>
      <w:r w:rsidR="00B71575" w:rsidRPr="00B71575">
        <w:rPr>
          <w:rFonts w:ascii="Browallia New" w:hAnsi="Browallia New" w:cs="Browallia New"/>
          <w:sz w:val="26"/>
          <w:szCs w:val="26"/>
        </w:rPr>
        <w:t>3</w:t>
      </w:r>
      <w:r w:rsidRPr="00DC0483">
        <w:rPr>
          <w:rFonts w:ascii="Browallia New" w:hAnsi="Browallia New" w:cs="Browallia New"/>
          <w:sz w:val="26"/>
          <w:szCs w:val="26"/>
          <w:cs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08</w:t>
      </w:r>
      <w:r w:rsidRPr="00DC0483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B71575" w:rsidRPr="00B71575">
        <w:rPr>
          <w:rFonts w:ascii="Browallia New" w:hAnsi="Browallia New" w:cs="Browallia New"/>
          <w:sz w:val="26"/>
          <w:szCs w:val="26"/>
        </w:rPr>
        <w:t>2</w:t>
      </w:r>
      <w:r w:rsidRPr="00DC0483">
        <w:rPr>
          <w:rFonts w:ascii="Browallia New" w:hAnsi="Browallia New" w:cs="Browallia New"/>
          <w:sz w:val="26"/>
          <w:szCs w:val="26"/>
          <w:cs/>
        </w:rPr>
        <w:t>.</w:t>
      </w:r>
      <w:r w:rsidR="00B71575" w:rsidRPr="00B71575">
        <w:rPr>
          <w:rFonts w:ascii="Browallia New" w:hAnsi="Browallia New" w:cs="Browallia New"/>
          <w:sz w:val="26"/>
          <w:szCs w:val="26"/>
        </w:rPr>
        <w:t>89</w:t>
      </w:r>
    </w:p>
    <w:p w14:paraId="5DF06ADA" w14:textId="77777777" w:rsidR="0002454D" w:rsidRPr="00D86049" w:rsidRDefault="0002454D" w:rsidP="00C5348F">
      <w:pPr>
        <w:tabs>
          <w:tab w:val="left" w:pos="1134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340A71C" w14:textId="24F5A3A9" w:rsidR="00B53DB3" w:rsidRPr="00D86049" w:rsidRDefault="0002454D" w:rsidP="00C5348F">
      <w:pPr>
        <w:tabs>
          <w:tab w:val="left" w:pos="1134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86049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7</w:t>
      </w:r>
      <w:r w:rsidRPr="00D860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pacing w:val="-4"/>
          <w:sz w:val="26"/>
          <w:szCs w:val="26"/>
          <w:cs/>
        </w:rPr>
        <w:t xml:space="preserve">ตุลาคม พ.ศ.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860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เวฟ ฟู้ด กรุ๊ป จํากัด ซึ่งเป็นบริษัทย่อยของกลุ่มกิจการได้จดทะเบียนเพิ่มทุนและโอนหุ้นที่ได้รับชำระแล้วเป็นจำนวนเงิน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D86049">
        <w:rPr>
          <w:rFonts w:ascii="Browallia New" w:hAnsi="Browallia New" w:cs="Browallia New"/>
          <w:spacing w:val="-4"/>
          <w:sz w:val="26"/>
          <w:szCs w:val="26"/>
        </w:rPr>
        <w:t>.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D860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D76DF1" w:rsidRPr="00D860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ให้กับบริษัท ทำให้ยอดทุนจดทะเบียนเพิ่มจาก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86049">
        <w:rPr>
          <w:rFonts w:ascii="Browallia New" w:hAnsi="Browallia New" w:cs="Browallia New"/>
          <w:spacing w:val="-4"/>
          <w:sz w:val="26"/>
          <w:szCs w:val="26"/>
        </w:rPr>
        <w:t>,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500</w:t>
      </w:r>
      <w:r w:rsidRPr="00D86049">
        <w:rPr>
          <w:rFonts w:ascii="Browallia New" w:hAnsi="Browallia New" w:cs="Browallia New"/>
          <w:spacing w:val="-4"/>
          <w:sz w:val="26"/>
          <w:szCs w:val="26"/>
        </w:rPr>
        <w:t>,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D860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 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56</w:t>
      </w:r>
      <w:r w:rsidRPr="00D86049">
        <w:rPr>
          <w:rFonts w:ascii="Browallia New" w:hAnsi="Browallia New" w:cs="Browallia New"/>
          <w:spacing w:val="-4"/>
          <w:sz w:val="26"/>
          <w:szCs w:val="26"/>
        </w:rPr>
        <w:t>,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D86049">
        <w:rPr>
          <w:rFonts w:ascii="Browallia New" w:hAnsi="Browallia New" w:cs="Browallia New"/>
          <w:spacing w:val="-4"/>
          <w:sz w:val="26"/>
          <w:szCs w:val="26"/>
        </w:rPr>
        <w:t>,</w:t>
      </w:r>
      <w:r w:rsidR="00B71575" w:rsidRPr="00B71575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D860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604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โดยการเพิ่มทุนดังกล่าวไม่ส่งผลต่อสัดส่วนการถือหุ้นของบริษัทในบริษัทย่อย </w:t>
      </w:r>
      <w:r w:rsidR="00972B53" w:rsidRPr="00D860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1257D86F" w14:textId="77777777" w:rsidR="00CF7708" w:rsidRPr="00D86049" w:rsidRDefault="00CF7708" w:rsidP="00972B53">
      <w:pPr>
        <w:tabs>
          <w:tab w:val="left" w:pos="567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5828" w:rsidRPr="00D86049" w14:paraId="37BCD056" w14:textId="77777777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16C628" w14:textId="54ABC1FE" w:rsidR="00475828" w:rsidRPr="00D86049" w:rsidRDefault="00B71575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15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475828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5828" w:rsidRPr="00D860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61914AFB" w14:textId="77777777" w:rsidR="00475828" w:rsidRPr="00D86049" w:rsidRDefault="00475828" w:rsidP="0047582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F673ED" w14:textId="20280FD1" w:rsidR="00990F1B" w:rsidRDefault="00475828" w:rsidP="0047582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86049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คณะกรรมการบริษัทเมื่อวันที่</w:t>
      </w:r>
      <w:r w:rsidR="000B0455" w:rsidRPr="00D860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11</w:t>
      </w:r>
      <w:r w:rsidR="00D06C1C" w:rsidRPr="00D8604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06C1C" w:rsidRPr="00D86049">
        <w:rPr>
          <w:rFonts w:ascii="Browallia New" w:hAnsi="Browallia New" w:cs="Browallia New" w:hint="cs"/>
          <w:spacing w:val="-6"/>
          <w:sz w:val="26"/>
          <w:szCs w:val="26"/>
          <w:cs/>
        </w:rPr>
        <w:t>พฤศจิกายน</w:t>
      </w:r>
      <w:r w:rsidRPr="00D8604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B71575" w:rsidRPr="00B71575">
        <w:rPr>
          <w:rFonts w:ascii="Browallia New" w:hAnsi="Browallia New" w:cs="Browallia New"/>
          <w:spacing w:val="-6"/>
          <w:sz w:val="26"/>
          <w:szCs w:val="26"/>
        </w:rPr>
        <w:t>2564</w:t>
      </w:r>
    </w:p>
    <w:p w14:paraId="01630F30" w14:textId="77777777" w:rsidR="00B71575" w:rsidRPr="00D86049" w:rsidRDefault="00B71575" w:rsidP="0047582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sectPr w:rsidR="00B71575" w:rsidRPr="00D86049" w:rsidSect="00A73006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C5904" w14:textId="77777777" w:rsidR="0064186D" w:rsidRDefault="0064186D">
      <w:r>
        <w:separator/>
      </w:r>
    </w:p>
  </w:endnote>
  <w:endnote w:type="continuationSeparator" w:id="0">
    <w:p w14:paraId="65A6311D" w14:textId="77777777" w:rsidR="0064186D" w:rsidRDefault="00641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934E" w14:textId="7B2F4276" w:rsidR="00C74768" w:rsidRPr="009F7F30" w:rsidRDefault="00C74768" w:rsidP="00DD4271">
    <w:pPr>
      <w:pStyle w:val="Footer"/>
      <w:pBdr>
        <w:top w:val="single" w:sz="8" w:space="1" w:color="auto"/>
      </w:pBdr>
      <w:tabs>
        <w:tab w:val="clear" w:pos="8306"/>
      </w:tabs>
      <w:ind w:right="10"/>
      <w:jc w:val="right"/>
      <w:rPr>
        <w:rFonts w:ascii="Browallia New" w:hAnsi="Browallia New" w:cs="Browallia New"/>
        <w:sz w:val="26"/>
        <w:szCs w:val="26"/>
        <w:lang w:val="en-GB"/>
      </w:rPr>
    </w:pP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F7F3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Pr="00731B4C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A62FB" w14:textId="77777777" w:rsidR="0064186D" w:rsidRDefault="0064186D">
      <w:r>
        <w:separator/>
      </w:r>
    </w:p>
  </w:footnote>
  <w:footnote w:type="continuationSeparator" w:id="0">
    <w:p w14:paraId="5BC0A9C4" w14:textId="77777777" w:rsidR="0064186D" w:rsidRDefault="00641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5194" w14:textId="77777777" w:rsidR="00C74768" w:rsidRPr="0099360F" w:rsidRDefault="00C74768" w:rsidP="00550AEC">
    <w:pPr>
      <w:pStyle w:val="Header"/>
      <w:tabs>
        <w:tab w:val="clear" w:pos="8306"/>
      </w:tabs>
      <w:jc w:val="left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r w:rsidRPr="0099360F">
      <w:rPr>
        <w:rFonts w:ascii="Browallia New" w:hAnsi="Browallia New" w:cs="Browallia New"/>
        <w:b/>
        <w:bCs/>
        <w:sz w:val="26"/>
        <w:szCs w:val="26"/>
        <w:cs/>
      </w:rPr>
      <w:t>เวฟ เอ็นเตอร์เทนเมนท์</w:t>
    </w: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จำกัด (มหาชน)</w:t>
    </w:r>
  </w:p>
  <w:p w14:paraId="3C066BFD" w14:textId="77777777" w:rsidR="00C74768" w:rsidRPr="0099360F" w:rsidRDefault="00C74768" w:rsidP="00550AEC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5D699EDA" w14:textId="6955BD8B" w:rsidR="00C74768" w:rsidRPr="009F7F30" w:rsidRDefault="00C74768" w:rsidP="000B2962">
    <w:pPr>
      <w:pStyle w:val="Header"/>
      <w:pBdr>
        <w:bottom w:val="single" w:sz="8" w:space="1" w:color="auto"/>
      </w:pBdr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731B4C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กันยายน</w:t>
    </w:r>
    <w:r w:rsidRPr="009F7F30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731B4C">
      <w:rPr>
        <w:rFonts w:ascii="Browallia New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3C3"/>
    <w:multiLevelType w:val="hybridMultilevel"/>
    <w:tmpl w:val="EF2AD6B6"/>
    <w:lvl w:ilvl="0" w:tplc="D65868A4">
      <w:numFmt w:val="bullet"/>
      <w:lvlText w:val="•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DFF0F33"/>
    <w:multiLevelType w:val="multilevel"/>
    <w:tmpl w:val="70CA614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i w:val="0"/>
      </w:rPr>
    </w:lvl>
  </w:abstractNum>
  <w:abstractNum w:abstractNumId="3" w15:restartNumberingAfterBreak="0">
    <w:nsid w:val="12853B70"/>
    <w:multiLevelType w:val="hybridMultilevel"/>
    <w:tmpl w:val="24B22754"/>
    <w:lvl w:ilvl="0" w:tplc="25E044C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46B719C"/>
    <w:multiLevelType w:val="hybridMultilevel"/>
    <w:tmpl w:val="23A6E2EE"/>
    <w:lvl w:ilvl="0" w:tplc="AD7CF7C6">
      <w:start w:val="30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4559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56EA1"/>
    <w:multiLevelType w:val="hybridMultilevel"/>
    <w:tmpl w:val="44F00A20"/>
    <w:lvl w:ilvl="0" w:tplc="32265A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000000"/>
        <w:sz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4D379E5"/>
    <w:multiLevelType w:val="hybridMultilevel"/>
    <w:tmpl w:val="9E98B6E4"/>
    <w:lvl w:ilvl="0" w:tplc="11A68696">
      <w:start w:val="19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82976"/>
    <w:multiLevelType w:val="hybridMultilevel"/>
    <w:tmpl w:val="E38CF8A4"/>
    <w:lvl w:ilvl="0" w:tplc="F4E81F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41483"/>
    <w:multiLevelType w:val="hybridMultilevel"/>
    <w:tmpl w:val="C97C39AA"/>
    <w:lvl w:ilvl="0" w:tplc="3CBE99E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5" w15:restartNumberingAfterBreak="0">
    <w:nsid w:val="3F107838"/>
    <w:multiLevelType w:val="hybridMultilevel"/>
    <w:tmpl w:val="88DCDE62"/>
    <w:lvl w:ilvl="0" w:tplc="F7E6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4046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4766" w:hanging="360"/>
      </w:pPr>
    </w:lvl>
    <w:lvl w:ilvl="2" w:tplc="0809001B" w:tentative="1">
      <w:start w:val="1"/>
      <w:numFmt w:val="lowerRoman"/>
      <w:lvlText w:val="%3."/>
      <w:lvlJc w:val="right"/>
      <w:pPr>
        <w:ind w:left="5486" w:hanging="180"/>
      </w:pPr>
    </w:lvl>
    <w:lvl w:ilvl="3" w:tplc="0809000F" w:tentative="1">
      <w:start w:val="1"/>
      <w:numFmt w:val="decimal"/>
      <w:lvlText w:val="%4."/>
      <w:lvlJc w:val="left"/>
      <w:pPr>
        <w:ind w:left="6206" w:hanging="360"/>
      </w:pPr>
    </w:lvl>
    <w:lvl w:ilvl="4" w:tplc="08090019" w:tentative="1">
      <w:start w:val="1"/>
      <w:numFmt w:val="lowerLetter"/>
      <w:lvlText w:val="%5."/>
      <w:lvlJc w:val="left"/>
      <w:pPr>
        <w:ind w:left="6926" w:hanging="360"/>
      </w:pPr>
    </w:lvl>
    <w:lvl w:ilvl="5" w:tplc="0809001B" w:tentative="1">
      <w:start w:val="1"/>
      <w:numFmt w:val="lowerRoman"/>
      <w:lvlText w:val="%6."/>
      <w:lvlJc w:val="right"/>
      <w:pPr>
        <w:ind w:left="7646" w:hanging="180"/>
      </w:pPr>
    </w:lvl>
    <w:lvl w:ilvl="6" w:tplc="0809000F" w:tentative="1">
      <w:start w:val="1"/>
      <w:numFmt w:val="decimal"/>
      <w:lvlText w:val="%7."/>
      <w:lvlJc w:val="left"/>
      <w:pPr>
        <w:ind w:left="8366" w:hanging="360"/>
      </w:pPr>
    </w:lvl>
    <w:lvl w:ilvl="7" w:tplc="08090019" w:tentative="1">
      <w:start w:val="1"/>
      <w:numFmt w:val="lowerLetter"/>
      <w:lvlText w:val="%8."/>
      <w:lvlJc w:val="left"/>
      <w:pPr>
        <w:ind w:left="9086" w:hanging="360"/>
      </w:pPr>
    </w:lvl>
    <w:lvl w:ilvl="8" w:tplc="08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7" w15:restartNumberingAfterBreak="0">
    <w:nsid w:val="46031D1D"/>
    <w:multiLevelType w:val="hybridMultilevel"/>
    <w:tmpl w:val="F1608FBE"/>
    <w:lvl w:ilvl="0" w:tplc="2EB684D8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481E60DA"/>
    <w:multiLevelType w:val="hybridMultilevel"/>
    <w:tmpl w:val="76D8C458"/>
    <w:lvl w:ilvl="0" w:tplc="DA1CFA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562767F8"/>
    <w:multiLevelType w:val="hybridMultilevel"/>
    <w:tmpl w:val="6A06FE2C"/>
    <w:lvl w:ilvl="0" w:tplc="841E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E0C4C"/>
    <w:multiLevelType w:val="hybridMultilevel"/>
    <w:tmpl w:val="6D7C9524"/>
    <w:lvl w:ilvl="0" w:tplc="E05E320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 w15:restartNumberingAfterBreak="0">
    <w:nsid w:val="5EB63F9C"/>
    <w:multiLevelType w:val="hybridMultilevel"/>
    <w:tmpl w:val="A8B00972"/>
    <w:lvl w:ilvl="0" w:tplc="8BF0F7CA">
      <w:start w:val="27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B68A0"/>
    <w:multiLevelType w:val="hybridMultilevel"/>
    <w:tmpl w:val="DEC26316"/>
    <w:lvl w:ilvl="0" w:tplc="BB6EE3F6">
      <w:start w:val="20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4D38"/>
    <w:multiLevelType w:val="hybridMultilevel"/>
    <w:tmpl w:val="0DBE82F2"/>
    <w:lvl w:ilvl="0" w:tplc="4B30DB3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751660A"/>
    <w:multiLevelType w:val="hybridMultilevel"/>
    <w:tmpl w:val="4348A01A"/>
    <w:lvl w:ilvl="0" w:tplc="71E4A7EA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0E7A0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6A476745"/>
    <w:multiLevelType w:val="hybridMultilevel"/>
    <w:tmpl w:val="44303DD0"/>
    <w:lvl w:ilvl="0" w:tplc="D6225726">
      <w:start w:val="1"/>
      <w:numFmt w:val="thaiLetters"/>
      <w:lvlText w:val="(%1)"/>
      <w:lvlJc w:val="left"/>
      <w:pPr>
        <w:ind w:left="1440" w:hanging="90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EEB0C86"/>
    <w:multiLevelType w:val="hybridMultilevel"/>
    <w:tmpl w:val="90F45CC2"/>
    <w:lvl w:ilvl="0" w:tplc="4F4451F4">
      <w:numFmt w:val="bullet"/>
      <w:lvlText w:val="•"/>
      <w:lvlJc w:val="left"/>
      <w:pPr>
        <w:ind w:left="1170" w:hanging="45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52FAA2E2"/>
    <w:lvl w:ilvl="0" w:tplc="51C207D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39D312D"/>
    <w:multiLevelType w:val="hybridMultilevel"/>
    <w:tmpl w:val="EDE627C2"/>
    <w:lvl w:ilvl="0" w:tplc="AC5230E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0C4A50"/>
    <w:multiLevelType w:val="hybridMultilevel"/>
    <w:tmpl w:val="9DB6DE98"/>
    <w:lvl w:ilvl="0" w:tplc="BF22FA58">
      <w:start w:val="15"/>
      <w:numFmt w:val="bullet"/>
      <w:lvlText w:val="﷐"/>
      <w:lvlJc w:val="left"/>
      <w:pPr>
        <w:ind w:left="1447" w:hanging="1087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24"/>
  </w:num>
  <w:num w:numId="4">
    <w:abstractNumId w:val="9"/>
  </w:num>
  <w:num w:numId="5">
    <w:abstractNumId w:val="21"/>
  </w:num>
  <w:num w:numId="6">
    <w:abstractNumId w:val="5"/>
  </w:num>
  <w:num w:numId="7">
    <w:abstractNumId w:val="18"/>
  </w:num>
  <w:num w:numId="8">
    <w:abstractNumId w:val="10"/>
  </w:num>
  <w:num w:numId="9">
    <w:abstractNumId w:val="27"/>
  </w:num>
  <w:num w:numId="10">
    <w:abstractNumId w:val="19"/>
  </w:num>
  <w:num w:numId="11">
    <w:abstractNumId w:val="3"/>
  </w:num>
  <w:num w:numId="12">
    <w:abstractNumId w:val="30"/>
  </w:num>
  <w:num w:numId="13">
    <w:abstractNumId w:val="8"/>
  </w:num>
  <w:num w:numId="14">
    <w:abstractNumId w:val="14"/>
  </w:num>
  <w:num w:numId="15">
    <w:abstractNumId w:val="1"/>
  </w:num>
  <w:num w:numId="16">
    <w:abstractNumId w:val="23"/>
  </w:num>
  <w:num w:numId="17">
    <w:abstractNumId w:val="31"/>
  </w:num>
  <w:num w:numId="18">
    <w:abstractNumId w:val="7"/>
  </w:num>
  <w:num w:numId="19">
    <w:abstractNumId w:val="17"/>
  </w:num>
  <w:num w:numId="20">
    <w:abstractNumId w:val="12"/>
  </w:num>
  <w:num w:numId="21">
    <w:abstractNumId w:val="6"/>
  </w:num>
  <w:num w:numId="22">
    <w:abstractNumId w:val="22"/>
  </w:num>
  <w:num w:numId="23">
    <w:abstractNumId w:val="16"/>
  </w:num>
  <w:num w:numId="24">
    <w:abstractNumId w:val="28"/>
  </w:num>
  <w:num w:numId="25">
    <w:abstractNumId w:val="32"/>
  </w:num>
  <w:num w:numId="26">
    <w:abstractNumId w:val="13"/>
  </w:num>
  <w:num w:numId="27">
    <w:abstractNumId w:val="4"/>
  </w:num>
  <w:num w:numId="28">
    <w:abstractNumId w:val="20"/>
  </w:num>
  <w:num w:numId="29">
    <w:abstractNumId w:val="0"/>
  </w:num>
  <w:num w:numId="30">
    <w:abstractNumId w:val="15"/>
  </w:num>
  <w:num w:numId="31">
    <w:abstractNumId w:val="26"/>
  </w:num>
  <w:num w:numId="32">
    <w:abstractNumId w:val="11"/>
  </w:num>
  <w:num w:numId="3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33"/>
    <w:rsid w:val="000006C3"/>
    <w:rsid w:val="000006C8"/>
    <w:rsid w:val="00000C6F"/>
    <w:rsid w:val="0000109F"/>
    <w:rsid w:val="000012F6"/>
    <w:rsid w:val="00001473"/>
    <w:rsid w:val="00001E20"/>
    <w:rsid w:val="00001EA9"/>
    <w:rsid w:val="00002054"/>
    <w:rsid w:val="000026B6"/>
    <w:rsid w:val="00002A55"/>
    <w:rsid w:val="00002E70"/>
    <w:rsid w:val="00003237"/>
    <w:rsid w:val="0000465C"/>
    <w:rsid w:val="00004B6A"/>
    <w:rsid w:val="00004CFB"/>
    <w:rsid w:val="00005314"/>
    <w:rsid w:val="0000690D"/>
    <w:rsid w:val="0000697D"/>
    <w:rsid w:val="00007017"/>
    <w:rsid w:val="00007206"/>
    <w:rsid w:val="00007C78"/>
    <w:rsid w:val="00007E6D"/>
    <w:rsid w:val="00010564"/>
    <w:rsid w:val="00010895"/>
    <w:rsid w:val="00010BF7"/>
    <w:rsid w:val="00011027"/>
    <w:rsid w:val="00011287"/>
    <w:rsid w:val="00011298"/>
    <w:rsid w:val="0001199D"/>
    <w:rsid w:val="00011AE8"/>
    <w:rsid w:val="00011BF1"/>
    <w:rsid w:val="00011EFE"/>
    <w:rsid w:val="000122CE"/>
    <w:rsid w:val="0001252D"/>
    <w:rsid w:val="00012C7C"/>
    <w:rsid w:val="00013211"/>
    <w:rsid w:val="000135C2"/>
    <w:rsid w:val="00014201"/>
    <w:rsid w:val="000148CB"/>
    <w:rsid w:val="00014BB1"/>
    <w:rsid w:val="00014D9E"/>
    <w:rsid w:val="00014F06"/>
    <w:rsid w:val="00014F15"/>
    <w:rsid w:val="00014FA6"/>
    <w:rsid w:val="0001555D"/>
    <w:rsid w:val="00015870"/>
    <w:rsid w:val="00015AD6"/>
    <w:rsid w:val="00015C54"/>
    <w:rsid w:val="00015DEC"/>
    <w:rsid w:val="00016010"/>
    <w:rsid w:val="000163BA"/>
    <w:rsid w:val="000166DA"/>
    <w:rsid w:val="000168AA"/>
    <w:rsid w:val="00016A24"/>
    <w:rsid w:val="00016B52"/>
    <w:rsid w:val="00016B73"/>
    <w:rsid w:val="00016C5C"/>
    <w:rsid w:val="00016D3A"/>
    <w:rsid w:val="00016E61"/>
    <w:rsid w:val="000171E4"/>
    <w:rsid w:val="000172D2"/>
    <w:rsid w:val="00017633"/>
    <w:rsid w:val="00017654"/>
    <w:rsid w:val="000178B6"/>
    <w:rsid w:val="00017A43"/>
    <w:rsid w:val="0002071E"/>
    <w:rsid w:val="00020830"/>
    <w:rsid w:val="00020866"/>
    <w:rsid w:val="000208C4"/>
    <w:rsid w:val="000217EE"/>
    <w:rsid w:val="000219AD"/>
    <w:rsid w:val="00021D38"/>
    <w:rsid w:val="00023384"/>
    <w:rsid w:val="000234CD"/>
    <w:rsid w:val="0002353C"/>
    <w:rsid w:val="0002389C"/>
    <w:rsid w:val="00023A39"/>
    <w:rsid w:val="00024065"/>
    <w:rsid w:val="0002424B"/>
    <w:rsid w:val="0002454D"/>
    <w:rsid w:val="00024706"/>
    <w:rsid w:val="000249B6"/>
    <w:rsid w:val="00025386"/>
    <w:rsid w:val="000258D0"/>
    <w:rsid w:val="00025B7D"/>
    <w:rsid w:val="00026187"/>
    <w:rsid w:val="000264E9"/>
    <w:rsid w:val="00027242"/>
    <w:rsid w:val="00030D83"/>
    <w:rsid w:val="000311DC"/>
    <w:rsid w:val="000316EA"/>
    <w:rsid w:val="00031763"/>
    <w:rsid w:val="0003190E"/>
    <w:rsid w:val="00031957"/>
    <w:rsid w:val="00031A42"/>
    <w:rsid w:val="00031A7A"/>
    <w:rsid w:val="00031B8B"/>
    <w:rsid w:val="000324CD"/>
    <w:rsid w:val="0003274C"/>
    <w:rsid w:val="0003275F"/>
    <w:rsid w:val="000327E8"/>
    <w:rsid w:val="000329C6"/>
    <w:rsid w:val="00032D17"/>
    <w:rsid w:val="00032E0E"/>
    <w:rsid w:val="000342A7"/>
    <w:rsid w:val="00034A3D"/>
    <w:rsid w:val="000350C7"/>
    <w:rsid w:val="00035245"/>
    <w:rsid w:val="0003528F"/>
    <w:rsid w:val="000356F2"/>
    <w:rsid w:val="000358E2"/>
    <w:rsid w:val="00035AC9"/>
    <w:rsid w:val="0003612D"/>
    <w:rsid w:val="0003622E"/>
    <w:rsid w:val="0003663A"/>
    <w:rsid w:val="00036B85"/>
    <w:rsid w:val="00036BBF"/>
    <w:rsid w:val="00036E27"/>
    <w:rsid w:val="00037092"/>
    <w:rsid w:val="0003714E"/>
    <w:rsid w:val="000372F0"/>
    <w:rsid w:val="00037319"/>
    <w:rsid w:val="00037502"/>
    <w:rsid w:val="00037C28"/>
    <w:rsid w:val="000402F3"/>
    <w:rsid w:val="00040316"/>
    <w:rsid w:val="00041308"/>
    <w:rsid w:val="000413A3"/>
    <w:rsid w:val="00041789"/>
    <w:rsid w:val="000417DE"/>
    <w:rsid w:val="000419C3"/>
    <w:rsid w:val="000426FE"/>
    <w:rsid w:val="00042794"/>
    <w:rsid w:val="00042926"/>
    <w:rsid w:val="00042D28"/>
    <w:rsid w:val="00043514"/>
    <w:rsid w:val="00043DFE"/>
    <w:rsid w:val="0004426C"/>
    <w:rsid w:val="000442D1"/>
    <w:rsid w:val="00044829"/>
    <w:rsid w:val="00044A5A"/>
    <w:rsid w:val="00044B09"/>
    <w:rsid w:val="00044BC0"/>
    <w:rsid w:val="00044D55"/>
    <w:rsid w:val="00044D9B"/>
    <w:rsid w:val="00044E6D"/>
    <w:rsid w:val="000456F5"/>
    <w:rsid w:val="00045707"/>
    <w:rsid w:val="00045813"/>
    <w:rsid w:val="00045A18"/>
    <w:rsid w:val="00045D3B"/>
    <w:rsid w:val="00045E55"/>
    <w:rsid w:val="0004673B"/>
    <w:rsid w:val="00046A0B"/>
    <w:rsid w:val="00046B34"/>
    <w:rsid w:val="00046B81"/>
    <w:rsid w:val="00046E19"/>
    <w:rsid w:val="00047356"/>
    <w:rsid w:val="0004770D"/>
    <w:rsid w:val="00047720"/>
    <w:rsid w:val="00047D41"/>
    <w:rsid w:val="00047D9E"/>
    <w:rsid w:val="000501C3"/>
    <w:rsid w:val="00050530"/>
    <w:rsid w:val="000505E9"/>
    <w:rsid w:val="000513B2"/>
    <w:rsid w:val="000513C4"/>
    <w:rsid w:val="000514D2"/>
    <w:rsid w:val="000516D7"/>
    <w:rsid w:val="00051A1F"/>
    <w:rsid w:val="0005209B"/>
    <w:rsid w:val="00052673"/>
    <w:rsid w:val="000528A8"/>
    <w:rsid w:val="00052BB7"/>
    <w:rsid w:val="000533EF"/>
    <w:rsid w:val="0005361C"/>
    <w:rsid w:val="00053DF0"/>
    <w:rsid w:val="000540E3"/>
    <w:rsid w:val="00054672"/>
    <w:rsid w:val="000550E2"/>
    <w:rsid w:val="00055298"/>
    <w:rsid w:val="00055488"/>
    <w:rsid w:val="00055864"/>
    <w:rsid w:val="00055A6C"/>
    <w:rsid w:val="00055DB6"/>
    <w:rsid w:val="00055E70"/>
    <w:rsid w:val="00055F59"/>
    <w:rsid w:val="00055F5F"/>
    <w:rsid w:val="00056344"/>
    <w:rsid w:val="000569D4"/>
    <w:rsid w:val="0005705A"/>
    <w:rsid w:val="0005755A"/>
    <w:rsid w:val="000575AB"/>
    <w:rsid w:val="00057648"/>
    <w:rsid w:val="00057B79"/>
    <w:rsid w:val="00057EF6"/>
    <w:rsid w:val="000605A7"/>
    <w:rsid w:val="00060622"/>
    <w:rsid w:val="000608A5"/>
    <w:rsid w:val="00060962"/>
    <w:rsid w:val="00060996"/>
    <w:rsid w:val="00060CD2"/>
    <w:rsid w:val="00060E6A"/>
    <w:rsid w:val="00061151"/>
    <w:rsid w:val="000611D1"/>
    <w:rsid w:val="000616DB"/>
    <w:rsid w:val="00061808"/>
    <w:rsid w:val="00061C89"/>
    <w:rsid w:val="000621AA"/>
    <w:rsid w:val="00063466"/>
    <w:rsid w:val="00063931"/>
    <w:rsid w:val="0006430D"/>
    <w:rsid w:val="00064331"/>
    <w:rsid w:val="00064893"/>
    <w:rsid w:val="00064C6E"/>
    <w:rsid w:val="00064FDE"/>
    <w:rsid w:val="0006576B"/>
    <w:rsid w:val="0006609A"/>
    <w:rsid w:val="0006627D"/>
    <w:rsid w:val="000664D5"/>
    <w:rsid w:val="00066700"/>
    <w:rsid w:val="00066D76"/>
    <w:rsid w:val="000678D3"/>
    <w:rsid w:val="00070861"/>
    <w:rsid w:val="00070985"/>
    <w:rsid w:val="000709BB"/>
    <w:rsid w:val="00070C23"/>
    <w:rsid w:val="00070E51"/>
    <w:rsid w:val="00070E6B"/>
    <w:rsid w:val="00071136"/>
    <w:rsid w:val="00071696"/>
    <w:rsid w:val="00071B81"/>
    <w:rsid w:val="00071FA2"/>
    <w:rsid w:val="00071FEF"/>
    <w:rsid w:val="0007201C"/>
    <w:rsid w:val="0007214D"/>
    <w:rsid w:val="000724BA"/>
    <w:rsid w:val="00072B39"/>
    <w:rsid w:val="00072CEF"/>
    <w:rsid w:val="000730D5"/>
    <w:rsid w:val="000738D1"/>
    <w:rsid w:val="00073F28"/>
    <w:rsid w:val="000742B6"/>
    <w:rsid w:val="00074328"/>
    <w:rsid w:val="000744D4"/>
    <w:rsid w:val="00074B33"/>
    <w:rsid w:val="00074E12"/>
    <w:rsid w:val="00075258"/>
    <w:rsid w:val="00075DDA"/>
    <w:rsid w:val="0007642F"/>
    <w:rsid w:val="0007656A"/>
    <w:rsid w:val="000765BF"/>
    <w:rsid w:val="00076A49"/>
    <w:rsid w:val="000770B3"/>
    <w:rsid w:val="000775E5"/>
    <w:rsid w:val="0007774B"/>
    <w:rsid w:val="00077E5D"/>
    <w:rsid w:val="0008003B"/>
    <w:rsid w:val="000800D5"/>
    <w:rsid w:val="000804F6"/>
    <w:rsid w:val="000808B9"/>
    <w:rsid w:val="00080B85"/>
    <w:rsid w:val="00080CF6"/>
    <w:rsid w:val="0008113F"/>
    <w:rsid w:val="000811CC"/>
    <w:rsid w:val="00081385"/>
    <w:rsid w:val="000818A4"/>
    <w:rsid w:val="00081A29"/>
    <w:rsid w:val="00081F03"/>
    <w:rsid w:val="00081FC7"/>
    <w:rsid w:val="000820C1"/>
    <w:rsid w:val="00082449"/>
    <w:rsid w:val="0008273A"/>
    <w:rsid w:val="00083EA3"/>
    <w:rsid w:val="00084718"/>
    <w:rsid w:val="000850C6"/>
    <w:rsid w:val="00085383"/>
    <w:rsid w:val="000856EE"/>
    <w:rsid w:val="0008570E"/>
    <w:rsid w:val="00085F4E"/>
    <w:rsid w:val="00085F56"/>
    <w:rsid w:val="0008605F"/>
    <w:rsid w:val="00086591"/>
    <w:rsid w:val="000865D5"/>
    <w:rsid w:val="00086CBB"/>
    <w:rsid w:val="00086E1A"/>
    <w:rsid w:val="00086FDE"/>
    <w:rsid w:val="00087143"/>
    <w:rsid w:val="00087761"/>
    <w:rsid w:val="00087883"/>
    <w:rsid w:val="00087D0D"/>
    <w:rsid w:val="00087E56"/>
    <w:rsid w:val="00090168"/>
    <w:rsid w:val="0009065A"/>
    <w:rsid w:val="000909F8"/>
    <w:rsid w:val="00090FEF"/>
    <w:rsid w:val="00091007"/>
    <w:rsid w:val="000912A4"/>
    <w:rsid w:val="000913B8"/>
    <w:rsid w:val="0009196D"/>
    <w:rsid w:val="00091A6D"/>
    <w:rsid w:val="000921D8"/>
    <w:rsid w:val="00092393"/>
    <w:rsid w:val="00092A5C"/>
    <w:rsid w:val="00093224"/>
    <w:rsid w:val="0009374D"/>
    <w:rsid w:val="0009376B"/>
    <w:rsid w:val="000937FF"/>
    <w:rsid w:val="00093E31"/>
    <w:rsid w:val="000947E4"/>
    <w:rsid w:val="000948D5"/>
    <w:rsid w:val="00094F37"/>
    <w:rsid w:val="000953E8"/>
    <w:rsid w:val="000956A2"/>
    <w:rsid w:val="00095701"/>
    <w:rsid w:val="0009574F"/>
    <w:rsid w:val="0009578F"/>
    <w:rsid w:val="00095ACE"/>
    <w:rsid w:val="00095DF6"/>
    <w:rsid w:val="00095E66"/>
    <w:rsid w:val="00095EBE"/>
    <w:rsid w:val="00096232"/>
    <w:rsid w:val="00096F72"/>
    <w:rsid w:val="00096FD4"/>
    <w:rsid w:val="000970C4"/>
    <w:rsid w:val="000971EB"/>
    <w:rsid w:val="000973EC"/>
    <w:rsid w:val="00097BBE"/>
    <w:rsid w:val="00097C05"/>
    <w:rsid w:val="00097DD0"/>
    <w:rsid w:val="000A000B"/>
    <w:rsid w:val="000A073D"/>
    <w:rsid w:val="000A0FCD"/>
    <w:rsid w:val="000A10A3"/>
    <w:rsid w:val="000A19A9"/>
    <w:rsid w:val="000A1CF0"/>
    <w:rsid w:val="000A1D83"/>
    <w:rsid w:val="000A1F43"/>
    <w:rsid w:val="000A1FC7"/>
    <w:rsid w:val="000A2710"/>
    <w:rsid w:val="000A2787"/>
    <w:rsid w:val="000A2C31"/>
    <w:rsid w:val="000A3077"/>
    <w:rsid w:val="000A34C0"/>
    <w:rsid w:val="000A366F"/>
    <w:rsid w:val="000A3A56"/>
    <w:rsid w:val="000A3C49"/>
    <w:rsid w:val="000A3C8A"/>
    <w:rsid w:val="000A4431"/>
    <w:rsid w:val="000A4EC6"/>
    <w:rsid w:val="000A5C17"/>
    <w:rsid w:val="000A5E56"/>
    <w:rsid w:val="000A6355"/>
    <w:rsid w:val="000A65AC"/>
    <w:rsid w:val="000A6BB5"/>
    <w:rsid w:val="000A6FB5"/>
    <w:rsid w:val="000A7032"/>
    <w:rsid w:val="000A70B7"/>
    <w:rsid w:val="000A7483"/>
    <w:rsid w:val="000A75FA"/>
    <w:rsid w:val="000A78B4"/>
    <w:rsid w:val="000A7A29"/>
    <w:rsid w:val="000A7BDF"/>
    <w:rsid w:val="000B0351"/>
    <w:rsid w:val="000B0455"/>
    <w:rsid w:val="000B0538"/>
    <w:rsid w:val="000B0D74"/>
    <w:rsid w:val="000B0FFF"/>
    <w:rsid w:val="000B1398"/>
    <w:rsid w:val="000B150A"/>
    <w:rsid w:val="000B1633"/>
    <w:rsid w:val="000B18A8"/>
    <w:rsid w:val="000B1FD2"/>
    <w:rsid w:val="000B261D"/>
    <w:rsid w:val="000B2962"/>
    <w:rsid w:val="000B3523"/>
    <w:rsid w:val="000B3A4B"/>
    <w:rsid w:val="000B3B55"/>
    <w:rsid w:val="000B4509"/>
    <w:rsid w:val="000B4848"/>
    <w:rsid w:val="000B49CC"/>
    <w:rsid w:val="000B4C08"/>
    <w:rsid w:val="000B4D45"/>
    <w:rsid w:val="000B4D8C"/>
    <w:rsid w:val="000B50E7"/>
    <w:rsid w:val="000B512D"/>
    <w:rsid w:val="000B5EF6"/>
    <w:rsid w:val="000B6177"/>
    <w:rsid w:val="000B663D"/>
    <w:rsid w:val="000B66B8"/>
    <w:rsid w:val="000B67AD"/>
    <w:rsid w:val="000B6FBE"/>
    <w:rsid w:val="000B7394"/>
    <w:rsid w:val="000B7999"/>
    <w:rsid w:val="000B7F8C"/>
    <w:rsid w:val="000C0079"/>
    <w:rsid w:val="000C019D"/>
    <w:rsid w:val="000C0615"/>
    <w:rsid w:val="000C0C2E"/>
    <w:rsid w:val="000C0D62"/>
    <w:rsid w:val="000C0F5C"/>
    <w:rsid w:val="000C121B"/>
    <w:rsid w:val="000C158E"/>
    <w:rsid w:val="000C16CA"/>
    <w:rsid w:val="000C1770"/>
    <w:rsid w:val="000C1AD8"/>
    <w:rsid w:val="000C22C8"/>
    <w:rsid w:val="000C252A"/>
    <w:rsid w:val="000C2622"/>
    <w:rsid w:val="000C2691"/>
    <w:rsid w:val="000C2C6C"/>
    <w:rsid w:val="000C2C82"/>
    <w:rsid w:val="000C3195"/>
    <w:rsid w:val="000C32A0"/>
    <w:rsid w:val="000C3450"/>
    <w:rsid w:val="000C34F0"/>
    <w:rsid w:val="000C36F0"/>
    <w:rsid w:val="000C3DE1"/>
    <w:rsid w:val="000C4029"/>
    <w:rsid w:val="000C47DA"/>
    <w:rsid w:val="000C486A"/>
    <w:rsid w:val="000C4D9E"/>
    <w:rsid w:val="000C4EA2"/>
    <w:rsid w:val="000C51F5"/>
    <w:rsid w:val="000C54A8"/>
    <w:rsid w:val="000C585E"/>
    <w:rsid w:val="000C5C1C"/>
    <w:rsid w:val="000C6A21"/>
    <w:rsid w:val="000C6C38"/>
    <w:rsid w:val="000C6D1E"/>
    <w:rsid w:val="000C6DD5"/>
    <w:rsid w:val="000C7232"/>
    <w:rsid w:val="000C783A"/>
    <w:rsid w:val="000C7C6D"/>
    <w:rsid w:val="000D02F6"/>
    <w:rsid w:val="000D04D8"/>
    <w:rsid w:val="000D05E1"/>
    <w:rsid w:val="000D0853"/>
    <w:rsid w:val="000D0A42"/>
    <w:rsid w:val="000D1039"/>
    <w:rsid w:val="000D1497"/>
    <w:rsid w:val="000D1762"/>
    <w:rsid w:val="000D1A27"/>
    <w:rsid w:val="000D1B21"/>
    <w:rsid w:val="000D1F79"/>
    <w:rsid w:val="000D3318"/>
    <w:rsid w:val="000D3578"/>
    <w:rsid w:val="000D3AD1"/>
    <w:rsid w:val="000D3B50"/>
    <w:rsid w:val="000D3FEB"/>
    <w:rsid w:val="000D4081"/>
    <w:rsid w:val="000D4316"/>
    <w:rsid w:val="000D4492"/>
    <w:rsid w:val="000D45A5"/>
    <w:rsid w:val="000D46CC"/>
    <w:rsid w:val="000D53D9"/>
    <w:rsid w:val="000D56B9"/>
    <w:rsid w:val="000D56BC"/>
    <w:rsid w:val="000D59C6"/>
    <w:rsid w:val="000D5AD5"/>
    <w:rsid w:val="000D5B10"/>
    <w:rsid w:val="000D5D45"/>
    <w:rsid w:val="000D6355"/>
    <w:rsid w:val="000D6489"/>
    <w:rsid w:val="000D6C67"/>
    <w:rsid w:val="000D6E4B"/>
    <w:rsid w:val="000D7D03"/>
    <w:rsid w:val="000E07F9"/>
    <w:rsid w:val="000E0A15"/>
    <w:rsid w:val="000E0AAA"/>
    <w:rsid w:val="000E10FF"/>
    <w:rsid w:val="000E1242"/>
    <w:rsid w:val="000E1368"/>
    <w:rsid w:val="000E1798"/>
    <w:rsid w:val="000E28D6"/>
    <w:rsid w:val="000E2B31"/>
    <w:rsid w:val="000E2BBE"/>
    <w:rsid w:val="000E2C87"/>
    <w:rsid w:val="000E3AB9"/>
    <w:rsid w:val="000E3B73"/>
    <w:rsid w:val="000E3BB3"/>
    <w:rsid w:val="000E42AA"/>
    <w:rsid w:val="000E4A96"/>
    <w:rsid w:val="000E4DF9"/>
    <w:rsid w:val="000E517F"/>
    <w:rsid w:val="000E521D"/>
    <w:rsid w:val="000E52B3"/>
    <w:rsid w:val="000E54F4"/>
    <w:rsid w:val="000E5DF7"/>
    <w:rsid w:val="000E6081"/>
    <w:rsid w:val="000E6193"/>
    <w:rsid w:val="000E6426"/>
    <w:rsid w:val="000E6C68"/>
    <w:rsid w:val="000E6E1A"/>
    <w:rsid w:val="000E6F44"/>
    <w:rsid w:val="000E7064"/>
    <w:rsid w:val="000E719E"/>
    <w:rsid w:val="000E76F5"/>
    <w:rsid w:val="000F00A0"/>
    <w:rsid w:val="000F06BD"/>
    <w:rsid w:val="000F107B"/>
    <w:rsid w:val="000F15F4"/>
    <w:rsid w:val="000F2183"/>
    <w:rsid w:val="000F2265"/>
    <w:rsid w:val="000F233B"/>
    <w:rsid w:val="000F265A"/>
    <w:rsid w:val="000F36F3"/>
    <w:rsid w:val="000F36F7"/>
    <w:rsid w:val="000F3A18"/>
    <w:rsid w:val="000F3BFB"/>
    <w:rsid w:val="000F3D22"/>
    <w:rsid w:val="000F4A33"/>
    <w:rsid w:val="000F52B6"/>
    <w:rsid w:val="000F573F"/>
    <w:rsid w:val="000F59CD"/>
    <w:rsid w:val="000F5A42"/>
    <w:rsid w:val="000F5E32"/>
    <w:rsid w:val="000F63AF"/>
    <w:rsid w:val="000F6495"/>
    <w:rsid w:val="000F673A"/>
    <w:rsid w:val="000F717F"/>
    <w:rsid w:val="000F71C9"/>
    <w:rsid w:val="000F73C6"/>
    <w:rsid w:val="000F7B7B"/>
    <w:rsid w:val="000F7C30"/>
    <w:rsid w:val="000F7E33"/>
    <w:rsid w:val="000F7FA8"/>
    <w:rsid w:val="0010035A"/>
    <w:rsid w:val="00100C54"/>
    <w:rsid w:val="00100D10"/>
    <w:rsid w:val="001010DE"/>
    <w:rsid w:val="0010183B"/>
    <w:rsid w:val="0010183C"/>
    <w:rsid w:val="00101C45"/>
    <w:rsid w:val="00101C79"/>
    <w:rsid w:val="00102223"/>
    <w:rsid w:val="001022AB"/>
    <w:rsid w:val="001024E1"/>
    <w:rsid w:val="001025A5"/>
    <w:rsid w:val="00102780"/>
    <w:rsid w:val="00102DC2"/>
    <w:rsid w:val="001032BA"/>
    <w:rsid w:val="001034F7"/>
    <w:rsid w:val="001036A7"/>
    <w:rsid w:val="00103D80"/>
    <w:rsid w:val="001044E1"/>
    <w:rsid w:val="001050A1"/>
    <w:rsid w:val="001059EF"/>
    <w:rsid w:val="00106073"/>
    <w:rsid w:val="00106078"/>
    <w:rsid w:val="0010633D"/>
    <w:rsid w:val="001063A2"/>
    <w:rsid w:val="00106451"/>
    <w:rsid w:val="001065C5"/>
    <w:rsid w:val="00106603"/>
    <w:rsid w:val="00106682"/>
    <w:rsid w:val="00106957"/>
    <w:rsid w:val="00106EF7"/>
    <w:rsid w:val="00107D92"/>
    <w:rsid w:val="00107E5F"/>
    <w:rsid w:val="00107F95"/>
    <w:rsid w:val="00110019"/>
    <w:rsid w:val="0011072C"/>
    <w:rsid w:val="0011091D"/>
    <w:rsid w:val="00110B20"/>
    <w:rsid w:val="00110CCE"/>
    <w:rsid w:val="001112B4"/>
    <w:rsid w:val="001113D3"/>
    <w:rsid w:val="00111A06"/>
    <w:rsid w:val="00112002"/>
    <w:rsid w:val="00112053"/>
    <w:rsid w:val="0011235A"/>
    <w:rsid w:val="00112403"/>
    <w:rsid w:val="001126B8"/>
    <w:rsid w:val="00112765"/>
    <w:rsid w:val="0011277A"/>
    <w:rsid w:val="00112BD8"/>
    <w:rsid w:val="0011321F"/>
    <w:rsid w:val="001132F3"/>
    <w:rsid w:val="00113666"/>
    <w:rsid w:val="0011367C"/>
    <w:rsid w:val="00113CDB"/>
    <w:rsid w:val="00113D46"/>
    <w:rsid w:val="00113EB3"/>
    <w:rsid w:val="00114891"/>
    <w:rsid w:val="00114DD9"/>
    <w:rsid w:val="00115025"/>
    <w:rsid w:val="0011529F"/>
    <w:rsid w:val="001160AD"/>
    <w:rsid w:val="001161EB"/>
    <w:rsid w:val="00116480"/>
    <w:rsid w:val="00117E36"/>
    <w:rsid w:val="0012059C"/>
    <w:rsid w:val="00120728"/>
    <w:rsid w:val="00120744"/>
    <w:rsid w:val="00121185"/>
    <w:rsid w:val="00121188"/>
    <w:rsid w:val="001213F1"/>
    <w:rsid w:val="001216D3"/>
    <w:rsid w:val="00122377"/>
    <w:rsid w:val="0012250A"/>
    <w:rsid w:val="00122777"/>
    <w:rsid w:val="00122805"/>
    <w:rsid w:val="001229D7"/>
    <w:rsid w:val="001230ED"/>
    <w:rsid w:val="00123565"/>
    <w:rsid w:val="00123855"/>
    <w:rsid w:val="00123B4B"/>
    <w:rsid w:val="00123B9B"/>
    <w:rsid w:val="00124082"/>
    <w:rsid w:val="001242C7"/>
    <w:rsid w:val="00124339"/>
    <w:rsid w:val="00124559"/>
    <w:rsid w:val="001246F8"/>
    <w:rsid w:val="001249A7"/>
    <w:rsid w:val="00124C14"/>
    <w:rsid w:val="00124F9A"/>
    <w:rsid w:val="001250EE"/>
    <w:rsid w:val="00125265"/>
    <w:rsid w:val="001254D6"/>
    <w:rsid w:val="001259BE"/>
    <w:rsid w:val="00125C69"/>
    <w:rsid w:val="00125D6B"/>
    <w:rsid w:val="00125D71"/>
    <w:rsid w:val="001265ED"/>
    <w:rsid w:val="00126651"/>
    <w:rsid w:val="001267A6"/>
    <w:rsid w:val="001269FF"/>
    <w:rsid w:val="00126C53"/>
    <w:rsid w:val="00126FFA"/>
    <w:rsid w:val="00127620"/>
    <w:rsid w:val="00127712"/>
    <w:rsid w:val="0012776C"/>
    <w:rsid w:val="001303CC"/>
    <w:rsid w:val="0013048A"/>
    <w:rsid w:val="0013065A"/>
    <w:rsid w:val="00130B99"/>
    <w:rsid w:val="00130B9F"/>
    <w:rsid w:val="0013101E"/>
    <w:rsid w:val="00131451"/>
    <w:rsid w:val="001316C3"/>
    <w:rsid w:val="00132021"/>
    <w:rsid w:val="001326AA"/>
    <w:rsid w:val="0013305F"/>
    <w:rsid w:val="00133467"/>
    <w:rsid w:val="001335C2"/>
    <w:rsid w:val="001339C9"/>
    <w:rsid w:val="00133A99"/>
    <w:rsid w:val="00133BD0"/>
    <w:rsid w:val="00134C50"/>
    <w:rsid w:val="00134CB9"/>
    <w:rsid w:val="00134CBD"/>
    <w:rsid w:val="00135D6E"/>
    <w:rsid w:val="00135E40"/>
    <w:rsid w:val="001360B0"/>
    <w:rsid w:val="0013625C"/>
    <w:rsid w:val="001363BE"/>
    <w:rsid w:val="0013666A"/>
    <w:rsid w:val="0013672A"/>
    <w:rsid w:val="00136E29"/>
    <w:rsid w:val="001371F1"/>
    <w:rsid w:val="00140458"/>
    <w:rsid w:val="00140B5B"/>
    <w:rsid w:val="00141C1E"/>
    <w:rsid w:val="0014224A"/>
    <w:rsid w:val="00142303"/>
    <w:rsid w:val="001426C8"/>
    <w:rsid w:val="00142972"/>
    <w:rsid w:val="00142B2D"/>
    <w:rsid w:val="00142B9C"/>
    <w:rsid w:val="00142FB3"/>
    <w:rsid w:val="001434CA"/>
    <w:rsid w:val="0014360B"/>
    <w:rsid w:val="001437D8"/>
    <w:rsid w:val="00143B47"/>
    <w:rsid w:val="001446E7"/>
    <w:rsid w:val="00144B07"/>
    <w:rsid w:val="00145152"/>
    <w:rsid w:val="00145246"/>
    <w:rsid w:val="001453A5"/>
    <w:rsid w:val="00145799"/>
    <w:rsid w:val="001459E6"/>
    <w:rsid w:val="00145A5E"/>
    <w:rsid w:val="00145C8E"/>
    <w:rsid w:val="00146750"/>
    <w:rsid w:val="001467DB"/>
    <w:rsid w:val="0014686D"/>
    <w:rsid w:val="001469B0"/>
    <w:rsid w:val="00147102"/>
    <w:rsid w:val="001474E2"/>
    <w:rsid w:val="00147526"/>
    <w:rsid w:val="0014779D"/>
    <w:rsid w:val="00147A7C"/>
    <w:rsid w:val="001503E8"/>
    <w:rsid w:val="00150576"/>
    <w:rsid w:val="0015089B"/>
    <w:rsid w:val="00150A34"/>
    <w:rsid w:val="00150AED"/>
    <w:rsid w:val="0015108B"/>
    <w:rsid w:val="0015146F"/>
    <w:rsid w:val="00151ECD"/>
    <w:rsid w:val="0015233B"/>
    <w:rsid w:val="001524FF"/>
    <w:rsid w:val="001525D8"/>
    <w:rsid w:val="00153892"/>
    <w:rsid w:val="00153A6A"/>
    <w:rsid w:val="00153B65"/>
    <w:rsid w:val="001543EA"/>
    <w:rsid w:val="0015486F"/>
    <w:rsid w:val="00154B3E"/>
    <w:rsid w:val="00154B61"/>
    <w:rsid w:val="00154FC5"/>
    <w:rsid w:val="00155A19"/>
    <w:rsid w:val="001560C8"/>
    <w:rsid w:val="00156273"/>
    <w:rsid w:val="001564B1"/>
    <w:rsid w:val="00156B76"/>
    <w:rsid w:val="00157123"/>
    <w:rsid w:val="00157273"/>
    <w:rsid w:val="00157479"/>
    <w:rsid w:val="00157598"/>
    <w:rsid w:val="00157BAB"/>
    <w:rsid w:val="00160203"/>
    <w:rsid w:val="00160AB7"/>
    <w:rsid w:val="00160D35"/>
    <w:rsid w:val="00161ACC"/>
    <w:rsid w:val="001625E7"/>
    <w:rsid w:val="0016319E"/>
    <w:rsid w:val="00163764"/>
    <w:rsid w:val="0016381E"/>
    <w:rsid w:val="00163ABC"/>
    <w:rsid w:val="00164464"/>
    <w:rsid w:val="00164598"/>
    <w:rsid w:val="00164AF8"/>
    <w:rsid w:val="00165603"/>
    <w:rsid w:val="00165699"/>
    <w:rsid w:val="001656D0"/>
    <w:rsid w:val="00165750"/>
    <w:rsid w:val="001657F6"/>
    <w:rsid w:val="0016618D"/>
    <w:rsid w:val="001667AD"/>
    <w:rsid w:val="00166937"/>
    <w:rsid w:val="00166D3E"/>
    <w:rsid w:val="001677D4"/>
    <w:rsid w:val="001679B3"/>
    <w:rsid w:val="00167B31"/>
    <w:rsid w:val="0017006E"/>
    <w:rsid w:val="00170A12"/>
    <w:rsid w:val="00170CCC"/>
    <w:rsid w:val="00170FCC"/>
    <w:rsid w:val="00171166"/>
    <w:rsid w:val="001713AA"/>
    <w:rsid w:val="00171410"/>
    <w:rsid w:val="00171B44"/>
    <w:rsid w:val="00171CAC"/>
    <w:rsid w:val="0017278B"/>
    <w:rsid w:val="00172BA4"/>
    <w:rsid w:val="00172C97"/>
    <w:rsid w:val="00172DF1"/>
    <w:rsid w:val="00173253"/>
    <w:rsid w:val="0017356C"/>
    <w:rsid w:val="001736BF"/>
    <w:rsid w:val="0017396C"/>
    <w:rsid w:val="00173AB1"/>
    <w:rsid w:val="00173C27"/>
    <w:rsid w:val="00173DE6"/>
    <w:rsid w:val="00173E8D"/>
    <w:rsid w:val="00174016"/>
    <w:rsid w:val="001741FB"/>
    <w:rsid w:val="00174BB2"/>
    <w:rsid w:val="00174D5A"/>
    <w:rsid w:val="00174DE5"/>
    <w:rsid w:val="001750DE"/>
    <w:rsid w:val="00175267"/>
    <w:rsid w:val="0017527B"/>
    <w:rsid w:val="0017567F"/>
    <w:rsid w:val="0017593D"/>
    <w:rsid w:val="00175F54"/>
    <w:rsid w:val="00176103"/>
    <w:rsid w:val="00176375"/>
    <w:rsid w:val="0017653B"/>
    <w:rsid w:val="00176890"/>
    <w:rsid w:val="00176990"/>
    <w:rsid w:val="001769C5"/>
    <w:rsid w:val="00176CCE"/>
    <w:rsid w:val="00176DB4"/>
    <w:rsid w:val="00177463"/>
    <w:rsid w:val="00177DD9"/>
    <w:rsid w:val="00177F81"/>
    <w:rsid w:val="00180152"/>
    <w:rsid w:val="00180CEF"/>
    <w:rsid w:val="00180D38"/>
    <w:rsid w:val="00180EC6"/>
    <w:rsid w:val="00181141"/>
    <w:rsid w:val="001814E7"/>
    <w:rsid w:val="00181E19"/>
    <w:rsid w:val="00181EEF"/>
    <w:rsid w:val="00182571"/>
    <w:rsid w:val="001826E7"/>
    <w:rsid w:val="001827EC"/>
    <w:rsid w:val="00182C01"/>
    <w:rsid w:val="00182FD8"/>
    <w:rsid w:val="00183198"/>
    <w:rsid w:val="0018325C"/>
    <w:rsid w:val="0018333F"/>
    <w:rsid w:val="0018350A"/>
    <w:rsid w:val="001836B5"/>
    <w:rsid w:val="0018480C"/>
    <w:rsid w:val="0018481E"/>
    <w:rsid w:val="001848F2"/>
    <w:rsid w:val="00185448"/>
    <w:rsid w:val="00185620"/>
    <w:rsid w:val="001858A1"/>
    <w:rsid w:val="00185C25"/>
    <w:rsid w:val="00185C30"/>
    <w:rsid w:val="00186CBE"/>
    <w:rsid w:val="00187146"/>
    <w:rsid w:val="001872B9"/>
    <w:rsid w:val="001875DD"/>
    <w:rsid w:val="001875FD"/>
    <w:rsid w:val="001879E7"/>
    <w:rsid w:val="001879EC"/>
    <w:rsid w:val="00187F3B"/>
    <w:rsid w:val="0019000D"/>
    <w:rsid w:val="001900E2"/>
    <w:rsid w:val="001903E6"/>
    <w:rsid w:val="0019046D"/>
    <w:rsid w:val="00190A34"/>
    <w:rsid w:val="00190FA3"/>
    <w:rsid w:val="0019101B"/>
    <w:rsid w:val="00191196"/>
    <w:rsid w:val="00191F66"/>
    <w:rsid w:val="0019234D"/>
    <w:rsid w:val="00192D10"/>
    <w:rsid w:val="00192EEC"/>
    <w:rsid w:val="0019305D"/>
    <w:rsid w:val="001930AD"/>
    <w:rsid w:val="001941B2"/>
    <w:rsid w:val="001947A2"/>
    <w:rsid w:val="00194909"/>
    <w:rsid w:val="001954F3"/>
    <w:rsid w:val="0019565A"/>
    <w:rsid w:val="001957E9"/>
    <w:rsid w:val="00195F25"/>
    <w:rsid w:val="0019671F"/>
    <w:rsid w:val="0019679D"/>
    <w:rsid w:val="001968D8"/>
    <w:rsid w:val="00196FB1"/>
    <w:rsid w:val="00197127"/>
    <w:rsid w:val="00197CCA"/>
    <w:rsid w:val="00197F6B"/>
    <w:rsid w:val="001A164E"/>
    <w:rsid w:val="001A1663"/>
    <w:rsid w:val="001A182D"/>
    <w:rsid w:val="001A1A10"/>
    <w:rsid w:val="001A1AE4"/>
    <w:rsid w:val="001A1B69"/>
    <w:rsid w:val="001A2196"/>
    <w:rsid w:val="001A2622"/>
    <w:rsid w:val="001A26D1"/>
    <w:rsid w:val="001A3727"/>
    <w:rsid w:val="001A3804"/>
    <w:rsid w:val="001A384E"/>
    <w:rsid w:val="001A3F92"/>
    <w:rsid w:val="001A43D8"/>
    <w:rsid w:val="001A47D6"/>
    <w:rsid w:val="001A48AB"/>
    <w:rsid w:val="001A48F7"/>
    <w:rsid w:val="001A4A63"/>
    <w:rsid w:val="001A4DEA"/>
    <w:rsid w:val="001A5406"/>
    <w:rsid w:val="001A5FE1"/>
    <w:rsid w:val="001A5FFA"/>
    <w:rsid w:val="001A6A46"/>
    <w:rsid w:val="001A6A7B"/>
    <w:rsid w:val="001A6BC3"/>
    <w:rsid w:val="001A6CBE"/>
    <w:rsid w:val="001A7113"/>
    <w:rsid w:val="001A7264"/>
    <w:rsid w:val="001A75DD"/>
    <w:rsid w:val="001B0541"/>
    <w:rsid w:val="001B0826"/>
    <w:rsid w:val="001B09BE"/>
    <w:rsid w:val="001B09CA"/>
    <w:rsid w:val="001B140E"/>
    <w:rsid w:val="001B15F6"/>
    <w:rsid w:val="001B195D"/>
    <w:rsid w:val="001B20C3"/>
    <w:rsid w:val="001B20DF"/>
    <w:rsid w:val="001B24BC"/>
    <w:rsid w:val="001B2587"/>
    <w:rsid w:val="001B2D78"/>
    <w:rsid w:val="001B3339"/>
    <w:rsid w:val="001B36A2"/>
    <w:rsid w:val="001B3961"/>
    <w:rsid w:val="001B3BED"/>
    <w:rsid w:val="001B40F1"/>
    <w:rsid w:val="001B4934"/>
    <w:rsid w:val="001B4DD8"/>
    <w:rsid w:val="001B5698"/>
    <w:rsid w:val="001B5BE6"/>
    <w:rsid w:val="001B6182"/>
    <w:rsid w:val="001B62B0"/>
    <w:rsid w:val="001B6391"/>
    <w:rsid w:val="001B647E"/>
    <w:rsid w:val="001B6DC1"/>
    <w:rsid w:val="001B6F2B"/>
    <w:rsid w:val="001B7221"/>
    <w:rsid w:val="001B7708"/>
    <w:rsid w:val="001B7BA8"/>
    <w:rsid w:val="001B7D65"/>
    <w:rsid w:val="001C05E0"/>
    <w:rsid w:val="001C0B9D"/>
    <w:rsid w:val="001C0D43"/>
    <w:rsid w:val="001C0DE2"/>
    <w:rsid w:val="001C0E9C"/>
    <w:rsid w:val="001C0F32"/>
    <w:rsid w:val="001C1B79"/>
    <w:rsid w:val="001C1C62"/>
    <w:rsid w:val="001C1CD0"/>
    <w:rsid w:val="001C2A28"/>
    <w:rsid w:val="001C3141"/>
    <w:rsid w:val="001C341C"/>
    <w:rsid w:val="001C38C4"/>
    <w:rsid w:val="001C3B24"/>
    <w:rsid w:val="001C42A0"/>
    <w:rsid w:val="001C4391"/>
    <w:rsid w:val="001C45FA"/>
    <w:rsid w:val="001C4A2D"/>
    <w:rsid w:val="001C5A06"/>
    <w:rsid w:val="001C6529"/>
    <w:rsid w:val="001C6C9C"/>
    <w:rsid w:val="001C75BD"/>
    <w:rsid w:val="001C7AB4"/>
    <w:rsid w:val="001D0B9A"/>
    <w:rsid w:val="001D0FE7"/>
    <w:rsid w:val="001D1DF2"/>
    <w:rsid w:val="001D2298"/>
    <w:rsid w:val="001D26D0"/>
    <w:rsid w:val="001D27A5"/>
    <w:rsid w:val="001D2E35"/>
    <w:rsid w:val="001D34D3"/>
    <w:rsid w:val="001D35B3"/>
    <w:rsid w:val="001D38AA"/>
    <w:rsid w:val="001D38DE"/>
    <w:rsid w:val="001D4A99"/>
    <w:rsid w:val="001D4EDA"/>
    <w:rsid w:val="001D51E8"/>
    <w:rsid w:val="001D6285"/>
    <w:rsid w:val="001D658C"/>
    <w:rsid w:val="001D66E5"/>
    <w:rsid w:val="001D6E52"/>
    <w:rsid w:val="001D7168"/>
    <w:rsid w:val="001D732E"/>
    <w:rsid w:val="001D778F"/>
    <w:rsid w:val="001D7DE9"/>
    <w:rsid w:val="001E045C"/>
    <w:rsid w:val="001E0901"/>
    <w:rsid w:val="001E0D93"/>
    <w:rsid w:val="001E10A1"/>
    <w:rsid w:val="001E110B"/>
    <w:rsid w:val="001E191F"/>
    <w:rsid w:val="001E1C61"/>
    <w:rsid w:val="001E2452"/>
    <w:rsid w:val="001E2485"/>
    <w:rsid w:val="001E27FD"/>
    <w:rsid w:val="001E2D4F"/>
    <w:rsid w:val="001E316B"/>
    <w:rsid w:val="001E35E7"/>
    <w:rsid w:val="001E3C91"/>
    <w:rsid w:val="001E3F2E"/>
    <w:rsid w:val="001E580D"/>
    <w:rsid w:val="001E5B2C"/>
    <w:rsid w:val="001E5B58"/>
    <w:rsid w:val="001E5C02"/>
    <w:rsid w:val="001E5C94"/>
    <w:rsid w:val="001E616E"/>
    <w:rsid w:val="001E6B11"/>
    <w:rsid w:val="001E6C6B"/>
    <w:rsid w:val="001E7168"/>
    <w:rsid w:val="001E7253"/>
    <w:rsid w:val="001E72F0"/>
    <w:rsid w:val="001E7840"/>
    <w:rsid w:val="001E7852"/>
    <w:rsid w:val="001E7AAE"/>
    <w:rsid w:val="001F10F9"/>
    <w:rsid w:val="001F1115"/>
    <w:rsid w:val="001F137B"/>
    <w:rsid w:val="001F1389"/>
    <w:rsid w:val="001F17AA"/>
    <w:rsid w:val="001F19F6"/>
    <w:rsid w:val="001F1A68"/>
    <w:rsid w:val="001F2408"/>
    <w:rsid w:val="001F298F"/>
    <w:rsid w:val="001F2D7E"/>
    <w:rsid w:val="001F2F69"/>
    <w:rsid w:val="001F301C"/>
    <w:rsid w:val="001F333D"/>
    <w:rsid w:val="001F37EF"/>
    <w:rsid w:val="001F3CD4"/>
    <w:rsid w:val="001F3D1B"/>
    <w:rsid w:val="001F3D67"/>
    <w:rsid w:val="001F3DCB"/>
    <w:rsid w:val="001F42C3"/>
    <w:rsid w:val="001F4535"/>
    <w:rsid w:val="001F4805"/>
    <w:rsid w:val="001F4EF0"/>
    <w:rsid w:val="001F51E8"/>
    <w:rsid w:val="001F5329"/>
    <w:rsid w:val="001F540C"/>
    <w:rsid w:val="001F5592"/>
    <w:rsid w:val="001F55C9"/>
    <w:rsid w:val="001F57AD"/>
    <w:rsid w:val="001F5935"/>
    <w:rsid w:val="001F5A7E"/>
    <w:rsid w:val="001F5F11"/>
    <w:rsid w:val="001F67A7"/>
    <w:rsid w:val="001F72B0"/>
    <w:rsid w:val="001F779A"/>
    <w:rsid w:val="00200265"/>
    <w:rsid w:val="00200A00"/>
    <w:rsid w:val="00200D70"/>
    <w:rsid w:val="00200F19"/>
    <w:rsid w:val="00201EC1"/>
    <w:rsid w:val="00201F95"/>
    <w:rsid w:val="00201FB3"/>
    <w:rsid w:val="0020279C"/>
    <w:rsid w:val="00202924"/>
    <w:rsid w:val="0020335A"/>
    <w:rsid w:val="00203CD3"/>
    <w:rsid w:val="002040FE"/>
    <w:rsid w:val="00204404"/>
    <w:rsid w:val="00204413"/>
    <w:rsid w:val="0020450B"/>
    <w:rsid w:val="002048F4"/>
    <w:rsid w:val="00204B0D"/>
    <w:rsid w:val="00204B45"/>
    <w:rsid w:val="00204C2A"/>
    <w:rsid w:val="00205905"/>
    <w:rsid w:val="00205FA3"/>
    <w:rsid w:val="00206078"/>
    <w:rsid w:val="00206368"/>
    <w:rsid w:val="00206458"/>
    <w:rsid w:val="0020664F"/>
    <w:rsid w:val="00206B3E"/>
    <w:rsid w:val="00206BB6"/>
    <w:rsid w:val="00206FC1"/>
    <w:rsid w:val="00207009"/>
    <w:rsid w:val="0020771A"/>
    <w:rsid w:val="00207ADF"/>
    <w:rsid w:val="00207C1B"/>
    <w:rsid w:val="00207E3A"/>
    <w:rsid w:val="00207FF5"/>
    <w:rsid w:val="00210AEE"/>
    <w:rsid w:val="0021106B"/>
    <w:rsid w:val="0021133E"/>
    <w:rsid w:val="00211970"/>
    <w:rsid w:val="00211A26"/>
    <w:rsid w:val="00211AC4"/>
    <w:rsid w:val="00212008"/>
    <w:rsid w:val="0021210B"/>
    <w:rsid w:val="0021226C"/>
    <w:rsid w:val="00212F35"/>
    <w:rsid w:val="002130BD"/>
    <w:rsid w:val="002130FE"/>
    <w:rsid w:val="002132DE"/>
    <w:rsid w:val="00213622"/>
    <w:rsid w:val="0021385B"/>
    <w:rsid w:val="00213A86"/>
    <w:rsid w:val="00213B3D"/>
    <w:rsid w:val="0021405F"/>
    <w:rsid w:val="002142B0"/>
    <w:rsid w:val="0021435B"/>
    <w:rsid w:val="002146DA"/>
    <w:rsid w:val="00215DD4"/>
    <w:rsid w:val="002164DC"/>
    <w:rsid w:val="002165A5"/>
    <w:rsid w:val="00216665"/>
    <w:rsid w:val="00216E61"/>
    <w:rsid w:val="0021725E"/>
    <w:rsid w:val="00217825"/>
    <w:rsid w:val="002204F2"/>
    <w:rsid w:val="0022075B"/>
    <w:rsid w:val="00220CA0"/>
    <w:rsid w:val="00221045"/>
    <w:rsid w:val="00221CA4"/>
    <w:rsid w:val="00221DDA"/>
    <w:rsid w:val="00222280"/>
    <w:rsid w:val="002224C4"/>
    <w:rsid w:val="00222CCF"/>
    <w:rsid w:val="00223433"/>
    <w:rsid w:val="002238E1"/>
    <w:rsid w:val="00223DE1"/>
    <w:rsid w:val="00224322"/>
    <w:rsid w:val="00224783"/>
    <w:rsid w:val="00224914"/>
    <w:rsid w:val="00224B0D"/>
    <w:rsid w:val="00225A17"/>
    <w:rsid w:val="00225D83"/>
    <w:rsid w:val="00226611"/>
    <w:rsid w:val="00226612"/>
    <w:rsid w:val="00226675"/>
    <w:rsid w:val="002267D6"/>
    <w:rsid w:val="002269F2"/>
    <w:rsid w:val="00226CCF"/>
    <w:rsid w:val="00226D75"/>
    <w:rsid w:val="00227225"/>
    <w:rsid w:val="002275B5"/>
    <w:rsid w:val="00230253"/>
    <w:rsid w:val="0023069F"/>
    <w:rsid w:val="00230880"/>
    <w:rsid w:val="002321F2"/>
    <w:rsid w:val="00232475"/>
    <w:rsid w:val="00232A65"/>
    <w:rsid w:val="00232B5D"/>
    <w:rsid w:val="00232B60"/>
    <w:rsid w:val="0023381D"/>
    <w:rsid w:val="00233F73"/>
    <w:rsid w:val="00234413"/>
    <w:rsid w:val="002345D7"/>
    <w:rsid w:val="00234A9F"/>
    <w:rsid w:val="00234C94"/>
    <w:rsid w:val="00234DA2"/>
    <w:rsid w:val="00234FE1"/>
    <w:rsid w:val="0023583A"/>
    <w:rsid w:val="002358CA"/>
    <w:rsid w:val="00235C63"/>
    <w:rsid w:val="00235CAD"/>
    <w:rsid w:val="002360EF"/>
    <w:rsid w:val="0023648B"/>
    <w:rsid w:val="00236DEB"/>
    <w:rsid w:val="002370C5"/>
    <w:rsid w:val="00237291"/>
    <w:rsid w:val="0023764D"/>
    <w:rsid w:val="002377A0"/>
    <w:rsid w:val="002406A5"/>
    <w:rsid w:val="002406B6"/>
    <w:rsid w:val="002417B0"/>
    <w:rsid w:val="00242134"/>
    <w:rsid w:val="00242147"/>
    <w:rsid w:val="00242897"/>
    <w:rsid w:val="00242F81"/>
    <w:rsid w:val="00243302"/>
    <w:rsid w:val="00243976"/>
    <w:rsid w:val="00243A64"/>
    <w:rsid w:val="00243C91"/>
    <w:rsid w:val="0024403A"/>
    <w:rsid w:val="002440E8"/>
    <w:rsid w:val="00244817"/>
    <w:rsid w:val="00244A90"/>
    <w:rsid w:val="00245B82"/>
    <w:rsid w:val="002460A9"/>
    <w:rsid w:val="002464CE"/>
    <w:rsid w:val="00246609"/>
    <w:rsid w:val="00246645"/>
    <w:rsid w:val="00246765"/>
    <w:rsid w:val="00246ACD"/>
    <w:rsid w:val="00246C57"/>
    <w:rsid w:val="002474C5"/>
    <w:rsid w:val="00247633"/>
    <w:rsid w:val="00247636"/>
    <w:rsid w:val="00247882"/>
    <w:rsid w:val="002479A4"/>
    <w:rsid w:val="00247AFD"/>
    <w:rsid w:val="00247E9A"/>
    <w:rsid w:val="002504D8"/>
    <w:rsid w:val="002504F5"/>
    <w:rsid w:val="00250DCE"/>
    <w:rsid w:val="0025101B"/>
    <w:rsid w:val="00251076"/>
    <w:rsid w:val="00251ACF"/>
    <w:rsid w:val="00251AFD"/>
    <w:rsid w:val="00252246"/>
    <w:rsid w:val="00252C07"/>
    <w:rsid w:val="00252CD2"/>
    <w:rsid w:val="0025322C"/>
    <w:rsid w:val="00253521"/>
    <w:rsid w:val="002535E5"/>
    <w:rsid w:val="0025367D"/>
    <w:rsid w:val="00253684"/>
    <w:rsid w:val="00253848"/>
    <w:rsid w:val="00253D01"/>
    <w:rsid w:val="00254078"/>
    <w:rsid w:val="0025453D"/>
    <w:rsid w:val="002546C4"/>
    <w:rsid w:val="00254CE1"/>
    <w:rsid w:val="00254F6C"/>
    <w:rsid w:val="00255343"/>
    <w:rsid w:val="002554CD"/>
    <w:rsid w:val="00255D35"/>
    <w:rsid w:val="00255FB2"/>
    <w:rsid w:val="00256165"/>
    <w:rsid w:val="00256551"/>
    <w:rsid w:val="00256583"/>
    <w:rsid w:val="002565B9"/>
    <w:rsid w:val="00256740"/>
    <w:rsid w:val="00256D52"/>
    <w:rsid w:val="00257D47"/>
    <w:rsid w:val="00260274"/>
    <w:rsid w:val="0026027D"/>
    <w:rsid w:val="00260BC1"/>
    <w:rsid w:val="00261783"/>
    <w:rsid w:val="00261A87"/>
    <w:rsid w:val="00261ED3"/>
    <w:rsid w:val="00261EEE"/>
    <w:rsid w:val="00262201"/>
    <w:rsid w:val="00262774"/>
    <w:rsid w:val="00262C82"/>
    <w:rsid w:val="0026305F"/>
    <w:rsid w:val="0026318E"/>
    <w:rsid w:val="00263265"/>
    <w:rsid w:val="0026327F"/>
    <w:rsid w:val="00263336"/>
    <w:rsid w:val="002638CA"/>
    <w:rsid w:val="002638D6"/>
    <w:rsid w:val="00263A81"/>
    <w:rsid w:val="00263CFA"/>
    <w:rsid w:val="00263EB1"/>
    <w:rsid w:val="002642D9"/>
    <w:rsid w:val="00264A95"/>
    <w:rsid w:val="002654C4"/>
    <w:rsid w:val="002658DB"/>
    <w:rsid w:val="00265942"/>
    <w:rsid w:val="00265C7A"/>
    <w:rsid w:val="00266A73"/>
    <w:rsid w:val="002670C6"/>
    <w:rsid w:val="002674D5"/>
    <w:rsid w:val="00267AA4"/>
    <w:rsid w:val="00267B7B"/>
    <w:rsid w:val="00267C35"/>
    <w:rsid w:val="00267EF9"/>
    <w:rsid w:val="00270432"/>
    <w:rsid w:val="0027043F"/>
    <w:rsid w:val="00270940"/>
    <w:rsid w:val="00270993"/>
    <w:rsid w:val="00270E0A"/>
    <w:rsid w:val="00271206"/>
    <w:rsid w:val="0027136E"/>
    <w:rsid w:val="00271A65"/>
    <w:rsid w:val="00271DAF"/>
    <w:rsid w:val="00272022"/>
    <w:rsid w:val="0027359B"/>
    <w:rsid w:val="0027369C"/>
    <w:rsid w:val="0027391D"/>
    <w:rsid w:val="00273C4C"/>
    <w:rsid w:val="002742A4"/>
    <w:rsid w:val="002743F5"/>
    <w:rsid w:val="00274707"/>
    <w:rsid w:val="00274AB9"/>
    <w:rsid w:val="00274B12"/>
    <w:rsid w:val="00274BDC"/>
    <w:rsid w:val="00274BE8"/>
    <w:rsid w:val="00274C71"/>
    <w:rsid w:val="002753CC"/>
    <w:rsid w:val="002755E9"/>
    <w:rsid w:val="00275DCD"/>
    <w:rsid w:val="00276EB9"/>
    <w:rsid w:val="00277354"/>
    <w:rsid w:val="00277450"/>
    <w:rsid w:val="00277677"/>
    <w:rsid w:val="00277803"/>
    <w:rsid w:val="00277EF4"/>
    <w:rsid w:val="0028041E"/>
    <w:rsid w:val="002805BE"/>
    <w:rsid w:val="002805F7"/>
    <w:rsid w:val="002808B0"/>
    <w:rsid w:val="0028092C"/>
    <w:rsid w:val="00280C6A"/>
    <w:rsid w:val="00280C77"/>
    <w:rsid w:val="00280E6C"/>
    <w:rsid w:val="002810AA"/>
    <w:rsid w:val="00281182"/>
    <w:rsid w:val="002815C6"/>
    <w:rsid w:val="00281AF4"/>
    <w:rsid w:val="00281B6E"/>
    <w:rsid w:val="00282241"/>
    <w:rsid w:val="00282F9D"/>
    <w:rsid w:val="002835B7"/>
    <w:rsid w:val="00283AD2"/>
    <w:rsid w:val="00283BEF"/>
    <w:rsid w:val="00283F05"/>
    <w:rsid w:val="00283FA2"/>
    <w:rsid w:val="00284A77"/>
    <w:rsid w:val="00284C8B"/>
    <w:rsid w:val="00284E83"/>
    <w:rsid w:val="00285100"/>
    <w:rsid w:val="00286231"/>
    <w:rsid w:val="00286544"/>
    <w:rsid w:val="00286DB8"/>
    <w:rsid w:val="002873DE"/>
    <w:rsid w:val="00287BEF"/>
    <w:rsid w:val="00290006"/>
    <w:rsid w:val="00290625"/>
    <w:rsid w:val="0029092D"/>
    <w:rsid w:val="002914C5"/>
    <w:rsid w:val="00291A0F"/>
    <w:rsid w:val="00291D45"/>
    <w:rsid w:val="00291E15"/>
    <w:rsid w:val="00291FEF"/>
    <w:rsid w:val="0029220E"/>
    <w:rsid w:val="002925F9"/>
    <w:rsid w:val="00292657"/>
    <w:rsid w:val="00292B91"/>
    <w:rsid w:val="00292E80"/>
    <w:rsid w:val="00293DB9"/>
    <w:rsid w:val="002944A1"/>
    <w:rsid w:val="0029477F"/>
    <w:rsid w:val="00294C00"/>
    <w:rsid w:val="00294E94"/>
    <w:rsid w:val="00294ED0"/>
    <w:rsid w:val="002953E6"/>
    <w:rsid w:val="00295C3C"/>
    <w:rsid w:val="00295C51"/>
    <w:rsid w:val="00295F5D"/>
    <w:rsid w:val="00295F70"/>
    <w:rsid w:val="00296428"/>
    <w:rsid w:val="00296AC6"/>
    <w:rsid w:val="002970A7"/>
    <w:rsid w:val="002970F9"/>
    <w:rsid w:val="0029766B"/>
    <w:rsid w:val="002978AA"/>
    <w:rsid w:val="00297C51"/>
    <w:rsid w:val="00297C95"/>
    <w:rsid w:val="00297E46"/>
    <w:rsid w:val="00297FF4"/>
    <w:rsid w:val="002A0092"/>
    <w:rsid w:val="002A075A"/>
    <w:rsid w:val="002A0A36"/>
    <w:rsid w:val="002A0AD1"/>
    <w:rsid w:val="002A0D52"/>
    <w:rsid w:val="002A0F15"/>
    <w:rsid w:val="002A0F34"/>
    <w:rsid w:val="002A1212"/>
    <w:rsid w:val="002A1455"/>
    <w:rsid w:val="002A16BE"/>
    <w:rsid w:val="002A182E"/>
    <w:rsid w:val="002A1A7E"/>
    <w:rsid w:val="002A1FFE"/>
    <w:rsid w:val="002A2037"/>
    <w:rsid w:val="002A24FE"/>
    <w:rsid w:val="002A27CC"/>
    <w:rsid w:val="002A2CB9"/>
    <w:rsid w:val="002A383D"/>
    <w:rsid w:val="002A38F0"/>
    <w:rsid w:val="002A3E87"/>
    <w:rsid w:val="002A40BF"/>
    <w:rsid w:val="002A498B"/>
    <w:rsid w:val="002A4C3B"/>
    <w:rsid w:val="002A4CBE"/>
    <w:rsid w:val="002A501A"/>
    <w:rsid w:val="002A57BF"/>
    <w:rsid w:val="002A583A"/>
    <w:rsid w:val="002A5DD7"/>
    <w:rsid w:val="002A61C8"/>
    <w:rsid w:val="002A61CA"/>
    <w:rsid w:val="002A65FD"/>
    <w:rsid w:val="002A6EC7"/>
    <w:rsid w:val="002A717D"/>
    <w:rsid w:val="002A735D"/>
    <w:rsid w:val="002A75F9"/>
    <w:rsid w:val="002A7714"/>
    <w:rsid w:val="002A7B20"/>
    <w:rsid w:val="002A7BE7"/>
    <w:rsid w:val="002A7CBA"/>
    <w:rsid w:val="002A7F80"/>
    <w:rsid w:val="002B018D"/>
    <w:rsid w:val="002B093A"/>
    <w:rsid w:val="002B0B3D"/>
    <w:rsid w:val="002B1130"/>
    <w:rsid w:val="002B1280"/>
    <w:rsid w:val="002B138F"/>
    <w:rsid w:val="002B1796"/>
    <w:rsid w:val="002B2D3F"/>
    <w:rsid w:val="002B3C5D"/>
    <w:rsid w:val="002B3F75"/>
    <w:rsid w:val="002B44DB"/>
    <w:rsid w:val="002B4725"/>
    <w:rsid w:val="002B478B"/>
    <w:rsid w:val="002B5CCC"/>
    <w:rsid w:val="002B5EF7"/>
    <w:rsid w:val="002B65E4"/>
    <w:rsid w:val="002B6DB7"/>
    <w:rsid w:val="002B706E"/>
    <w:rsid w:val="002B71A2"/>
    <w:rsid w:val="002B71E1"/>
    <w:rsid w:val="002B7348"/>
    <w:rsid w:val="002B73D3"/>
    <w:rsid w:val="002B7419"/>
    <w:rsid w:val="002B7425"/>
    <w:rsid w:val="002B7D71"/>
    <w:rsid w:val="002C03D6"/>
    <w:rsid w:val="002C0891"/>
    <w:rsid w:val="002C0E2E"/>
    <w:rsid w:val="002C2649"/>
    <w:rsid w:val="002C26B3"/>
    <w:rsid w:val="002C2B5B"/>
    <w:rsid w:val="002C30D6"/>
    <w:rsid w:val="002C3294"/>
    <w:rsid w:val="002C358F"/>
    <w:rsid w:val="002C3CC9"/>
    <w:rsid w:val="002C423E"/>
    <w:rsid w:val="002C4419"/>
    <w:rsid w:val="002C449A"/>
    <w:rsid w:val="002C4C43"/>
    <w:rsid w:val="002C5317"/>
    <w:rsid w:val="002C5860"/>
    <w:rsid w:val="002C5D82"/>
    <w:rsid w:val="002C649E"/>
    <w:rsid w:val="002C64AB"/>
    <w:rsid w:val="002C6F59"/>
    <w:rsid w:val="002C6FEE"/>
    <w:rsid w:val="002C71EE"/>
    <w:rsid w:val="002C744B"/>
    <w:rsid w:val="002C76D9"/>
    <w:rsid w:val="002C7C44"/>
    <w:rsid w:val="002C7C50"/>
    <w:rsid w:val="002D05D1"/>
    <w:rsid w:val="002D111E"/>
    <w:rsid w:val="002D1C49"/>
    <w:rsid w:val="002D28C9"/>
    <w:rsid w:val="002D324E"/>
    <w:rsid w:val="002D3AAD"/>
    <w:rsid w:val="002D3EDE"/>
    <w:rsid w:val="002D4750"/>
    <w:rsid w:val="002D4768"/>
    <w:rsid w:val="002D4AB0"/>
    <w:rsid w:val="002D4B19"/>
    <w:rsid w:val="002D4BEE"/>
    <w:rsid w:val="002D4CE8"/>
    <w:rsid w:val="002D5009"/>
    <w:rsid w:val="002D5563"/>
    <w:rsid w:val="002D561D"/>
    <w:rsid w:val="002D5903"/>
    <w:rsid w:val="002D5C32"/>
    <w:rsid w:val="002D640A"/>
    <w:rsid w:val="002D69B2"/>
    <w:rsid w:val="002D6AED"/>
    <w:rsid w:val="002D6F1C"/>
    <w:rsid w:val="002D7495"/>
    <w:rsid w:val="002D7CB2"/>
    <w:rsid w:val="002D7DB5"/>
    <w:rsid w:val="002D7F16"/>
    <w:rsid w:val="002D7F50"/>
    <w:rsid w:val="002E0251"/>
    <w:rsid w:val="002E0582"/>
    <w:rsid w:val="002E0BAE"/>
    <w:rsid w:val="002E0D56"/>
    <w:rsid w:val="002E173A"/>
    <w:rsid w:val="002E19BB"/>
    <w:rsid w:val="002E1A73"/>
    <w:rsid w:val="002E204F"/>
    <w:rsid w:val="002E207A"/>
    <w:rsid w:val="002E212D"/>
    <w:rsid w:val="002E2396"/>
    <w:rsid w:val="002E296B"/>
    <w:rsid w:val="002E32B6"/>
    <w:rsid w:val="002E33D3"/>
    <w:rsid w:val="002E35D0"/>
    <w:rsid w:val="002E3C07"/>
    <w:rsid w:val="002E417B"/>
    <w:rsid w:val="002E50D3"/>
    <w:rsid w:val="002E52FC"/>
    <w:rsid w:val="002E540E"/>
    <w:rsid w:val="002E5754"/>
    <w:rsid w:val="002E5831"/>
    <w:rsid w:val="002E5C38"/>
    <w:rsid w:val="002E5E54"/>
    <w:rsid w:val="002E629C"/>
    <w:rsid w:val="002E685F"/>
    <w:rsid w:val="002E69AE"/>
    <w:rsid w:val="002E69BD"/>
    <w:rsid w:val="002E6D94"/>
    <w:rsid w:val="002E777B"/>
    <w:rsid w:val="002E7C8B"/>
    <w:rsid w:val="002E7DF6"/>
    <w:rsid w:val="002F000A"/>
    <w:rsid w:val="002F0091"/>
    <w:rsid w:val="002F05C0"/>
    <w:rsid w:val="002F0685"/>
    <w:rsid w:val="002F071B"/>
    <w:rsid w:val="002F0DE0"/>
    <w:rsid w:val="002F1507"/>
    <w:rsid w:val="002F159D"/>
    <w:rsid w:val="002F19CD"/>
    <w:rsid w:val="002F1D11"/>
    <w:rsid w:val="002F1EB2"/>
    <w:rsid w:val="002F24A8"/>
    <w:rsid w:val="002F2BCE"/>
    <w:rsid w:val="002F2EB6"/>
    <w:rsid w:val="002F3669"/>
    <w:rsid w:val="002F3A70"/>
    <w:rsid w:val="002F3B21"/>
    <w:rsid w:val="002F43B6"/>
    <w:rsid w:val="002F45FA"/>
    <w:rsid w:val="002F467D"/>
    <w:rsid w:val="002F4876"/>
    <w:rsid w:val="002F4C0D"/>
    <w:rsid w:val="002F56C6"/>
    <w:rsid w:val="002F5845"/>
    <w:rsid w:val="002F5B44"/>
    <w:rsid w:val="002F5E77"/>
    <w:rsid w:val="002F6273"/>
    <w:rsid w:val="002F62CE"/>
    <w:rsid w:val="002F6449"/>
    <w:rsid w:val="002F68B9"/>
    <w:rsid w:val="002F695B"/>
    <w:rsid w:val="002F6E85"/>
    <w:rsid w:val="002F7012"/>
    <w:rsid w:val="002F7247"/>
    <w:rsid w:val="002F72F9"/>
    <w:rsid w:val="002F780A"/>
    <w:rsid w:val="002F7AE6"/>
    <w:rsid w:val="002F7C60"/>
    <w:rsid w:val="0030029B"/>
    <w:rsid w:val="0030066A"/>
    <w:rsid w:val="00300D0E"/>
    <w:rsid w:val="00300DFD"/>
    <w:rsid w:val="00300E7A"/>
    <w:rsid w:val="00301825"/>
    <w:rsid w:val="003027D5"/>
    <w:rsid w:val="00302C1F"/>
    <w:rsid w:val="00302DC2"/>
    <w:rsid w:val="00302DC9"/>
    <w:rsid w:val="00302EEE"/>
    <w:rsid w:val="00302FAB"/>
    <w:rsid w:val="003030E2"/>
    <w:rsid w:val="0030388F"/>
    <w:rsid w:val="00303976"/>
    <w:rsid w:val="00303B86"/>
    <w:rsid w:val="00303FDB"/>
    <w:rsid w:val="00304204"/>
    <w:rsid w:val="00304C09"/>
    <w:rsid w:val="00304CEB"/>
    <w:rsid w:val="003053FA"/>
    <w:rsid w:val="003059AD"/>
    <w:rsid w:val="00306136"/>
    <w:rsid w:val="00307213"/>
    <w:rsid w:val="00310527"/>
    <w:rsid w:val="00310613"/>
    <w:rsid w:val="003108D3"/>
    <w:rsid w:val="00310946"/>
    <w:rsid w:val="00310C6E"/>
    <w:rsid w:val="003115B1"/>
    <w:rsid w:val="003115F6"/>
    <w:rsid w:val="00311E45"/>
    <w:rsid w:val="003122C9"/>
    <w:rsid w:val="00312849"/>
    <w:rsid w:val="003129AC"/>
    <w:rsid w:val="00312BB2"/>
    <w:rsid w:val="0031390C"/>
    <w:rsid w:val="00313C92"/>
    <w:rsid w:val="00313D3D"/>
    <w:rsid w:val="00314655"/>
    <w:rsid w:val="003147A3"/>
    <w:rsid w:val="003147A7"/>
    <w:rsid w:val="003147CF"/>
    <w:rsid w:val="00314D02"/>
    <w:rsid w:val="0031575D"/>
    <w:rsid w:val="003158FE"/>
    <w:rsid w:val="00315A4B"/>
    <w:rsid w:val="00316247"/>
    <w:rsid w:val="00316477"/>
    <w:rsid w:val="003164C4"/>
    <w:rsid w:val="00316505"/>
    <w:rsid w:val="00316538"/>
    <w:rsid w:val="00316BE6"/>
    <w:rsid w:val="00317743"/>
    <w:rsid w:val="00317A64"/>
    <w:rsid w:val="00317E03"/>
    <w:rsid w:val="00317F55"/>
    <w:rsid w:val="003200C2"/>
    <w:rsid w:val="00320274"/>
    <w:rsid w:val="0032038D"/>
    <w:rsid w:val="00320592"/>
    <w:rsid w:val="00320904"/>
    <w:rsid w:val="00320958"/>
    <w:rsid w:val="00320A60"/>
    <w:rsid w:val="00320EC0"/>
    <w:rsid w:val="00320F96"/>
    <w:rsid w:val="00321417"/>
    <w:rsid w:val="00321C2A"/>
    <w:rsid w:val="00321D3A"/>
    <w:rsid w:val="00321E17"/>
    <w:rsid w:val="00321EE2"/>
    <w:rsid w:val="003225C6"/>
    <w:rsid w:val="0032272C"/>
    <w:rsid w:val="0032275D"/>
    <w:rsid w:val="00322AB9"/>
    <w:rsid w:val="00322C5E"/>
    <w:rsid w:val="00323112"/>
    <w:rsid w:val="003232DD"/>
    <w:rsid w:val="00323399"/>
    <w:rsid w:val="00323555"/>
    <w:rsid w:val="00323B44"/>
    <w:rsid w:val="00323CD0"/>
    <w:rsid w:val="003241C5"/>
    <w:rsid w:val="00324DE0"/>
    <w:rsid w:val="003258C6"/>
    <w:rsid w:val="00325D07"/>
    <w:rsid w:val="00325FC5"/>
    <w:rsid w:val="00326065"/>
    <w:rsid w:val="00326611"/>
    <w:rsid w:val="003266B0"/>
    <w:rsid w:val="00326AB9"/>
    <w:rsid w:val="00326B5A"/>
    <w:rsid w:val="00326C3B"/>
    <w:rsid w:val="00326E75"/>
    <w:rsid w:val="00326E80"/>
    <w:rsid w:val="00327742"/>
    <w:rsid w:val="00327BDE"/>
    <w:rsid w:val="00331AD9"/>
    <w:rsid w:val="00331EF6"/>
    <w:rsid w:val="00331FCE"/>
    <w:rsid w:val="0033207B"/>
    <w:rsid w:val="003323E4"/>
    <w:rsid w:val="0033274B"/>
    <w:rsid w:val="00332DF6"/>
    <w:rsid w:val="00333278"/>
    <w:rsid w:val="003336E9"/>
    <w:rsid w:val="00333C14"/>
    <w:rsid w:val="00333D1A"/>
    <w:rsid w:val="00333F80"/>
    <w:rsid w:val="003340F3"/>
    <w:rsid w:val="00334AE0"/>
    <w:rsid w:val="00334F8C"/>
    <w:rsid w:val="003350CE"/>
    <w:rsid w:val="003353E9"/>
    <w:rsid w:val="00335577"/>
    <w:rsid w:val="00335E0D"/>
    <w:rsid w:val="0033603B"/>
    <w:rsid w:val="003368FB"/>
    <w:rsid w:val="00336A4B"/>
    <w:rsid w:val="00336EB9"/>
    <w:rsid w:val="00336F08"/>
    <w:rsid w:val="00337344"/>
    <w:rsid w:val="00337506"/>
    <w:rsid w:val="003376F3"/>
    <w:rsid w:val="00337C12"/>
    <w:rsid w:val="00337EBF"/>
    <w:rsid w:val="00337F12"/>
    <w:rsid w:val="00340354"/>
    <w:rsid w:val="00340383"/>
    <w:rsid w:val="003412AC"/>
    <w:rsid w:val="003415E7"/>
    <w:rsid w:val="0034183B"/>
    <w:rsid w:val="003418BB"/>
    <w:rsid w:val="0034239F"/>
    <w:rsid w:val="00342F6A"/>
    <w:rsid w:val="00343629"/>
    <w:rsid w:val="00343F3C"/>
    <w:rsid w:val="00344743"/>
    <w:rsid w:val="00344749"/>
    <w:rsid w:val="00344BFF"/>
    <w:rsid w:val="0034505D"/>
    <w:rsid w:val="003452AC"/>
    <w:rsid w:val="003454C4"/>
    <w:rsid w:val="00345964"/>
    <w:rsid w:val="00345F36"/>
    <w:rsid w:val="00346486"/>
    <w:rsid w:val="00346BEE"/>
    <w:rsid w:val="00347107"/>
    <w:rsid w:val="00350342"/>
    <w:rsid w:val="003505C3"/>
    <w:rsid w:val="00350A63"/>
    <w:rsid w:val="00350C76"/>
    <w:rsid w:val="00350CDE"/>
    <w:rsid w:val="00350D81"/>
    <w:rsid w:val="00350F7A"/>
    <w:rsid w:val="003510E1"/>
    <w:rsid w:val="00351760"/>
    <w:rsid w:val="00351B0B"/>
    <w:rsid w:val="00351BD0"/>
    <w:rsid w:val="00351C23"/>
    <w:rsid w:val="00351C56"/>
    <w:rsid w:val="0035240D"/>
    <w:rsid w:val="00353577"/>
    <w:rsid w:val="003535A3"/>
    <w:rsid w:val="00353869"/>
    <w:rsid w:val="0035398E"/>
    <w:rsid w:val="00353A4C"/>
    <w:rsid w:val="00354D05"/>
    <w:rsid w:val="00354F7B"/>
    <w:rsid w:val="00354FD4"/>
    <w:rsid w:val="00355239"/>
    <w:rsid w:val="00355557"/>
    <w:rsid w:val="003557EE"/>
    <w:rsid w:val="0035641F"/>
    <w:rsid w:val="003564D0"/>
    <w:rsid w:val="00356542"/>
    <w:rsid w:val="00356C8B"/>
    <w:rsid w:val="00356EB4"/>
    <w:rsid w:val="0035705D"/>
    <w:rsid w:val="00357642"/>
    <w:rsid w:val="00357741"/>
    <w:rsid w:val="00357C2B"/>
    <w:rsid w:val="00357D72"/>
    <w:rsid w:val="003600CD"/>
    <w:rsid w:val="00361760"/>
    <w:rsid w:val="003630EF"/>
    <w:rsid w:val="003633E6"/>
    <w:rsid w:val="0036355A"/>
    <w:rsid w:val="00363ACC"/>
    <w:rsid w:val="003644EE"/>
    <w:rsid w:val="003647FF"/>
    <w:rsid w:val="00364B42"/>
    <w:rsid w:val="00364E41"/>
    <w:rsid w:val="00364EA6"/>
    <w:rsid w:val="003656D3"/>
    <w:rsid w:val="00365D27"/>
    <w:rsid w:val="00365D34"/>
    <w:rsid w:val="003672DF"/>
    <w:rsid w:val="003676E4"/>
    <w:rsid w:val="00367A9B"/>
    <w:rsid w:val="00367D6B"/>
    <w:rsid w:val="00370630"/>
    <w:rsid w:val="00371638"/>
    <w:rsid w:val="00371852"/>
    <w:rsid w:val="0037293A"/>
    <w:rsid w:val="00372957"/>
    <w:rsid w:val="00372AB0"/>
    <w:rsid w:val="00372D38"/>
    <w:rsid w:val="00372E43"/>
    <w:rsid w:val="00372FF6"/>
    <w:rsid w:val="00373288"/>
    <w:rsid w:val="00373296"/>
    <w:rsid w:val="003733A1"/>
    <w:rsid w:val="00373481"/>
    <w:rsid w:val="003738B6"/>
    <w:rsid w:val="003739BE"/>
    <w:rsid w:val="00373C20"/>
    <w:rsid w:val="003749F1"/>
    <w:rsid w:val="00374B34"/>
    <w:rsid w:val="003750F2"/>
    <w:rsid w:val="00375306"/>
    <w:rsid w:val="00375348"/>
    <w:rsid w:val="00375814"/>
    <w:rsid w:val="00375BEE"/>
    <w:rsid w:val="00376E3B"/>
    <w:rsid w:val="00377019"/>
    <w:rsid w:val="00377251"/>
    <w:rsid w:val="00377644"/>
    <w:rsid w:val="00377F08"/>
    <w:rsid w:val="00377FFC"/>
    <w:rsid w:val="00380798"/>
    <w:rsid w:val="003810EC"/>
    <w:rsid w:val="003812B5"/>
    <w:rsid w:val="00381835"/>
    <w:rsid w:val="003818F7"/>
    <w:rsid w:val="0038220E"/>
    <w:rsid w:val="00382492"/>
    <w:rsid w:val="00383795"/>
    <w:rsid w:val="00383BDA"/>
    <w:rsid w:val="00383CB7"/>
    <w:rsid w:val="00383D25"/>
    <w:rsid w:val="003843E1"/>
    <w:rsid w:val="00384415"/>
    <w:rsid w:val="0038482F"/>
    <w:rsid w:val="003848C4"/>
    <w:rsid w:val="003849F2"/>
    <w:rsid w:val="003858EA"/>
    <w:rsid w:val="0038590D"/>
    <w:rsid w:val="00385AE7"/>
    <w:rsid w:val="0038627B"/>
    <w:rsid w:val="0038649B"/>
    <w:rsid w:val="003866FD"/>
    <w:rsid w:val="00386981"/>
    <w:rsid w:val="00386EB5"/>
    <w:rsid w:val="00387211"/>
    <w:rsid w:val="00387869"/>
    <w:rsid w:val="0038792D"/>
    <w:rsid w:val="00387B20"/>
    <w:rsid w:val="00387F58"/>
    <w:rsid w:val="0039129F"/>
    <w:rsid w:val="00391E3C"/>
    <w:rsid w:val="003920C3"/>
    <w:rsid w:val="00392110"/>
    <w:rsid w:val="003923C4"/>
    <w:rsid w:val="003924FC"/>
    <w:rsid w:val="00392570"/>
    <w:rsid w:val="003925FF"/>
    <w:rsid w:val="00392736"/>
    <w:rsid w:val="00392CB4"/>
    <w:rsid w:val="00392FBC"/>
    <w:rsid w:val="00393274"/>
    <w:rsid w:val="00393382"/>
    <w:rsid w:val="00393696"/>
    <w:rsid w:val="00393E24"/>
    <w:rsid w:val="00394561"/>
    <w:rsid w:val="0039494E"/>
    <w:rsid w:val="00394BF9"/>
    <w:rsid w:val="003950CD"/>
    <w:rsid w:val="00395236"/>
    <w:rsid w:val="00395644"/>
    <w:rsid w:val="0039582C"/>
    <w:rsid w:val="003960BD"/>
    <w:rsid w:val="00396ACA"/>
    <w:rsid w:val="00397326"/>
    <w:rsid w:val="00397700"/>
    <w:rsid w:val="003979C8"/>
    <w:rsid w:val="00397B4F"/>
    <w:rsid w:val="003A0376"/>
    <w:rsid w:val="003A0434"/>
    <w:rsid w:val="003A073A"/>
    <w:rsid w:val="003A1106"/>
    <w:rsid w:val="003A11E7"/>
    <w:rsid w:val="003A205C"/>
    <w:rsid w:val="003A2130"/>
    <w:rsid w:val="003A2480"/>
    <w:rsid w:val="003A252B"/>
    <w:rsid w:val="003A2667"/>
    <w:rsid w:val="003A2EBD"/>
    <w:rsid w:val="003A2FBA"/>
    <w:rsid w:val="003A30F9"/>
    <w:rsid w:val="003A31A3"/>
    <w:rsid w:val="003A31F8"/>
    <w:rsid w:val="003A3216"/>
    <w:rsid w:val="003A3547"/>
    <w:rsid w:val="003A3748"/>
    <w:rsid w:val="003A396B"/>
    <w:rsid w:val="003A3B08"/>
    <w:rsid w:val="003A3D32"/>
    <w:rsid w:val="003A3D35"/>
    <w:rsid w:val="003A418C"/>
    <w:rsid w:val="003A420C"/>
    <w:rsid w:val="003A454A"/>
    <w:rsid w:val="003A47E3"/>
    <w:rsid w:val="003A4A85"/>
    <w:rsid w:val="003A4BAD"/>
    <w:rsid w:val="003A4F36"/>
    <w:rsid w:val="003A5455"/>
    <w:rsid w:val="003A5DEF"/>
    <w:rsid w:val="003A6358"/>
    <w:rsid w:val="003A6608"/>
    <w:rsid w:val="003A67C7"/>
    <w:rsid w:val="003A6C39"/>
    <w:rsid w:val="003A6C9B"/>
    <w:rsid w:val="003A71C9"/>
    <w:rsid w:val="003B0061"/>
    <w:rsid w:val="003B0271"/>
    <w:rsid w:val="003B084C"/>
    <w:rsid w:val="003B08C6"/>
    <w:rsid w:val="003B0C4D"/>
    <w:rsid w:val="003B11A0"/>
    <w:rsid w:val="003B23D6"/>
    <w:rsid w:val="003B26CD"/>
    <w:rsid w:val="003B2EEE"/>
    <w:rsid w:val="003B4221"/>
    <w:rsid w:val="003B4D20"/>
    <w:rsid w:val="003B4D56"/>
    <w:rsid w:val="003B501F"/>
    <w:rsid w:val="003B52A2"/>
    <w:rsid w:val="003B532C"/>
    <w:rsid w:val="003B5432"/>
    <w:rsid w:val="003B5753"/>
    <w:rsid w:val="003B58C0"/>
    <w:rsid w:val="003B62F3"/>
    <w:rsid w:val="003B63B0"/>
    <w:rsid w:val="003B73BF"/>
    <w:rsid w:val="003B75BF"/>
    <w:rsid w:val="003B7B6D"/>
    <w:rsid w:val="003C0682"/>
    <w:rsid w:val="003C0FD6"/>
    <w:rsid w:val="003C1092"/>
    <w:rsid w:val="003C12A7"/>
    <w:rsid w:val="003C1457"/>
    <w:rsid w:val="003C1597"/>
    <w:rsid w:val="003C1A47"/>
    <w:rsid w:val="003C1DC9"/>
    <w:rsid w:val="003C21D7"/>
    <w:rsid w:val="003C2ED7"/>
    <w:rsid w:val="003C3E99"/>
    <w:rsid w:val="003C473A"/>
    <w:rsid w:val="003C4A96"/>
    <w:rsid w:val="003C56B5"/>
    <w:rsid w:val="003C5CEE"/>
    <w:rsid w:val="003C61CD"/>
    <w:rsid w:val="003C62B9"/>
    <w:rsid w:val="003C641E"/>
    <w:rsid w:val="003C6A4D"/>
    <w:rsid w:val="003C6EC3"/>
    <w:rsid w:val="003C761E"/>
    <w:rsid w:val="003D0F48"/>
    <w:rsid w:val="003D14A8"/>
    <w:rsid w:val="003D1882"/>
    <w:rsid w:val="003D1AAE"/>
    <w:rsid w:val="003D1CE6"/>
    <w:rsid w:val="003D21F4"/>
    <w:rsid w:val="003D2347"/>
    <w:rsid w:val="003D242A"/>
    <w:rsid w:val="003D254C"/>
    <w:rsid w:val="003D2568"/>
    <w:rsid w:val="003D2622"/>
    <w:rsid w:val="003D2CAC"/>
    <w:rsid w:val="003D2EF3"/>
    <w:rsid w:val="003D306B"/>
    <w:rsid w:val="003D386F"/>
    <w:rsid w:val="003D4839"/>
    <w:rsid w:val="003D4EE6"/>
    <w:rsid w:val="003D4FBE"/>
    <w:rsid w:val="003D5026"/>
    <w:rsid w:val="003D51E5"/>
    <w:rsid w:val="003D5312"/>
    <w:rsid w:val="003D53BE"/>
    <w:rsid w:val="003D5ACA"/>
    <w:rsid w:val="003D5D86"/>
    <w:rsid w:val="003D6997"/>
    <w:rsid w:val="003D6D25"/>
    <w:rsid w:val="003D6D39"/>
    <w:rsid w:val="003D70E5"/>
    <w:rsid w:val="003D7500"/>
    <w:rsid w:val="003D77A6"/>
    <w:rsid w:val="003D7A91"/>
    <w:rsid w:val="003D7BC3"/>
    <w:rsid w:val="003E00AD"/>
    <w:rsid w:val="003E0175"/>
    <w:rsid w:val="003E04B7"/>
    <w:rsid w:val="003E078D"/>
    <w:rsid w:val="003E0BEA"/>
    <w:rsid w:val="003E0EA2"/>
    <w:rsid w:val="003E1990"/>
    <w:rsid w:val="003E1C86"/>
    <w:rsid w:val="003E1D11"/>
    <w:rsid w:val="003E20B7"/>
    <w:rsid w:val="003E22DE"/>
    <w:rsid w:val="003E3076"/>
    <w:rsid w:val="003E315D"/>
    <w:rsid w:val="003E3699"/>
    <w:rsid w:val="003E3E02"/>
    <w:rsid w:val="003E40D4"/>
    <w:rsid w:val="003E41FB"/>
    <w:rsid w:val="003E42E3"/>
    <w:rsid w:val="003E4478"/>
    <w:rsid w:val="003E4A8A"/>
    <w:rsid w:val="003E51B6"/>
    <w:rsid w:val="003E5541"/>
    <w:rsid w:val="003E5690"/>
    <w:rsid w:val="003E5819"/>
    <w:rsid w:val="003E5C0A"/>
    <w:rsid w:val="003E5C4F"/>
    <w:rsid w:val="003E5FAC"/>
    <w:rsid w:val="003E6D45"/>
    <w:rsid w:val="003E70C8"/>
    <w:rsid w:val="003E76BA"/>
    <w:rsid w:val="003E7705"/>
    <w:rsid w:val="003E7950"/>
    <w:rsid w:val="003F06A8"/>
    <w:rsid w:val="003F070B"/>
    <w:rsid w:val="003F0A07"/>
    <w:rsid w:val="003F0A22"/>
    <w:rsid w:val="003F0B3B"/>
    <w:rsid w:val="003F1B9B"/>
    <w:rsid w:val="003F1EA5"/>
    <w:rsid w:val="003F2039"/>
    <w:rsid w:val="003F29C6"/>
    <w:rsid w:val="003F2C4E"/>
    <w:rsid w:val="003F2C9F"/>
    <w:rsid w:val="003F2FFF"/>
    <w:rsid w:val="003F3022"/>
    <w:rsid w:val="003F34CB"/>
    <w:rsid w:val="003F3F49"/>
    <w:rsid w:val="003F4023"/>
    <w:rsid w:val="003F49B2"/>
    <w:rsid w:val="003F4CAF"/>
    <w:rsid w:val="003F4F3C"/>
    <w:rsid w:val="003F5162"/>
    <w:rsid w:val="003F5302"/>
    <w:rsid w:val="003F5B79"/>
    <w:rsid w:val="003F5C13"/>
    <w:rsid w:val="003F5DE4"/>
    <w:rsid w:val="003F6041"/>
    <w:rsid w:val="003F62C0"/>
    <w:rsid w:val="003F6452"/>
    <w:rsid w:val="003F6506"/>
    <w:rsid w:val="003F6CFB"/>
    <w:rsid w:val="003F7BBC"/>
    <w:rsid w:val="00400029"/>
    <w:rsid w:val="004006CF"/>
    <w:rsid w:val="0040072A"/>
    <w:rsid w:val="00400924"/>
    <w:rsid w:val="00400A84"/>
    <w:rsid w:val="004012C1"/>
    <w:rsid w:val="004014A1"/>
    <w:rsid w:val="004014B8"/>
    <w:rsid w:val="0040155F"/>
    <w:rsid w:val="004025D8"/>
    <w:rsid w:val="0040293D"/>
    <w:rsid w:val="00402D45"/>
    <w:rsid w:val="00402E0A"/>
    <w:rsid w:val="00402E2E"/>
    <w:rsid w:val="0040300C"/>
    <w:rsid w:val="00403098"/>
    <w:rsid w:val="00403277"/>
    <w:rsid w:val="004034F1"/>
    <w:rsid w:val="0040377E"/>
    <w:rsid w:val="00403B01"/>
    <w:rsid w:val="00403B08"/>
    <w:rsid w:val="00403ED7"/>
    <w:rsid w:val="00404351"/>
    <w:rsid w:val="00404560"/>
    <w:rsid w:val="00404A72"/>
    <w:rsid w:val="00404DF9"/>
    <w:rsid w:val="00405195"/>
    <w:rsid w:val="004051B2"/>
    <w:rsid w:val="00405401"/>
    <w:rsid w:val="0040558C"/>
    <w:rsid w:val="00405904"/>
    <w:rsid w:val="004063E0"/>
    <w:rsid w:val="00406A4C"/>
    <w:rsid w:val="00406CE1"/>
    <w:rsid w:val="00406EDC"/>
    <w:rsid w:val="00406FBC"/>
    <w:rsid w:val="00407A63"/>
    <w:rsid w:val="0041036D"/>
    <w:rsid w:val="0041049C"/>
    <w:rsid w:val="00410559"/>
    <w:rsid w:val="0041083C"/>
    <w:rsid w:val="00410EB5"/>
    <w:rsid w:val="0041142A"/>
    <w:rsid w:val="00411914"/>
    <w:rsid w:val="00411AB4"/>
    <w:rsid w:val="00411DCE"/>
    <w:rsid w:val="00412915"/>
    <w:rsid w:val="00412A42"/>
    <w:rsid w:val="00412D31"/>
    <w:rsid w:val="00412E4F"/>
    <w:rsid w:val="00413142"/>
    <w:rsid w:val="00413177"/>
    <w:rsid w:val="004134DA"/>
    <w:rsid w:val="004136A3"/>
    <w:rsid w:val="00413856"/>
    <w:rsid w:val="00413DF8"/>
    <w:rsid w:val="0041420E"/>
    <w:rsid w:val="0041537B"/>
    <w:rsid w:val="004158AC"/>
    <w:rsid w:val="004158DA"/>
    <w:rsid w:val="00415B58"/>
    <w:rsid w:val="00415EA6"/>
    <w:rsid w:val="00415EB2"/>
    <w:rsid w:val="00415F62"/>
    <w:rsid w:val="004160B8"/>
    <w:rsid w:val="00416812"/>
    <w:rsid w:val="00416872"/>
    <w:rsid w:val="00416A66"/>
    <w:rsid w:val="00416FFA"/>
    <w:rsid w:val="004174CF"/>
    <w:rsid w:val="00417B88"/>
    <w:rsid w:val="00420229"/>
    <w:rsid w:val="00420B0E"/>
    <w:rsid w:val="00420C96"/>
    <w:rsid w:val="00420E60"/>
    <w:rsid w:val="004216C6"/>
    <w:rsid w:val="00421B2F"/>
    <w:rsid w:val="00421FEE"/>
    <w:rsid w:val="0042256F"/>
    <w:rsid w:val="0042267D"/>
    <w:rsid w:val="00422727"/>
    <w:rsid w:val="00422A44"/>
    <w:rsid w:val="00422CB6"/>
    <w:rsid w:val="00422E8C"/>
    <w:rsid w:val="004245F4"/>
    <w:rsid w:val="00424DE2"/>
    <w:rsid w:val="00424E92"/>
    <w:rsid w:val="00425134"/>
    <w:rsid w:val="0042527E"/>
    <w:rsid w:val="004253E0"/>
    <w:rsid w:val="00425635"/>
    <w:rsid w:val="004257B7"/>
    <w:rsid w:val="00425946"/>
    <w:rsid w:val="00425978"/>
    <w:rsid w:val="00425B3F"/>
    <w:rsid w:val="00425E96"/>
    <w:rsid w:val="0042623C"/>
    <w:rsid w:val="00426393"/>
    <w:rsid w:val="0042664E"/>
    <w:rsid w:val="00426D25"/>
    <w:rsid w:val="00427026"/>
    <w:rsid w:val="00427161"/>
    <w:rsid w:val="004279E9"/>
    <w:rsid w:val="00427BDC"/>
    <w:rsid w:val="00427CD0"/>
    <w:rsid w:val="00427D32"/>
    <w:rsid w:val="00427F07"/>
    <w:rsid w:val="0043040F"/>
    <w:rsid w:val="00430522"/>
    <w:rsid w:val="00430632"/>
    <w:rsid w:val="00430C60"/>
    <w:rsid w:val="0043105F"/>
    <w:rsid w:val="00431455"/>
    <w:rsid w:val="004315B2"/>
    <w:rsid w:val="00431FB3"/>
    <w:rsid w:val="00432091"/>
    <w:rsid w:val="00432136"/>
    <w:rsid w:val="00432695"/>
    <w:rsid w:val="004329D4"/>
    <w:rsid w:val="00432FBB"/>
    <w:rsid w:val="004337C1"/>
    <w:rsid w:val="0043387A"/>
    <w:rsid w:val="0043390F"/>
    <w:rsid w:val="004339DC"/>
    <w:rsid w:val="00433A33"/>
    <w:rsid w:val="00433F78"/>
    <w:rsid w:val="0043417D"/>
    <w:rsid w:val="004341CE"/>
    <w:rsid w:val="004346B7"/>
    <w:rsid w:val="0043490A"/>
    <w:rsid w:val="00434C18"/>
    <w:rsid w:val="00434F53"/>
    <w:rsid w:val="004350AF"/>
    <w:rsid w:val="00435661"/>
    <w:rsid w:val="0043598D"/>
    <w:rsid w:val="00436A5C"/>
    <w:rsid w:val="00436AFF"/>
    <w:rsid w:val="00436E85"/>
    <w:rsid w:val="00436F2C"/>
    <w:rsid w:val="0043706D"/>
    <w:rsid w:val="0043757E"/>
    <w:rsid w:val="00437AFB"/>
    <w:rsid w:val="004400C7"/>
    <w:rsid w:val="00440194"/>
    <w:rsid w:val="004404E7"/>
    <w:rsid w:val="004407C0"/>
    <w:rsid w:val="00440ACA"/>
    <w:rsid w:val="00440F20"/>
    <w:rsid w:val="00441365"/>
    <w:rsid w:val="00441CD1"/>
    <w:rsid w:val="00441D8D"/>
    <w:rsid w:val="0044273D"/>
    <w:rsid w:val="0044281C"/>
    <w:rsid w:val="00442B8F"/>
    <w:rsid w:val="00442EC9"/>
    <w:rsid w:val="0044350C"/>
    <w:rsid w:val="00443849"/>
    <w:rsid w:val="00443A16"/>
    <w:rsid w:val="00443C28"/>
    <w:rsid w:val="00443D79"/>
    <w:rsid w:val="00444496"/>
    <w:rsid w:val="00444B68"/>
    <w:rsid w:val="00444D8A"/>
    <w:rsid w:val="004455B0"/>
    <w:rsid w:val="00445A33"/>
    <w:rsid w:val="00445D70"/>
    <w:rsid w:val="00445DAB"/>
    <w:rsid w:val="00445ECB"/>
    <w:rsid w:val="004462A0"/>
    <w:rsid w:val="0044635E"/>
    <w:rsid w:val="004465C3"/>
    <w:rsid w:val="00446D5D"/>
    <w:rsid w:val="0044723E"/>
    <w:rsid w:val="00447FA2"/>
    <w:rsid w:val="00447FBF"/>
    <w:rsid w:val="00450102"/>
    <w:rsid w:val="004502FD"/>
    <w:rsid w:val="00450645"/>
    <w:rsid w:val="0045073E"/>
    <w:rsid w:val="00450AD9"/>
    <w:rsid w:val="00450C39"/>
    <w:rsid w:val="00450DA1"/>
    <w:rsid w:val="00451399"/>
    <w:rsid w:val="0045158C"/>
    <w:rsid w:val="004518AE"/>
    <w:rsid w:val="00451FBE"/>
    <w:rsid w:val="0045225B"/>
    <w:rsid w:val="00452685"/>
    <w:rsid w:val="00452882"/>
    <w:rsid w:val="0045314F"/>
    <w:rsid w:val="00453784"/>
    <w:rsid w:val="00453CF8"/>
    <w:rsid w:val="004541A2"/>
    <w:rsid w:val="00454808"/>
    <w:rsid w:val="00454903"/>
    <w:rsid w:val="00454CA2"/>
    <w:rsid w:val="004550E6"/>
    <w:rsid w:val="0045539D"/>
    <w:rsid w:val="004556A5"/>
    <w:rsid w:val="0045584D"/>
    <w:rsid w:val="0045669F"/>
    <w:rsid w:val="00456DCF"/>
    <w:rsid w:val="0045758E"/>
    <w:rsid w:val="0045786D"/>
    <w:rsid w:val="00457E09"/>
    <w:rsid w:val="00460054"/>
    <w:rsid w:val="004602C3"/>
    <w:rsid w:val="004610F5"/>
    <w:rsid w:val="004611FF"/>
    <w:rsid w:val="0046129E"/>
    <w:rsid w:val="00462147"/>
    <w:rsid w:val="00462267"/>
    <w:rsid w:val="0046236F"/>
    <w:rsid w:val="00462542"/>
    <w:rsid w:val="00462D1C"/>
    <w:rsid w:val="00462F2E"/>
    <w:rsid w:val="00463227"/>
    <w:rsid w:val="00463384"/>
    <w:rsid w:val="004636EF"/>
    <w:rsid w:val="00463BEF"/>
    <w:rsid w:val="00463D2D"/>
    <w:rsid w:val="00463DCE"/>
    <w:rsid w:val="004645D3"/>
    <w:rsid w:val="00464BFD"/>
    <w:rsid w:val="00464E9A"/>
    <w:rsid w:val="00465014"/>
    <w:rsid w:val="0046544B"/>
    <w:rsid w:val="0046550B"/>
    <w:rsid w:val="004657E2"/>
    <w:rsid w:val="00465E02"/>
    <w:rsid w:val="00465F45"/>
    <w:rsid w:val="0046612C"/>
    <w:rsid w:val="0046637A"/>
    <w:rsid w:val="00466437"/>
    <w:rsid w:val="004669CB"/>
    <w:rsid w:val="00467A01"/>
    <w:rsid w:val="00467C85"/>
    <w:rsid w:val="00467EE4"/>
    <w:rsid w:val="00467F22"/>
    <w:rsid w:val="00470375"/>
    <w:rsid w:val="00470B23"/>
    <w:rsid w:val="00470E72"/>
    <w:rsid w:val="0047118D"/>
    <w:rsid w:val="004714CE"/>
    <w:rsid w:val="004716E3"/>
    <w:rsid w:val="004718D8"/>
    <w:rsid w:val="004719EA"/>
    <w:rsid w:val="00471BB6"/>
    <w:rsid w:val="004720EA"/>
    <w:rsid w:val="00472237"/>
    <w:rsid w:val="004726C1"/>
    <w:rsid w:val="004730AD"/>
    <w:rsid w:val="00473136"/>
    <w:rsid w:val="004735E5"/>
    <w:rsid w:val="004737AA"/>
    <w:rsid w:val="00473A83"/>
    <w:rsid w:val="00473CD5"/>
    <w:rsid w:val="00474154"/>
    <w:rsid w:val="004746E9"/>
    <w:rsid w:val="004752EF"/>
    <w:rsid w:val="0047568B"/>
    <w:rsid w:val="0047579C"/>
    <w:rsid w:val="00475828"/>
    <w:rsid w:val="004759B1"/>
    <w:rsid w:val="00475AF6"/>
    <w:rsid w:val="004761F5"/>
    <w:rsid w:val="004763E9"/>
    <w:rsid w:val="00476501"/>
    <w:rsid w:val="00476510"/>
    <w:rsid w:val="00476542"/>
    <w:rsid w:val="004769B4"/>
    <w:rsid w:val="00476BCC"/>
    <w:rsid w:val="004770CE"/>
    <w:rsid w:val="00477ADB"/>
    <w:rsid w:val="00477B38"/>
    <w:rsid w:val="00477B7D"/>
    <w:rsid w:val="00480032"/>
    <w:rsid w:val="0048019B"/>
    <w:rsid w:val="004801AC"/>
    <w:rsid w:val="004801E1"/>
    <w:rsid w:val="0048029E"/>
    <w:rsid w:val="0048071D"/>
    <w:rsid w:val="00480AC1"/>
    <w:rsid w:val="0048114B"/>
    <w:rsid w:val="004816CF"/>
    <w:rsid w:val="00481A66"/>
    <w:rsid w:val="00481A9F"/>
    <w:rsid w:val="00481C6E"/>
    <w:rsid w:val="0048218F"/>
    <w:rsid w:val="00482D5D"/>
    <w:rsid w:val="00482D67"/>
    <w:rsid w:val="0048341F"/>
    <w:rsid w:val="00483CA7"/>
    <w:rsid w:val="00483E49"/>
    <w:rsid w:val="004843C2"/>
    <w:rsid w:val="0048456E"/>
    <w:rsid w:val="00484A68"/>
    <w:rsid w:val="00484CC7"/>
    <w:rsid w:val="00485444"/>
    <w:rsid w:val="00485C72"/>
    <w:rsid w:val="00486045"/>
    <w:rsid w:val="00486173"/>
    <w:rsid w:val="00486C2E"/>
    <w:rsid w:val="00486CCB"/>
    <w:rsid w:val="00486ED8"/>
    <w:rsid w:val="004871E5"/>
    <w:rsid w:val="00487735"/>
    <w:rsid w:val="00487902"/>
    <w:rsid w:val="00487AE0"/>
    <w:rsid w:val="0049026E"/>
    <w:rsid w:val="00490442"/>
    <w:rsid w:val="00490503"/>
    <w:rsid w:val="004908A7"/>
    <w:rsid w:val="004915BF"/>
    <w:rsid w:val="004919EB"/>
    <w:rsid w:val="00491BF8"/>
    <w:rsid w:val="00491F1B"/>
    <w:rsid w:val="00493C1C"/>
    <w:rsid w:val="00493C9F"/>
    <w:rsid w:val="004947BF"/>
    <w:rsid w:val="00494BAE"/>
    <w:rsid w:val="00494D66"/>
    <w:rsid w:val="00494FE8"/>
    <w:rsid w:val="004957B2"/>
    <w:rsid w:val="00495CC8"/>
    <w:rsid w:val="00496145"/>
    <w:rsid w:val="00496225"/>
    <w:rsid w:val="0049664D"/>
    <w:rsid w:val="00496673"/>
    <w:rsid w:val="00496718"/>
    <w:rsid w:val="00496AC8"/>
    <w:rsid w:val="0049701D"/>
    <w:rsid w:val="00497430"/>
    <w:rsid w:val="00497474"/>
    <w:rsid w:val="0049796D"/>
    <w:rsid w:val="00497FA7"/>
    <w:rsid w:val="004A0027"/>
    <w:rsid w:val="004A012D"/>
    <w:rsid w:val="004A0281"/>
    <w:rsid w:val="004A0C2D"/>
    <w:rsid w:val="004A1240"/>
    <w:rsid w:val="004A1816"/>
    <w:rsid w:val="004A2361"/>
    <w:rsid w:val="004A2E7C"/>
    <w:rsid w:val="004A2E97"/>
    <w:rsid w:val="004A3123"/>
    <w:rsid w:val="004A38CA"/>
    <w:rsid w:val="004A39B9"/>
    <w:rsid w:val="004A3B3E"/>
    <w:rsid w:val="004A3D5A"/>
    <w:rsid w:val="004A3E7A"/>
    <w:rsid w:val="004A46B0"/>
    <w:rsid w:val="004A4707"/>
    <w:rsid w:val="004A47F0"/>
    <w:rsid w:val="004A4967"/>
    <w:rsid w:val="004A581F"/>
    <w:rsid w:val="004A59BE"/>
    <w:rsid w:val="004A62D5"/>
    <w:rsid w:val="004A6761"/>
    <w:rsid w:val="004A6976"/>
    <w:rsid w:val="004A6A17"/>
    <w:rsid w:val="004A6AEA"/>
    <w:rsid w:val="004A6CAF"/>
    <w:rsid w:val="004A71F7"/>
    <w:rsid w:val="004A7314"/>
    <w:rsid w:val="004A7ECF"/>
    <w:rsid w:val="004B0644"/>
    <w:rsid w:val="004B0951"/>
    <w:rsid w:val="004B0A02"/>
    <w:rsid w:val="004B0B07"/>
    <w:rsid w:val="004B0CA6"/>
    <w:rsid w:val="004B0F62"/>
    <w:rsid w:val="004B0FA5"/>
    <w:rsid w:val="004B14C0"/>
    <w:rsid w:val="004B1577"/>
    <w:rsid w:val="004B15E9"/>
    <w:rsid w:val="004B18C2"/>
    <w:rsid w:val="004B1B0D"/>
    <w:rsid w:val="004B1B9C"/>
    <w:rsid w:val="004B1D08"/>
    <w:rsid w:val="004B2185"/>
    <w:rsid w:val="004B24CD"/>
    <w:rsid w:val="004B2668"/>
    <w:rsid w:val="004B3011"/>
    <w:rsid w:val="004B30A7"/>
    <w:rsid w:val="004B3244"/>
    <w:rsid w:val="004B364C"/>
    <w:rsid w:val="004B4261"/>
    <w:rsid w:val="004B4344"/>
    <w:rsid w:val="004B471B"/>
    <w:rsid w:val="004B4AB8"/>
    <w:rsid w:val="004B514E"/>
    <w:rsid w:val="004B5411"/>
    <w:rsid w:val="004B5457"/>
    <w:rsid w:val="004B6041"/>
    <w:rsid w:val="004B6058"/>
    <w:rsid w:val="004B62EE"/>
    <w:rsid w:val="004B67D9"/>
    <w:rsid w:val="004B68E5"/>
    <w:rsid w:val="004B6A0B"/>
    <w:rsid w:val="004B6B78"/>
    <w:rsid w:val="004B72C2"/>
    <w:rsid w:val="004B773E"/>
    <w:rsid w:val="004B7B9B"/>
    <w:rsid w:val="004C049D"/>
    <w:rsid w:val="004C07FC"/>
    <w:rsid w:val="004C080E"/>
    <w:rsid w:val="004C0EEC"/>
    <w:rsid w:val="004C0F7E"/>
    <w:rsid w:val="004C142D"/>
    <w:rsid w:val="004C1787"/>
    <w:rsid w:val="004C1F7F"/>
    <w:rsid w:val="004C1F88"/>
    <w:rsid w:val="004C2471"/>
    <w:rsid w:val="004C303C"/>
    <w:rsid w:val="004C36D0"/>
    <w:rsid w:val="004C3AFA"/>
    <w:rsid w:val="004C4159"/>
    <w:rsid w:val="004C5084"/>
    <w:rsid w:val="004C5110"/>
    <w:rsid w:val="004C521E"/>
    <w:rsid w:val="004C5607"/>
    <w:rsid w:val="004C56FF"/>
    <w:rsid w:val="004C5E29"/>
    <w:rsid w:val="004C5EF1"/>
    <w:rsid w:val="004C5F57"/>
    <w:rsid w:val="004C63C6"/>
    <w:rsid w:val="004C68AD"/>
    <w:rsid w:val="004C6B23"/>
    <w:rsid w:val="004C6C09"/>
    <w:rsid w:val="004C6EFD"/>
    <w:rsid w:val="004C701F"/>
    <w:rsid w:val="004C74A0"/>
    <w:rsid w:val="004D0B20"/>
    <w:rsid w:val="004D0B2C"/>
    <w:rsid w:val="004D1250"/>
    <w:rsid w:val="004D1539"/>
    <w:rsid w:val="004D1A8C"/>
    <w:rsid w:val="004D1AF5"/>
    <w:rsid w:val="004D1B3A"/>
    <w:rsid w:val="004D1F31"/>
    <w:rsid w:val="004D1FCA"/>
    <w:rsid w:val="004D2021"/>
    <w:rsid w:val="004D21E3"/>
    <w:rsid w:val="004D2711"/>
    <w:rsid w:val="004D2C51"/>
    <w:rsid w:val="004D34B8"/>
    <w:rsid w:val="004D3761"/>
    <w:rsid w:val="004D3D7E"/>
    <w:rsid w:val="004D43A7"/>
    <w:rsid w:val="004D490A"/>
    <w:rsid w:val="004D49DA"/>
    <w:rsid w:val="004D4CE8"/>
    <w:rsid w:val="004D569E"/>
    <w:rsid w:val="004D57C0"/>
    <w:rsid w:val="004D65C3"/>
    <w:rsid w:val="004D6D43"/>
    <w:rsid w:val="004D7156"/>
    <w:rsid w:val="004D7231"/>
    <w:rsid w:val="004D7336"/>
    <w:rsid w:val="004D74B9"/>
    <w:rsid w:val="004D79EA"/>
    <w:rsid w:val="004D7D7C"/>
    <w:rsid w:val="004D7F5C"/>
    <w:rsid w:val="004D7FA1"/>
    <w:rsid w:val="004E07C4"/>
    <w:rsid w:val="004E1180"/>
    <w:rsid w:val="004E141E"/>
    <w:rsid w:val="004E1497"/>
    <w:rsid w:val="004E16B6"/>
    <w:rsid w:val="004E1FC1"/>
    <w:rsid w:val="004E2BC2"/>
    <w:rsid w:val="004E2E8E"/>
    <w:rsid w:val="004E3286"/>
    <w:rsid w:val="004E3571"/>
    <w:rsid w:val="004E3687"/>
    <w:rsid w:val="004E36A2"/>
    <w:rsid w:val="004E36D3"/>
    <w:rsid w:val="004E3CAE"/>
    <w:rsid w:val="004E4066"/>
    <w:rsid w:val="004E4A37"/>
    <w:rsid w:val="004E4A86"/>
    <w:rsid w:val="004E4E32"/>
    <w:rsid w:val="004E5315"/>
    <w:rsid w:val="004E5582"/>
    <w:rsid w:val="004E5873"/>
    <w:rsid w:val="004E593B"/>
    <w:rsid w:val="004E59B2"/>
    <w:rsid w:val="004E60E3"/>
    <w:rsid w:val="004E64C1"/>
    <w:rsid w:val="004E6722"/>
    <w:rsid w:val="004E6832"/>
    <w:rsid w:val="004E6961"/>
    <w:rsid w:val="004E6A14"/>
    <w:rsid w:val="004E6CC9"/>
    <w:rsid w:val="004E6F5C"/>
    <w:rsid w:val="004E77AB"/>
    <w:rsid w:val="004F0252"/>
    <w:rsid w:val="004F09F0"/>
    <w:rsid w:val="004F0CB1"/>
    <w:rsid w:val="004F1592"/>
    <w:rsid w:val="004F2798"/>
    <w:rsid w:val="004F286F"/>
    <w:rsid w:val="004F32A4"/>
    <w:rsid w:val="004F3452"/>
    <w:rsid w:val="004F3478"/>
    <w:rsid w:val="004F3634"/>
    <w:rsid w:val="004F38F7"/>
    <w:rsid w:val="004F3B32"/>
    <w:rsid w:val="004F3D94"/>
    <w:rsid w:val="004F3F07"/>
    <w:rsid w:val="004F44C2"/>
    <w:rsid w:val="004F44D4"/>
    <w:rsid w:val="004F4535"/>
    <w:rsid w:val="004F46AD"/>
    <w:rsid w:val="004F4AFD"/>
    <w:rsid w:val="004F4E72"/>
    <w:rsid w:val="004F4F61"/>
    <w:rsid w:val="004F523A"/>
    <w:rsid w:val="004F54DF"/>
    <w:rsid w:val="004F57C3"/>
    <w:rsid w:val="004F5B9B"/>
    <w:rsid w:val="004F5F9A"/>
    <w:rsid w:val="004F635F"/>
    <w:rsid w:val="004F6364"/>
    <w:rsid w:val="004F64D2"/>
    <w:rsid w:val="004F696B"/>
    <w:rsid w:val="004F6F11"/>
    <w:rsid w:val="004F6F4D"/>
    <w:rsid w:val="004F6F57"/>
    <w:rsid w:val="004F7534"/>
    <w:rsid w:val="004F76FC"/>
    <w:rsid w:val="004F785B"/>
    <w:rsid w:val="004F79DB"/>
    <w:rsid w:val="004F7AE3"/>
    <w:rsid w:val="004F7B3D"/>
    <w:rsid w:val="004F7C24"/>
    <w:rsid w:val="005007C3"/>
    <w:rsid w:val="00500845"/>
    <w:rsid w:val="00500854"/>
    <w:rsid w:val="00500951"/>
    <w:rsid w:val="00500A0E"/>
    <w:rsid w:val="00500A55"/>
    <w:rsid w:val="00500B60"/>
    <w:rsid w:val="00500DB1"/>
    <w:rsid w:val="00500EF5"/>
    <w:rsid w:val="005012EB"/>
    <w:rsid w:val="005015F3"/>
    <w:rsid w:val="00501871"/>
    <w:rsid w:val="00501D87"/>
    <w:rsid w:val="0050241B"/>
    <w:rsid w:val="005026B3"/>
    <w:rsid w:val="00502C0B"/>
    <w:rsid w:val="00502D13"/>
    <w:rsid w:val="005030A2"/>
    <w:rsid w:val="00503751"/>
    <w:rsid w:val="0050393B"/>
    <w:rsid w:val="00503A18"/>
    <w:rsid w:val="00504033"/>
    <w:rsid w:val="005040B7"/>
    <w:rsid w:val="00504617"/>
    <w:rsid w:val="00504BA5"/>
    <w:rsid w:val="0050505D"/>
    <w:rsid w:val="0050514B"/>
    <w:rsid w:val="005057E4"/>
    <w:rsid w:val="005058C6"/>
    <w:rsid w:val="00505E82"/>
    <w:rsid w:val="005061EA"/>
    <w:rsid w:val="005065D1"/>
    <w:rsid w:val="00506678"/>
    <w:rsid w:val="005068AA"/>
    <w:rsid w:val="005068AC"/>
    <w:rsid w:val="00506CAD"/>
    <w:rsid w:val="0050708B"/>
    <w:rsid w:val="0050765A"/>
    <w:rsid w:val="00507CE5"/>
    <w:rsid w:val="005100E8"/>
    <w:rsid w:val="00510265"/>
    <w:rsid w:val="00510626"/>
    <w:rsid w:val="00510D21"/>
    <w:rsid w:val="00510D7A"/>
    <w:rsid w:val="00511279"/>
    <w:rsid w:val="00512396"/>
    <w:rsid w:val="005125F4"/>
    <w:rsid w:val="0051277F"/>
    <w:rsid w:val="005129F6"/>
    <w:rsid w:val="00512FBB"/>
    <w:rsid w:val="00513387"/>
    <w:rsid w:val="00513FE9"/>
    <w:rsid w:val="0051464C"/>
    <w:rsid w:val="005149F7"/>
    <w:rsid w:val="005152D6"/>
    <w:rsid w:val="00515985"/>
    <w:rsid w:val="00515BDA"/>
    <w:rsid w:val="00516190"/>
    <w:rsid w:val="005166A0"/>
    <w:rsid w:val="00516B05"/>
    <w:rsid w:val="00516F13"/>
    <w:rsid w:val="00516F43"/>
    <w:rsid w:val="00517CAF"/>
    <w:rsid w:val="005203BE"/>
    <w:rsid w:val="005209B2"/>
    <w:rsid w:val="005211C1"/>
    <w:rsid w:val="0052190C"/>
    <w:rsid w:val="005219BE"/>
    <w:rsid w:val="00521A20"/>
    <w:rsid w:val="0052232A"/>
    <w:rsid w:val="0052265E"/>
    <w:rsid w:val="00522E3F"/>
    <w:rsid w:val="0052370B"/>
    <w:rsid w:val="00523951"/>
    <w:rsid w:val="00523EBB"/>
    <w:rsid w:val="00524821"/>
    <w:rsid w:val="00524A27"/>
    <w:rsid w:val="00524B37"/>
    <w:rsid w:val="005253ED"/>
    <w:rsid w:val="0052552B"/>
    <w:rsid w:val="005259D7"/>
    <w:rsid w:val="00525C58"/>
    <w:rsid w:val="005261E8"/>
    <w:rsid w:val="00526A43"/>
    <w:rsid w:val="00526D80"/>
    <w:rsid w:val="00526EB5"/>
    <w:rsid w:val="00527459"/>
    <w:rsid w:val="00527760"/>
    <w:rsid w:val="005277CC"/>
    <w:rsid w:val="005277DD"/>
    <w:rsid w:val="00527FCF"/>
    <w:rsid w:val="00530DF4"/>
    <w:rsid w:val="005310D2"/>
    <w:rsid w:val="00531540"/>
    <w:rsid w:val="005317D2"/>
    <w:rsid w:val="00531C53"/>
    <w:rsid w:val="00531F33"/>
    <w:rsid w:val="00531FC6"/>
    <w:rsid w:val="0053236F"/>
    <w:rsid w:val="00532969"/>
    <w:rsid w:val="00532D24"/>
    <w:rsid w:val="00533326"/>
    <w:rsid w:val="005336A1"/>
    <w:rsid w:val="0053380E"/>
    <w:rsid w:val="005338FA"/>
    <w:rsid w:val="00533D6A"/>
    <w:rsid w:val="00534A76"/>
    <w:rsid w:val="00534E21"/>
    <w:rsid w:val="005351CD"/>
    <w:rsid w:val="00535274"/>
    <w:rsid w:val="0053575F"/>
    <w:rsid w:val="00535A04"/>
    <w:rsid w:val="00535A55"/>
    <w:rsid w:val="00536144"/>
    <w:rsid w:val="005361A7"/>
    <w:rsid w:val="005365FB"/>
    <w:rsid w:val="00536731"/>
    <w:rsid w:val="0053704C"/>
    <w:rsid w:val="005377AB"/>
    <w:rsid w:val="00537C3C"/>
    <w:rsid w:val="0054042E"/>
    <w:rsid w:val="00540689"/>
    <w:rsid w:val="00540893"/>
    <w:rsid w:val="00540D48"/>
    <w:rsid w:val="0054124F"/>
    <w:rsid w:val="005413BD"/>
    <w:rsid w:val="00542153"/>
    <w:rsid w:val="005425BF"/>
    <w:rsid w:val="00542756"/>
    <w:rsid w:val="00542B62"/>
    <w:rsid w:val="005430C2"/>
    <w:rsid w:val="00543465"/>
    <w:rsid w:val="005435A9"/>
    <w:rsid w:val="005437ED"/>
    <w:rsid w:val="00543A77"/>
    <w:rsid w:val="005445B9"/>
    <w:rsid w:val="0054496D"/>
    <w:rsid w:val="00544A37"/>
    <w:rsid w:val="00544B96"/>
    <w:rsid w:val="00544F55"/>
    <w:rsid w:val="0054524A"/>
    <w:rsid w:val="00545469"/>
    <w:rsid w:val="005458B3"/>
    <w:rsid w:val="00545ABD"/>
    <w:rsid w:val="00545C98"/>
    <w:rsid w:val="00545D68"/>
    <w:rsid w:val="00545DD6"/>
    <w:rsid w:val="00545F6A"/>
    <w:rsid w:val="005461CC"/>
    <w:rsid w:val="00546884"/>
    <w:rsid w:val="005469EA"/>
    <w:rsid w:val="0055043B"/>
    <w:rsid w:val="00550576"/>
    <w:rsid w:val="00550AEC"/>
    <w:rsid w:val="00550EC1"/>
    <w:rsid w:val="00550F5B"/>
    <w:rsid w:val="005512F5"/>
    <w:rsid w:val="0055143A"/>
    <w:rsid w:val="005514C8"/>
    <w:rsid w:val="00552359"/>
    <w:rsid w:val="005523B7"/>
    <w:rsid w:val="005523FD"/>
    <w:rsid w:val="005531A9"/>
    <w:rsid w:val="00553517"/>
    <w:rsid w:val="00553A49"/>
    <w:rsid w:val="00553DBF"/>
    <w:rsid w:val="00554265"/>
    <w:rsid w:val="00554C1A"/>
    <w:rsid w:val="0055506E"/>
    <w:rsid w:val="005553A8"/>
    <w:rsid w:val="00555580"/>
    <w:rsid w:val="005555B6"/>
    <w:rsid w:val="00555962"/>
    <w:rsid w:val="00555E63"/>
    <w:rsid w:val="00555F9C"/>
    <w:rsid w:val="00556490"/>
    <w:rsid w:val="00556FD6"/>
    <w:rsid w:val="00557348"/>
    <w:rsid w:val="005573D6"/>
    <w:rsid w:val="005578FD"/>
    <w:rsid w:val="0055792F"/>
    <w:rsid w:val="0055796A"/>
    <w:rsid w:val="00557DC1"/>
    <w:rsid w:val="0056078C"/>
    <w:rsid w:val="00560E4B"/>
    <w:rsid w:val="005612B5"/>
    <w:rsid w:val="0056150A"/>
    <w:rsid w:val="00561A7A"/>
    <w:rsid w:val="00561C10"/>
    <w:rsid w:val="00561C62"/>
    <w:rsid w:val="00561D1A"/>
    <w:rsid w:val="00562035"/>
    <w:rsid w:val="00562561"/>
    <w:rsid w:val="00562671"/>
    <w:rsid w:val="00562976"/>
    <w:rsid w:val="005629A5"/>
    <w:rsid w:val="005629CF"/>
    <w:rsid w:val="00562A65"/>
    <w:rsid w:val="00563CCB"/>
    <w:rsid w:val="00564781"/>
    <w:rsid w:val="00564C03"/>
    <w:rsid w:val="00564F86"/>
    <w:rsid w:val="005651BD"/>
    <w:rsid w:val="005653FF"/>
    <w:rsid w:val="005654E4"/>
    <w:rsid w:val="005656A1"/>
    <w:rsid w:val="00565830"/>
    <w:rsid w:val="00565AC9"/>
    <w:rsid w:val="00565B38"/>
    <w:rsid w:val="00565CC6"/>
    <w:rsid w:val="005662D0"/>
    <w:rsid w:val="005666CB"/>
    <w:rsid w:val="005669FC"/>
    <w:rsid w:val="00566E08"/>
    <w:rsid w:val="00566EBC"/>
    <w:rsid w:val="005676AC"/>
    <w:rsid w:val="00567B78"/>
    <w:rsid w:val="005703AE"/>
    <w:rsid w:val="00570711"/>
    <w:rsid w:val="00571123"/>
    <w:rsid w:val="0057116B"/>
    <w:rsid w:val="00571AE0"/>
    <w:rsid w:val="00571CB7"/>
    <w:rsid w:val="00572432"/>
    <w:rsid w:val="00572555"/>
    <w:rsid w:val="00572F1C"/>
    <w:rsid w:val="005732EF"/>
    <w:rsid w:val="00573843"/>
    <w:rsid w:val="005739D7"/>
    <w:rsid w:val="00573B72"/>
    <w:rsid w:val="00573C49"/>
    <w:rsid w:val="00573ED5"/>
    <w:rsid w:val="00574253"/>
    <w:rsid w:val="00574708"/>
    <w:rsid w:val="00574BA5"/>
    <w:rsid w:val="005754B0"/>
    <w:rsid w:val="005759BA"/>
    <w:rsid w:val="005759EE"/>
    <w:rsid w:val="005761E2"/>
    <w:rsid w:val="005768EA"/>
    <w:rsid w:val="00576CD9"/>
    <w:rsid w:val="00576F99"/>
    <w:rsid w:val="0057704A"/>
    <w:rsid w:val="00577500"/>
    <w:rsid w:val="005775F1"/>
    <w:rsid w:val="005777BA"/>
    <w:rsid w:val="00577860"/>
    <w:rsid w:val="005779C1"/>
    <w:rsid w:val="00577F13"/>
    <w:rsid w:val="00580432"/>
    <w:rsid w:val="005807A2"/>
    <w:rsid w:val="0058085E"/>
    <w:rsid w:val="0058133F"/>
    <w:rsid w:val="0058157E"/>
    <w:rsid w:val="00581937"/>
    <w:rsid w:val="00581C20"/>
    <w:rsid w:val="00581D66"/>
    <w:rsid w:val="00581F45"/>
    <w:rsid w:val="005820F9"/>
    <w:rsid w:val="005821DE"/>
    <w:rsid w:val="00582234"/>
    <w:rsid w:val="005825E7"/>
    <w:rsid w:val="005829B3"/>
    <w:rsid w:val="005833AD"/>
    <w:rsid w:val="00583798"/>
    <w:rsid w:val="005837B7"/>
    <w:rsid w:val="005837F1"/>
    <w:rsid w:val="00583F8A"/>
    <w:rsid w:val="00583FA9"/>
    <w:rsid w:val="005840EC"/>
    <w:rsid w:val="005846BB"/>
    <w:rsid w:val="00584899"/>
    <w:rsid w:val="00584D7F"/>
    <w:rsid w:val="00584DB5"/>
    <w:rsid w:val="0058541A"/>
    <w:rsid w:val="00585508"/>
    <w:rsid w:val="00586207"/>
    <w:rsid w:val="0058683E"/>
    <w:rsid w:val="005868FF"/>
    <w:rsid w:val="00586FE7"/>
    <w:rsid w:val="00587564"/>
    <w:rsid w:val="005877F7"/>
    <w:rsid w:val="005879C9"/>
    <w:rsid w:val="00587C80"/>
    <w:rsid w:val="00587E07"/>
    <w:rsid w:val="00587EEB"/>
    <w:rsid w:val="00587F6B"/>
    <w:rsid w:val="0059002B"/>
    <w:rsid w:val="00590257"/>
    <w:rsid w:val="0059026E"/>
    <w:rsid w:val="0059083D"/>
    <w:rsid w:val="00590A30"/>
    <w:rsid w:val="005912DA"/>
    <w:rsid w:val="00591535"/>
    <w:rsid w:val="00591571"/>
    <w:rsid w:val="00591BE7"/>
    <w:rsid w:val="00592493"/>
    <w:rsid w:val="005925CA"/>
    <w:rsid w:val="005926FA"/>
    <w:rsid w:val="005931FE"/>
    <w:rsid w:val="00593421"/>
    <w:rsid w:val="00593D51"/>
    <w:rsid w:val="00593F3D"/>
    <w:rsid w:val="00594601"/>
    <w:rsid w:val="00594ADC"/>
    <w:rsid w:val="00594BF8"/>
    <w:rsid w:val="00594DD7"/>
    <w:rsid w:val="00594E1A"/>
    <w:rsid w:val="005952F1"/>
    <w:rsid w:val="00595864"/>
    <w:rsid w:val="00595AA0"/>
    <w:rsid w:val="00595BF9"/>
    <w:rsid w:val="00595CF0"/>
    <w:rsid w:val="005964FF"/>
    <w:rsid w:val="005970F5"/>
    <w:rsid w:val="0059727D"/>
    <w:rsid w:val="00597663"/>
    <w:rsid w:val="00597C55"/>
    <w:rsid w:val="00597CC8"/>
    <w:rsid w:val="005A0216"/>
    <w:rsid w:val="005A0B38"/>
    <w:rsid w:val="005A1321"/>
    <w:rsid w:val="005A194A"/>
    <w:rsid w:val="005A1A43"/>
    <w:rsid w:val="005A212B"/>
    <w:rsid w:val="005A26B3"/>
    <w:rsid w:val="005A2E83"/>
    <w:rsid w:val="005A3330"/>
    <w:rsid w:val="005A3687"/>
    <w:rsid w:val="005A370B"/>
    <w:rsid w:val="005A3AF3"/>
    <w:rsid w:val="005A3E5B"/>
    <w:rsid w:val="005A4380"/>
    <w:rsid w:val="005A4A86"/>
    <w:rsid w:val="005A5806"/>
    <w:rsid w:val="005A5919"/>
    <w:rsid w:val="005A5F08"/>
    <w:rsid w:val="005A60D2"/>
    <w:rsid w:val="005A62F3"/>
    <w:rsid w:val="005A72CE"/>
    <w:rsid w:val="005A7698"/>
    <w:rsid w:val="005A7E9E"/>
    <w:rsid w:val="005B06AA"/>
    <w:rsid w:val="005B0A1A"/>
    <w:rsid w:val="005B0A81"/>
    <w:rsid w:val="005B0F08"/>
    <w:rsid w:val="005B10AE"/>
    <w:rsid w:val="005B13AF"/>
    <w:rsid w:val="005B19D2"/>
    <w:rsid w:val="005B1B37"/>
    <w:rsid w:val="005B1EAF"/>
    <w:rsid w:val="005B1F98"/>
    <w:rsid w:val="005B2276"/>
    <w:rsid w:val="005B22A0"/>
    <w:rsid w:val="005B28EC"/>
    <w:rsid w:val="005B29E7"/>
    <w:rsid w:val="005B30A8"/>
    <w:rsid w:val="005B31E5"/>
    <w:rsid w:val="005B3A34"/>
    <w:rsid w:val="005B3AC7"/>
    <w:rsid w:val="005B3CA4"/>
    <w:rsid w:val="005B4097"/>
    <w:rsid w:val="005B44EA"/>
    <w:rsid w:val="005B4A14"/>
    <w:rsid w:val="005B514F"/>
    <w:rsid w:val="005B580D"/>
    <w:rsid w:val="005B68E1"/>
    <w:rsid w:val="005B6D0F"/>
    <w:rsid w:val="005B6D28"/>
    <w:rsid w:val="005B6F6B"/>
    <w:rsid w:val="005C019D"/>
    <w:rsid w:val="005C0C20"/>
    <w:rsid w:val="005C18E2"/>
    <w:rsid w:val="005C19AA"/>
    <w:rsid w:val="005C208E"/>
    <w:rsid w:val="005C210D"/>
    <w:rsid w:val="005C21D8"/>
    <w:rsid w:val="005C229B"/>
    <w:rsid w:val="005C2325"/>
    <w:rsid w:val="005C2BF2"/>
    <w:rsid w:val="005C3244"/>
    <w:rsid w:val="005C32B0"/>
    <w:rsid w:val="005C366C"/>
    <w:rsid w:val="005C3973"/>
    <w:rsid w:val="005C3B88"/>
    <w:rsid w:val="005C52CA"/>
    <w:rsid w:val="005C53CE"/>
    <w:rsid w:val="005C575B"/>
    <w:rsid w:val="005C59D2"/>
    <w:rsid w:val="005C5A35"/>
    <w:rsid w:val="005C6063"/>
    <w:rsid w:val="005C64B4"/>
    <w:rsid w:val="005C686F"/>
    <w:rsid w:val="005C73A0"/>
    <w:rsid w:val="005C756D"/>
    <w:rsid w:val="005C7D2C"/>
    <w:rsid w:val="005C7ED2"/>
    <w:rsid w:val="005D031F"/>
    <w:rsid w:val="005D04D8"/>
    <w:rsid w:val="005D0E66"/>
    <w:rsid w:val="005D1E46"/>
    <w:rsid w:val="005D2255"/>
    <w:rsid w:val="005D271F"/>
    <w:rsid w:val="005D2802"/>
    <w:rsid w:val="005D2B1A"/>
    <w:rsid w:val="005D2CCE"/>
    <w:rsid w:val="005D3495"/>
    <w:rsid w:val="005D35E1"/>
    <w:rsid w:val="005D35F3"/>
    <w:rsid w:val="005D3A69"/>
    <w:rsid w:val="005D3BE0"/>
    <w:rsid w:val="005D3C7E"/>
    <w:rsid w:val="005D458A"/>
    <w:rsid w:val="005D517D"/>
    <w:rsid w:val="005D5395"/>
    <w:rsid w:val="005D564E"/>
    <w:rsid w:val="005D598C"/>
    <w:rsid w:val="005D5A81"/>
    <w:rsid w:val="005D5B9E"/>
    <w:rsid w:val="005D65AD"/>
    <w:rsid w:val="005D6D39"/>
    <w:rsid w:val="005D7240"/>
    <w:rsid w:val="005D7928"/>
    <w:rsid w:val="005D7C0E"/>
    <w:rsid w:val="005D7DB8"/>
    <w:rsid w:val="005E02C3"/>
    <w:rsid w:val="005E044F"/>
    <w:rsid w:val="005E1AB0"/>
    <w:rsid w:val="005E1E9E"/>
    <w:rsid w:val="005E2400"/>
    <w:rsid w:val="005E2E3D"/>
    <w:rsid w:val="005E31C1"/>
    <w:rsid w:val="005E3795"/>
    <w:rsid w:val="005E3988"/>
    <w:rsid w:val="005E3A75"/>
    <w:rsid w:val="005E3BDA"/>
    <w:rsid w:val="005E4185"/>
    <w:rsid w:val="005E42C4"/>
    <w:rsid w:val="005E43B1"/>
    <w:rsid w:val="005E4BB9"/>
    <w:rsid w:val="005E4F5A"/>
    <w:rsid w:val="005E5669"/>
    <w:rsid w:val="005E568C"/>
    <w:rsid w:val="005E6CBB"/>
    <w:rsid w:val="005E7E2D"/>
    <w:rsid w:val="005F0513"/>
    <w:rsid w:val="005F0A38"/>
    <w:rsid w:val="005F12F6"/>
    <w:rsid w:val="005F15A8"/>
    <w:rsid w:val="005F16E1"/>
    <w:rsid w:val="005F1A90"/>
    <w:rsid w:val="005F213A"/>
    <w:rsid w:val="005F25D9"/>
    <w:rsid w:val="005F2624"/>
    <w:rsid w:val="005F2A6A"/>
    <w:rsid w:val="005F333C"/>
    <w:rsid w:val="005F35E8"/>
    <w:rsid w:val="005F38EA"/>
    <w:rsid w:val="005F4A1B"/>
    <w:rsid w:val="005F52D1"/>
    <w:rsid w:val="005F5531"/>
    <w:rsid w:val="005F553E"/>
    <w:rsid w:val="005F5E70"/>
    <w:rsid w:val="005F60B3"/>
    <w:rsid w:val="005F6776"/>
    <w:rsid w:val="005F67C9"/>
    <w:rsid w:val="005F6B74"/>
    <w:rsid w:val="005F6D7F"/>
    <w:rsid w:val="005F6E53"/>
    <w:rsid w:val="005F7129"/>
    <w:rsid w:val="005F716E"/>
    <w:rsid w:val="005F733A"/>
    <w:rsid w:val="005F74B5"/>
    <w:rsid w:val="005F78D2"/>
    <w:rsid w:val="005F7A80"/>
    <w:rsid w:val="006003A3"/>
    <w:rsid w:val="00600752"/>
    <w:rsid w:val="006007D9"/>
    <w:rsid w:val="00600A40"/>
    <w:rsid w:val="00600B58"/>
    <w:rsid w:val="00601E6F"/>
    <w:rsid w:val="00601F93"/>
    <w:rsid w:val="006027DE"/>
    <w:rsid w:val="0060280E"/>
    <w:rsid w:val="00602E72"/>
    <w:rsid w:val="00602FC2"/>
    <w:rsid w:val="0060337B"/>
    <w:rsid w:val="00603BBB"/>
    <w:rsid w:val="00603BC4"/>
    <w:rsid w:val="00603FDC"/>
    <w:rsid w:val="0060460B"/>
    <w:rsid w:val="00604667"/>
    <w:rsid w:val="00605689"/>
    <w:rsid w:val="00605BD1"/>
    <w:rsid w:val="00605C98"/>
    <w:rsid w:val="00606344"/>
    <w:rsid w:val="00606504"/>
    <w:rsid w:val="006069DD"/>
    <w:rsid w:val="00606BDA"/>
    <w:rsid w:val="006071D7"/>
    <w:rsid w:val="0060740B"/>
    <w:rsid w:val="00607734"/>
    <w:rsid w:val="00607897"/>
    <w:rsid w:val="00607B6C"/>
    <w:rsid w:val="00607FA2"/>
    <w:rsid w:val="0061005A"/>
    <w:rsid w:val="006102EB"/>
    <w:rsid w:val="00610372"/>
    <w:rsid w:val="006107B0"/>
    <w:rsid w:val="006107D6"/>
    <w:rsid w:val="006108BC"/>
    <w:rsid w:val="00610AA3"/>
    <w:rsid w:val="00610BAD"/>
    <w:rsid w:val="006114AF"/>
    <w:rsid w:val="0061152B"/>
    <w:rsid w:val="0061180B"/>
    <w:rsid w:val="00612033"/>
    <w:rsid w:val="006123A0"/>
    <w:rsid w:val="006123F7"/>
    <w:rsid w:val="00612C38"/>
    <w:rsid w:val="0061376D"/>
    <w:rsid w:val="00613EFF"/>
    <w:rsid w:val="006143C1"/>
    <w:rsid w:val="006148FF"/>
    <w:rsid w:val="00614F9E"/>
    <w:rsid w:val="00614FA4"/>
    <w:rsid w:val="00615155"/>
    <w:rsid w:val="00615183"/>
    <w:rsid w:val="00615646"/>
    <w:rsid w:val="006156D6"/>
    <w:rsid w:val="0061584E"/>
    <w:rsid w:val="0061620E"/>
    <w:rsid w:val="00616975"/>
    <w:rsid w:val="00616DA8"/>
    <w:rsid w:val="00617354"/>
    <w:rsid w:val="0061792D"/>
    <w:rsid w:val="00617976"/>
    <w:rsid w:val="00617BDF"/>
    <w:rsid w:val="00620491"/>
    <w:rsid w:val="00620888"/>
    <w:rsid w:val="00620FE1"/>
    <w:rsid w:val="00621445"/>
    <w:rsid w:val="00621DE6"/>
    <w:rsid w:val="00622167"/>
    <w:rsid w:val="006224DB"/>
    <w:rsid w:val="006238C8"/>
    <w:rsid w:val="006241AC"/>
    <w:rsid w:val="00624371"/>
    <w:rsid w:val="006246AE"/>
    <w:rsid w:val="00625B85"/>
    <w:rsid w:val="006266F3"/>
    <w:rsid w:val="00626CD7"/>
    <w:rsid w:val="006270DE"/>
    <w:rsid w:val="0063023C"/>
    <w:rsid w:val="006306C2"/>
    <w:rsid w:val="00630C75"/>
    <w:rsid w:val="00630D2D"/>
    <w:rsid w:val="00631419"/>
    <w:rsid w:val="00631497"/>
    <w:rsid w:val="006317BB"/>
    <w:rsid w:val="00631B9C"/>
    <w:rsid w:val="00632164"/>
    <w:rsid w:val="0063231C"/>
    <w:rsid w:val="006327CA"/>
    <w:rsid w:val="006328CE"/>
    <w:rsid w:val="0063296D"/>
    <w:rsid w:val="00632A6B"/>
    <w:rsid w:val="00632C06"/>
    <w:rsid w:val="00632E25"/>
    <w:rsid w:val="006337FB"/>
    <w:rsid w:val="00633E1F"/>
    <w:rsid w:val="0063422E"/>
    <w:rsid w:val="006346F7"/>
    <w:rsid w:val="00634947"/>
    <w:rsid w:val="00634CB1"/>
    <w:rsid w:val="00634E41"/>
    <w:rsid w:val="006353D2"/>
    <w:rsid w:val="00635684"/>
    <w:rsid w:val="00636563"/>
    <w:rsid w:val="00637808"/>
    <w:rsid w:val="006400A7"/>
    <w:rsid w:val="00640F31"/>
    <w:rsid w:val="00641028"/>
    <w:rsid w:val="006413E3"/>
    <w:rsid w:val="0064167D"/>
    <w:rsid w:val="0064181F"/>
    <w:rsid w:val="00641844"/>
    <w:rsid w:val="00641851"/>
    <w:rsid w:val="0064186D"/>
    <w:rsid w:val="00641C91"/>
    <w:rsid w:val="00641E31"/>
    <w:rsid w:val="00641EC2"/>
    <w:rsid w:val="006420B1"/>
    <w:rsid w:val="006424C7"/>
    <w:rsid w:val="0064299F"/>
    <w:rsid w:val="00642CB7"/>
    <w:rsid w:val="00642E1B"/>
    <w:rsid w:val="006431D2"/>
    <w:rsid w:val="006436E9"/>
    <w:rsid w:val="00643740"/>
    <w:rsid w:val="00643F6B"/>
    <w:rsid w:val="00643F8F"/>
    <w:rsid w:val="00643FEE"/>
    <w:rsid w:val="006441B2"/>
    <w:rsid w:val="00644374"/>
    <w:rsid w:val="0064444B"/>
    <w:rsid w:val="006445EA"/>
    <w:rsid w:val="006447F4"/>
    <w:rsid w:val="00644C9D"/>
    <w:rsid w:val="00645174"/>
    <w:rsid w:val="00645274"/>
    <w:rsid w:val="0064529C"/>
    <w:rsid w:val="006456D3"/>
    <w:rsid w:val="00645D52"/>
    <w:rsid w:val="00645D96"/>
    <w:rsid w:val="00645DB5"/>
    <w:rsid w:val="0064658F"/>
    <w:rsid w:val="00646631"/>
    <w:rsid w:val="006469B8"/>
    <w:rsid w:val="00647188"/>
    <w:rsid w:val="006472D6"/>
    <w:rsid w:val="00647639"/>
    <w:rsid w:val="00647BC6"/>
    <w:rsid w:val="00650077"/>
    <w:rsid w:val="006503D3"/>
    <w:rsid w:val="0065059E"/>
    <w:rsid w:val="0065133B"/>
    <w:rsid w:val="00651E87"/>
    <w:rsid w:val="00651EF2"/>
    <w:rsid w:val="00652B53"/>
    <w:rsid w:val="006530A0"/>
    <w:rsid w:val="0065356C"/>
    <w:rsid w:val="00653577"/>
    <w:rsid w:val="00653AD3"/>
    <w:rsid w:val="00654205"/>
    <w:rsid w:val="00655F8D"/>
    <w:rsid w:val="00655FC6"/>
    <w:rsid w:val="006560DC"/>
    <w:rsid w:val="00656F8D"/>
    <w:rsid w:val="0065769A"/>
    <w:rsid w:val="006577C7"/>
    <w:rsid w:val="006578BD"/>
    <w:rsid w:val="006579F0"/>
    <w:rsid w:val="00657A24"/>
    <w:rsid w:val="00657C95"/>
    <w:rsid w:val="006602F6"/>
    <w:rsid w:val="00660538"/>
    <w:rsid w:val="00660CEC"/>
    <w:rsid w:val="00660D4F"/>
    <w:rsid w:val="00660F51"/>
    <w:rsid w:val="00661246"/>
    <w:rsid w:val="0066173A"/>
    <w:rsid w:val="0066173D"/>
    <w:rsid w:val="006618D5"/>
    <w:rsid w:val="00662369"/>
    <w:rsid w:val="006623C8"/>
    <w:rsid w:val="00662984"/>
    <w:rsid w:val="00662B19"/>
    <w:rsid w:val="006635F3"/>
    <w:rsid w:val="0066374F"/>
    <w:rsid w:val="00664872"/>
    <w:rsid w:val="006649F1"/>
    <w:rsid w:val="00664FC2"/>
    <w:rsid w:val="006656F5"/>
    <w:rsid w:val="00665741"/>
    <w:rsid w:val="00665916"/>
    <w:rsid w:val="00665A8F"/>
    <w:rsid w:val="00665A98"/>
    <w:rsid w:val="00665B88"/>
    <w:rsid w:val="00665C23"/>
    <w:rsid w:val="006661F2"/>
    <w:rsid w:val="006673AF"/>
    <w:rsid w:val="00667FE8"/>
    <w:rsid w:val="00670027"/>
    <w:rsid w:val="0067025C"/>
    <w:rsid w:val="00670578"/>
    <w:rsid w:val="0067085B"/>
    <w:rsid w:val="00670A49"/>
    <w:rsid w:val="00670B17"/>
    <w:rsid w:val="00670C95"/>
    <w:rsid w:val="006711A5"/>
    <w:rsid w:val="006716BA"/>
    <w:rsid w:val="00671788"/>
    <w:rsid w:val="00671D1B"/>
    <w:rsid w:val="00671DCB"/>
    <w:rsid w:val="00672136"/>
    <w:rsid w:val="00672350"/>
    <w:rsid w:val="00672651"/>
    <w:rsid w:val="00672A4F"/>
    <w:rsid w:val="006734A5"/>
    <w:rsid w:val="00673561"/>
    <w:rsid w:val="006738EE"/>
    <w:rsid w:val="00674509"/>
    <w:rsid w:val="00674D3E"/>
    <w:rsid w:val="00675402"/>
    <w:rsid w:val="00675456"/>
    <w:rsid w:val="00675523"/>
    <w:rsid w:val="00675A8C"/>
    <w:rsid w:val="00675AEB"/>
    <w:rsid w:val="00675D2D"/>
    <w:rsid w:val="00675E5C"/>
    <w:rsid w:val="006767C0"/>
    <w:rsid w:val="006769AF"/>
    <w:rsid w:val="00676B0C"/>
    <w:rsid w:val="00676C79"/>
    <w:rsid w:val="006770BF"/>
    <w:rsid w:val="006776E2"/>
    <w:rsid w:val="00677821"/>
    <w:rsid w:val="0067792F"/>
    <w:rsid w:val="00680221"/>
    <w:rsid w:val="00680C27"/>
    <w:rsid w:val="00680D04"/>
    <w:rsid w:val="00681020"/>
    <w:rsid w:val="00681096"/>
    <w:rsid w:val="0068167B"/>
    <w:rsid w:val="006817E8"/>
    <w:rsid w:val="00681BDE"/>
    <w:rsid w:val="00682092"/>
    <w:rsid w:val="00682347"/>
    <w:rsid w:val="0068253E"/>
    <w:rsid w:val="00683705"/>
    <w:rsid w:val="00683888"/>
    <w:rsid w:val="00683A1E"/>
    <w:rsid w:val="00683BCF"/>
    <w:rsid w:val="00683CC1"/>
    <w:rsid w:val="0068431F"/>
    <w:rsid w:val="00684563"/>
    <w:rsid w:val="006845E8"/>
    <w:rsid w:val="00684C34"/>
    <w:rsid w:val="00684D1B"/>
    <w:rsid w:val="006861D1"/>
    <w:rsid w:val="0068620E"/>
    <w:rsid w:val="0068649E"/>
    <w:rsid w:val="006864AB"/>
    <w:rsid w:val="00686715"/>
    <w:rsid w:val="00686B09"/>
    <w:rsid w:val="00686CE9"/>
    <w:rsid w:val="00686D6B"/>
    <w:rsid w:val="00687147"/>
    <w:rsid w:val="00687414"/>
    <w:rsid w:val="00687AFC"/>
    <w:rsid w:val="00687CDC"/>
    <w:rsid w:val="00690388"/>
    <w:rsid w:val="006905DC"/>
    <w:rsid w:val="00691830"/>
    <w:rsid w:val="00691E86"/>
    <w:rsid w:val="00692200"/>
    <w:rsid w:val="0069238F"/>
    <w:rsid w:val="006926F8"/>
    <w:rsid w:val="006928DF"/>
    <w:rsid w:val="00692C49"/>
    <w:rsid w:val="00692CA5"/>
    <w:rsid w:val="0069310F"/>
    <w:rsid w:val="00693287"/>
    <w:rsid w:val="006932DD"/>
    <w:rsid w:val="00693308"/>
    <w:rsid w:val="00693725"/>
    <w:rsid w:val="006938EF"/>
    <w:rsid w:val="00693A9B"/>
    <w:rsid w:val="00693E7D"/>
    <w:rsid w:val="006941C4"/>
    <w:rsid w:val="00694275"/>
    <w:rsid w:val="00694CF3"/>
    <w:rsid w:val="00695362"/>
    <w:rsid w:val="00695AEF"/>
    <w:rsid w:val="00695CEB"/>
    <w:rsid w:val="00695EE3"/>
    <w:rsid w:val="00696295"/>
    <w:rsid w:val="00696364"/>
    <w:rsid w:val="0069638D"/>
    <w:rsid w:val="006963A0"/>
    <w:rsid w:val="006967ED"/>
    <w:rsid w:val="00696D98"/>
    <w:rsid w:val="0069786B"/>
    <w:rsid w:val="0069797E"/>
    <w:rsid w:val="00697A97"/>
    <w:rsid w:val="006A0302"/>
    <w:rsid w:val="006A056C"/>
    <w:rsid w:val="006A0749"/>
    <w:rsid w:val="006A0AAD"/>
    <w:rsid w:val="006A0ACF"/>
    <w:rsid w:val="006A13AB"/>
    <w:rsid w:val="006A14C5"/>
    <w:rsid w:val="006A220C"/>
    <w:rsid w:val="006A22F9"/>
    <w:rsid w:val="006A23D9"/>
    <w:rsid w:val="006A25AC"/>
    <w:rsid w:val="006A401C"/>
    <w:rsid w:val="006A43A3"/>
    <w:rsid w:val="006A43DF"/>
    <w:rsid w:val="006A48D3"/>
    <w:rsid w:val="006A4C47"/>
    <w:rsid w:val="006A539D"/>
    <w:rsid w:val="006A54F7"/>
    <w:rsid w:val="006A6059"/>
    <w:rsid w:val="006A608D"/>
    <w:rsid w:val="006A616A"/>
    <w:rsid w:val="006A657E"/>
    <w:rsid w:val="006A6848"/>
    <w:rsid w:val="006A6D95"/>
    <w:rsid w:val="006A6DDC"/>
    <w:rsid w:val="006A7637"/>
    <w:rsid w:val="006A7785"/>
    <w:rsid w:val="006A7A7E"/>
    <w:rsid w:val="006A7FDD"/>
    <w:rsid w:val="006B056F"/>
    <w:rsid w:val="006B08D2"/>
    <w:rsid w:val="006B0DBE"/>
    <w:rsid w:val="006B144B"/>
    <w:rsid w:val="006B165C"/>
    <w:rsid w:val="006B176B"/>
    <w:rsid w:val="006B2761"/>
    <w:rsid w:val="006B2C69"/>
    <w:rsid w:val="006B2DD6"/>
    <w:rsid w:val="006B2DF0"/>
    <w:rsid w:val="006B31CB"/>
    <w:rsid w:val="006B344F"/>
    <w:rsid w:val="006B3611"/>
    <w:rsid w:val="006B3EF6"/>
    <w:rsid w:val="006B4313"/>
    <w:rsid w:val="006B519D"/>
    <w:rsid w:val="006B5230"/>
    <w:rsid w:val="006B6F1A"/>
    <w:rsid w:val="006B76B6"/>
    <w:rsid w:val="006B76DC"/>
    <w:rsid w:val="006B7937"/>
    <w:rsid w:val="006B7C95"/>
    <w:rsid w:val="006B7F84"/>
    <w:rsid w:val="006C0641"/>
    <w:rsid w:val="006C06B4"/>
    <w:rsid w:val="006C06BD"/>
    <w:rsid w:val="006C07A2"/>
    <w:rsid w:val="006C0FD1"/>
    <w:rsid w:val="006C13F3"/>
    <w:rsid w:val="006C1A3B"/>
    <w:rsid w:val="006C2447"/>
    <w:rsid w:val="006C27A1"/>
    <w:rsid w:val="006C300A"/>
    <w:rsid w:val="006C326B"/>
    <w:rsid w:val="006C3296"/>
    <w:rsid w:val="006C347C"/>
    <w:rsid w:val="006C34B4"/>
    <w:rsid w:val="006C3A93"/>
    <w:rsid w:val="006C3DC2"/>
    <w:rsid w:val="006C3DFE"/>
    <w:rsid w:val="006C4221"/>
    <w:rsid w:val="006C44D0"/>
    <w:rsid w:val="006C47DD"/>
    <w:rsid w:val="006C496A"/>
    <w:rsid w:val="006C4CE3"/>
    <w:rsid w:val="006C5227"/>
    <w:rsid w:val="006C532E"/>
    <w:rsid w:val="006C561F"/>
    <w:rsid w:val="006C57A9"/>
    <w:rsid w:val="006C5D61"/>
    <w:rsid w:val="006C5F25"/>
    <w:rsid w:val="006C666C"/>
    <w:rsid w:val="006C6898"/>
    <w:rsid w:val="006C7B1D"/>
    <w:rsid w:val="006C7BB5"/>
    <w:rsid w:val="006C7C77"/>
    <w:rsid w:val="006C7D37"/>
    <w:rsid w:val="006D0052"/>
    <w:rsid w:val="006D0096"/>
    <w:rsid w:val="006D01AA"/>
    <w:rsid w:val="006D0AA3"/>
    <w:rsid w:val="006D0E66"/>
    <w:rsid w:val="006D0EEA"/>
    <w:rsid w:val="006D0F59"/>
    <w:rsid w:val="006D1412"/>
    <w:rsid w:val="006D1F07"/>
    <w:rsid w:val="006D2339"/>
    <w:rsid w:val="006D2560"/>
    <w:rsid w:val="006D27D3"/>
    <w:rsid w:val="006D2951"/>
    <w:rsid w:val="006D29AA"/>
    <w:rsid w:val="006D2ECE"/>
    <w:rsid w:val="006D3487"/>
    <w:rsid w:val="006D35FD"/>
    <w:rsid w:val="006D3F6F"/>
    <w:rsid w:val="006D4430"/>
    <w:rsid w:val="006D4482"/>
    <w:rsid w:val="006D4A5E"/>
    <w:rsid w:val="006D4E19"/>
    <w:rsid w:val="006D4E76"/>
    <w:rsid w:val="006D6369"/>
    <w:rsid w:val="006D65FD"/>
    <w:rsid w:val="006D7BA7"/>
    <w:rsid w:val="006D7BB9"/>
    <w:rsid w:val="006D7F72"/>
    <w:rsid w:val="006D7FCA"/>
    <w:rsid w:val="006E0094"/>
    <w:rsid w:val="006E09F2"/>
    <w:rsid w:val="006E0DEE"/>
    <w:rsid w:val="006E110F"/>
    <w:rsid w:val="006E17D5"/>
    <w:rsid w:val="006E1BA8"/>
    <w:rsid w:val="006E1E3B"/>
    <w:rsid w:val="006E2C31"/>
    <w:rsid w:val="006E2D36"/>
    <w:rsid w:val="006E3094"/>
    <w:rsid w:val="006E33D7"/>
    <w:rsid w:val="006E3467"/>
    <w:rsid w:val="006E3C21"/>
    <w:rsid w:val="006E4939"/>
    <w:rsid w:val="006E4A5F"/>
    <w:rsid w:val="006E4B5D"/>
    <w:rsid w:val="006E4EBE"/>
    <w:rsid w:val="006E564E"/>
    <w:rsid w:val="006E57A2"/>
    <w:rsid w:val="006E5959"/>
    <w:rsid w:val="006E5F78"/>
    <w:rsid w:val="006E6333"/>
    <w:rsid w:val="006E63A9"/>
    <w:rsid w:val="006E6437"/>
    <w:rsid w:val="006E66F5"/>
    <w:rsid w:val="006E678C"/>
    <w:rsid w:val="006E69E5"/>
    <w:rsid w:val="006E72D2"/>
    <w:rsid w:val="006E78AE"/>
    <w:rsid w:val="006F0192"/>
    <w:rsid w:val="006F0302"/>
    <w:rsid w:val="006F0F54"/>
    <w:rsid w:val="006F102A"/>
    <w:rsid w:val="006F165A"/>
    <w:rsid w:val="006F1916"/>
    <w:rsid w:val="006F1C5E"/>
    <w:rsid w:val="006F1F26"/>
    <w:rsid w:val="006F1F6B"/>
    <w:rsid w:val="006F235C"/>
    <w:rsid w:val="006F33D0"/>
    <w:rsid w:val="006F3B20"/>
    <w:rsid w:val="006F447F"/>
    <w:rsid w:val="006F465E"/>
    <w:rsid w:val="006F55F2"/>
    <w:rsid w:val="006F5AF2"/>
    <w:rsid w:val="006F5D49"/>
    <w:rsid w:val="006F744F"/>
    <w:rsid w:val="006F77AE"/>
    <w:rsid w:val="006F7A36"/>
    <w:rsid w:val="006F7B83"/>
    <w:rsid w:val="006F7D5F"/>
    <w:rsid w:val="006F7E12"/>
    <w:rsid w:val="007003C8"/>
    <w:rsid w:val="007006BB"/>
    <w:rsid w:val="007006E1"/>
    <w:rsid w:val="00700C04"/>
    <w:rsid w:val="007012BD"/>
    <w:rsid w:val="007013E0"/>
    <w:rsid w:val="00701429"/>
    <w:rsid w:val="00701728"/>
    <w:rsid w:val="00701BB8"/>
    <w:rsid w:val="00701BC6"/>
    <w:rsid w:val="00701BF0"/>
    <w:rsid w:val="0070207D"/>
    <w:rsid w:val="00702F19"/>
    <w:rsid w:val="0070330F"/>
    <w:rsid w:val="00703549"/>
    <w:rsid w:val="007036AE"/>
    <w:rsid w:val="00703995"/>
    <w:rsid w:val="00703CF2"/>
    <w:rsid w:val="00703E58"/>
    <w:rsid w:val="00703E94"/>
    <w:rsid w:val="00704059"/>
    <w:rsid w:val="007044DD"/>
    <w:rsid w:val="007048E0"/>
    <w:rsid w:val="00704F85"/>
    <w:rsid w:val="007052B8"/>
    <w:rsid w:val="00705BAD"/>
    <w:rsid w:val="00705FCD"/>
    <w:rsid w:val="007064E4"/>
    <w:rsid w:val="0070680C"/>
    <w:rsid w:val="00706D24"/>
    <w:rsid w:val="00706DA9"/>
    <w:rsid w:val="00706FA6"/>
    <w:rsid w:val="00707003"/>
    <w:rsid w:val="00707067"/>
    <w:rsid w:val="00707324"/>
    <w:rsid w:val="0070749D"/>
    <w:rsid w:val="0070764A"/>
    <w:rsid w:val="0070787D"/>
    <w:rsid w:val="00707D6B"/>
    <w:rsid w:val="007115EC"/>
    <w:rsid w:val="007118EB"/>
    <w:rsid w:val="00711AF4"/>
    <w:rsid w:val="00711B9B"/>
    <w:rsid w:val="00712258"/>
    <w:rsid w:val="007127D4"/>
    <w:rsid w:val="00712C2E"/>
    <w:rsid w:val="0071378D"/>
    <w:rsid w:val="007140A5"/>
    <w:rsid w:val="007146D0"/>
    <w:rsid w:val="0071482F"/>
    <w:rsid w:val="00714EC5"/>
    <w:rsid w:val="007153AA"/>
    <w:rsid w:val="007153C9"/>
    <w:rsid w:val="007156D9"/>
    <w:rsid w:val="007158C8"/>
    <w:rsid w:val="00715C05"/>
    <w:rsid w:val="00716716"/>
    <w:rsid w:val="00716DEC"/>
    <w:rsid w:val="00716EB0"/>
    <w:rsid w:val="00716FF2"/>
    <w:rsid w:val="0071749D"/>
    <w:rsid w:val="0071766E"/>
    <w:rsid w:val="007201B0"/>
    <w:rsid w:val="00720216"/>
    <w:rsid w:val="007202DF"/>
    <w:rsid w:val="007203F1"/>
    <w:rsid w:val="00720658"/>
    <w:rsid w:val="00720896"/>
    <w:rsid w:val="00720D1B"/>
    <w:rsid w:val="00721796"/>
    <w:rsid w:val="00721914"/>
    <w:rsid w:val="00722717"/>
    <w:rsid w:val="007227ED"/>
    <w:rsid w:val="00722B43"/>
    <w:rsid w:val="00722C65"/>
    <w:rsid w:val="00722DBB"/>
    <w:rsid w:val="00722DF2"/>
    <w:rsid w:val="0072312D"/>
    <w:rsid w:val="00723D55"/>
    <w:rsid w:val="00723DC8"/>
    <w:rsid w:val="00724713"/>
    <w:rsid w:val="00724838"/>
    <w:rsid w:val="00724840"/>
    <w:rsid w:val="00724B79"/>
    <w:rsid w:val="0072523D"/>
    <w:rsid w:val="00726208"/>
    <w:rsid w:val="00726243"/>
    <w:rsid w:val="0072677B"/>
    <w:rsid w:val="00726B86"/>
    <w:rsid w:val="00726DA9"/>
    <w:rsid w:val="00727227"/>
    <w:rsid w:val="00727912"/>
    <w:rsid w:val="00727B48"/>
    <w:rsid w:val="00727BAF"/>
    <w:rsid w:val="00730175"/>
    <w:rsid w:val="007303DF"/>
    <w:rsid w:val="00730992"/>
    <w:rsid w:val="00730B71"/>
    <w:rsid w:val="007310CE"/>
    <w:rsid w:val="0073132F"/>
    <w:rsid w:val="00731399"/>
    <w:rsid w:val="00731B4C"/>
    <w:rsid w:val="00731CF3"/>
    <w:rsid w:val="007322B6"/>
    <w:rsid w:val="00732706"/>
    <w:rsid w:val="00732A21"/>
    <w:rsid w:val="00732F81"/>
    <w:rsid w:val="0073347C"/>
    <w:rsid w:val="0073393A"/>
    <w:rsid w:val="00734365"/>
    <w:rsid w:val="007344BE"/>
    <w:rsid w:val="0073478C"/>
    <w:rsid w:val="00735602"/>
    <w:rsid w:val="0073571B"/>
    <w:rsid w:val="0073586B"/>
    <w:rsid w:val="0073587C"/>
    <w:rsid w:val="007360CD"/>
    <w:rsid w:val="00736132"/>
    <w:rsid w:val="00736908"/>
    <w:rsid w:val="007369BD"/>
    <w:rsid w:val="00736B03"/>
    <w:rsid w:val="00736B6B"/>
    <w:rsid w:val="0073727A"/>
    <w:rsid w:val="00737D0C"/>
    <w:rsid w:val="00737D12"/>
    <w:rsid w:val="0074034A"/>
    <w:rsid w:val="00740529"/>
    <w:rsid w:val="00740576"/>
    <w:rsid w:val="00740D3C"/>
    <w:rsid w:val="00740EB4"/>
    <w:rsid w:val="007419FA"/>
    <w:rsid w:val="00741B23"/>
    <w:rsid w:val="00741F7F"/>
    <w:rsid w:val="0074275C"/>
    <w:rsid w:val="0074334B"/>
    <w:rsid w:val="0074343E"/>
    <w:rsid w:val="007434F0"/>
    <w:rsid w:val="00743618"/>
    <w:rsid w:val="00743874"/>
    <w:rsid w:val="00743C44"/>
    <w:rsid w:val="00744004"/>
    <w:rsid w:val="0074456F"/>
    <w:rsid w:val="00744740"/>
    <w:rsid w:val="00744A66"/>
    <w:rsid w:val="00744DCC"/>
    <w:rsid w:val="00744DF1"/>
    <w:rsid w:val="00744EAC"/>
    <w:rsid w:val="00744EB3"/>
    <w:rsid w:val="007451E7"/>
    <w:rsid w:val="007453DE"/>
    <w:rsid w:val="00745457"/>
    <w:rsid w:val="0074552B"/>
    <w:rsid w:val="0074560F"/>
    <w:rsid w:val="00745A6D"/>
    <w:rsid w:val="00745E91"/>
    <w:rsid w:val="00745F4E"/>
    <w:rsid w:val="007463FF"/>
    <w:rsid w:val="00746BE0"/>
    <w:rsid w:val="0074747E"/>
    <w:rsid w:val="00747C9F"/>
    <w:rsid w:val="007501ED"/>
    <w:rsid w:val="007502E4"/>
    <w:rsid w:val="007508D4"/>
    <w:rsid w:val="00750BF2"/>
    <w:rsid w:val="00750EF1"/>
    <w:rsid w:val="007512FC"/>
    <w:rsid w:val="007520B8"/>
    <w:rsid w:val="0075221F"/>
    <w:rsid w:val="007522CF"/>
    <w:rsid w:val="007522D4"/>
    <w:rsid w:val="007523CA"/>
    <w:rsid w:val="0075263E"/>
    <w:rsid w:val="00752668"/>
    <w:rsid w:val="00752FC8"/>
    <w:rsid w:val="00753C9C"/>
    <w:rsid w:val="007545F2"/>
    <w:rsid w:val="00755D68"/>
    <w:rsid w:val="007560FC"/>
    <w:rsid w:val="0075615A"/>
    <w:rsid w:val="00756468"/>
    <w:rsid w:val="0075648E"/>
    <w:rsid w:val="007564BB"/>
    <w:rsid w:val="007566B0"/>
    <w:rsid w:val="007566BD"/>
    <w:rsid w:val="00756EC2"/>
    <w:rsid w:val="00756F4C"/>
    <w:rsid w:val="0075715D"/>
    <w:rsid w:val="0075765C"/>
    <w:rsid w:val="0075793E"/>
    <w:rsid w:val="00757E23"/>
    <w:rsid w:val="00760E68"/>
    <w:rsid w:val="007610C6"/>
    <w:rsid w:val="00761339"/>
    <w:rsid w:val="00761A6C"/>
    <w:rsid w:val="00761F31"/>
    <w:rsid w:val="00761F3A"/>
    <w:rsid w:val="00762100"/>
    <w:rsid w:val="00763789"/>
    <w:rsid w:val="00763A48"/>
    <w:rsid w:val="00763BE2"/>
    <w:rsid w:val="00763DF8"/>
    <w:rsid w:val="00763EA8"/>
    <w:rsid w:val="00763EAE"/>
    <w:rsid w:val="0076411C"/>
    <w:rsid w:val="007647C0"/>
    <w:rsid w:val="007647C1"/>
    <w:rsid w:val="007647C6"/>
    <w:rsid w:val="00764BC9"/>
    <w:rsid w:val="00764F11"/>
    <w:rsid w:val="007654AD"/>
    <w:rsid w:val="00765690"/>
    <w:rsid w:val="00765C73"/>
    <w:rsid w:val="00765D25"/>
    <w:rsid w:val="00765F33"/>
    <w:rsid w:val="00765F87"/>
    <w:rsid w:val="007664A5"/>
    <w:rsid w:val="00766AF9"/>
    <w:rsid w:val="00766EF3"/>
    <w:rsid w:val="007672D5"/>
    <w:rsid w:val="00767CF3"/>
    <w:rsid w:val="00770300"/>
    <w:rsid w:val="00770876"/>
    <w:rsid w:val="00770CC0"/>
    <w:rsid w:val="00771404"/>
    <w:rsid w:val="0077180F"/>
    <w:rsid w:val="00771D87"/>
    <w:rsid w:val="007732DE"/>
    <w:rsid w:val="007737FF"/>
    <w:rsid w:val="007739F8"/>
    <w:rsid w:val="00773D07"/>
    <w:rsid w:val="007745CB"/>
    <w:rsid w:val="0077472F"/>
    <w:rsid w:val="00774B09"/>
    <w:rsid w:val="00774B74"/>
    <w:rsid w:val="00774C1B"/>
    <w:rsid w:val="00774CBE"/>
    <w:rsid w:val="00774D71"/>
    <w:rsid w:val="0077571D"/>
    <w:rsid w:val="0077592E"/>
    <w:rsid w:val="00775D90"/>
    <w:rsid w:val="00775DBF"/>
    <w:rsid w:val="007761C0"/>
    <w:rsid w:val="00776882"/>
    <w:rsid w:val="00776923"/>
    <w:rsid w:val="00776BDB"/>
    <w:rsid w:val="007770F0"/>
    <w:rsid w:val="0077715C"/>
    <w:rsid w:val="00777462"/>
    <w:rsid w:val="007779AB"/>
    <w:rsid w:val="00777E70"/>
    <w:rsid w:val="00777EF8"/>
    <w:rsid w:val="00780055"/>
    <w:rsid w:val="00780160"/>
    <w:rsid w:val="00780235"/>
    <w:rsid w:val="0078025B"/>
    <w:rsid w:val="007809AF"/>
    <w:rsid w:val="00780C37"/>
    <w:rsid w:val="00780FF3"/>
    <w:rsid w:val="00781C11"/>
    <w:rsid w:val="00782431"/>
    <w:rsid w:val="007829C7"/>
    <w:rsid w:val="00782D87"/>
    <w:rsid w:val="00782EF5"/>
    <w:rsid w:val="00782F67"/>
    <w:rsid w:val="007837DD"/>
    <w:rsid w:val="00783947"/>
    <w:rsid w:val="007839AA"/>
    <w:rsid w:val="00784097"/>
    <w:rsid w:val="00784172"/>
    <w:rsid w:val="007842EE"/>
    <w:rsid w:val="0078440E"/>
    <w:rsid w:val="007844C5"/>
    <w:rsid w:val="007844D4"/>
    <w:rsid w:val="00784782"/>
    <w:rsid w:val="00784B56"/>
    <w:rsid w:val="00784BD7"/>
    <w:rsid w:val="00785017"/>
    <w:rsid w:val="007869AC"/>
    <w:rsid w:val="00786CE2"/>
    <w:rsid w:val="00786CEC"/>
    <w:rsid w:val="00786DB1"/>
    <w:rsid w:val="0078714F"/>
    <w:rsid w:val="007879BD"/>
    <w:rsid w:val="00787DFD"/>
    <w:rsid w:val="0079066B"/>
    <w:rsid w:val="00790D57"/>
    <w:rsid w:val="00791306"/>
    <w:rsid w:val="00791606"/>
    <w:rsid w:val="00791785"/>
    <w:rsid w:val="007918B7"/>
    <w:rsid w:val="007920FD"/>
    <w:rsid w:val="00792C4C"/>
    <w:rsid w:val="00792FCC"/>
    <w:rsid w:val="007930FC"/>
    <w:rsid w:val="0079327C"/>
    <w:rsid w:val="00793C41"/>
    <w:rsid w:val="007940C0"/>
    <w:rsid w:val="007944D7"/>
    <w:rsid w:val="007946B0"/>
    <w:rsid w:val="00794727"/>
    <w:rsid w:val="00794EBA"/>
    <w:rsid w:val="007952AA"/>
    <w:rsid w:val="00795AEA"/>
    <w:rsid w:val="00795DD0"/>
    <w:rsid w:val="00795EEA"/>
    <w:rsid w:val="007972A3"/>
    <w:rsid w:val="00797B56"/>
    <w:rsid w:val="00797ED4"/>
    <w:rsid w:val="007A001B"/>
    <w:rsid w:val="007A05D4"/>
    <w:rsid w:val="007A0DE4"/>
    <w:rsid w:val="007A12EA"/>
    <w:rsid w:val="007A1709"/>
    <w:rsid w:val="007A21EE"/>
    <w:rsid w:val="007A27EE"/>
    <w:rsid w:val="007A2839"/>
    <w:rsid w:val="007A324B"/>
    <w:rsid w:val="007A35F7"/>
    <w:rsid w:val="007A36C1"/>
    <w:rsid w:val="007A3E83"/>
    <w:rsid w:val="007A3EB8"/>
    <w:rsid w:val="007A42E3"/>
    <w:rsid w:val="007A4596"/>
    <w:rsid w:val="007A4E8F"/>
    <w:rsid w:val="007A5BB4"/>
    <w:rsid w:val="007A693F"/>
    <w:rsid w:val="007A6A9D"/>
    <w:rsid w:val="007A6D36"/>
    <w:rsid w:val="007A6FEC"/>
    <w:rsid w:val="007B03AF"/>
    <w:rsid w:val="007B06A1"/>
    <w:rsid w:val="007B0944"/>
    <w:rsid w:val="007B0B45"/>
    <w:rsid w:val="007B0D43"/>
    <w:rsid w:val="007B1005"/>
    <w:rsid w:val="007B1221"/>
    <w:rsid w:val="007B1561"/>
    <w:rsid w:val="007B158B"/>
    <w:rsid w:val="007B16E0"/>
    <w:rsid w:val="007B19F2"/>
    <w:rsid w:val="007B1DF8"/>
    <w:rsid w:val="007B229A"/>
    <w:rsid w:val="007B2860"/>
    <w:rsid w:val="007B28BD"/>
    <w:rsid w:val="007B2B8D"/>
    <w:rsid w:val="007B3173"/>
    <w:rsid w:val="007B317B"/>
    <w:rsid w:val="007B3667"/>
    <w:rsid w:val="007B3A93"/>
    <w:rsid w:val="007B3CDD"/>
    <w:rsid w:val="007B3CE3"/>
    <w:rsid w:val="007B42A1"/>
    <w:rsid w:val="007B4401"/>
    <w:rsid w:val="007B44D0"/>
    <w:rsid w:val="007B499E"/>
    <w:rsid w:val="007B4A08"/>
    <w:rsid w:val="007B4C5D"/>
    <w:rsid w:val="007B4CBE"/>
    <w:rsid w:val="007B4D3D"/>
    <w:rsid w:val="007B4FB1"/>
    <w:rsid w:val="007B5A21"/>
    <w:rsid w:val="007B5FE9"/>
    <w:rsid w:val="007B6249"/>
    <w:rsid w:val="007B62B1"/>
    <w:rsid w:val="007B6514"/>
    <w:rsid w:val="007B6A9D"/>
    <w:rsid w:val="007B6B8F"/>
    <w:rsid w:val="007B6E36"/>
    <w:rsid w:val="007B7123"/>
    <w:rsid w:val="007B78A3"/>
    <w:rsid w:val="007B78FA"/>
    <w:rsid w:val="007B7BC3"/>
    <w:rsid w:val="007C0077"/>
    <w:rsid w:val="007C024B"/>
    <w:rsid w:val="007C0C5A"/>
    <w:rsid w:val="007C16EA"/>
    <w:rsid w:val="007C1901"/>
    <w:rsid w:val="007C19DE"/>
    <w:rsid w:val="007C1ABA"/>
    <w:rsid w:val="007C1EA2"/>
    <w:rsid w:val="007C20B1"/>
    <w:rsid w:val="007C211B"/>
    <w:rsid w:val="007C24BD"/>
    <w:rsid w:val="007C2D29"/>
    <w:rsid w:val="007C345E"/>
    <w:rsid w:val="007C3829"/>
    <w:rsid w:val="007C4A77"/>
    <w:rsid w:val="007C5738"/>
    <w:rsid w:val="007C5780"/>
    <w:rsid w:val="007C5AA6"/>
    <w:rsid w:val="007C5BEA"/>
    <w:rsid w:val="007C62CF"/>
    <w:rsid w:val="007C667F"/>
    <w:rsid w:val="007C75F5"/>
    <w:rsid w:val="007C76E7"/>
    <w:rsid w:val="007C790F"/>
    <w:rsid w:val="007C7EDD"/>
    <w:rsid w:val="007D0160"/>
    <w:rsid w:val="007D01C6"/>
    <w:rsid w:val="007D021E"/>
    <w:rsid w:val="007D0230"/>
    <w:rsid w:val="007D0E23"/>
    <w:rsid w:val="007D1CED"/>
    <w:rsid w:val="007D242A"/>
    <w:rsid w:val="007D24C6"/>
    <w:rsid w:val="007D2712"/>
    <w:rsid w:val="007D2764"/>
    <w:rsid w:val="007D2B8C"/>
    <w:rsid w:val="007D2DBE"/>
    <w:rsid w:val="007D32F6"/>
    <w:rsid w:val="007D34D1"/>
    <w:rsid w:val="007D4344"/>
    <w:rsid w:val="007D4E20"/>
    <w:rsid w:val="007D5010"/>
    <w:rsid w:val="007D5294"/>
    <w:rsid w:val="007D547C"/>
    <w:rsid w:val="007D5698"/>
    <w:rsid w:val="007D588A"/>
    <w:rsid w:val="007D6133"/>
    <w:rsid w:val="007D706C"/>
    <w:rsid w:val="007D72EA"/>
    <w:rsid w:val="007D731F"/>
    <w:rsid w:val="007D7880"/>
    <w:rsid w:val="007D7A77"/>
    <w:rsid w:val="007E0356"/>
    <w:rsid w:val="007E0906"/>
    <w:rsid w:val="007E0B77"/>
    <w:rsid w:val="007E0F06"/>
    <w:rsid w:val="007E11D4"/>
    <w:rsid w:val="007E14D7"/>
    <w:rsid w:val="007E16C5"/>
    <w:rsid w:val="007E175B"/>
    <w:rsid w:val="007E18C1"/>
    <w:rsid w:val="007E1989"/>
    <w:rsid w:val="007E1AD9"/>
    <w:rsid w:val="007E1DB1"/>
    <w:rsid w:val="007E2A86"/>
    <w:rsid w:val="007E2B81"/>
    <w:rsid w:val="007E3632"/>
    <w:rsid w:val="007E3727"/>
    <w:rsid w:val="007E4E80"/>
    <w:rsid w:val="007E677A"/>
    <w:rsid w:val="007E6C61"/>
    <w:rsid w:val="007E6C6A"/>
    <w:rsid w:val="007E6CC5"/>
    <w:rsid w:val="007E7FF8"/>
    <w:rsid w:val="007F0121"/>
    <w:rsid w:val="007F0E78"/>
    <w:rsid w:val="007F0FF1"/>
    <w:rsid w:val="007F163D"/>
    <w:rsid w:val="007F1827"/>
    <w:rsid w:val="007F18D8"/>
    <w:rsid w:val="007F1980"/>
    <w:rsid w:val="007F1DDA"/>
    <w:rsid w:val="007F24D0"/>
    <w:rsid w:val="007F25DB"/>
    <w:rsid w:val="007F2731"/>
    <w:rsid w:val="007F27FB"/>
    <w:rsid w:val="007F2EA7"/>
    <w:rsid w:val="007F4657"/>
    <w:rsid w:val="007F4800"/>
    <w:rsid w:val="007F49B8"/>
    <w:rsid w:val="007F4BAB"/>
    <w:rsid w:val="007F50B0"/>
    <w:rsid w:val="007F5146"/>
    <w:rsid w:val="007F5455"/>
    <w:rsid w:val="007F5616"/>
    <w:rsid w:val="007F5714"/>
    <w:rsid w:val="007F5E8B"/>
    <w:rsid w:val="007F5E9C"/>
    <w:rsid w:val="007F5F2F"/>
    <w:rsid w:val="007F687E"/>
    <w:rsid w:val="007F6BFF"/>
    <w:rsid w:val="007F6D86"/>
    <w:rsid w:val="007F6E4F"/>
    <w:rsid w:val="007F6F68"/>
    <w:rsid w:val="007F727E"/>
    <w:rsid w:val="007F74D2"/>
    <w:rsid w:val="007F75BF"/>
    <w:rsid w:val="007F7AC4"/>
    <w:rsid w:val="008000BE"/>
    <w:rsid w:val="00800F9D"/>
    <w:rsid w:val="00801330"/>
    <w:rsid w:val="008014AD"/>
    <w:rsid w:val="00801654"/>
    <w:rsid w:val="008022F5"/>
    <w:rsid w:val="008024D3"/>
    <w:rsid w:val="00802BC8"/>
    <w:rsid w:val="00802F18"/>
    <w:rsid w:val="008033E1"/>
    <w:rsid w:val="00803787"/>
    <w:rsid w:val="008038BE"/>
    <w:rsid w:val="00803C97"/>
    <w:rsid w:val="00803EFF"/>
    <w:rsid w:val="008040A5"/>
    <w:rsid w:val="008047EA"/>
    <w:rsid w:val="0080485E"/>
    <w:rsid w:val="00804942"/>
    <w:rsid w:val="00804BC8"/>
    <w:rsid w:val="00804C60"/>
    <w:rsid w:val="00804F1F"/>
    <w:rsid w:val="00804FCF"/>
    <w:rsid w:val="008057DA"/>
    <w:rsid w:val="00805810"/>
    <w:rsid w:val="0080673B"/>
    <w:rsid w:val="0080755F"/>
    <w:rsid w:val="0080759A"/>
    <w:rsid w:val="0080765A"/>
    <w:rsid w:val="0080769F"/>
    <w:rsid w:val="00810A37"/>
    <w:rsid w:val="00811396"/>
    <w:rsid w:val="0081176B"/>
    <w:rsid w:val="00811B13"/>
    <w:rsid w:val="00811E64"/>
    <w:rsid w:val="0081221B"/>
    <w:rsid w:val="008123C0"/>
    <w:rsid w:val="008125F8"/>
    <w:rsid w:val="00812B10"/>
    <w:rsid w:val="00813060"/>
    <w:rsid w:val="008139E2"/>
    <w:rsid w:val="00813CF5"/>
    <w:rsid w:val="00813E54"/>
    <w:rsid w:val="00813FC9"/>
    <w:rsid w:val="00814101"/>
    <w:rsid w:val="00814829"/>
    <w:rsid w:val="00815011"/>
    <w:rsid w:val="008152E8"/>
    <w:rsid w:val="00816247"/>
    <w:rsid w:val="0081631B"/>
    <w:rsid w:val="008163EE"/>
    <w:rsid w:val="0081651B"/>
    <w:rsid w:val="008169D7"/>
    <w:rsid w:val="008170D2"/>
    <w:rsid w:val="008171C9"/>
    <w:rsid w:val="00817383"/>
    <w:rsid w:val="00817782"/>
    <w:rsid w:val="00820610"/>
    <w:rsid w:val="00820FD0"/>
    <w:rsid w:val="008213A6"/>
    <w:rsid w:val="0082186D"/>
    <w:rsid w:val="0082226C"/>
    <w:rsid w:val="008223C1"/>
    <w:rsid w:val="008229E9"/>
    <w:rsid w:val="0082313E"/>
    <w:rsid w:val="00824F7A"/>
    <w:rsid w:val="00825031"/>
    <w:rsid w:val="008257AE"/>
    <w:rsid w:val="0082605F"/>
    <w:rsid w:val="008260A2"/>
    <w:rsid w:val="00826180"/>
    <w:rsid w:val="008264F7"/>
    <w:rsid w:val="008271BC"/>
    <w:rsid w:val="00830232"/>
    <w:rsid w:val="0083030B"/>
    <w:rsid w:val="008304DE"/>
    <w:rsid w:val="008308D8"/>
    <w:rsid w:val="00830FEC"/>
    <w:rsid w:val="008315BD"/>
    <w:rsid w:val="0083166B"/>
    <w:rsid w:val="008318C7"/>
    <w:rsid w:val="00831A80"/>
    <w:rsid w:val="00831C7F"/>
    <w:rsid w:val="008325DE"/>
    <w:rsid w:val="00832753"/>
    <w:rsid w:val="008327E7"/>
    <w:rsid w:val="00832A92"/>
    <w:rsid w:val="00832A99"/>
    <w:rsid w:val="00833120"/>
    <w:rsid w:val="0083368D"/>
    <w:rsid w:val="0083376B"/>
    <w:rsid w:val="0083411C"/>
    <w:rsid w:val="008342D8"/>
    <w:rsid w:val="0083432A"/>
    <w:rsid w:val="0083439A"/>
    <w:rsid w:val="008344AD"/>
    <w:rsid w:val="00835249"/>
    <w:rsid w:val="00835922"/>
    <w:rsid w:val="008359DA"/>
    <w:rsid w:val="00835B7E"/>
    <w:rsid w:val="0083611C"/>
    <w:rsid w:val="008363E7"/>
    <w:rsid w:val="0083644F"/>
    <w:rsid w:val="008364C0"/>
    <w:rsid w:val="0083733B"/>
    <w:rsid w:val="008375F9"/>
    <w:rsid w:val="0083791C"/>
    <w:rsid w:val="00837999"/>
    <w:rsid w:val="008379B1"/>
    <w:rsid w:val="00837D30"/>
    <w:rsid w:val="00837F34"/>
    <w:rsid w:val="0084023D"/>
    <w:rsid w:val="00840B0D"/>
    <w:rsid w:val="00840D8C"/>
    <w:rsid w:val="00840DE1"/>
    <w:rsid w:val="0084104B"/>
    <w:rsid w:val="008418C6"/>
    <w:rsid w:val="00841984"/>
    <w:rsid w:val="00841D98"/>
    <w:rsid w:val="00841FE2"/>
    <w:rsid w:val="00842467"/>
    <w:rsid w:val="0084293E"/>
    <w:rsid w:val="00842DB3"/>
    <w:rsid w:val="00842E24"/>
    <w:rsid w:val="00842F07"/>
    <w:rsid w:val="0084349F"/>
    <w:rsid w:val="0084354E"/>
    <w:rsid w:val="00843808"/>
    <w:rsid w:val="008438E9"/>
    <w:rsid w:val="00843A61"/>
    <w:rsid w:val="00843AD3"/>
    <w:rsid w:val="00843CFE"/>
    <w:rsid w:val="00843FCA"/>
    <w:rsid w:val="00844019"/>
    <w:rsid w:val="008444A9"/>
    <w:rsid w:val="00844693"/>
    <w:rsid w:val="0084477E"/>
    <w:rsid w:val="00844B09"/>
    <w:rsid w:val="00844DC3"/>
    <w:rsid w:val="00844DDC"/>
    <w:rsid w:val="00844E45"/>
    <w:rsid w:val="008463D5"/>
    <w:rsid w:val="008467E9"/>
    <w:rsid w:val="008469C9"/>
    <w:rsid w:val="00846B4C"/>
    <w:rsid w:val="00846DAB"/>
    <w:rsid w:val="00846F49"/>
    <w:rsid w:val="008470FA"/>
    <w:rsid w:val="00847444"/>
    <w:rsid w:val="00847845"/>
    <w:rsid w:val="00847DE9"/>
    <w:rsid w:val="008500A3"/>
    <w:rsid w:val="00850591"/>
    <w:rsid w:val="00850B74"/>
    <w:rsid w:val="00850C07"/>
    <w:rsid w:val="00850FE2"/>
    <w:rsid w:val="0085181B"/>
    <w:rsid w:val="008519D2"/>
    <w:rsid w:val="008523EB"/>
    <w:rsid w:val="008525AE"/>
    <w:rsid w:val="00852BBD"/>
    <w:rsid w:val="00853169"/>
    <w:rsid w:val="008531C5"/>
    <w:rsid w:val="0085334C"/>
    <w:rsid w:val="008535B9"/>
    <w:rsid w:val="00853705"/>
    <w:rsid w:val="00853746"/>
    <w:rsid w:val="008543CE"/>
    <w:rsid w:val="00854601"/>
    <w:rsid w:val="0085476A"/>
    <w:rsid w:val="00854E14"/>
    <w:rsid w:val="0085533A"/>
    <w:rsid w:val="00855DA5"/>
    <w:rsid w:val="008565EB"/>
    <w:rsid w:val="00856640"/>
    <w:rsid w:val="00857322"/>
    <w:rsid w:val="00857A31"/>
    <w:rsid w:val="00857C02"/>
    <w:rsid w:val="00857C8E"/>
    <w:rsid w:val="0086057E"/>
    <w:rsid w:val="008605BA"/>
    <w:rsid w:val="008605D8"/>
    <w:rsid w:val="008608A1"/>
    <w:rsid w:val="00861870"/>
    <w:rsid w:val="0086200A"/>
    <w:rsid w:val="008625FD"/>
    <w:rsid w:val="00862864"/>
    <w:rsid w:val="00862AE9"/>
    <w:rsid w:val="0086353A"/>
    <w:rsid w:val="0086355E"/>
    <w:rsid w:val="00863F66"/>
    <w:rsid w:val="008647A9"/>
    <w:rsid w:val="00864A69"/>
    <w:rsid w:val="00864A82"/>
    <w:rsid w:val="00865757"/>
    <w:rsid w:val="00865880"/>
    <w:rsid w:val="00865E1D"/>
    <w:rsid w:val="00865F66"/>
    <w:rsid w:val="008660EC"/>
    <w:rsid w:val="008661B1"/>
    <w:rsid w:val="008661EF"/>
    <w:rsid w:val="00866A48"/>
    <w:rsid w:val="00866CE9"/>
    <w:rsid w:val="00867282"/>
    <w:rsid w:val="008675C5"/>
    <w:rsid w:val="008677EA"/>
    <w:rsid w:val="00867927"/>
    <w:rsid w:val="0086796E"/>
    <w:rsid w:val="00867FB1"/>
    <w:rsid w:val="00870126"/>
    <w:rsid w:val="008703BA"/>
    <w:rsid w:val="00870781"/>
    <w:rsid w:val="00870975"/>
    <w:rsid w:val="00870FED"/>
    <w:rsid w:val="0087168C"/>
    <w:rsid w:val="00871B0A"/>
    <w:rsid w:val="00871D9F"/>
    <w:rsid w:val="00872195"/>
    <w:rsid w:val="00872BAA"/>
    <w:rsid w:val="00872C25"/>
    <w:rsid w:val="00873B47"/>
    <w:rsid w:val="0087463A"/>
    <w:rsid w:val="00874850"/>
    <w:rsid w:val="00874BCD"/>
    <w:rsid w:val="00874BEC"/>
    <w:rsid w:val="00874E51"/>
    <w:rsid w:val="00875420"/>
    <w:rsid w:val="00875600"/>
    <w:rsid w:val="008760F2"/>
    <w:rsid w:val="0087674C"/>
    <w:rsid w:val="00877AD3"/>
    <w:rsid w:val="00877FAD"/>
    <w:rsid w:val="008800AF"/>
    <w:rsid w:val="0088035F"/>
    <w:rsid w:val="00880664"/>
    <w:rsid w:val="0088086C"/>
    <w:rsid w:val="00880B63"/>
    <w:rsid w:val="0088101D"/>
    <w:rsid w:val="00881527"/>
    <w:rsid w:val="008815C3"/>
    <w:rsid w:val="00881B02"/>
    <w:rsid w:val="00881E74"/>
    <w:rsid w:val="00882443"/>
    <w:rsid w:val="008824BA"/>
    <w:rsid w:val="008828AB"/>
    <w:rsid w:val="00882CAB"/>
    <w:rsid w:val="00882EB7"/>
    <w:rsid w:val="00883CEF"/>
    <w:rsid w:val="008840AD"/>
    <w:rsid w:val="008842A3"/>
    <w:rsid w:val="008842F1"/>
    <w:rsid w:val="0088470E"/>
    <w:rsid w:val="00884F09"/>
    <w:rsid w:val="00884F21"/>
    <w:rsid w:val="00886131"/>
    <w:rsid w:val="008869A3"/>
    <w:rsid w:val="00886A8A"/>
    <w:rsid w:val="00886B7B"/>
    <w:rsid w:val="008870FD"/>
    <w:rsid w:val="008872CD"/>
    <w:rsid w:val="008878E1"/>
    <w:rsid w:val="0088798C"/>
    <w:rsid w:val="008879E5"/>
    <w:rsid w:val="00887A32"/>
    <w:rsid w:val="00887DA1"/>
    <w:rsid w:val="00887F71"/>
    <w:rsid w:val="008902B5"/>
    <w:rsid w:val="008903E3"/>
    <w:rsid w:val="00890798"/>
    <w:rsid w:val="00890987"/>
    <w:rsid w:val="008909D2"/>
    <w:rsid w:val="00890A57"/>
    <w:rsid w:val="00890D77"/>
    <w:rsid w:val="0089130C"/>
    <w:rsid w:val="0089189E"/>
    <w:rsid w:val="00891A22"/>
    <w:rsid w:val="00891DEB"/>
    <w:rsid w:val="00892356"/>
    <w:rsid w:val="00892576"/>
    <w:rsid w:val="00892CB0"/>
    <w:rsid w:val="00892D8A"/>
    <w:rsid w:val="00892F79"/>
    <w:rsid w:val="008932C2"/>
    <w:rsid w:val="00893448"/>
    <w:rsid w:val="0089418A"/>
    <w:rsid w:val="00894225"/>
    <w:rsid w:val="00894231"/>
    <w:rsid w:val="008942F6"/>
    <w:rsid w:val="00894B70"/>
    <w:rsid w:val="00894CC0"/>
    <w:rsid w:val="00895469"/>
    <w:rsid w:val="008955CD"/>
    <w:rsid w:val="008957CA"/>
    <w:rsid w:val="00895E2B"/>
    <w:rsid w:val="008967CE"/>
    <w:rsid w:val="00896973"/>
    <w:rsid w:val="0089724D"/>
    <w:rsid w:val="008973DB"/>
    <w:rsid w:val="00897502"/>
    <w:rsid w:val="008975F7"/>
    <w:rsid w:val="0089768B"/>
    <w:rsid w:val="008A0612"/>
    <w:rsid w:val="008A107C"/>
    <w:rsid w:val="008A1558"/>
    <w:rsid w:val="008A16BB"/>
    <w:rsid w:val="008A1B32"/>
    <w:rsid w:val="008A1C91"/>
    <w:rsid w:val="008A214B"/>
    <w:rsid w:val="008A27C8"/>
    <w:rsid w:val="008A2F02"/>
    <w:rsid w:val="008A3335"/>
    <w:rsid w:val="008A3FD3"/>
    <w:rsid w:val="008A3FF8"/>
    <w:rsid w:val="008A422B"/>
    <w:rsid w:val="008A424C"/>
    <w:rsid w:val="008A4447"/>
    <w:rsid w:val="008A4813"/>
    <w:rsid w:val="008A4986"/>
    <w:rsid w:val="008A4C99"/>
    <w:rsid w:val="008A4DA3"/>
    <w:rsid w:val="008A5291"/>
    <w:rsid w:val="008A5994"/>
    <w:rsid w:val="008A6037"/>
    <w:rsid w:val="008A648E"/>
    <w:rsid w:val="008A6B2D"/>
    <w:rsid w:val="008A7235"/>
    <w:rsid w:val="008A76D3"/>
    <w:rsid w:val="008A7943"/>
    <w:rsid w:val="008A7F19"/>
    <w:rsid w:val="008A7F71"/>
    <w:rsid w:val="008B035B"/>
    <w:rsid w:val="008B0519"/>
    <w:rsid w:val="008B0628"/>
    <w:rsid w:val="008B0906"/>
    <w:rsid w:val="008B0F26"/>
    <w:rsid w:val="008B1383"/>
    <w:rsid w:val="008B1544"/>
    <w:rsid w:val="008B1743"/>
    <w:rsid w:val="008B1B5A"/>
    <w:rsid w:val="008B1E2F"/>
    <w:rsid w:val="008B1ECF"/>
    <w:rsid w:val="008B2257"/>
    <w:rsid w:val="008B23D3"/>
    <w:rsid w:val="008B24F6"/>
    <w:rsid w:val="008B24F8"/>
    <w:rsid w:val="008B2D7D"/>
    <w:rsid w:val="008B2DD8"/>
    <w:rsid w:val="008B2E9F"/>
    <w:rsid w:val="008B31C1"/>
    <w:rsid w:val="008B34B8"/>
    <w:rsid w:val="008B392F"/>
    <w:rsid w:val="008B3A41"/>
    <w:rsid w:val="008B3D15"/>
    <w:rsid w:val="008B4062"/>
    <w:rsid w:val="008B45BF"/>
    <w:rsid w:val="008B4670"/>
    <w:rsid w:val="008B489C"/>
    <w:rsid w:val="008B53F7"/>
    <w:rsid w:val="008B5816"/>
    <w:rsid w:val="008B5BA6"/>
    <w:rsid w:val="008B6680"/>
    <w:rsid w:val="008B69EA"/>
    <w:rsid w:val="008B6BA4"/>
    <w:rsid w:val="008B6FE9"/>
    <w:rsid w:val="008B73E1"/>
    <w:rsid w:val="008C061B"/>
    <w:rsid w:val="008C08EE"/>
    <w:rsid w:val="008C0907"/>
    <w:rsid w:val="008C0933"/>
    <w:rsid w:val="008C0C74"/>
    <w:rsid w:val="008C0E9C"/>
    <w:rsid w:val="008C14E3"/>
    <w:rsid w:val="008C211D"/>
    <w:rsid w:val="008C2DE4"/>
    <w:rsid w:val="008C2FA5"/>
    <w:rsid w:val="008C31F8"/>
    <w:rsid w:val="008C339D"/>
    <w:rsid w:val="008C3909"/>
    <w:rsid w:val="008C3A3C"/>
    <w:rsid w:val="008C3F16"/>
    <w:rsid w:val="008C483E"/>
    <w:rsid w:val="008C4AA0"/>
    <w:rsid w:val="008C4D66"/>
    <w:rsid w:val="008C5099"/>
    <w:rsid w:val="008C56F6"/>
    <w:rsid w:val="008C5BFC"/>
    <w:rsid w:val="008C6171"/>
    <w:rsid w:val="008C6343"/>
    <w:rsid w:val="008C643F"/>
    <w:rsid w:val="008C6734"/>
    <w:rsid w:val="008C761C"/>
    <w:rsid w:val="008C7817"/>
    <w:rsid w:val="008C7A8B"/>
    <w:rsid w:val="008D02EB"/>
    <w:rsid w:val="008D04C9"/>
    <w:rsid w:val="008D053A"/>
    <w:rsid w:val="008D06C5"/>
    <w:rsid w:val="008D071A"/>
    <w:rsid w:val="008D0757"/>
    <w:rsid w:val="008D0D47"/>
    <w:rsid w:val="008D0F42"/>
    <w:rsid w:val="008D139C"/>
    <w:rsid w:val="008D1959"/>
    <w:rsid w:val="008D245E"/>
    <w:rsid w:val="008D278B"/>
    <w:rsid w:val="008D2B71"/>
    <w:rsid w:val="008D2CD8"/>
    <w:rsid w:val="008D33D6"/>
    <w:rsid w:val="008D38AE"/>
    <w:rsid w:val="008D394F"/>
    <w:rsid w:val="008D3E98"/>
    <w:rsid w:val="008D496E"/>
    <w:rsid w:val="008D4A9D"/>
    <w:rsid w:val="008D51EB"/>
    <w:rsid w:val="008D5E2C"/>
    <w:rsid w:val="008D64EA"/>
    <w:rsid w:val="008D65F9"/>
    <w:rsid w:val="008D66A7"/>
    <w:rsid w:val="008D6867"/>
    <w:rsid w:val="008D698C"/>
    <w:rsid w:val="008D6A1A"/>
    <w:rsid w:val="008D6A96"/>
    <w:rsid w:val="008D6AA6"/>
    <w:rsid w:val="008D6FE1"/>
    <w:rsid w:val="008D73B7"/>
    <w:rsid w:val="008D75FD"/>
    <w:rsid w:val="008D7CED"/>
    <w:rsid w:val="008D7E75"/>
    <w:rsid w:val="008E05A1"/>
    <w:rsid w:val="008E069A"/>
    <w:rsid w:val="008E1942"/>
    <w:rsid w:val="008E1CCD"/>
    <w:rsid w:val="008E1D6F"/>
    <w:rsid w:val="008E1D8A"/>
    <w:rsid w:val="008E2097"/>
    <w:rsid w:val="008E2126"/>
    <w:rsid w:val="008E2505"/>
    <w:rsid w:val="008E2955"/>
    <w:rsid w:val="008E32BD"/>
    <w:rsid w:val="008E38DB"/>
    <w:rsid w:val="008E3BA4"/>
    <w:rsid w:val="008E3C8B"/>
    <w:rsid w:val="008E3D06"/>
    <w:rsid w:val="008E3F13"/>
    <w:rsid w:val="008E42D1"/>
    <w:rsid w:val="008E4E7C"/>
    <w:rsid w:val="008E52D9"/>
    <w:rsid w:val="008E52DB"/>
    <w:rsid w:val="008E5DEE"/>
    <w:rsid w:val="008E5E7E"/>
    <w:rsid w:val="008E6013"/>
    <w:rsid w:val="008E60B6"/>
    <w:rsid w:val="008E62B6"/>
    <w:rsid w:val="008E62E0"/>
    <w:rsid w:val="008E74F5"/>
    <w:rsid w:val="008E7CA1"/>
    <w:rsid w:val="008E7D3C"/>
    <w:rsid w:val="008F0318"/>
    <w:rsid w:val="008F052F"/>
    <w:rsid w:val="008F0810"/>
    <w:rsid w:val="008F0CE4"/>
    <w:rsid w:val="008F0F76"/>
    <w:rsid w:val="008F104F"/>
    <w:rsid w:val="008F110A"/>
    <w:rsid w:val="008F1799"/>
    <w:rsid w:val="008F1C98"/>
    <w:rsid w:val="008F22FC"/>
    <w:rsid w:val="008F2371"/>
    <w:rsid w:val="008F2C29"/>
    <w:rsid w:val="008F2C7A"/>
    <w:rsid w:val="008F2D46"/>
    <w:rsid w:val="008F2E75"/>
    <w:rsid w:val="008F3202"/>
    <w:rsid w:val="008F3579"/>
    <w:rsid w:val="008F35F6"/>
    <w:rsid w:val="008F3684"/>
    <w:rsid w:val="008F3893"/>
    <w:rsid w:val="008F405E"/>
    <w:rsid w:val="008F415C"/>
    <w:rsid w:val="008F43D8"/>
    <w:rsid w:val="008F44C1"/>
    <w:rsid w:val="008F4972"/>
    <w:rsid w:val="008F4A06"/>
    <w:rsid w:val="008F4D16"/>
    <w:rsid w:val="008F4EEA"/>
    <w:rsid w:val="008F547C"/>
    <w:rsid w:val="008F58DE"/>
    <w:rsid w:val="008F5A85"/>
    <w:rsid w:val="008F626A"/>
    <w:rsid w:val="008F655D"/>
    <w:rsid w:val="008F6841"/>
    <w:rsid w:val="008F6C8E"/>
    <w:rsid w:val="008F79B1"/>
    <w:rsid w:val="008F79EB"/>
    <w:rsid w:val="008F7CE0"/>
    <w:rsid w:val="00900335"/>
    <w:rsid w:val="009004A5"/>
    <w:rsid w:val="009006D4"/>
    <w:rsid w:val="00900A90"/>
    <w:rsid w:val="0090103A"/>
    <w:rsid w:val="00901196"/>
    <w:rsid w:val="00901665"/>
    <w:rsid w:val="009016D2"/>
    <w:rsid w:val="00901C27"/>
    <w:rsid w:val="00903043"/>
    <w:rsid w:val="00903C27"/>
    <w:rsid w:val="0090475B"/>
    <w:rsid w:val="00904A49"/>
    <w:rsid w:val="00904A85"/>
    <w:rsid w:val="00904D2A"/>
    <w:rsid w:val="00904DDE"/>
    <w:rsid w:val="00904F34"/>
    <w:rsid w:val="00904F86"/>
    <w:rsid w:val="00905029"/>
    <w:rsid w:val="00905AAC"/>
    <w:rsid w:val="00906425"/>
    <w:rsid w:val="00906928"/>
    <w:rsid w:val="009069E8"/>
    <w:rsid w:val="00906BF7"/>
    <w:rsid w:val="00906C67"/>
    <w:rsid w:val="00907AA3"/>
    <w:rsid w:val="00907D8A"/>
    <w:rsid w:val="0091041A"/>
    <w:rsid w:val="00910655"/>
    <w:rsid w:val="009107FF"/>
    <w:rsid w:val="009116ED"/>
    <w:rsid w:val="009118DB"/>
    <w:rsid w:val="00911AD9"/>
    <w:rsid w:val="00911ED4"/>
    <w:rsid w:val="00912101"/>
    <w:rsid w:val="00913657"/>
    <w:rsid w:val="00913667"/>
    <w:rsid w:val="00913FBB"/>
    <w:rsid w:val="009140BA"/>
    <w:rsid w:val="009141A7"/>
    <w:rsid w:val="009142A3"/>
    <w:rsid w:val="009143B1"/>
    <w:rsid w:val="00914795"/>
    <w:rsid w:val="00914F8F"/>
    <w:rsid w:val="009151C1"/>
    <w:rsid w:val="00915DCC"/>
    <w:rsid w:val="0091607B"/>
    <w:rsid w:val="0091613E"/>
    <w:rsid w:val="0091699B"/>
    <w:rsid w:val="00916A77"/>
    <w:rsid w:val="00916C5C"/>
    <w:rsid w:val="00916D82"/>
    <w:rsid w:val="00916DF7"/>
    <w:rsid w:val="00917FCA"/>
    <w:rsid w:val="00917FD8"/>
    <w:rsid w:val="009201BC"/>
    <w:rsid w:val="00920306"/>
    <w:rsid w:val="00920376"/>
    <w:rsid w:val="009211FC"/>
    <w:rsid w:val="009213A0"/>
    <w:rsid w:val="009215E6"/>
    <w:rsid w:val="00921B00"/>
    <w:rsid w:val="00921FD7"/>
    <w:rsid w:val="00922528"/>
    <w:rsid w:val="00922670"/>
    <w:rsid w:val="00923039"/>
    <w:rsid w:val="00923D9F"/>
    <w:rsid w:val="00923E28"/>
    <w:rsid w:val="0092434A"/>
    <w:rsid w:val="009248DD"/>
    <w:rsid w:val="009249D0"/>
    <w:rsid w:val="00924B85"/>
    <w:rsid w:val="00924BFB"/>
    <w:rsid w:val="00924C0D"/>
    <w:rsid w:val="00924D77"/>
    <w:rsid w:val="00924EDB"/>
    <w:rsid w:val="00925137"/>
    <w:rsid w:val="00925BBC"/>
    <w:rsid w:val="0092677E"/>
    <w:rsid w:val="009268D0"/>
    <w:rsid w:val="00926AC0"/>
    <w:rsid w:val="00926C92"/>
    <w:rsid w:val="00926CD0"/>
    <w:rsid w:val="00926D0B"/>
    <w:rsid w:val="00927719"/>
    <w:rsid w:val="00927A88"/>
    <w:rsid w:val="00927A97"/>
    <w:rsid w:val="00927DFF"/>
    <w:rsid w:val="009300ED"/>
    <w:rsid w:val="00930312"/>
    <w:rsid w:val="0093037D"/>
    <w:rsid w:val="0093071B"/>
    <w:rsid w:val="00930CAF"/>
    <w:rsid w:val="009314A9"/>
    <w:rsid w:val="009319D3"/>
    <w:rsid w:val="00932298"/>
    <w:rsid w:val="00932555"/>
    <w:rsid w:val="00932AC9"/>
    <w:rsid w:val="00932B17"/>
    <w:rsid w:val="00932B24"/>
    <w:rsid w:val="00932E27"/>
    <w:rsid w:val="009340C8"/>
    <w:rsid w:val="009340F4"/>
    <w:rsid w:val="0093480A"/>
    <w:rsid w:val="00934B85"/>
    <w:rsid w:val="00934CEF"/>
    <w:rsid w:val="00935C59"/>
    <w:rsid w:val="00935F78"/>
    <w:rsid w:val="0093611E"/>
    <w:rsid w:val="009366DE"/>
    <w:rsid w:val="0093699D"/>
    <w:rsid w:val="00936D8B"/>
    <w:rsid w:val="00936DEF"/>
    <w:rsid w:val="00936E56"/>
    <w:rsid w:val="009370A9"/>
    <w:rsid w:val="00937228"/>
    <w:rsid w:val="00937B8B"/>
    <w:rsid w:val="00937D76"/>
    <w:rsid w:val="00937DF5"/>
    <w:rsid w:val="00937F24"/>
    <w:rsid w:val="00940229"/>
    <w:rsid w:val="009402E3"/>
    <w:rsid w:val="00940666"/>
    <w:rsid w:val="00940C5A"/>
    <w:rsid w:val="00940DAE"/>
    <w:rsid w:val="00941469"/>
    <w:rsid w:val="00941FC9"/>
    <w:rsid w:val="00942358"/>
    <w:rsid w:val="00942468"/>
    <w:rsid w:val="00942704"/>
    <w:rsid w:val="00942C27"/>
    <w:rsid w:val="009433FE"/>
    <w:rsid w:val="00943827"/>
    <w:rsid w:val="00943D8E"/>
    <w:rsid w:val="00943E15"/>
    <w:rsid w:val="00944156"/>
    <w:rsid w:val="00944157"/>
    <w:rsid w:val="009441EB"/>
    <w:rsid w:val="00944263"/>
    <w:rsid w:val="00944B87"/>
    <w:rsid w:val="00944F11"/>
    <w:rsid w:val="009453A9"/>
    <w:rsid w:val="00945673"/>
    <w:rsid w:val="0094584A"/>
    <w:rsid w:val="00945863"/>
    <w:rsid w:val="00945876"/>
    <w:rsid w:val="00945C3A"/>
    <w:rsid w:val="00945E35"/>
    <w:rsid w:val="0094706F"/>
    <w:rsid w:val="00947327"/>
    <w:rsid w:val="00947380"/>
    <w:rsid w:val="0094758D"/>
    <w:rsid w:val="00947B6D"/>
    <w:rsid w:val="00947C5E"/>
    <w:rsid w:val="00947E30"/>
    <w:rsid w:val="00950285"/>
    <w:rsid w:val="009504EE"/>
    <w:rsid w:val="00950598"/>
    <w:rsid w:val="00950E9B"/>
    <w:rsid w:val="00951473"/>
    <w:rsid w:val="0095167A"/>
    <w:rsid w:val="009518C0"/>
    <w:rsid w:val="009519F9"/>
    <w:rsid w:val="00951F22"/>
    <w:rsid w:val="00952352"/>
    <w:rsid w:val="009523A3"/>
    <w:rsid w:val="009525AE"/>
    <w:rsid w:val="00952934"/>
    <w:rsid w:val="009538C3"/>
    <w:rsid w:val="00953D4A"/>
    <w:rsid w:val="00953E77"/>
    <w:rsid w:val="00953FEC"/>
    <w:rsid w:val="00954183"/>
    <w:rsid w:val="00954384"/>
    <w:rsid w:val="0095442C"/>
    <w:rsid w:val="00954819"/>
    <w:rsid w:val="00954923"/>
    <w:rsid w:val="00954FAB"/>
    <w:rsid w:val="00955DDB"/>
    <w:rsid w:val="00955EF0"/>
    <w:rsid w:val="009560E8"/>
    <w:rsid w:val="009566FD"/>
    <w:rsid w:val="0095717A"/>
    <w:rsid w:val="00957182"/>
    <w:rsid w:val="009573D0"/>
    <w:rsid w:val="009573E0"/>
    <w:rsid w:val="00957498"/>
    <w:rsid w:val="0095774B"/>
    <w:rsid w:val="009577A3"/>
    <w:rsid w:val="009577E2"/>
    <w:rsid w:val="00957BAB"/>
    <w:rsid w:val="00957C26"/>
    <w:rsid w:val="009602F6"/>
    <w:rsid w:val="00960694"/>
    <w:rsid w:val="00960B4A"/>
    <w:rsid w:val="00961A7D"/>
    <w:rsid w:val="00961AB6"/>
    <w:rsid w:val="009620B0"/>
    <w:rsid w:val="00962367"/>
    <w:rsid w:val="009626B5"/>
    <w:rsid w:val="009628EE"/>
    <w:rsid w:val="00962E33"/>
    <w:rsid w:val="00963824"/>
    <w:rsid w:val="00964092"/>
    <w:rsid w:val="0096423C"/>
    <w:rsid w:val="00964322"/>
    <w:rsid w:val="00965078"/>
    <w:rsid w:val="00965AE8"/>
    <w:rsid w:val="00965DC5"/>
    <w:rsid w:val="00965E45"/>
    <w:rsid w:val="00966582"/>
    <w:rsid w:val="009667B5"/>
    <w:rsid w:val="00966824"/>
    <w:rsid w:val="00966989"/>
    <w:rsid w:val="00966B0B"/>
    <w:rsid w:val="00966E76"/>
    <w:rsid w:val="00966F18"/>
    <w:rsid w:val="00967284"/>
    <w:rsid w:val="009675C5"/>
    <w:rsid w:val="009677AB"/>
    <w:rsid w:val="009702C5"/>
    <w:rsid w:val="00970412"/>
    <w:rsid w:val="00970BF6"/>
    <w:rsid w:val="00971125"/>
    <w:rsid w:val="009711CF"/>
    <w:rsid w:val="00971525"/>
    <w:rsid w:val="00971AE5"/>
    <w:rsid w:val="00971F67"/>
    <w:rsid w:val="009724E3"/>
    <w:rsid w:val="009725C3"/>
    <w:rsid w:val="00972B53"/>
    <w:rsid w:val="009731C7"/>
    <w:rsid w:val="00973A65"/>
    <w:rsid w:val="00973F21"/>
    <w:rsid w:val="00974185"/>
    <w:rsid w:val="009749EA"/>
    <w:rsid w:val="00975461"/>
    <w:rsid w:val="00975FA1"/>
    <w:rsid w:val="0097645D"/>
    <w:rsid w:val="00976533"/>
    <w:rsid w:val="00976A82"/>
    <w:rsid w:val="00976CB2"/>
    <w:rsid w:val="009771F3"/>
    <w:rsid w:val="00977DA8"/>
    <w:rsid w:val="00977EF7"/>
    <w:rsid w:val="009803AA"/>
    <w:rsid w:val="009803D6"/>
    <w:rsid w:val="009809E1"/>
    <w:rsid w:val="00980A2B"/>
    <w:rsid w:val="00980B45"/>
    <w:rsid w:val="009818F1"/>
    <w:rsid w:val="0098270B"/>
    <w:rsid w:val="00982948"/>
    <w:rsid w:val="0098307F"/>
    <w:rsid w:val="00983899"/>
    <w:rsid w:val="00983B04"/>
    <w:rsid w:val="00983B15"/>
    <w:rsid w:val="00983E2D"/>
    <w:rsid w:val="00983E40"/>
    <w:rsid w:val="00983ECD"/>
    <w:rsid w:val="00985287"/>
    <w:rsid w:val="00985A2D"/>
    <w:rsid w:val="00985DE0"/>
    <w:rsid w:val="0098640B"/>
    <w:rsid w:val="009866BE"/>
    <w:rsid w:val="009868C6"/>
    <w:rsid w:val="009871A5"/>
    <w:rsid w:val="009874CD"/>
    <w:rsid w:val="00987A50"/>
    <w:rsid w:val="00990D62"/>
    <w:rsid w:val="00990F1B"/>
    <w:rsid w:val="00991732"/>
    <w:rsid w:val="009919C2"/>
    <w:rsid w:val="00991BCD"/>
    <w:rsid w:val="00991D07"/>
    <w:rsid w:val="00991FD0"/>
    <w:rsid w:val="0099218B"/>
    <w:rsid w:val="0099222F"/>
    <w:rsid w:val="009923D6"/>
    <w:rsid w:val="00992F54"/>
    <w:rsid w:val="00993372"/>
    <w:rsid w:val="0099360F"/>
    <w:rsid w:val="00993EE4"/>
    <w:rsid w:val="0099428D"/>
    <w:rsid w:val="00994D95"/>
    <w:rsid w:val="00995080"/>
    <w:rsid w:val="00995778"/>
    <w:rsid w:val="00995824"/>
    <w:rsid w:val="00995AF5"/>
    <w:rsid w:val="00996215"/>
    <w:rsid w:val="00996237"/>
    <w:rsid w:val="00996521"/>
    <w:rsid w:val="009965F9"/>
    <w:rsid w:val="00996684"/>
    <w:rsid w:val="00996948"/>
    <w:rsid w:val="00996CAC"/>
    <w:rsid w:val="00996F35"/>
    <w:rsid w:val="0099722C"/>
    <w:rsid w:val="00997649"/>
    <w:rsid w:val="00997B3F"/>
    <w:rsid w:val="009A0014"/>
    <w:rsid w:val="009A0523"/>
    <w:rsid w:val="009A09DD"/>
    <w:rsid w:val="009A13B5"/>
    <w:rsid w:val="009A14F3"/>
    <w:rsid w:val="009A1542"/>
    <w:rsid w:val="009A16B0"/>
    <w:rsid w:val="009A16BA"/>
    <w:rsid w:val="009A1B6D"/>
    <w:rsid w:val="009A21E5"/>
    <w:rsid w:val="009A24D0"/>
    <w:rsid w:val="009A2B35"/>
    <w:rsid w:val="009A32D9"/>
    <w:rsid w:val="009A3AD1"/>
    <w:rsid w:val="009A3F18"/>
    <w:rsid w:val="009A42AF"/>
    <w:rsid w:val="009A4DB4"/>
    <w:rsid w:val="009A4F8A"/>
    <w:rsid w:val="009A5348"/>
    <w:rsid w:val="009A58A7"/>
    <w:rsid w:val="009A607A"/>
    <w:rsid w:val="009A63C2"/>
    <w:rsid w:val="009A64A5"/>
    <w:rsid w:val="009A6842"/>
    <w:rsid w:val="009A74A4"/>
    <w:rsid w:val="009A776A"/>
    <w:rsid w:val="009A7A10"/>
    <w:rsid w:val="009A7A54"/>
    <w:rsid w:val="009A7B6E"/>
    <w:rsid w:val="009A7B90"/>
    <w:rsid w:val="009B00C8"/>
    <w:rsid w:val="009B06CD"/>
    <w:rsid w:val="009B079E"/>
    <w:rsid w:val="009B0A79"/>
    <w:rsid w:val="009B0BE4"/>
    <w:rsid w:val="009B0E30"/>
    <w:rsid w:val="009B1471"/>
    <w:rsid w:val="009B15C5"/>
    <w:rsid w:val="009B1C2C"/>
    <w:rsid w:val="009B2126"/>
    <w:rsid w:val="009B2335"/>
    <w:rsid w:val="009B2688"/>
    <w:rsid w:val="009B281C"/>
    <w:rsid w:val="009B2850"/>
    <w:rsid w:val="009B29E6"/>
    <w:rsid w:val="009B2BC0"/>
    <w:rsid w:val="009B2C2B"/>
    <w:rsid w:val="009B349B"/>
    <w:rsid w:val="009B383F"/>
    <w:rsid w:val="009B42BF"/>
    <w:rsid w:val="009B48D9"/>
    <w:rsid w:val="009B4B2F"/>
    <w:rsid w:val="009B4DD4"/>
    <w:rsid w:val="009B4EBD"/>
    <w:rsid w:val="009B52AD"/>
    <w:rsid w:val="009B5C5C"/>
    <w:rsid w:val="009B5EF7"/>
    <w:rsid w:val="009B6259"/>
    <w:rsid w:val="009B6407"/>
    <w:rsid w:val="009B6EF0"/>
    <w:rsid w:val="009B732D"/>
    <w:rsid w:val="009B73D8"/>
    <w:rsid w:val="009B73D9"/>
    <w:rsid w:val="009B74AE"/>
    <w:rsid w:val="009B770D"/>
    <w:rsid w:val="009B79CF"/>
    <w:rsid w:val="009B7D14"/>
    <w:rsid w:val="009C0BB4"/>
    <w:rsid w:val="009C0CC6"/>
    <w:rsid w:val="009C11E5"/>
    <w:rsid w:val="009C12C5"/>
    <w:rsid w:val="009C1857"/>
    <w:rsid w:val="009C1A1D"/>
    <w:rsid w:val="009C2602"/>
    <w:rsid w:val="009C26A4"/>
    <w:rsid w:val="009C299C"/>
    <w:rsid w:val="009C2A1B"/>
    <w:rsid w:val="009C2E74"/>
    <w:rsid w:val="009C3525"/>
    <w:rsid w:val="009C3766"/>
    <w:rsid w:val="009C3E7C"/>
    <w:rsid w:val="009C448A"/>
    <w:rsid w:val="009C4CF4"/>
    <w:rsid w:val="009C4DA8"/>
    <w:rsid w:val="009C5A29"/>
    <w:rsid w:val="009C5D26"/>
    <w:rsid w:val="009C5E96"/>
    <w:rsid w:val="009C608D"/>
    <w:rsid w:val="009C6539"/>
    <w:rsid w:val="009C6BF6"/>
    <w:rsid w:val="009C7506"/>
    <w:rsid w:val="009C7C6A"/>
    <w:rsid w:val="009C7EC0"/>
    <w:rsid w:val="009D030F"/>
    <w:rsid w:val="009D03DA"/>
    <w:rsid w:val="009D0FE5"/>
    <w:rsid w:val="009D106E"/>
    <w:rsid w:val="009D1244"/>
    <w:rsid w:val="009D199A"/>
    <w:rsid w:val="009D1B5F"/>
    <w:rsid w:val="009D1FE2"/>
    <w:rsid w:val="009D21AE"/>
    <w:rsid w:val="009D2310"/>
    <w:rsid w:val="009D2851"/>
    <w:rsid w:val="009D2A3E"/>
    <w:rsid w:val="009D2B6C"/>
    <w:rsid w:val="009D2E5C"/>
    <w:rsid w:val="009D38F9"/>
    <w:rsid w:val="009D3C64"/>
    <w:rsid w:val="009D421A"/>
    <w:rsid w:val="009D45B1"/>
    <w:rsid w:val="009D5530"/>
    <w:rsid w:val="009D56C9"/>
    <w:rsid w:val="009D58DB"/>
    <w:rsid w:val="009D668E"/>
    <w:rsid w:val="009D66D5"/>
    <w:rsid w:val="009D6782"/>
    <w:rsid w:val="009D6C06"/>
    <w:rsid w:val="009D6EDA"/>
    <w:rsid w:val="009D7304"/>
    <w:rsid w:val="009D736E"/>
    <w:rsid w:val="009D74F9"/>
    <w:rsid w:val="009D754D"/>
    <w:rsid w:val="009D785B"/>
    <w:rsid w:val="009D7C5F"/>
    <w:rsid w:val="009E075D"/>
    <w:rsid w:val="009E0AE0"/>
    <w:rsid w:val="009E0EC6"/>
    <w:rsid w:val="009E1325"/>
    <w:rsid w:val="009E1AC0"/>
    <w:rsid w:val="009E1E30"/>
    <w:rsid w:val="009E1F30"/>
    <w:rsid w:val="009E2354"/>
    <w:rsid w:val="009E25BF"/>
    <w:rsid w:val="009E2940"/>
    <w:rsid w:val="009E2AF9"/>
    <w:rsid w:val="009E2CB3"/>
    <w:rsid w:val="009E3A9F"/>
    <w:rsid w:val="009E3AE1"/>
    <w:rsid w:val="009E3EAC"/>
    <w:rsid w:val="009E4042"/>
    <w:rsid w:val="009E41E0"/>
    <w:rsid w:val="009E4C00"/>
    <w:rsid w:val="009E4C40"/>
    <w:rsid w:val="009E5086"/>
    <w:rsid w:val="009E50EA"/>
    <w:rsid w:val="009E55D5"/>
    <w:rsid w:val="009E5D2B"/>
    <w:rsid w:val="009E638F"/>
    <w:rsid w:val="009E656C"/>
    <w:rsid w:val="009E68D3"/>
    <w:rsid w:val="009E70C4"/>
    <w:rsid w:val="009E7206"/>
    <w:rsid w:val="009E7428"/>
    <w:rsid w:val="009E75ED"/>
    <w:rsid w:val="009E7B15"/>
    <w:rsid w:val="009F06C9"/>
    <w:rsid w:val="009F145D"/>
    <w:rsid w:val="009F14F7"/>
    <w:rsid w:val="009F1C14"/>
    <w:rsid w:val="009F1FB9"/>
    <w:rsid w:val="009F202A"/>
    <w:rsid w:val="009F28F4"/>
    <w:rsid w:val="009F2DFD"/>
    <w:rsid w:val="009F33B4"/>
    <w:rsid w:val="009F3C5E"/>
    <w:rsid w:val="009F3FF1"/>
    <w:rsid w:val="009F41EC"/>
    <w:rsid w:val="009F43E3"/>
    <w:rsid w:val="009F48B5"/>
    <w:rsid w:val="009F4BAF"/>
    <w:rsid w:val="009F5001"/>
    <w:rsid w:val="009F5CDC"/>
    <w:rsid w:val="009F602B"/>
    <w:rsid w:val="009F6070"/>
    <w:rsid w:val="009F68F3"/>
    <w:rsid w:val="009F690C"/>
    <w:rsid w:val="009F6BCE"/>
    <w:rsid w:val="009F7542"/>
    <w:rsid w:val="009F7770"/>
    <w:rsid w:val="009F7BFB"/>
    <w:rsid w:val="009F7F30"/>
    <w:rsid w:val="00A002AD"/>
    <w:rsid w:val="00A00312"/>
    <w:rsid w:val="00A003EF"/>
    <w:rsid w:val="00A00585"/>
    <w:rsid w:val="00A007DA"/>
    <w:rsid w:val="00A00A59"/>
    <w:rsid w:val="00A00B9A"/>
    <w:rsid w:val="00A00C6D"/>
    <w:rsid w:val="00A014A0"/>
    <w:rsid w:val="00A01C0A"/>
    <w:rsid w:val="00A01D5E"/>
    <w:rsid w:val="00A01F03"/>
    <w:rsid w:val="00A02376"/>
    <w:rsid w:val="00A023A2"/>
    <w:rsid w:val="00A025D5"/>
    <w:rsid w:val="00A029CB"/>
    <w:rsid w:val="00A02E69"/>
    <w:rsid w:val="00A02F0A"/>
    <w:rsid w:val="00A03122"/>
    <w:rsid w:val="00A03827"/>
    <w:rsid w:val="00A039CE"/>
    <w:rsid w:val="00A03DD8"/>
    <w:rsid w:val="00A0442B"/>
    <w:rsid w:val="00A0476F"/>
    <w:rsid w:val="00A059E1"/>
    <w:rsid w:val="00A05E23"/>
    <w:rsid w:val="00A05F62"/>
    <w:rsid w:val="00A0630E"/>
    <w:rsid w:val="00A06A58"/>
    <w:rsid w:val="00A06B0C"/>
    <w:rsid w:val="00A06C62"/>
    <w:rsid w:val="00A06D82"/>
    <w:rsid w:val="00A06E78"/>
    <w:rsid w:val="00A07CC4"/>
    <w:rsid w:val="00A105A7"/>
    <w:rsid w:val="00A10771"/>
    <w:rsid w:val="00A109FD"/>
    <w:rsid w:val="00A10A91"/>
    <w:rsid w:val="00A10CEA"/>
    <w:rsid w:val="00A11261"/>
    <w:rsid w:val="00A11625"/>
    <w:rsid w:val="00A11B30"/>
    <w:rsid w:val="00A126E7"/>
    <w:rsid w:val="00A12902"/>
    <w:rsid w:val="00A12C7E"/>
    <w:rsid w:val="00A13403"/>
    <w:rsid w:val="00A138DA"/>
    <w:rsid w:val="00A13CE0"/>
    <w:rsid w:val="00A140DB"/>
    <w:rsid w:val="00A142D7"/>
    <w:rsid w:val="00A14565"/>
    <w:rsid w:val="00A1457E"/>
    <w:rsid w:val="00A14F2E"/>
    <w:rsid w:val="00A14FAC"/>
    <w:rsid w:val="00A15323"/>
    <w:rsid w:val="00A15528"/>
    <w:rsid w:val="00A15787"/>
    <w:rsid w:val="00A158A6"/>
    <w:rsid w:val="00A15918"/>
    <w:rsid w:val="00A16069"/>
    <w:rsid w:val="00A16248"/>
    <w:rsid w:val="00A16A80"/>
    <w:rsid w:val="00A16C7C"/>
    <w:rsid w:val="00A16CF1"/>
    <w:rsid w:val="00A16DBB"/>
    <w:rsid w:val="00A17B95"/>
    <w:rsid w:val="00A17C64"/>
    <w:rsid w:val="00A20C42"/>
    <w:rsid w:val="00A20C87"/>
    <w:rsid w:val="00A20FCF"/>
    <w:rsid w:val="00A213CC"/>
    <w:rsid w:val="00A2170F"/>
    <w:rsid w:val="00A21A0B"/>
    <w:rsid w:val="00A22039"/>
    <w:rsid w:val="00A221C0"/>
    <w:rsid w:val="00A22CA1"/>
    <w:rsid w:val="00A22DFD"/>
    <w:rsid w:val="00A230CC"/>
    <w:rsid w:val="00A23302"/>
    <w:rsid w:val="00A23895"/>
    <w:rsid w:val="00A23B0E"/>
    <w:rsid w:val="00A23EDD"/>
    <w:rsid w:val="00A23F22"/>
    <w:rsid w:val="00A2407D"/>
    <w:rsid w:val="00A2443B"/>
    <w:rsid w:val="00A24BF0"/>
    <w:rsid w:val="00A24D03"/>
    <w:rsid w:val="00A2510F"/>
    <w:rsid w:val="00A25145"/>
    <w:rsid w:val="00A251C7"/>
    <w:rsid w:val="00A25C91"/>
    <w:rsid w:val="00A25D19"/>
    <w:rsid w:val="00A25E35"/>
    <w:rsid w:val="00A25F17"/>
    <w:rsid w:val="00A25F2C"/>
    <w:rsid w:val="00A261A3"/>
    <w:rsid w:val="00A261C1"/>
    <w:rsid w:val="00A266A2"/>
    <w:rsid w:val="00A2678A"/>
    <w:rsid w:val="00A268A8"/>
    <w:rsid w:val="00A26A84"/>
    <w:rsid w:val="00A26C3E"/>
    <w:rsid w:val="00A26D33"/>
    <w:rsid w:val="00A272A5"/>
    <w:rsid w:val="00A272E2"/>
    <w:rsid w:val="00A274DA"/>
    <w:rsid w:val="00A303D3"/>
    <w:rsid w:val="00A305A1"/>
    <w:rsid w:val="00A30605"/>
    <w:rsid w:val="00A31549"/>
    <w:rsid w:val="00A3171B"/>
    <w:rsid w:val="00A319F3"/>
    <w:rsid w:val="00A31AEF"/>
    <w:rsid w:val="00A31CE5"/>
    <w:rsid w:val="00A31DC9"/>
    <w:rsid w:val="00A323A8"/>
    <w:rsid w:val="00A3285B"/>
    <w:rsid w:val="00A328CC"/>
    <w:rsid w:val="00A32ABC"/>
    <w:rsid w:val="00A32DDF"/>
    <w:rsid w:val="00A333C5"/>
    <w:rsid w:val="00A33A11"/>
    <w:rsid w:val="00A33CA0"/>
    <w:rsid w:val="00A3427D"/>
    <w:rsid w:val="00A3472E"/>
    <w:rsid w:val="00A34C81"/>
    <w:rsid w:val="00A34CA8"/>
    <w:rsid w:val="00A34F22"/>
    <w:rsid w:val="00A354E5"/>
    <w:rsid w:val="00A35B46"/>
    <w:rsid w:val="00A35C1C"/>
    <w:rsid w:val="00A35CF3"/>
    <w:rsid w:val="00A3647C"/>
    <w:rsid w:val="00A3671E"/>
    <w:rsid w:val="00A36A34"/>
    <w:rsid w:val="00A36A76"/>
    <w:rsid w:val="00A36AE5"/>
    <w:rsid w:val="00A36BD4"/>
    <w:rsid w:val="00A36D7C"/>
    <w:rsid w:val="00A3782B"/>
    <w:rsid w:val="00A37963"/>
    <w:rsid w:val="00A37A10"/>
    <w:rsid w:val="00A37AA3"/>
    <w:rsid w:val="00A37F32"/>
    <w:rsid w:val="00A40C1B"/>
    <w:rsid w:val="00A40C77"/>
    <w:rsid w:val="00A40D12"/>
    <w:rsid w:val="00A4147C"/>
    <w:rsid w:val="00A41657"/>
    <w:rsid w:val="00A41B76"/>
    <w:rsid w:val="00A4271D"/>
    <w:rsid w:val="00A427DD"/>
    <w:rsid w:val="00A428C5"/>
    <w:rsid w:val="00A42C44"/>
    <w:rsid w:val="00A42EAF"/>
    <w:rsid w:val="00A4384C"/>
    <w:rsid w:val="00A441D1"/>
    <w:rsid w:val="00A44657"/>
    <w:rsid w:val="00A446A3"/>
    <w:rsid w:val="00A449A7"/>
    <w:rsid w:val="00A44E15"/>
    <w:rsid w:val="00A4528C"/>
    <w:rsid w:val="00A45632"/>
    <w:rsid w:val="00A45745"/>
    <w:rsid w:val="00A458C5"/>
    <w:rsid w:val="00A458DC"/>
    <w:rsid w:val="00A45D5E"/>
    <w:rsid w:val="00A45F4D"/>
    <w:rsid w:val="00A461E7"/>
    <w:rsid w:val="00A47665"/>
    <w:rsid w:val="00A47B73"/>
    <w:rsid w:val="00A50328"/>
    <w:rsid w:val="00A5040D"/>
    <w:rsid w:val="00A51049"/>
    <w:rsid w:val="00A5104D"/>
    <w:rsid w:val="00A512B0"/>
    <w:rsid w:val="00A519BB"/>
    <w:rsid w:val="00A51B64"/>
    <w:rsid w:val="00A521A4"/>
    <w:rsid w:val="00A5224D"/>
    <w:rsid w:val="00A52885"/>
    <w:rsid w:val="00A53642"/>
    <w:rsid w:val="00A53F22"/>
    <w:rsid w:val="00A5407A"/>
    <w:rsid w:val="00A54327"/>
    <w:rsid w:val="00A5432B"/>
    <w:rsid w:val="00A5432D"/>
    <w:rsid w:val="00A54AA1"/>
    <w:rsid w:val="00A54B43"/>
    <w:rsid w:val="00A54E4A"/>
    <w:rsid w:val="00A54F19"/>
    <w:rsid w:val="00A55060"/>
    <w:rsid w:val="00A55BBE"/>
    <w:rsid w:val="00A56093"/>
    <w:rsid w:val="00A560E3"/>
    <w:rsid w:val="00A563BB"/>
    <w:rsid w:val="00A568AD"/>
    <w:rsid w:val="00A57A2A"/>
    <w:rsid w:val="00A606C8"/>
    <w:rsid w:val="00A60AF5"/>
    <w:rsid w:val="00A61211"/>
    <w:rsid w:val="00A6139D"/>
    <w:rsid w:val="00A619D4"/>
    <w:rsid w:val="00A61B73"/>
    <w:rsid w:val="00A61C91"/>
    <w:rsid w:val="00A61D84"/>
    <w:rsid w:val="00A61FAF"/>
    <w:rsid w:val="00A623CC"/>
    <w:rsid w:val="00A62768"/>
    <w:rsid w:val="00A62B13"/>
    <w:rsid w:val="00A62F49"/>
    <w:rsid w:val="00A630C1"/>
    <w:rsid w:val="00A631C5"/>
    <w:rsid w:val="00A63898"/>
    <w:rsid w:val="00A638F3"/>
    <w:rsid w:val="00A64066"/>
    <w:rsid w:val="00A64C09"/>
    <w:rsid w:val="00A64C11"/>
    <w:rsid w:val="00A64DD6"/>
    <w:rsid w:val="00A64E5D"/>
    <w:rsid w:val="00A65449"/>
    <w:rsid w:val="00A65529"/>
    <w:rsid w:val="00A655C9"/>
    <w:rsid w:val="00A65996"/>
    <w:rsid w:val="00A660E5"/>
    <w:rsid w:val="00A662B3"/>
    <w:rsid w:val="00A66F84"/>
    <w:rsid w:val="00A67299"/>
    <w:rsid w:val="00A6746A"/>
    <w:rsid w:val="00A677C2"/>
    <w:rsid w:val="00A67BCB"/>
    <w:rsid w:val="00A70560"/>
    <w:rsid w:val="00A70873"/>
    <w:rsid w:val="00A70886"/>
    <w:rsid w:val="00A70CAD"/>
    <w:rsid w:val="00A70F2F"/>
    <w:rsid w:val="00A71BB0"/>
    <w:rsid w:val="00A71D0E"/>
    <w:rsid w:val="00A71D77"/>
    <w:rsid w:val="00A721B9"/>
    <w:rsid w:val="00A72382"/>
    <w:rsid w:val="00A7238B"/>
    <w:rsid w:val="00A729E4"/>
    <w:rsid w:val="00A72D4F"/>
    <w:rsid w:val="00A72DE1"/>
    <w:rsid w:val="00A72FA8"/>
    <w:rsid w:val="00A73006"/>
    <w:rsid w:val="00A73479"/>
    <w:rsid w:val="00A73494"/>
    <w:rsid w:val="00A74208"/>
    <w:rsid w:val="00A746C9"/>
    <w:rsid w:val="00A754CE"/>
    <w:rsid w:val="00A7589B"/>
    <w:rsid w:val="00A75FFE"/>
    <w:rsid w:val="00A76349"/>
    <w:rsid w:val="00A76B4C"/>
    <w:rsid w:val="00A7762F"/>
    <w:rsid w:val="00A77874"/>
    <w:rsid w:val="00A77EBC"/>
    <w:rsid w:val="00A8015E"/>
    <w:rsid w:val="00A80F53"/>
    <w:rsid w:val="00A8157D"/>
    <w:rsid w:val="00A81978"/>
    <w:rsid w:val="00A81C30"/>
    <w:rsid w:val="00A82031"/>
    <w:rsid w:val="00A8211F"/>
    <w:rsid w:val="00A822D9"/>
    <w:rsid w:val="00A82803"/>
    <w:rsid w:val="00A8286F"/>
    <w:rsid w:val="00A82DAF"/>
    <w:rsid w:val="00A82E79"/>
    <w:rsid w:val="00A82F1D"/>
    <w:rsid w:val="00A83333"/>
    <w:rsid w:val="00A833CB"/>
    <w:rsid w:val="00A83695"/>
    <w:rsid w:val="00A83A28"/>
    <w:rsid w:val="00A84198"/>
    <w:rsid w:val="00A84237"/>
    <w:rsid w:val="00A84581"/>
    <w:rsid w:val="00A845C2"/>
    <w:rsid w:val="00A8476D"/>
    <w:rsid w:val="00A858D7"/>
    <w:rsid w:val="00A85ACF"/>
    <w:rsid w:val="00A8610D"/>
    <w:rsid w:val="00A86114"/>
    <w:rsid w:val="00A86325"/>
    <w:rsid w:val="00A86966"/>
    <w:rsid w:val="00A86E34"/>
    <w:rsid w:val="00A87283"/>
    <w:rsid w:val="00A87584"/>
    <w:rsid w:val="00A8761F"/>
    <w:rsid w:val="00A8766D"/>
    <w:rsid w:val="00A87AAF"/>
    <w:rsid w:val="00A90240"/>
    <w:rsid w:val="00A906F2"/>
    <w:rsid w:val="00A90782"/>
    <w:rsid w:val="00A909E5"/>
    <w:rsid w:val="00A90F8F"/>
    <w:rsid w:val="00A916E9"/>
    <w:rsid w:val="00A91A9F"/>
    <w:rsid w:val="00A91C16"/>
    <w:rsid w:val="00A9220D"/>
    <w:rsid w:val="00A9277B"/>
    <w:rsid w:val="00A927B1"/>
    <w:rsid w:val="00A92C11"/>
    <w:rsid w:val="00A93035"/>
    <w:rsid w:val="00A932A9"/>
    <w:rsid w:val="00A9330C"/>
    <w:rsid w:val="00A93330"/>
    <w:rsid w:val="00A934E8"/>
    <w:rsid w:val="00A9359A"/>
    <w:rsid w:val="00A9367A"/>
    <w:rsid w:val="00A9378C"/>
    <w:rsid w:val="00A93A5F"/>
    <w:rsid w:val="00A940E8"/>
    <w:rsid w:val="00A94132"/>
    <w:rsid w:val="00A94259"/>
    <w:rsid w:val="00A94A96"/>
    <w:rsid w:val="00A94E4C"/>
    <w:rsid w:val="00A94EE8"/>
    <w:rsid w:val="00A9523B"/>
    <w:rsid w:val="00A95633"/>
    <w:rsid w:val="00A95B87"/>
    <w:rsid w:val="00A9600F"/>
    <w:rsid w:val="00A960DD"/>
    <w:rsid w:val="00A961B6"/>
    <w:rsid w:val="00A966EC"/>
    <w:rsid w:val="00A97272"/>
    <w:rsid w:val="00A97303"/>
    <w:rsid w:val="00A97AC4"/>
    <w:rsid w:val="00A97B07"/>
    <w:rsid w:val="00AA0414"/>
    <w:rsid w:val="00AA0572"/>
    <w:rsid w:val="00AA0DB8"/>
    <w:rsid w:val="00AA116F"/>
    <w:rsid w:val="00AA1709"/>
    <w:rsid w:val="00AA1A1C"/>
    <w:rsid w:val="00AA1DCC"/>
    <w:rsid w:val="00AA1FB8"/>
    <w:rsid w:val="00AA229B"/>
    <w:rsid w:val="00AA23F0"/>
    <w:rsid w:val="00AA28EC"/>
    <w:rsid w:val="00AA297E"/>
    <w:rsid w:val="00AA2FD8"/>
    <w:rsid w:val="00AA3374"/>
    <w:rsid w:val="00AA39D4"/>
    <w:rsid w:val="00AA3BD0"/>
    <w:rsid w:val="00AA3D0F"/>
    <w:rsid w:val="00AA3D6E"/>
    <w:rsid w:val="00AA4207"/>
    <w:rsid w:val="00AA489C"/>
    <w:rsid w:val="00AA4D6A"/>
    <w:rsid w:val="00AA4DE8"/>
    <w:rsid w:val="00AA59AB"/>
    <w:rsid w:val="00AA5A25"/>
    <w:rsid w:val="00AA5BDE"/>
    <w:rsid w:val="00AA5E93"/>
    <w:rsid w:val="00AA643A"/>
    <w:rsid w:val="00AA6FFA"/>
    <w:rsid w:val="00AA71CC"/>
    <w:rsid w:val="00AA73C9"/>
    <w:rsid w:val="00AA77B6"/>
    <w:rsid w:val="00AA7D2B"/>
    <w:rsid w:val="00AB03B9"/>
    <w:rsid w:val="00AB0586"/>
    <w:rsid w:val="00AB063E"/>
    <w:rsid w:val="00AB070B"/>
    <w:rsid w:val="00AB083D"/>
    <w:rsid w:val="00AB0AB6"/>
    <w:rsid w:val="00AB1106"/>
    <w:rsid w:val="00AB1123"/>
    <w:rsid w:val="00AB123B"/>
    <w:rsid w:val="00AB17E2"/>
    <w:rsid w:val="00AB1956"/>
    <w:rsid w:val="00AB1B02"/>
    <w:rsid w:val="00AB1C14"/>
    <w:rsid w:val="00AB2096"/>
    <w:rsid w:val="00AB24C5"/>
    <w:rsid w:val="00AB28A9"/>
    <w:rsid w:val="00AB2A28"/>
    <w:rsid w:val="00AB2C01"/>
    <w:rsid w:val="00AB2E2E"/>
    <w:rsid w:val="00AB30E1"/>
    <w:rsid w:val="00AB3165"/>
    <w:rsid w:val="00AB3924"/>
    <w:rsid w:val="00AB3C3E"/>
    <w:rsid w:val="00AB3E0F"/>
    <w:rsid w:val="00AB44D1"/>
    <w:rsid w:val="00AB45DB"/>
    <w:rsid w:val="00AB48FF"/>
    <w:rsid w:val="00AB4A9F"/>
    <w:rsid w:val="00AB4CC8"/>
    <w:rsid w:val="00AB5044"/>
    <w:rsid w:val="00AB50C9"/>
    <w:rsid w:val="00AB53D2"/>
    <w:rsid w:val="00AB55F8"/>
    <w:rsid w:val="00AB6050"/>
    <w:rsid w:val="00AB63DC"/>
    <w:rsid w:val="00AB654B"/>
    <w:rsid w:val="00AB65FD"/>
    <w:rsid w:val="00AB6EA9"/>
    <w:rsid w:val="00AB6FF1"/>
    <w:rsid w:val="00AB72D8"/>
    <w:rsid w:val="00AB74E7"/>
    <w:rsid w:val="00AB76CC"/>
    <w:rsid w:val="00AB7E66"/>
    <w:rsid w:val="00AB7FE6"/>
    <w:rsid w:val="00AC0932"/>
    <w:rsid w:val="00AC0E1D"/>
    <w:rsid w:val="00AC0E4F"/>
    <w:rsid w:val="00AC17C2"/>
    <w:rsid w:val="00AC1F62"/>
    <w:rsid w:val="00AC1FC8"/>
    <w:rsid w:val="00AC246F"/>
    <w:rsid w:val="00AC24C8"/>
    <w:rsid w:val="00AC296F"/>
    <w:rsid w:val="00AC2A01"/>
    <w:rsid w:val="00AC2ACB"/>
    <w:rsid w:val="00AC3109"/>
    <w:rsid w:val="00AC322E"/>
    <w:rsid w:val="00AC3865"/>
    <w:rsid w:val="00AC3A2C"/>
    <w:rsid w:val="00AC421F"/>
    <w:rsid w:val="00AC4262"/>
    <w:rsid w:val="00AC42AF"/>
    <w:rsid w:val="00AC432A"/>
    <w:rsid w:val="00AC450D"/>
    <w:rsid w:val="00AC4BCD"/>
    <w:rsid w:val="00AC4DFC"/>
    <w:rsid w:val="00AC52C1"/>
    <w:rsid w:val="00AC535C"/>
    <w:rsid w:val="00AC53C7"/>
    <w:rsid w:val="00AC58AB"/>
    <w:rsid w:val="00AC5A48"/>
    <w:rsid w:val="00AC5AE3"/>
    <w:rsid w:val="00AC5C4C"/>
    <w:rsid w:val="00AC5F0F"/>
    <w:rsid w:val="00AC6796"/>
    <w:rsid w:val="00AC67A1"/>
    <w:rsid w:val="00AC6BDA"/>
    <w:rsid w:val="00AC75E0"/>
    <w:rsid w:val="00AC7965"/>
    <w:rsid w:val="00AD0400"/>
    <w:rsid w:val="00AD07EF"/>
    <w:rsid w:val="00AD09CA"/>
    <w:rsid w:val="00AD09D5"/>
    <w:rsid w:val="00AD0BFA"/>
    <w:rsid w:val="00AD1AB8"/>
    <w:rsid w:val="00AD2082"/>
    <w:rsid w:val="00AD2AD3"/>
    <w:rsid w:val="00AD2C59"/>
    <w:rsid w:val="00AD335C"/>
    <w:rsid w:val="00AD3DCB"/>
    <w:rsid w:val="00AD3E6C"/>
    <w:rsid w:val="00AD43E8"/>
    <w:rsid w:val="00AD58B9"/>
    <w:rsid w:val="00AD58F5"/>
    <w:rsid w:val="00AD5973"/>
    <w:rsid w:val="00AD5B98"/>
    <w:rsid w:val="00AD5D96"/>
    <w:rsid w:val="00AD614F"/>
    <w:rsid w:val="00AD6B30"/>
    <w:rsid w:val="00AD6E5D"/>
    <w:rsid w:val="00AD6F23"/>
    <w:rsid w:val="00AD6FC5"/>
    <w:rsid w:val="00AD71DD"/>
    <w:rsid w:val="00AD71FC"/>
    <w:rsid w:val="00AD73E2"/>
    <w:rsid w:val="00AD7649"/>
    <w:rsid w:val="00AE0A16"/>
    <w:rsid w:val="00AE0A41"/>
    <w:rsid w:val="00AE0C87"/>
    <w:rsid w:val="00AE14BE"/>
    <w:rsid w:val="00AE14F6"/>
    <w:rsid w:val="00AE191B"/>
    <w:rsid w:val="00AE1D2E"/>
    <w:rsid w:val="00AE2269"/>
    <w:rsid w:val="00AE230C"/>
    <w:rsid w:val="00AE3BCC"/>
    <w:rsid w:val="00AE3C2E"/>
    <w:rsid w:val="00AE40BE"/>
    <w:rsid w:val="00AE4125"/>
    <w:rsid w:val="00AE4816"/>
    <w:rsid w:val="00AE4993"/>
    <w:rsid w:val="00AE49B8"/>
    <w:rsid w:val="00AE4EDF"/>
    <w:rsid w:val="00AE5869"/>
    <w:rsid w:val="00AE5D79"/>
    <w:rsid w:val="00AE6715"/>
    <w:rsid w:val="00AE6D72"/>
    <w:rsid w:val="00AE756B"/>
    <w:rsid w:val="00AE7D23"/>
    <w:rsid w:val="00AF0B84"/>
    <w:rsid w:val="00AF0E02"/>
    <w:rsid w:val="00AF15D0"/>
    <w:rsid w:val="00AF171F"/>
    <w:rsid w:val="00AF193F"/>
    <w:rsid w:val="00AF1A00"/>
    <w:rsid w:val="00AF249D"/>
    <w:rsid w:val="00AF2EC2"/>
    <w:rsid w:val="00AF30B6"/>
    <w:rsid w:val="00AF37FD"/>
    <w:rsid w:val="00AF3840"/>
    <w:rsid w:val="00AF3CA1"/>
    <w:rsid w:val="00AF4104"/>
    <w:rsid w:val="00AF4249"/>
    <w:rsid w:val="00AF442E"/>
    <w:rsid w:val="00AF453B"/>
    <w:rsid w:val="00AF4717"/>
    <w:rsid w:val="00AF48F8"/>
    <w:rsid w:val="00AF49CD"/>
    <w:rsid w:val="00AF4BC8"/>
    <w:rsid w:val="00AF56CD"/>
    <w:rsid w:val="00AF5B74"/>
    <w:rsid w:val="00AF5F00"/>
    <w:rsid w:val="00AF6122"/>
    <w:rsid w:val="00AF63C7"/>
    <w:rsid w:val="00AF66BA"/>
    <w:rsid w:val="00AF6D32"/>
    <w:rsid w:val="00AF6DF8"/>
    <w:rsid w:val="00AF72CE"/>
    <w:rsid w:val="00AF748C"/>
    <w:rsid w:val="00AF7A80"/>
    <w:rsid w:val="00AF7D4D"/>
    <w:rsid w:val="00B00250"/>
    <w:rsid w:val="00B00475"/>
    <w:rsid w:val="00B00782"/>
    <w:rsid w:val="00B00AFC"/>
    <w:rsid w:val="00B00FEC"/>
    <w:rsid w:val="00B01560"/>
    <w:rsid w:val="00B0185B"/>
    <w:rsid w:val="00B01A56"/>
    <w:rsid w:val="00B01B8E"/>
    <w:rsid w:val="00B01D00"/>
    <w:rsid w:val="00B020E3"/>
    <w:rsid w:val="00B02BBE"/>
    <w:rsid w:val="00B02BD6"/>
    <w:rsid w:val="00B03438"/>
    <w:rsid w:val="00B037D4"/>
    <w:rsid w:val="00B038BD"/>
    <w:rsid w:val="00B03BFF"/>
    <w:rsid w:val="00B03C93"/>
    <w:rsid w:val="00B03DF9"/>
    <w:rsid w:val="00B03F47"/>
    <w:rsid w:val="00B04027"/>
    <w:rsid w:val="00B04185"/>
    <w:rsid w:val="00B04593"/>
    <w:rsid w:val="00B04814"/>
    <w:rsid w:val="00B04CC3"/>
    <w:rsid w:val="00B0502D"/>
    <w:rsid w:val="00B052C5"/>
    <w:rsid w:val="00B056ED"/>
    <w:rsid w:val="00B05D05"/>
    <w:rsid w:val="00B06015"/>
    <w:rsid w:val="00B067F8"/>
    <w:rsid w:val="00B06856"/>
    <w:rsid w:val="00B06E67"/>
    <w:rsid w:val="00B07136"/>
    <w:rsid w:val="00B07477"/>
    <w:rsid w:val="00B07480"/>
    <w:rsid w:val="00B07781"/>
    <w:rsid w:val="00B07936"/>
    <w:rsid w:val="00B07D37"/>
    <w:rsid w:val="00B07EE2"/>
    <w:rsid w:val="00B106F5"/>
    <w:rsid w:val="00B10CFE"/>
    <w:rsid w:val="00B112FA"/>
    <w:rsid w:val="00B11410"/>
    <w:rsid w:val="00B115FE"/>
    <w:rsid w:val="00B11A26"/>
    <w:rsid w:val="00B11B04"/>
    <w:rsid w:val="00B123AF"/>
    <w:rsid w:val="00B12533"/>
    <w:rsid w:val="00B12D49"/>
    <w:rsid w:val="00B13103"/>
    <w:rsid w:val="00B13323"/>
    <w:rsid w:val="00B138C2"/>
    <w:rsid w:val="00B14D25"/>
    <w:rsid w:val="00B1500C"/>
    <w:rsid w:val="00B1504A"/>
    <w:rsid w:val="00B1533C"/>
    <w:rsid w:val="00B15B0A"/>
    <w:rsid w:val="00B15E2E"/>
    <w:rsid w:val="00B15EED"/>
    <w:rsid w:val="00B15F11"/>
    <w:rsid w:val="00B15FCC"/>
    <w:rsid w:val="00B16052"/>
    <w:rsid w:val="00B160F5"/>
    <w:rsid w:val="00B16818"/>
    <w:rsid w:val="00B1695F"/>
    <w:rsid w:val="00B16FBB"/>
    <w:rsid w:val="00B17401"/>
    <w:rsid w:val="00B176D1"/>
    <w:rsid w:val="00B17705"/>
    <w:rsid w:val="00B17D63"/>
    <w:rsid w:val="00B17D94"/>
    <w:rsid w:val="00B17E1A"/>
    <w:rsid w:val="00B203D2"/>
    <w:rsid w:val="00B20A88"/>
    <w:rsid w:val="00B20FC7"/>
    <w:rsid w:val="00B2157A"/>
    <w:rsid w:val="00B21817"/>
    <w:rsid w:val="00B21DC3"/>
    <w:rsid w:val="00B220F4"/>
    <w:rsid w:val="00B2249C"/>
    <w:rsid w:val="00B228A0"/>
    <w:rsid w:val="00B22E49"/>
    <w:rsid w:val="00B2330F"/>
    <w:rsid w:val="00B23321"/>
    <w:rsid w:val="00B2348E"/>
    <w:rsid w:val="00B23594"/>
    <w:rsid w:val="00B236FD"/>
    <w:rsid w:val="00B23997"/>
    <w:rsid w:val="00B23D76"/>
    <w:rsid w:val="00B24B5B"/>
    <w:rsid w:val="00B254FE"/>
    <w:rsid w:val="00B25CD7"/>
    <w:rsid w:val="00B25D89"/>
    <w:rsid w:val="00B261D1"/>
    <w:rsid w:val="00B267EB"/>
    <w:rsid w:val="00B2698D"/>
    <w:rsid w:val="00B26FDF"/>
    <w:rsid w:val="00B27460"/>
    <w:rsid w:val="00B278E0"/>
    <w:rsid w:val="00B27A97"/>
    <w:rsid w:val="00B30442"/>
    <w:rsid w:val="00B30A70"/>
    <w:rsid w:val="00B30E5F"/>
    <w:rsid w:val="00B31127"/>
    <w:rsid w:val="00B31DD7"/>
    <w:rsid w:val="00B32114"/>
    <w:rsid w:val="00B326AD"/>
    <w:rsid w:val="00B32E71"/>
    <w:rsid w:val="00B33D7F"/>
    <w:rsid w:val="00B34192"/>
    <w:rsid w:val="00B34D83"/>
    <w:rsid w:val="00B34FBF"/>
    <w:rsid w:val="00B351A9"/>
    <w:rsid w:val="00B35483"/>
    <w:rsid w:val="00B36574"/>
    <w:rsid w:val="00B36B05"/>
    <w:rsid w:val="00B37E28"/>
    <w:rsid w:val="00B37F85"/>
    <w:rsid w:val="00B37F9D"/>
    <w:rsid w:val="00B37FB9"/>
    <w:rsid w:val="00B40BCA"/>
    <w:rsid w:val="00B40EC6"/>
    <w:rsid w:val="00B41058"/>
    <w:rsid w:val="00B419B1"/>
    <w:rsid w:val="00B419E6"/>
    <w:rsid w:val="00B41FAF"/>
    <w:rsid w:val="00B42148"/>
    <w:rsid w:val="00B4218E"/>
    <w:rsid w:val="00B421F1"/>
    <w:rsid w:val="00B42243"/>
    <w:rsid w:val="00B4292E"/>
    <w:rsid w:val="00B4323F"/>
    <w:rsid w:val="00B43417"/>
    <w:rsid w:val="00B43725"/>
    <w:rsid w:val="00B4374E"/>
    <w:rsid w:val="00B43C23"/>
    <w:rsid w:val="00B44036"/>
    <w:rsid w:val="00B441D2"/>
    <w:rsid w:val="00B44799"/>
    <w:rsid w:val="00B449FF"/>
    <w:rsid w:val="00B4526F"/>
    <w:rsid w:val="00B45536"/>
    <w:rsid w:val="00B456F3"/>
    <w:rsid w:val="00B45A82"/>
    <w:rsid w:val="00B45DB9"/>
    <w:rsid w:val="00B45E11"/>
    <w:rsid w:val="00B46048"/>
    <w:rsid w:val="00B46402"/>
    <w:rsid w:val="00B469E3"/>
    <w:rsid w:val="00B46BD5"/>
    <w:rsid w:val="00B46F13"/>
    <w:rsid w:val="00B4743A"/>
    <w:rsid w:val="00B475A1"/>
    <w:rsid w:val="00B47846"/>
    <w:rsid w:val="00B4793B"/>
    <w:rsid w:val="00B503C9"/>
    <w:rsid w:val="00B50CD2"/>
    <w:rsid w:val="00B50D41"/>
    <w:rsid w:val="00B511F9"/>
    <w:rsid w:val="00B516E7"/>
    <w:rsid w:val="00B518EB"/>
    <w:rsid w:val="00B5199B"/>
    <w:rsid w:val="00B51B09"/>
    <w:rsid w:val="00B521AC"/>
    <w:rsid w:val="00B524DF"/>
    <w:rsid w:val="00B52C1A"/>
    <w:rsid w:val="00B52CA5"/>
    <w:rsid w:val="00B52CDB"/>
    <w:rsid w:val="00B53435"/>
    <w:rsid w:val="00B5351B"/>
    <w:rsid w:val="00B53DB3"/>
    <w:rsid w:val="00B53E11"/>
    <w:rsid w:val="00B54472"/>
    <w:rsid w:val="00B54605"/>
    <w:rsid w:val="00B54990"/>
    <w:rsid w:val="00B551A3"/>
    <w:rsid w:val="00B55671"/>
    <w:rsid w:val="00B55B24"/>
    <w:rsid w:val="00B560E5"/>
    <w:rsid w:val="00B56477"/>
    <w:rsid w:val="00B5662D"/>
    <w:rsid w:val="00B56815"/>
    <w:rsid w:val="00B56980"/>
    <w:rsid w:val="00B56D0B"/>
    <w:rsid w:val="00B56D0D"/>
    <w:rsid w:val="00B571B3"/>
    <w:rsid w:val="00B57226"/>
    <w:rsid w:val="00B57325"/>
    <w:rsid w:val="00B5794E"/>
    <w:rsid w:val="00B579A5"/>
    <w:rsid w:val="00B57D6D"/>
    <w:rsid w:val="00B57D77"/>
    <w:rsid w:val="00B60DAF"/>
    <w:rsid w:val="00B60EC5"/>
    <w:rsid w:val="00B61366"/>
    <w:rsid w:val="00B61476"/>
    <w:rsid w:val="00B6165C"/>
    <w:rsid w:val="00B61873"/>
    <w:rsid w:val="00B618E7"/>
    <w:rsid w:val="00B61B47"/>
    <w:rsid w:val="00B61FD3"/>
    <w:rsid w:val="00B628B1"/>
    <w:rsid w:val="00B62F08"/>
    <w:rsid w:val="00B63B99"/>
    <w:rsid w:val="00B63C9B"/>
    <w:rsid w:val="00B646A5"/>
    <w:rsid w:val="00B64A81"/>
    <w:rsid w:val="00B64BFD"/>
    <w:rsid w:val="00B653DA"/>
    <w:rsid w:val="00B655C8"/>
    <w:rsid w:val="00B65922"/>
    <w:rsid w:val="00B659BD"/>
    <w:rsid w:val="00B65AC5"/>
    <w:rsid w:val="00B65EAE"/>
    <w:rsid w:val="00B660CE"/>
    <w:rsid w:val="00B6616D"/>
    <w:rsid w:val="00B66327"/>
    <w:rsid w:val="00B6657A"/>
    <w:rsid w:val="00B6695E"/>
    <w:rsid w:val="00B6777D"/>
    <w:rsid w:val="00B67B3A"/>
    <w:rsid w:val="00B70999"/>
    <w:rsid w:val="00B70B15"/>
    <w:rsid w:val="00B70F22"/>
    <w:rsid w:val="00B710B6"/>
    <w:rsid w:val="00B71575"/>
    <w:rsid w:val="00B71762"/>
    <w:rsid w:val="00B718C6"/>
    <w:rsid w:val="00B71C1B"/>
    <w:rsid w:val="00B71D55"/>
    <w:rsid w:val="00B7328E"/>
    <w:rsid w:val="00B7337F"/>
    <w:rsid w:val="00B736CA"/>
    <w:rsid w:val="00B73893"/>
    <w:rsid w:val="00B7389D"/>
    <w:rsid w:val="00B75B37"/>
    <w:rsid w:val="00B761CD"/>
    <w:rsid w:val="00B76D75"/>
    <w:rsid w:val="00B770CA"/>
    <w:rsid w:val="00B77256"/>
    <w:rsid w:val="00B775CB"/>
    <w:rsid w:val="00B777A1"/>
    <w:rsid w:val="00B8021C"/>
    <w:rsid w:val="00B803AB"/>
    <w:rsid w:val="00B80C04"/>
    <w:rsid w:val="00B80F84"/>
    <w:rsid w:val="00B81642"/>
    <w:rsid w:val="00B8182E"/>
    <w:rsid w:val="00B818A5"/>
    <w:rsid w:val="00B81914"/>
    <w:rsid w:val="00B828FD"/>
    <w:rsid w:val="00B82D0C"/>
    <w:rsid w:val="00B82D93"/>
    <w:rsid w:val="00B82E17"/>
    <w:rsid w:val="00B8332D"/>
    <w:rsid w:val="00B83594"/>
    <w:rsid w:val="00B8396F"/>
    <w:rsid w:val="00B83AAA"/>
    <w:rsid w:val="00B83AFE"/>
    <w:rsid w:val="00B83B19"/>
    <w:rsid w:val="00B83B9E"/>
    <w:rsid w:val="00B83E3C"/>
    <w:rsid w:val="00B842F3"/>
    <w:rsid w:val="00B846BE"/>
    <w:rsid w:val="00B84A57"/>
    <w:rsid w:val="00B84B31"/>
    <w:rsid w:val="00B84B48"/>
    <w:rsid w:val="00B856D8"/>
    <w:rsid w:val="00B85E45"/>
    <w:rsid w:val="00B86079"/>
    <w:rsid w:val="00B8632E"/>
    <w:rsid w:val="00B86612"/>
    <w:rsid w:val="00B8716E"/>
    <w:rsid w:val="00B874A4"/>
    <w:rsid w:val="00B8755A"/>
    <w:rsid w:val="00B8758F"/>
    <w:rsid w:val="00B876CA"/>
    <w:rsid w:val="00B877D8"/>
    <w:rsid w:val="00B87CE0"/>
    <w:rsid w:val="00B90021"/>
    <w:rsid w:val="00B90112"/>
    <w:rsid w:val="00B9027F"/>
    <w:rsid w:val="00B905E0"/>
    <w:rsid w:val="00B907B7"/>
    <w:rsid w:val="00B908D1"/>
    <w:rsid w:val="00B90B38"/>
    <w:rsid w:val="00B90C34"/>
    <w:rsid w:val="00B90D52"/>
    <w:rsid w:val="00B91378"/>
    <w:rsid w:val="00B91929"/>
    <w:rsid w:val="00B91AE0"/>
    <w:rsid w:val="00B91B66"/>
    <w:rsid w:val="00B91EDE"/>
    <w:rsid w:val="00B93023"/>
    <w:rsid w:val="00B93291"/>
    <w:rsid w:val="00B93399"/>
    <w:rsid w:val="00B933C9"/>
    <w:rsid w:val="00B93968"/>
    <w:rsid w:val="00B93D8D"/>
    <w:rsid w:val="00B9400F"/>
    <w:rsid w:val="00B94B95"/>
    <w:rsid w:val="00B957F4"/>
    <w:rsid w:val="00B95D19"/>
    <w:rsid w:val="00B95E37"/>
    <w:rsid w:val="00B96606"/>
    <w:rsid w:val="00B9689D"/>
    <w:rsid w:val="00B97560"/>
    <w:rsid w:val="00B97980"/>
    <w:rsid w:val="00B97C93"/>
    <w:rsid w:val="00B97E5D"/>
    <w:rsid w:val="00BA035E"/>
    <w:rsid w:val="00BA0555"/>
    <w:rsid w:val="00BA081A"/>
    <w:rsid w:val="00BA095E"/>
    <w:rsid w:val="00BA0FC9"/>
    <w:rsid w:val="00BA1909"/>
    <w:rsid w:val="00BA19D6"/>
    <w:rsid w:val="00BA1AFC"/>
    <w:rsid w:val="00BA208D"/>
    <w:rsid w:val="00BA20DA"/>
    <w:rsid w:val="00BA2643"/>
    <w:rsid w:val="00BA2871"/>
    <w:rsid w:val="00BA29A4"/>
    <w:rsid w:val="00BA2CE3"/>
    <w:rsid w:val="00BA3212"/>
    <w:rsid w:val="00BA3518"/>
    <w:rsid w:val="00BA596A"/>
    <w:rsid w:val="00BA59F4"/>
    <w:rsid w:val="00BA5B87"/>
    <w:rsid w:val="00BA61B0"/>
    <w:rsid w:val="00BA63AF"/>
    <w:rsid w:val="00BA69D0"/>
    <w:rsid w:val="00BA6D40"/>
    <w:rsid w:val="00BA7122"/>
    <w:rsid w:val="00BA71F4"/>
    <w:rsid w:val="00BA78A5"/>
    <w:rsid w:val="00BB038D"/>
    <w:rsid w:val="00BB085D"/>
    <w:rsid w:val="00BB0E9E"/>
    <w:rsid w:val="00BB15CE"/>
    <w:rsid w:val="00BB19FC"/>
    <w:rsid w:val="00BB1E3F"/>
    <w:rsid w:val="00BB206E"/>
    <w:rsid w:val="00BB2829"/>
    <w:rsid w:val="00BB2833"/>
    <w:rsid w:val="00BB28C8"/>
    <w:rsid w:val="00BB2A15"/>
    <w:rsid w:val="00BB2B06"/>
    <w:rsid w:val="00BB2D30"/>
    <w:rsid w:val="00BB2E5F"/>
    <w:rsid w:val="00BB347D"/>
    <w:rsid w:val="00BB3EE9"/>
    <w:rsid w:val="00BB3F7A"/>
    <w:rsid w:val="00BB4A5C"/>
    <w:rsid w:val="00BB4F8E"/>
    <w:rsid w:val="00BB51AB"/>
    <w:rsid w:val="00BB6ADB"/>
    <w:rsid w:val="00BB6CF2"/>
    <w:rsid w:val="00BB713D"/>
    <w:rsid w:val="00BB77B5"/>
    <w:rsid w:val="00BB7A68"/>
    <w:rsid w:val="00BB7FE2"/>
    <w:rsid w:val="00BC0B70"/>
    <w:rsid w:val="00BC1007"/>
    <w:rsid w:val="00BC131A"/>
    <w:rsid w:val="00BC14E7"/>
    <w:rsid w:val="00BC158E"/>
    <w:rsid w:val="00BC196C"/>
    <w:rsid w:val="00BC267F"/>
    <w:rsid w:val="00BC26A3"/>
    <w:rsid w:val="00BC2814"/>
    <w:rsid w:val="00BC2BFA"/>
    <w:rsid w:val="00BC30CE"/>
    <w:rsid w:val="00BC31FE"/>
    <w:rsid w:val="00BC3257"/>
    <w:rsid w:val="00BC3479"/>
    <w:rsid w:val="00BC39D0"/>
    <w:rsid w:val="00BC3E6C"/>
    <w:rsid w:val="00BC449D"/>
    <w:rsid w:val="00BC47B7"/>
    <w:rsid w:val="00BC5014"/>
    <w:rsid w:val="00BC532A"/>
    <w:rsid w:val="00BC545E"/>
    <w:rsid w:val="00BC582D"/>
    <w:rsid w:val="00BC596D"/>
    <w:rsid w:val="00BC598F"/>
    <w:rsid w:val="00BC5C5C"/>
    <w:rsid w:val="00BC5F88"/>
    <w:rsid w:val="00BC623F"/>
    <w:rsid w:val="00BC6665"/>
    <w:rsid w:val="00BC67A9"/>
    <w:rsid w:val="00BC7054"/>
    <w:rsid w:val="00BC7365"/>
    <w:rsid w:val="00BC73BA"/>
    <w:rsid w:val="00BC7C3F"/>
    <w:rsid w:val="00BD03B1"/>
    <w:rsid w:val="00BD07FA"/>
    <w:rsid w:val="00BD09C5"/>
    <w:rsid w:val="00BD0AEC"/>
    <w:rsid w:val="00BD0F8D"/>
    <w:rsid w:val="00BD1239"/>
    <w:rsid w:val="00BD1313"/>
    <w:rsid w:val="00BD1888"/>
    <w:rsid w:val="00BD19E2"/>
    <w:rsid w:val="00BD2022"/>
    <w:rsid w:val="00BD2223"/>
    <w:rsid w:val="00BD2247"/>
    <w:rsid w:val="00BD26C7"/>
    <w:rsid w:val="00BD2A36"/>
    <w:rsid w:val="00BD2B6A"/>
    <w:rsid w:val="00BD33CC"/>
    <w:rsid w:val="00BD3864"/>
    <w:rsid w:val="00BD3E1A"/>
    <w:rsid w:val="00BD416A"/>
    <w:rsid w:val="00BD45E0"/>
    <w:rsid w:val="00BD46AD"/>
    <w:rsid w:val="00BD4751"/>
    <w:rsid w:val="00BD4E4B"/>
    <w:rsid w:val="00BD5298"/>
    <w:rsid w:val="00BD56B5"/>
    <w:rsid w:val="00BD5D9F"/>
    <w:rsid w:val="00BD607A"/>
    <w:rsid w:val="00BD66A5"/>
    <w:rsid w:val="00BD676D"/>
    <w:rsid w:val="00BD690B"/>
    <w:rsid w:val="00BD6EF6"/>
    <w:rsid w:val="00BD6EF9"/>
    <w:rsid w:val="00BD6F09"/>
    <w:rsid w:val="00BD7292"/>
    <w:rsid w:val="00BE0C10"/>
    <w:rsid w:val="00BE0EC9"/>
    <w:rsid w:val="00BE1427"/>
    <w:rsid w:val="00BE19ED"/>
    <w:rsid w:val="00BE2341"/>
    <w:rsid w:val="00BE29E1"/>
    <w:rsid w:val="00BE2BF2"/>
    <w:rsid w:val="00BE2D62"/>
    <w:rsid w:val="00BE31B9"/>
    <w:rsid w:val="00BE3C7E"/>
    <w:rsid w:val="00BE3E11"/>
    <w:rsid w:val="00BE3F4D"/>
    <w:rsid w:val="00BE42AC"/>
    <w:rsid w:val="00BE4D2D"/>
    <w:rsid w:val="00BE4E7E"/>
    <w:rsid w:val="00BE502B"/>
    <w:rsid w:val="00BE5423"/>
    <w:rsid w:val="00BE5770"/>
    <w:rsid w:val="00BE5B2A"/>
    <w:rsid w:val="00BE6758"/>
    <w:rsid w:val="00BE6A0B"/>
    <w:rsid w:val="00BE6A93"/>
    <w:rsid w:val="00BE6F9B"/>
    <w:rsid w:val="00BE78BD"/>
    <w:rsid w:val="00BE79BE"/>
    <w:rsid w:val="00BE7C02"/>
    <w:rsid w:val="00BE7CB3"/>
    <w:rsid w:val="00BE7EA9"/>
    <w:rsid w:val="00BF0040"/>
    <w:rsid w:val="00BF0227"/>
    <w:rsid w:val="00BF041C"/>
    <w:rsid w:val="00BF044D"/>
    <w:rsid w:val="00BF053C"/>
    <w:rsid w:val="00BF0613"/>
    <w:rsid w:val="00BF0F8B"/>
    <w:rsid w:val="00BF15FD"/>
    <w:rsid w:val="00BF1636"/>
    <w:rsid w:val="00BF246D"/>
    <w:rsid w:val="00BF2606"/>
    <w:rsid w:val="00BF2A74"/>
    <w:rsid w:val="00BF2AB0"/>
    <w:rsid w:val="00BF2C0E"/>
    <w:rsid w:val="00BF329B"/>
    <w:rsid w:val="00BF3300"/>
    <w:rsid w:val="00BF3901"/>
    <w:rsid w:val="00BF3AA5"/>
    <w:rsid w:val="00BF42CA"/>
    <w:rsid w:val="00BF43E8"/>
    <w:rsid w:val="00BF5529"/>
    <w:rsid w:val="00BF570E"/>
    <w:rsid w:val="00BF5D76"/>
    <w:rsid w:val="00BF5D89"/>
    <w:rsid w:val="00BF6116"/>
    <w:rsid w:val="00BF6653"/>
    <w:rsid w:val="00BF6C9B"/>
    <w:rsid w:val="00BF6C9D"/>
    <w:rsid w:val="00BF6E62"/>
    <w:rsid w:val="00BF6FA1"/>
    <w:rsid w:val="00BF716C"/>
    <w:rsid w:val="00BF7582"/>
    <w:rsid w:val="00BF7A3C"/>
    <w:rsid w:val="00C006A4"/>
    <w:rsid w:val="00C00B69"/>
    <w:rsid w:val="00C00CD9"/>
    <w:rsid w:val="00C00D25"/>
    <w:rsid w:val="00C01188"/>
    <w:rsid w:val="00C018E2"/>
    <w:rsid w:val="00C01C16"/>
    <w:rsid w:val="00C020C3"/>
    <w:rsid w:val="00C021A2"/>
    <w:rsid w:val="00C0224A"/>
    <w:rsid w:val="00C022C7"/>
    <w:rsid w:val="00C022F5"/>
    <w:rsid w:val="00C0279F"/>
    <w:rsid w:val="00C032A6"/>
    <w:rsid w:val="00C033EB"/>
    <w:rsid w:val="00C037E5"/>
    <w:rsid w:val="00C039E8"/>
    <w:rsid w:val="00C03CD2"/>
    <w:rsid w:val="00C0405D"/>
    <w:rsid w:val="00C04FC1"/>
    <w:rsid w:val="00C051AF"/>
    <w:rsid w:val="00C053FE"/>
    <w:rsid w:val="00C05510"/>
    <w:rsid w:val="00C05D52"/>
    <w:rsid w:val="00C05F7A"/>
    <w:rsid w:val="00C062A3"/>
    <w:rsid w:val="00C065E5"/>
    <w:rsid w:val="00C066EE"/>
    <w:rsid w:val="00C072B6"/>
    <w:rsid w:val="00C078DC"/>
    <w:rsid w:val="00C07CE8"/>
    <w:rsid w:val="00C07E73"/>
    <w:rsid w:val="00C115FC"/>
    <w:rsid w:val="00C11A8F"/>
    <w:rsid w:val="00C11B55"/>
    <w:rsid w:val="00C11E13"/>
    <w:rsid w:val="00C12403"/>
    <w:rsid w:val="00C124E5"/>
    <w:rsid w:val="00C126C8"/>
    <w:rsid w:val="00C12A0B"/>
    <w:rsid w:val="00C12D00"/>
    <w:rsid w:val="00C12F35"/>
    <w:rsid w:val="00C134E9"/>
    <w:rsid w:val="00C13A44"/>
    <w:rsid w:val="00C13C4F"/>
    <w:rsid w:val="00C14797"/>
    <w:rsid w:val="00C147D0"/>
    <w:rsid w:val="00C14A8C"/>
    <w:rsid w:val="00C14B9D"/>
    <w:rsid w:val="00C14FCA"/>
    <w:rsid w:val="00C14FD0"/>
    <w:rsid w:val="00C152DE"/>
    <w:rsid w:val="00C156D7"/>
    <w:rsid w:val="00C15E81"/>
    <w:rsid w:val="00C15EF8"/>
    <w:rsid w:val="00C16165"/>
    <w:rsid w:val="00C16488"/>
    <w:rsid w:val="00C164B7"/>
    <w:rsid w:val="00C16B00"/>
    <w:rsid w:val="00C17B25"/>
    <w:rsid w:val="00C17BC2"/>
    <w:rsid w:val="00C17D92"/>
    <w:rsid w:val="00C17DAE"/>
    <w:rsid w:val="00C202C2"/>
    <w:rsid w:val="00C20A86"/>
    <w:rsid w:val="00C20B3C"/>
    <w:rsid w:val="00C216E2"/>
    <w:rsid w:val="00C220AE"/>
    <w:rsid w:val="00C227DD"/>
    <w:rsid w:val="00C22853"/>
    <w:rsid w:val="00C231F1"/>
    <w:rsid w:val="00C238C0"/>
    <w:rsid w:val="00C238EE"/>
    <w:rsid w:val="00C249C8"/>
    <w:rsid w:val="00C24D69"/>
    <w:rsid w:val="00C25101"/>
    <w:rsid w:val="00C25B74"/>
    <w:rsid w:val="00C26082"/>
    <w:rsid w:val="00C26920"/>
    <w:rsid w:val="00C26D52"/>
    <w:rsid w:val="00C27396"/>
    <w:rsid w:val="00C275B2"/>
    <w:rsid w:val="00C279A3"/>
    <w:rsid w:val="00C27B0D"/>
    <w:rsid w:val="00C27EB4"/>
    <w:rsid w:val="00C30BAB"/>
    <w:rsid w:val="00C30CEB"/>
    <w:rsid w:val="00C313FB"/>
    <w:rsid w:val="00C32864"/>
    <w:rsid w:val="00C33568"/>
    <w:rsid w:val="00C33648"/>
    <w:rsid w:val="00C3376C"/>
    <w:rsid w:val="00C340B1"/>
    <w:rsid w:val="00C342A6"/>
    <w:rsid w:val="00C34432"/>
    <w:rsid w:val="00C34468"/>
    <w:rsid w:val="00C34942"/>
    <w:rsid w:val="00C34E43"/>
    <w:rsid w:val="00C35782"/>
    <w:rsid w:val="00C36572"/>
    <w:rsid w:val="00C36742"/>
    <w:rsid w:val="00C36D35"/>
    <w:rsid w:val="00C36E17"/>
    <w:rsid w:val="00C3742C"/>
    <w:rsid w:val="00C37A3B"/>
    <w:rsid w:val="00C37B17"/>
    <w:rsid w:val="00C37B33"/>
    <w:rsid w:val="00C401F6"/>
    <w:rsid w:val="00C4042C"/>
    <w:rsid w:val="00C4080D"/>
    <w:rsid w:val="00C40C3C"/>
    <w:rsid w:val="00C40DEB"/>
    <w:rsid w:val="00C4116C"/>
    <w:rsid w:val="00C413B7"/>
    <w:rsid w:val="00C41606"/>
    <w:rsid w:val="00C41E3A"/>
    <w:rsid w:val="00C420D0"/>
    <w:rsid w:val="00C4233F"/>
    <w:rsid w:val="00C4298F"/>
    <w:rsid w:val="00C42F3C"/>
    <w:rsid w:val="00C4313F"/>
    <w:rsid w:val="00C43914"/>
    <w:rsid w:val="00C43C24"/>
    <w:rsid w:val="00C43D73"/>
    <w:rsid w:val="00C4540C"/>
    <w:rsid w:val="00C4571B"/>
    <w:rsid w:val="00C45792"/>
    <w:rsid w:val="00C4579F"/>
    <w:rsid w:val="00C45FDA"/>
    <w:rsid w:val="00C460C0"/>
    <w:rsid w:val="00C46D07"/>
    <w:rsid w:val="00C473F7"/>
    <w:rsid w:val="00C476E7"/>
    <w:rsid w:val="00C47EC4"/>
    <w:rsid w:val="00C47F1F"/>
    <w:rsid w:val="00C500D8"/>
    <w:rsid w:val="00C505D7"/>
    <w:rsid w:val="00C50833"/>
    <w:rsid w:val="00C50BB3"/>
    <w:rsid w:val="00C50F9A"/>
    <w:rsid w:val="00C51604"/>
    <w:rsid w:val="00C51C8B"/>
    <w:rsid w:val="00C5297E"/>
    <w:rsid w:val="00C52B76"/>
    <w:rsid w:val="00C52BF8"/>
    <w:rsid w:val="00C53166"/>
    <w:rsid w:val="00C5344E"/>
    <w:rsid w:val="00C5348F"/>
    <w:rsid w:val="00C53A86"/>
    <w:rsid w:val="00C543D0"/>
    <w:rsid w:val="00C544F4"/>
    <w:rsid w:val="00C545F3"/>
    <w:rsid w:val="00C5480B"/>
    <w:rsid w:val="00C5492A"/>
    <w:rsid w:val="00C552A7"/>
    <w:rsid w:val="00C556DE"/>
    <w:rsid w:val="00C557FD"/>
    <w:rsid w:val="00C55A97"/>
    <w:rsid w:val="00C55E63"/>
    <w:rsid w:val="00C56676"/>
    <w:rsid w:val="00C56A4B"/>
    <w:rsid w:val="00C56D6B"/>
    <w:rsid w:val="00C56DC9"/>
    <w:rsid w:val="00C57068"/>
    <w:rsid w:val="00C57361"/>
    <w:rsid w:val="00C57B3E"/>
    <w:rsid w:val="00C6054A"/>
    <w:rsid w:val="00C60576"/>
    <w:rsid w:val="00C60D34"/>
    <w:rsid w:val="00C61B27"/>
    <w:rsid w:val="00C61B37"/>
    <w:rsid w:val="00C62274"/>
    <w:rsid w:val="00C62375"/>
    <w:rsid w:val="00C62544"/>
    <w:rsid w:val="00C625F8"/>
    <w:rsid w:val="00C6285C"/>
    <w:rsid w:val="00C62958"/>
    <w:rsid w:val="00C629F6"/>
    <w:rsid w:val="00C62DDF"/>
    <w:rsid w:val="00C6318A"/>
    <w:rsid w:val="00C63460"/>
    <w:rsid w:val="00C63D33"/>
    <w:rsid w:val="00C63F3C"/>
    <w:rsid w:val="00C64225"/>
    <w:rsid w:val="00C646A4"/>
    <w:rsid w:val="00C651CB"/>
    <w:rsid w:val="00C659A0"/>
    <w:rsid w:val="00C65F65"/>
    <w:rsid w:val="00C667EC"/>
    <w:rsid w:val="00C66864"/>
    <w:rsid w:val="00C66924"/>
    <w:rsid w:val="00C66CA9"/>
    <w:rsid w:val="00C672BC"/>
    <w:rsid w:val="00C672D4"/>
    <w:rsid w:val="00C70236"/>
    <w:rsid w:val="00C7036C"/>
    <w:rsid w:val="00C7097F"/>
    <w:rsid w:val="00C70BC3"/>
    <w:rsid w:val="00C70EB1"/>
    <w:rsid w:val="00C711C5"/>
    <w:rsid w:val="00C71545"/>
    <w:rsid w:val="00C723D0"/>
    <w:rsid w:val="00C7242C"/>
    <w:rsid w:val="00C72649"/>
    <w:rsid w:val="00C72843"/>
    <w:rsid w:val="00C72977"/>
    <w:rsid w:val="00C730AA"/>
    <w:rsid w:val="00C73223"/>
    <w:rsid w:val="00C73A9D"/>
    <w:rsid w:val="00C73F0F"/>
    <w:rsid w:val="00C744F5"/>
    <w:rsid w:val="00C74768"/>
    <w:rsid w:val="00C74BAE"/>
    <w:rsid w:val="00C755D5"/>
    <w:rsid w:val="00C75A7F"/>
    <w:rsid w:val="00C75CD5"/>
    <w:rsid w:val="00C75DA1"/>
    <w:rsid w:val="00C75F39"/>
    <w:rsid w:val="00C76536"/>
    <w:rsid w:val="00C7662F"/>
    <w:rsid w:val="00C766E6"/>
    <w:rsid w:val="00C76CA7"/>
    <w:rsid w:val="00C77A50"/>
    <w:rsid w:val="00C77B5A"/>
    <w:rsid w:val="00C77E1C"/>
    <w:rsid w:val="00C80026"/>
    <w:rsid w:val="00C80C91"/>
    <w:rsid w:val="00C80EB4"/>
    <w:rsid w:val="00C811B7"/>
    <w:rsid w:val="00C81CA7"/>
    <w:rsid w:val="00C822EC"/>
    <w:rsid w:val="00C82330"/>
    <w:rsid w:val="00C82667"/>
    <w:rsid w:val="00C82D98"/>
    <w:rsid w:val="00C82F39"/>
    <w:rsid w:val="00C839D8"/>
    <w:rsid w:val="00C84039"/>
    <w:rsid w:val="00C84650"/>
    <w:rsid w:val="00C84875"/>
    <w:rsid w:val="00C84A1D"/>
    <w:rsid w:val="00C84C58"/>
    <w:rsid w:val="00C8525F"/>
    <w:rsid w:val="00C85923"/>
    <w:rsid w:val="00C85A17"/>
    <w:rsid w:val="00C85AD8"/>
    <w:rsid w:val="00C86069"/>
    <w:rsid w:val="00C86377"/>
    <w:rsid w:val="00C86D94"/>
    <w:rsid w:val="00C87282"/>
    <w:rsid w:val="00C90114"/>
    <w:rsid w:val="00C903C1"/>
    <w:rsid w:val="00C90582"/>
    <w:rsid w:val="00C9082A"/>
    <w:rsid w:val="00C90852"/>
    <w:rsid w:val="00C90B6B"/>
    <w:rsid w:val="00C90EE0"/>
    <w:rsid w:val="00C91355"/>
    <w:rsid w:val="00C91A0F"/>
    <w:rsid w:val="00C921F0"/>
    <w:rsid w:val="00C92290"/>
    <w:rsid w:val="00C924D3"/>
    <w:rsid w:val="00C92CB4"/>
    <w:rsid w:val="00C92D97"/>
    <w:rsid w:val="00C92DE9"/>
    <w:rsid w:val="00C92E56"/>
    <w:rsid w:val="00C93420"/>
    <w:rsid w:val="00C948A6"/>
    <w:rsid w:val="00C95114"/>
    <w:rsid w:val="00C951EA"/>
    <w:rsid w:val="00C9546A"/>
    <w:rsid w:val="00C955E9"/>
    <w:rsid w:val="00C96072"/>
    <w:rsid w:val="00C96231"/>
    <w:rsid w:val="00C9632D"/>
    <w:rsid w:val="00C9636B"/>
    <w:rsid w:val="00C9697C"/>
    <w:rsid w:val="00C972D5"/>
    <w:rsid w:val="00C9747E"/>
    <w:rsid w:val="00C97482"/>
    <w:rsid w:val="00C97BB3"/>
    <w:rsid w:val="00C97D26"/>
    <w:rsid w:val="00CA056F"/>
    <w:rsid w:val="00CA08AC"/>
    <w:rsid w:val="00CA0944"/>
    <w:rsid w:val="00CA0A95"/>
    <w:rsid w:val="00CA0B9D"/>
    <w:rsid w:val="00CA1312"/>
    <w:rsid w:val="00CA1603"/>
    <w:rsid w:val="00CA1EBE"/>
    <w:rsid w:val="00CA1EC5"/>
    <w:rsid w:val="00CA2595"/>
    <w:rsid w:val="00CA25D1"/>
    <w:rsid w:val="00CA2F21"/>
    <w:rsid w:val="00CA334E"/>
    <w:rsid w:val="00CA35C5"/>
    <w:rsid w:val="00CA365B"/>
    <w:rsid w:val="00CA369C"/>
    <w:rsid w:val="00CA4166"/>
    <w:rsid w:val="00CA4210"/>
    <w:rsid w:val="00CA4822"/>
    <w:rsid w:val="00CA5153"/>
    <w:rsid w:val="00CA520B"/>
    <w:rsid w:val="00CA5399"/>
    <w:rsid w:val="00CA557C"/>
    <w:rsid w:val="00CA5831"/>
    <w:rsid w:val="00CA586B"/>
    <w:rsid w:val="00CA59C9"/>
    <w:rsid w:val="00CA69F6"/>
    <w:rsid w:val="00CA6F01"/>
    <w:rsid w:val="00CA6FF7"/>
    <w:rsid w:val="00CA72C4"/>
    <w:rsid w:val="00CA7669"/>
    <w:rsid w:val="00CB011C"/>
    <w:rsid w:val="00CB0496"/>
    <w:rsid w:val="00CB10A0"/>
    <w:rsid w:val="00CB19B5"/>
    <w:rsid w:val="00CB1B50"/>
    <w:rsid w:val="00CB1C73"/>
    <w:rsid w:val="00CB1CEF"/>
    <w:rsid w:val="00CB1F93"/>
    <w:rsid w:val="00CB210C"/>
    <w:rsid w:val="00CB26FF"/>
    <w:rsid w:val="00CB2CD7"/>
    <w:rsid w:val="00CB31A4"/>
    <w:rsid w:val="00CB35DD"/>
    <w:rsid w:val="00CB3670"/>
    <w:rsid w:val="00CB3DE8"/>
    <w:rsid w:val="00CB4323"/>
    <w:rsid w:val="00CB462C"/>
    <w:rsid w:val="00CB4CDE"/>
    <w:rsid w:val="00CB4E2E"/>
    <w:rsid w:val="00CB502F"/>
    <w:rsid w:val="00CB50E3"/>
    <w:rsid w:val="00CB552F"/>
    <w:rsid w:val="00CB5B88"/>
    <w:rsid w:val="00CB5E05"/>
    <w:rsid w:val="00CB6509"/>
    <w:rsid w:val="00CB68C5"/>
    <w:rsid w:val="00CB76BF"/>
    <w:rsid w:val="00CB7729"/>
    <w:rsid w:val="00CB7740"/>
    <w:rsid w:val="00CB7873"/>
    <w:rsid w:val="00CC00CB"/>
    <w:rsid w:val="00CC06D1"/>
    <w:rsid w:val="00CC0752"/>
    <w:rsid w:val="00CC07E0"/>
    <w:rsid w:val="00CC0C1F"/>
    <w:rsid w:val="00CC0E3A"/>
    <w:rsid w:val="00CC169F"/>
    <w:rsid w:val="00CC175F"/>
    <w:rsid w:val="00CC1892"/>
    <w:rsid w:val="00CC1971"/>
    <w:rsid w:val="00CC1BEA"/>
    <w:rsid w:val="00CC1F13"/>
    <w:rsid w:val="00CC259E"/>
    <w:rsid w:val="00CC2A28"/>
    <w:rsid w:val="00CC2B3C"/>
    <w:rsid w:val="00CC2B5B"/>
    <w:rsid w:val="00CC2D5F"/>
    <w:rsid w:val="00CC2FD6"/>
    <w:rsid w:val="00CC3455"/>
    <w:rsid w:val="00CC348D"/>
    <w:rsid w:val="00CC3F7E"/>
    <w:rsid w:val="00CC422F"/>
    <w:rsid w:val="00CC45F3"/>
    <w:rsid w:val="00CC4B67"/>
    <w:rsid w:val="00CC4D39"/>
    <w:rsid w:val="00CC51C3"/>
    <w:rsid w:val="00CC5979"/>
    <w:rsid w:val="00CC60A4"/>
    <w:rsid w:val="00CC6144"/>
    <w:rsid w:val="00CC6656"/>
    <w:rsid w:val="00CC69B7"/>
    <w:rsid w:val="00CC6B4A"/>
    <w:rsid w:val="00CC6D08"/>
    <w:rsid w:val="00CC6DCE"/>
    <w:rsid w:val="00CC6FC3"/>
    <w:rsid w:val="00CC797B"/>
    <w:rsid w:val="00CC7C9F"/>
    <w:rsid w:val="00CD091A"/>
    <w:rsid w:val="00CD0B9E"/>
    <w:rsid w:val="00CD1530"/>
    <w:rsid w:val="00CD1C93"/>
    <w:rsid w:val="00CD21B3"/>
    <w:rsid w:val="00CD21C1"/>
    <w:rsid w:val="00CD28FF"/>
    <w:rsid w:val="00CD34D3"/>
    <w:rsid w:val="00CD3AFD"/>
    <w:rsid w:val="00CD3FED"/>
    <w:rsid w:val="00CD4507"/>
    <w:rsid w:val="00CD46B2"/>
    <w:rsid w:val="00CD48F7"/>
    <w:rsid w:val="00CD4E2F"/>
    <w:rsid w:val="00CD4E4C"/>
    <w:rsid w:val="00CD51CA"/>
    <w:rsid w:val="00CD5987"/>
    <w:rsid w:val="00CD5A34"/>
    <w:rsid w:val="00CD5F1F"/>
    <w:rsid w:val="00CD5FC8"/>
    <w:rsid w:val="00CD60AF"/>
    <w:rsid w:val="00CD626A"/>
    <w:rsid w:val="00CD6F58"/>
    <w:rsid w:val="00CD74C2"/>
    <w:rsid w:val="00CD7657"/>
    <w:rsid w:val="00CE0305"/>
    <w:rsid w:val="00CE041C"/>
    <w:rsid w:val="00CE0806"/>
    <w:rsid w:val="00CE08D0"/>
    <w:rsid w:val="00CE0ADF"/>
    <w:rsid w:val="00CE1539"/>
    <w:rsid w:val="00CE1737"/>
    <w:rsid w:val="00CE1873"/>
    <w:rsid w:val="00CE20B8"/>
    <w:rsid w:val="00CE223E"/>
    <w:rsid w:val="00CE2308"/>
    <w:rsid w:val="00CE2398"/>
    <w:rsid w:val="00CE2828"/>
    <w:rsid w:val="00CE2915"/>
    <w:rsid w:val="00CE316A"/>
    <w:rsid w:val="00CE342D"/>
    <w:rsid w:val="00CE36C4"/>
    <w:rsid w:val="00CE3E16"/>
    <w:rsid w:val="00CE3F04"/>
    <w:rsid w:val="00CE3F06"/>
    <w:rsid w:val="00CE41D2"/>
    <w:rsid w:val="00CE4383"/>
    <w:rsid w:val="00CE441F"/>
    <w:rsid w:val="00CE611C"/>
    <w:rsid w:val="00CE6AC8"/>
    <w:rsid w:val="00CE6DC8"/>
    <w:rsid w:val="00CE6E6B"/>
    <w:rsid w:val="00CE7590"/>
    <w:rsid w:val="00CE7879"/>
    <w:rsid w:val="00CE79BA"/>
    <w:rsid w:val="00CE7A77"/>
    <w:rsid w:val="00CF064B"/>
    <w:rsid w:val="00CF0D90"/>
    <w:rsid w:val="00CF0E90"/>
    <w:rsid w:val="00CF1108"/>
    <w:rsid w:val="00CF1AD6"/>
    <w:rsid w:val="00CF1C7F"/>
    <w:rsid w:val="00CF1F76"/>
    <w:rsid w:val="00CF2191"/>
    <w:rsid w:val="00CF24CC"/>
    <w:rsid w:val="00CF2631"/>
    <w:rsid w:val="00CF29B8"/>
    <w:rsid w:val="00CF2A52"/>
    <w:rsid w:val="00CF30F3"/>
    <w:rsid w:val="00CF3345"/>
    <w:rsid w:val="00CF35A5"/>
    <w:rsid w:val="00CF3BF4"/>
    <w:rsid w:val="00CF4070"/>
    <w:rsid w:val="00CF4355"/>
    <w:rsid w:val="00CF437C"/>
    <w:rsid w:val="00CF44EF"/>
    <w:rsid w:val="00CF4B58"/>
    <w:rsid w:val="00CF4F4B"/>
    <w:rsid w:val="00CF5A1A"/>
    <w:rsid w:val="00CF5A2B"/>
    <w:rsid w:val="00CF5BCF"/>
    <w:rsid w:val="00CF6010"/>
    <w:rsid w:val="00CF60DB"/>
    <w:rsid w:val="00CF65B7"/>
    <w:rsid w:val="00CF6F9E"/>
    <w:rsid w:val="00CF7383"/>
    <w:rsid w:val="00CF73E6"/>
    <w:rsid w:val="00CF7708"/>
    <w:rsid w:val="00CF7A79"/>
    <w:rsid w:val="00D00414"/>
    <w:rsid w:val="00D0041E"/>
    <w:rsid w:val="00D00470"/>
    <w:rsid w:val="00D01FC1"/>
    <w:rsid w:val="00D02183"/>
    <w:rsid w:val="00D02436"/>
    <w:rsid w:val="00D0248B"/>
    <w:rsid w:val="00D02498"/>
    <w:rsid w:val="00D02D1F"/>
    <w:rsid w:val="00D02E04"/>
    <w:rsid w:val="00D03069"/>
    <w:rsid w:val="00D0309E"/>
    <w:rsid w:val="00D033DD"/>
    <w:rsid w:val="00D034F0"/>
    <w:rsid w:val="00D05701"/>
    <w:rsid w:val="00D0575F"/>
    <w:rsid w:val="00D05AB0"/>
    <w:rsid w:val="00D064B2"/>
    <w:rsid w:val="00D06C1C"/>
    <w:rsid w:val="00D06EF9"/>
    <w:rsid w:val="00D07033"/>
    <w:rsid w:val="00D0766A"/>
    <w:rsid w:val="00D07735"/>
    <w:rsid w:val="00D07986"/>
    <w:rsid w:val="00D07F4B"/>
    <w:rsid w:val="00D07FD5"/>
    <w:rsid w:val="00D100AD"/>
    <w:rsid w:val="00D102C4"/>
    <w:rsid w:val="00D105D3"/>
    <w:rsid w:val="00D10727"/>
    <w:rsid w:val="00D107DA"/>
    <w:rsid w:val="00D10B73"/>
    <w:rsid w:val="00D10C0D"/>
    <w:rsid w:val="00D1103F"/>
    <w:rsid w:val="00D11044"/>
    <w:rsid w:val="00D112AB"/>
    <w:rsid w:val="00D1175F"/>
    <w:rsid w:val="00D11D3E"/>
    <w:rsid w:val="00D11F58"/>
    <w:rsid w:val="00D11F96"/>
    <w:rsid w:val="00D121AE"/>
    <w:rsid w:val="00D12226"/>
    <w:rsid w:val="00D12801"/>
    <w:rsid w:val="00D13397"/>
    <w:rsid w:val="00D137AF"/>
    <w:rsid w:val="00D13D24"/>
    <w:rsid w:val="00D142E8"/>
    <w:rsid w:val="00D143C3"/>
    <w:rsid w:val="00D144B0"/>
    <w:rsid w:val="00D14718"/>
    <w:rsid w:val="00D14759"/>
    <w:rsid w:val="00D14CD9"/>
    <w:rsid w:val="00D14E15"/>
    <w:rsid w:val="00D14ED1"/>
    <w:rsid w:val="00D1599A"/>
    <w:rsid w:val="00D15C41"/>
    <w:rsid w:val="00D15DFB"/>
    <w:rsid w:val="00D17914"/>
    <w:rsid w:val="00D203E3"/>
    <w:rsid w:val="00D2055F"/>
    <w:rsid w:val="00D2090A"/>
    <w:rsid w:val="00D20EF6"/>
    <w:rsid w:val="00D2112C"/>
    <w:rsid w:val="00D21284"/>
    <w:rsid w:val="00D2144B"/>
    <w:rsid w:val="00D214B5"/>
    <w:rsid w:val="00D216ED"/>
    <w:rsid w:val="00D2198F"/>
    <w:rsid w:val="00D22022"/>
    <w:rsid w:val="00D22609"/>
    <w:rsid w:val="00D2267B"/>
    <w:rsid w:val="00D22E74"/>
    <w:rsid w:val="00D23853"/>
    <w:rsid w:val="00D23FAE"/>
    <w:rsid w:val="00D240B7"/>
    <w:rsid w:val="00D24218"/>
    <w:rsid w:val="00D24502"/>
    <w:rsid w:val="00D24763"/>
    <w:rsid w:val="00D24C39"/>
    <w:rsid w:val="00D251D8"/>
    <w:rsid w:val="00D254A7"/>
    <w:rsid w:val="00D25C16"/>
    <w:rsid w:val="00D25D17"/>
    <w:rsid w:val="00D26021"/>
    <w:rsid w:val="00D26517"/>
    <w:rsid w:val="00D26931"/>
    <w:rsid w:val="00D273F1"/>
    <w:rsid w:val="00D2744B"/>
    <w:rsid w:val="00D276E0"/>
    <w:rsid w:val="00D27A86"/>
    <w:rsid w:val="00D3007F"/>
    <w:rsid w:val="00D30125"/>
    <w:rsid w:val="00D30839"/>
    <w:rsid w:val="00D30A2E"/>
    <w:rsid w:val="00D30DD8"/>
    <w:rsid w:val="00D30E76"/>
    <w:rsid w:val="00D31261"/>
    <w:rsid w:val="00D315A7"/>
    <w:rsid w:val="00D3171A"/>
    <w:rsid w:val="00D32035"/>
    <w:rsid w:val="00D32068"/>
    <w:rsid w:val="00D32128"/>
    <w:rsid w:val="00D3258C"/>
    <w:rsid w:val="00D32B45"/>
    <w:rsid w:val="00D32E8D"/>
    <w:rsid w:val="00D33136"/>
    <w:rsid w:val="00D335C3"/>
    <w:rsid w:val="00D337BC"/>
    <w:rsid w:val="00D33C4B"/>
    <w:rsid w:val="00D33C5E"/>
    <w:rsid w:val="00D3412A"/>
    <w:rsid w:val="00D34CF5"/>
    <w:rsid w:val="00D34EFF"/>
    <w:rsid w:val="00D350D5"/>
    <w:rsid w:val="00D352AA"/>
    <w:rsid w:val="00D35669"/>
    <w:rsid w:val="00D36C0C"/>
    <w:rsid w:val="00D370DF"/>
    <w:rsid w:val="00D37510"/>
    <w:rsid w:val="00D37862"/>
    <w:rsid w:val="00D37CD4"/>
    <w:rsid w:val="00D409C6"/>
    <w:rsid w:val="00D40AC4"/>
    <w:rsid w:val="00D40D3A"/>
    <w:rsid w:val="00D40E89"/>
    <w:rsid w:val="00D4100D"/>
    <w:rsid w:val="00D41440"/>
    <w:rsid w:val="00D41F3A"/>
    <w:rsid w:val="00D42901"/>
    <w:rsid w:val="00D435C7"/>
    <w:rsid w:val="00D435E0"/>
    <w:rsid w:val="00D4373A"/>
    <w:rsid w:val="00D43DB7"/>
    <w:rsid w:val="00D43EBC"/>
    <w:rsid w:val="00D4465D"/>
    <w:rsid w:val="00D44B1C"/>
    <w:rsid w:val="00D44C41"/>
    <w:rsid w:val="00D44C60"/>
    <w:rsid w:val="00D44C6C"/>
    <w:rsid w:val="00D44DE7"/>
    <w:rsid w:val="00D458EA"/>
    <w:rsid w:val="00D45A51"/>
    <w:rsid w:val="00D45A63"/>
    <w:rsid w:val="00D46297"/>
    <w:rsid w:val="00D46C83"/>
    <w:rsid w:val="00D46CB1"/>
    <w:rsid w:val="00D46CE3"/>
    <w:rsid w:val="00D46F31"/>
    <w:rsid w:val="00D47566"/>
    <w:rsid w:val="00D4760E"/>
    <w:rsid w:val="00D47C21"/>
    <w:rsid w:val="00D47FBA"/>
    <w:rsid w:val="00D501EB"/>
    <w:rsid w:val="00D50600"/>
    <w:rsid w:val="00D50712"/>
    <w:rsid w:val="00D508CF"/>
    <w:rsid w:val="00D5098B"/>
    <w:rsid w:val="00D50A70"/>
    <w:rsid w:val="00D50CB3"/>
    <w:rsid w:val="00D51C96"/>
    <w:rsid w:val="00D522F5"/>
    <w:rsid w:val="00D5298E"/>
    <w:rsid w:val="00D529C8"/>
    <w:rsid w:val="00D534FB"/>
    <w:rsid w:val="00D535D2"/>
    <w:rsid w:val="00D53D17"/>
    <w:rsid w:val="00D54302"/>
    <w:rsid w:val="00D54533"/>
    <w:rsid w:val="00D54631"/>
    <w:rsid w:val="00D54B2C"/>
    <w:rsid w:val="00D54B33"/>
    <w:rsid w:val="00D55369"/>
    <w:rsid w:val="00D55636"/>
    <w:rsid w:val="00D556CD"/>
    <w:rsid w:val="00D55B1D"/>
    <w:rsid w:val="00D56100"/>
    <w:rsid w:val="00D5623A"/>
    <w:rsid w:val="00D562EC"/>
    <w:rsid w:val="00D5675F"/>
    <w:rsid w:val="00D569DE"/>
    <w:rsid w:val="00D5740F"/>
    <w:rsid w:val="00D574F9"/>
    <w:rsid w:val="00D57870"/>
    <w:rsid w:val="00D57DF2"/>
    <w:rsid w:val="00D6020F"/>
    <w:rsid w:val="00D60283"/>
    <w:rsid w:val="00D60660"/>
    <w:rsid w:val="00D60747"/>
    <w:rsid w:val="00D60818"/>
    <w:rsid w:val="00D61213"/>
    <w:rsid w:val="00D61298"/>
    <w:rsid w:val="00D61F73"/>
    <w:rsid w:val="00D6285C"/>
    <w:rsid w:val="00D62E93"/>
    <w:rsid w:val="00D63638"/>
    <w:rsid w:val="00D64682"/>
    <w:rsid w:val="00D6551D"/>
    <w:rsid w:val="00D65766"/>
    <w:rsid w:val="00D658EA"/>
    <w:rsid w:val="00D65935"/>
    <w:rsid w:val="00D659F6"/>
    <w:rsid w:val="00D65A02"/>
    <w:rsid w:val="00D6601B"/>
    <w:rsid w:val="00D661E6"/>
    <w:rsid w:val="00D6649B"/>
    <w:rsid w:val="00D66AC9"/>
    <w:rsid w:val="00D66BF4"/>
    <w:rsid w:val="00D672BE"/>
    <w:rsid w:val="00D673E0"/>
    <w:rsid w:val="00D67C67"/>
    <w:rsid w:val="00D67F03"/>
    <w:rsid w:val="00D704EB"/>
    <w:rsid w:val="00D71592"/>
    <w:rsid w:val="00D71933"/>
    <w:rsid w:val="00D71DD2"/>
    <w:rsid w:val="00D71EAA"/>
    <w:rsid w:val="00D72081"/>
    <w:rsid w:val="00D72501"/>
    <w:rsid w:val="00D72A18"/>
    <w:rsid w:val="00D7355E"/>
    <w:rsid w:val="00D73716"/>
    <w:rsid w:val="00D73729"/>
    <w:rsid w:val="00D7384B"/>
    <w:rsid w:val="00D749C2"/>
    <w:rsid w:val="00D749DE"/>
    <w:rsid w:val="00D74B05"/>
    <w:rsid w:val="00D75203"/>
    <w:rsid w:val="00D75236"/>
    <w:rsid w:val="00D75245"/>
    <w:rsid w:val="00D75305"/>
    <w:rsid w:val="00D754C5"/>
    <w:rsid w:val="00D75F8C"/>
    <w:rsid w:val="00D760C1"/>
    <w:rsid w:val="00D76787"/>
    <w:rsid w:val="00D76BAD"/>
    <w:rsid w:val="00D76DF1"/>
    <w:rsid w:val="00D76E52"/>
    <w:rsid w:val="00D77262"/>
    <w:rsid w:val="00D77A9A"/>
    <w:rsid w:val="00D77D69"/>
    <w:rsid w:val="00D8086A"/>
    <w:rsid w:val="00D80D2C"/>
    <w:rsid w:val="00D80F7F"/>
    <w:rsid w:val="00D81039"/>
    <w:rsid w:val="00D81048"/>
    <w:rsid w:val="00D81163"/>
    <w:rsid w:val="00D81790"/>
    <w:rsid w:val="00D81C1C"/>
    <w:rsid w:val="00D82112"/>
    <w:rsid w:val="00D823B7"/>
    <w:rsid w:val="00D82447"/>
    <w:rsid w:val="00D824FE"/>
    <w:rsid w:val="00D826AC"/>
    <w:rsid w:val="00D82828"/>
    <w:rsid w:val="00D82A99"/>
    <w:rsid w:val="00D83D83"/>
    <w:rsid w:val="00D8424B"/>
    <w:rsid w:val="00D8429B"/>
    <w:rsid w:val="00D843C1"/>
    <w:rsid w:val="00D845AB"/>
    <w:rsid w:val="00D84C3B"/>
    <w:rsid w:val="00D84F81"/>
    <w:rsid w:val="00D8533F"/>
    <w:rsid w:val="00D85B61"/>
    <w:rsid w:val="00D86049"/>
    <w:rsid w:val="00D868B0"/>
    <w:rsid w:val="00D873A6"/>
    <w:rsid w:val="00D87742"/>
    <w:rsid w:val="00D8779B"/>
    <w:rsid w:val="00D90211"/>
    <w:rsid w:val="00D906CC"/>
    <w:rsid w:val="00D90822"/>
    <w:rsid w:val="00D90917"/>
    <w:rsid w:val="00D911C1"/>
    <w:rsid w:val="00D913EC"/>
    <w:rsid w:val="00D91695"/>
    <w:rsid w:val="00D91A33"/>
    <w:rsid w:val="00D91E76"/>
    <w:rsid w:val="00D91FFB"/>
    <w:rsid w:val="00D920B9"/>
    <w:rsid w:val="00D9246C"/>
    <w:rsid w:val="00D924D5"/>
    <w:rsid w:val="00D92796"/>
    <w:rsid w:val="00D92A6C"/>
    <w:rsid w:val="00D92AC7"/>
    <w:rsid w:val="00D92C1A"/>
    <w:rsid w:val="00D92D76"/>
    <w:rsid w:val="00D9331A"/>
    <w:rsid w:val="00D94192"/>
    <w:rsid w:val="00D944B8"/>
    <w:rsid w:val="00D94763"/>
    <w:rsid w:val="00D94924"/>
    <w:rsid w:val="00D94CA3"/>
    <w:rsid w:val="00D950EA"/>
    <w:rsid w:val="00D95247"/>
    <w:rsid w:val="00D9554C"/>
    <w:rsid w:val="00D9590A"/>
    <w:rsid w:val="00D964F9"/>
    <w:rsid w:val="00D9657A"/>
    <w:rsid w:val="00D96A32"/>
    <w:rsid w:val="00D979A4"/>
    <w:rsid w:val="00D97B68"/>
    <w:rsid w:val="00D97EEF"/>
    <w:rsid w:val="00D97F2A"/>
    <w:rsid w:val="00DA0ADD"/>
    <w:rsid w:val="00DA0B06"/>
    <w:rsid w:val="00DA160A"/>
    <w:rsid w:val="00DA1AB2"/>
    <w:rsid w:val="00DA1F75"/>
    <w:rsid w:val="00DA221E"/>
    <w:rsid w:val="00DA2352"/>
    <w:rsid w:val="00DA252A"/>
    <w:rsid w:val="00DA2658"/>
    <w:rsid w:val="00DA27B6"/>
    <w:rsid w:val="00DA2EDC"/>
    <w:rsid w:val="00DA316D"/>
    <w:rsid w:val="00DA34B7"/>
    <w:rsid w:val="00DA3B33"/>
    <w:rsid w:val="00DA4F9B"/>
    <w:rsid w:val="00DA530D"/>
    <w:rsid w:val="00DA5803"/>
    <w:rsid w:val="00DA5E46"/>
    <w:rsid w:val="00DA6871"/>
    <w:rsid w:val="00DA7229"/>
    <w:rsid w:val="00DA75BE"/>
    <w:rsid w:val="00DB025D"/>
    <w:rsid w:val="00DB0494"/>
    <w:rsid w:val="00DB058E"/>
    <w:rsid w:val="00DB0622"/>
    <w:rsid w:val="00DB062B"/>
    <w:rsid w:val="00DB0746"/>
    <w:rsid w:val="00DB0944"/>
    <w:rsid w:val="00DB0A7C"/>
    <w:rsid w:val="00DB1101"/>
    <w:rsid w:val="00DB120B"/>
    <w:rsid w:val="00DB1796"/>
    <w:rsid w:val="00DB1A4A"/>
    <w:rsid w:val="00DB1E66"/>
    <w:rsid w:val="00DB1FDE"/>
    <w:rsid w:val="00DB26C1"/>
    <w:rsid w:val="00DB2A88"/>
    <w:rsid w:val="00DB2FBF"/>
    <w:rsid w:val="00DB3309"/>
    <w:rsid w:val="00DB37B6"/>
    <w:rsid w:val="00DB3A09"/>
    <w:rsid w:val="00DB4055"/>
    <w:rsid w:val="00DB5A89"/>
    <w:rsid w:val="00DB60F8"/>
    <w:rsid w:val="00DB64E7"/>
    <w:rsid w:val="00DB719A"/>
    <w:rsid w:val="00DB73F6"/>
    <w:rsid w:val="00DB7D5F"/>
    <w:rsid w:val="00DB7E78"/>
    <w:rsid w:val="00DC007F"/>
    <w:rsid w:val="00DC0110"/>
    <w:rsid w:val="00DC0483"/>
    <w:rsid w:val="00DC0545"/>
    <w:rsid w:val="00DC05FF"/>
    <w:rsid w:val="00DC0A8C"/>
    <w:rsid w:val="00DC0B12"/>
    <w:rsid w:val="00DC0B9D"/>
    <w:rsid w:val="00DC1A9A"/>
    <w:rsid w:val="00DC1E92"/>
    <w:rsid w:val="00DC1F27"/>
    <w:rsid w:val="00DC1F8D"/>
    <w:rsid w:val="00DC2477"/>
    <w:rsid w:val="00DC2B7C"/>
    <w:rsid w:val="00DC31F1"/>
    <w:rsid w:val="00DC32ED"/>
    <w:rsid w:val="00DC3CD8"/>
    <w:rsid w:val="00DC3FD4"/>
    <w:rsid w:val="00DC417A"/>
    <w:rsid w:val="00DC42DC"/>
    <w:rsid w:val="00DC4751"/>
    <w:rsid w:val="00DC4BDA"/>
    <w:rsid w:val="00DC4ECB"/>
    <w:rsid w:val="00DC4F82"/>
    <w:rsid w:val="00DC5555"/>
    <w:rsid w:val="00DC55E0"/>
    <w:rsid w:val="00DC5AF5"/>
    <w:rsid w:val="00DC6ED7"/>
    <w:rsid w:val="00DC769C"/>
    <w:rsid w:val="00DC771F"/>
    <w:rsid w:val="00DC7C86"/>
    <w:rsid w:val="00DC7DA9"/>
    <w:rsid w:val="00DC7EBA"/>
    <w:rsid w:val="00DD0591"/>
    <w:rsid w:val="00DD0778"/>
    <w:rsid w:val="00DD1787"/>
    <w:rsid w:val="00DD1919"/>
    <w:rsid w:val="00DD21C1"/>
    <w:rsid w:val="00DD2383"/>
    <w:rsid w:val="00DD2E56"/>
    <w:rsid w:val="00DD30D0"/>
    <w:rsid w:val="00DD34EC"/>
    <w:rsid w:val="00DD394D"/>
    <w:rsid w:val="00DD3EC1"/>
    <w:rsid w:val="00DD41FE"/>
    <w:rsid w:val="00DD4271"/>
    <w:rsid w:val="00DD53FE"/>
    <w:rsid w:val="00DD54E6"/>
    <w:rsid w:val="00DD5501"/>
    <w:rsid w:val="00DD556A"/>
    <w:rsid w:val="00DD5790"/>
    <w:rsid w:val="00DD57CB"/>
    <w:rsid w:val="00DD5E6D"/>
    <w:rsid w:val="00DD6757"/>
    <w:rsid w:val="00DD6933"/>
    <w:rsid w:val="00DD6DEA"/>
    <w:rsid w:val="00DD6E3B"/>
    <w:rsid w:val="00DD6E3D"/>
    <w:rsid w:val="00DD6F8E"/>
    <w:rsid w:val="00DD6FCE"/>
    <w:rsid w:val="00DD73A4"/>
    <w:rsid w:val="00DD7B0A"/>
    <w:rsid w:val="00DE09F6"/>
    <w:rsid w:val="00DE14E8"/>
    <w:rsid w:val="00DE1B89"/>
    <w:rsid w:val="00DE1D9E"/>
    <w:rsid w:val="00DE23C9"/>
    <w:rsid w:val="00DE26CE"/>
    <w:rsid w:val="00DE2960"/>
    <w:rsid w:val="00DE29F6"/>
    <w:rsid w:val="00DE2FD3"/>
    <w:rsid w:val="00DE3095"/>
    <w:rsid w:val="00DE3150"/>
    <w:rsid w:val="00DE31CF"/>
    <w:rsid w:val="00DE3296"/>
    <w:rsid w:val="00DE3C6A"/>
    <w:rsid w:val="00DE3FE1"/>
    <w:rsid w:val="00DE469D"/>
    <w:rsid w:val="00DE4BDB"/>
    <w:rsid w:val="00DE4F05"/>
    <w:rsid w:val="00DE5140"/>
    <w:rsid w:val="00DE529B"/>
    <w:rsid w:val="00DE5602"/>
    <w:rsid w:val="00DE5DFB"/>
    <w:rsid w:val="00DE5EB2"/>
    <w:rsid w:val="00DE60E1"/>
    <w:rsid w:val="00DE6144"/>
    <w:rsid w:val="00DE6275"/>
    <w:rsid w:val="00DE6F6A"/>
    <w:rsid w:val="00DE7149"/>
    <w:rsid w:val="00DE7B58"/>
    <w:rsid w:val="00DF05B6"/>
    <w:rsid w:val="00DF0667"/>
    <w:rsid w:val="00DF0AE3"/>
    <w:rsid w:val="00DF129C"/>
    <w:rsid w:val="00DF185E"/>
    <w:rsid w:val="00DF1948"/>
    <w:rsid w:val="00DF1954"/>
    <w:rsid w:val="00DF1B57"/>
    <w:rsid w:val="00DF1DB5"/>
    <w:rsid w:val="00DF2293"/>
    <w:rsid w:val="00DF25E4"/>
    <w:rsid w:val="00DF297D"/>
    <w:rsid w:val="00DF2BF6"/>
    <w:rsid w:val="00DF2FCB"/>
    <w:rsid w:val="00DF32B6"/>
    <w:rsid w:val="00DF33C5"/>
    <w:rsid w:val="00DF348D"/>
    <w:rsid w:val="00DF393F"/>
    <w:rsid w:val="00DF3998"/>
    <w:rsid w:val="00DF3F9F"/>
    <w:rsid w:val="00DF4433"/>
    <w:rsid w:val="00DF4B28"/>
    <w:rsid w:val="00DF57B2"/>
    <w:rsid w:val="00DF57ED"/>
    <w:rsid w:val="00DF6772"/>
    <w:rsid w:val="00DF6F67"/>
    <w:rsid w:val="00DF77BE"/>
    <w:rsid w:val="00DF7BA6"/>
    <w:rsid w:val="00DF7CC7"/>
    <w:rsid w:val="00E00257"/>
    <w:rsid w:val="00E00863"/>
    <w:rsid w:val="00E00DB4"/>
    <w:rsid w:val="00E00F68"/>
    <w:rsid w:val="00E0107C"/>
    <w:rsid w:val="00E01402"/>
    <w:rsid w:val="00E01769"/>
    <w:rsid w:val="00E01812"/>
    <w:rsid w:val="00E01ABD"/>
    <w:rsid w:val="00E01D55"/>
    <w:rsid w:val="00E01D9E"/>
    <w:rsid w:val="00E02280"/>
    <w:rsid w:val="00E0283B"/>
    <w:rsid w:val="00E0288E"/>
    <w:rsid w:val="00E0298B"/>
    <w:rsid w:val="00E02C4C"/>
    <w:rsid w:val="00E02CBE"/>
    <w:rsid w:val="00E02CDA"/>
    <w:rsid w:val="00E0309F"/>
    <w:rsid w:val="00E031DD"/>
    <w:rsid w:val="00E0390C"/>
    <w:rsid w:val="00E03B88"/>
    <w:rsid w:val="00E03F19"/>
    <w:rsid w:val="00E0404D"/>
    <w:rsid w:val="00E044E2"/>
    <w:rsid w:val="00E04FC5"/>
    <w:rsid w:val="00E05200"/>
    <w:rsid w:val="00E058F6"/>
    <w:rsid w:val="00E05B30"/>
    <w:rsid w:val="00E05B41"/>
    <w:rsid w:val="00E05C88"/>
    <w:rsid w:val="00E05EAF"/>
    <w:rsid w:val="00E06B18"/>
    <w:rsid w:val="00E07091"/>
    <w:rsid w:val="00E07DD1"/>
    <w:rsid w:val="00E104EC"/>
    <w:rsid w:val="00E106ED"/>
    <w:rsid w:val="00E10AEC"/>
    <w:rsid w:val="00E10B0C"/>
    <w:rsid w:val="00E10D6B"/>
    <w:rsid w:val="00E1104C"/>
    <w:rsid w:val="00E12009"/>
    <w:rsid w:val="00E122AC"/>
    <w:rsid w:val="00E1262C"/>
    <w:rsid w:val="00E12925"/>
    <w:rsid w:val="00E13024"/>
    <w:rsid w:val="00E1352A"/>
    <w:rsid w:val="00E135C1"/>
    <w:rsid w:val="00E13E92"/>
    <w:rsid w:val="00E141B6"/>
    <w:rsid w:val="00E1432C"/>
    <w:rsid w:val="00E1558B"/>
    <w:rsid w:val="00E15866"/>
    <w:rsid w:val="00E16195"/>
    <w:rsid w:val="00E163AF"/>
    <w:rsid w:val="00E16675"/>
    <w:rsid w:val="00E166CC"/>
    <w:rsid w:val="00E167F7"/>
    <w:rsid w:val="00E16B8B"/>
    <w:rsid w:val="00E173C9"/>
    <w:rsid w:val="00E17EDB"/>
    <w:rsid w:val="00E200F4"/>
    <w:rsid w:val="00E2020B"/>
    <w:rsid w:val="00E2043C"/>
    <w:rsid w:val="00E20DF3"/>
    <w:rsid w:val="00E21119"/>
    <w:rsid w:val="00E21672"/>
    <w:rsid w:val="00E218B5"/>
    <w:rsid w:val="00E21AC5"/>
    <w:rsid w:val="00E21C56"/>
    <w:rsid w:val="00E21D91"/>
    <w:rsid w:val="00E21F40"/>
    <w:rsid w:val="00E224A6"/>
    <w:rsid w:val="00E224CE"/>
    <w:rsid w:val="00E22576"/>
    <w:rsid w:val="00E22898"/>
    <w:rsid w:val="00E22973"/>
    <w:rsid w:val="00E22AFE"/>
    <w:rsid w:val="00E23B7D"/>
    <w:rsid w:val="00E23C7B"/>
    <w:rsid w:val="00E240D7"/>
    <w:rsid w:val="00E241A8"/>
    <w:rsid w:val="00E244F9"/>
    <w:rsid w:val="00E2450D"/>
    <w:rsid w:val="00E247D7"/>
    <w:rsid w:val="00E250ED"/>
    <w:rsid w:val="00E2519A"/>
    <w:rsid w:val="00E2533D"/>
    <w:rsid w:val="00E2567E"/>
    <w:rsid w:val="00E25C0A"/>
    <w:rsid w:val="00E25D5F"/>
    <w:rsid w:val="00E27335"/>
    <w:rsid w:val="00E27422"/>
    <w:rsid w:val="00E276EA"/>
    <w:rsid w:val="00E27713"/>
    <w:rsid w:val="00E27C57"/>
    <w:rsid w:val="00E27CC6"/>
    <w:rsid w:val="00E30747"/>
    <w:rsid w:val="00E309B1"/>
    <w:rsid w:val="00E30EA3"/>
    <w:rsid w:val="00E30ED5"/>
    <w:rsid w:val="00E31225"/>
    <w:rsid w:val="00E31250"/>
    <w:rsid w:val="00E31270"/>
    <w:rsid w:val="00E31974"/>
    <w:rsid w:val="00E31C40"/>
    <w:rsid w:val="00E31EB0"/>
    <w:rsid w:val="00E3250D"/>
    <w:rsid w:val="00E32607"/>
    <w:rsid w:val="00E330C3"/>
    <w:rsid w:val="00E3329D"/>
    <w:rsid w:val="00E3353B"/>
    <w:rsid w:val="00E3361B"/>
    <w:rsid w:val="00E33AEC"/>
    <w:rsid w:val="00E33D48"/>
    <w:rsid w:val="00E34246"/>
    <w:rsid w:val="00E344D9"/>
    <w:rsid w:val="00E34DAE"/>
    <w:rsid w:val="00E35247"/>
    <w:rsid w:val="00E3526D"/>
    <w:rsid w:val="00E35FFA"/>
    <w:rsid w:val="00E36605"/>
    <w:rsid w:val="00E36938"/>
    <w:rsid w:val="00E36978"/>
    <w:rsid w:val="00E36A5C"/>
    <w:rsid w:val="00E37525"/>
    <w:rsid w:val="00E37A05"/>
    <w:rsid w:val="00E37DEC"/>
    <w:rsid w:val="00E37F78"/>
    <w:rsid w:val="00E37F9B"/>
    <w:rsid w:val="00E4004A"/>
    <w:rsid w:val="00E4013F"/>
    <w:rsid w:val="00E407CC"/>
    <w:rsid w:val="00E407FD"/>
    <w:rsid w:val="00E413FA"/>
    <w:rsid w:val="00E41B8E"/>
    <w:rsid w:val="00E4255C"/>
    <w:rsid w:val="00E42B06"/>
    <w:rsid w:val="00E42C03"/>
    <w:rsid w:val="00E434C3"/>
    <w:rsid w:val="00E435BD"/>
    <w:rsid w:val="00E4386D"/>
    <w:rsid w:val="00E43E15"/>
    <w:rsid w:val="00E444AE"/>
    <w:rsid w:val="00E44506"/>
    <w:rsid w:val="00E446D2"/>
    <w:rsid w:val="00E4472B"/>
    <w:rsid w:val="00E44FA8"/>
    <w:rsid w:val="00E45007"/>
    <w:rsid w:val="00E456CB"/>
    <w:rsid w:val="00E4571C"/>
    <w:rsid w:val="00E45C72"/>
    <w:rsid w:val="00E4625D"/>
    <w:rsid w:val="00E46984"/>
    <w:rsid w:val="00E46A62"/>
    <w:rsid w:val="00E46BD0"/>
    <w:rsid w:val="00E46CD4"/>
    <w:rsid w:val="00E4730D"/>
    <w:rsid w:val="00E473A1"/>
    <w:rsid w:val="00E475F5"/>
    <w:rsid w:val="00E4795F"/>
    <w:rsid w:val="00E511C1"/>
    <w:rsid w:val="00E51B8C"/>
    <w:rsid w:val="00E51C78"/>
    <w:rsid w:val="00E5284B"/>
    <w:rsid w:val="00E52CEC"/>
    <w:rsid w:val="00E53812"/>
    <w:rsid w:val="00E53B33"/>
    <w:rsid w:val="00E54160"/>
    <w:rsid w:val="00E54278"/>
    <w:rsid w:val="00E54C24"/>
    <w:rsid w:val="00E54DE2"/>
    <w:rsid w:val="00E5505C"/>
    <w:rsid w:val="00E5517F"/>
    <w:rsid w:val="00E5542B"/>
    <w:rsid w:val="00E55C3A"/>
    <w:rsid w:val="00E56181"/>
    <w:rsid w:val="00E56557"/>
    <w:rsid w:val="00E56AE4"/>
    <w:rsid w:val="00E56BC9"/>
    <w:rsid w:val="00E57C27"/>
    <w:rsid w:val="00E6038E"/>
    <w:rsid w:val="00E604FB"/>
    <w:rsid w:val="00E60672"/>
    <w:rsid w:val="00E6087A"/>
    <w:rsid w:val="00E609BA"/>
    <w:rsid w:val="00E60FAA"/>
    <w:rsid w:val="00E61C9C"/>
    <w:rsid w:val="00E61DF5"/>
    <w:rsid w:val="00E61E95"/>
    <w:rsid w:val="00E628A6"/>
    <w:rsid w:val="00E62994"/>
    <w:rsid w:val="00E63124"/>
    <w:rsid w:val="00E63139"/>
    <w:rsid w:val="00E631C0"/>
    <w:rsid w:val="00E631F0"/>
    <w:rsid w:val="00E634F9"/>
    <w:rsid w:val="00E63702"/>
    <w:rsid w:val="00E64BCB"/>
    <w:rsid w:val="00E64BDC"/>
    <w:rsid w:val="00E65578"/>
    <w:rsid w:val="00E656D9"/>
    <w:rsid w:val="00E65CC6"/>
    <w:rsid w:val="00E65DC4"/>
    <w:rsid w:val="00E6685E"/>
    <w:rsid w:val="00E66EA4"/>
    <w:rsid w:val="00E6713E"/>
    <w:rsid w:val="00E6764A"/>
    <w:rsid w:val="00E67B3D"/>
    <w:rsid w:val="00E701CA"/>
    <w:rsid w:val="00E70397"/>
    <w:rsid w:val="00E704CC"/>
    <w:rsid w:val="00E705BC"/>
    <w:rsid w:val="00E707CC"/>
    <w:rsid w:val="00E70E80"/>
    <w:rsid w:val="00E710D1"/>
    <w:rsid w:val="00E7184E"/>
    <w:rsid w:val="00E71A3D"/>
    <w:rsid w:val="00E71A58"/>
    <w:rsid w:val="00E71AC8"/>
    <w:rsid w:val="00E7386C"/>
    <w:rsid w:val="00E73997"/>
    <w:rsid w:val="00E73B9D"/>
    <w:rsid w:val="00E74D42"/>
    <w:rsid w:val="00E750B8"/>
    <w:rsid w:val="00E752BE"/>
    <w:rsid w:val="00E761C6"/>
    <w:rsid w:val="00E763D2"/>
    <w:rsid w:val="00E7700D"/>
    <w:rsid w:val="00E7716A"/>
    <w:rsid w:val="00E776B0"/>
    <w:rsid w:val="00E77744"/>
    <w:rsid w:val="00E778E5"/>
    <w:rsid w:val="00E77C45"/>
    <w:rsid w:val="00E803F9"/>
    <w:rsid w:val="00E80884"/>
    <w:rsid w:val="00E808A6"/>
    <w:rsid w:val="00E80EC0"/>
    <w:rsid w:val="00E8116E"/>
    <w:rsid w:val="00E811BC"/>
    <w:rsid w:val="00E81B63"/>
    <w:rsid w:val="00E81DDA"/>
    <w:rsid w:val="00E82268"/>
    <w:rsid w:val="00E831F8"/>
    <w:rsid w:val="00E83609"/>
    <w:rsid w:val="00E83AC6"/>
    <w:rsid w:val="00E841F5"/>
    <w:rsid w:val="00E84376"/>
    <w:rsid w:val="00E84423"/>
    <w:rsid w:val="00E847D1"/>
    <w:rsid w:val="00E8487F"/>
    <w:rsid w:val="00E84C29"/>
    <w:rsid w:val="00E84FB9"/>
    <w:rsid w:val="00E851A8"/>
    <w:rsid w:val="00E8531F"/>
    <w:rsid w:val="00E85B61"/>
    <w:rsid w:val="00E86031"/>
    <w:rsid w:val="00E86868"/>
    <w:rsid w:val="00E86EB7"/>
    <w:rsid w:val="00E86F58"/>
    <w:rsid w:val="00E871E0"/>
    <w:rsid w:val="00E87228"/>
    <w:rsid w:val="00E872CD"/>
    <w:rsid w:val="00E873F8"/>
    <w:rsid w:val="00E87638"/>
    <w:rsid w:val="00E87827"/>
    <w:rsid w:val="00E87BE8"/>
    <w:rsid w:val="00E87BF2"/>
    <w:rsid w:val="00E87C1C"/>
    <w:rsid w:val="00E9058E"/>
    <w:rsid w:val="00E906DD"/>
    <w:rsid w:val="00E90EB8"/>
    <w:rsid w:val="00E913C9"/>
    <w:rsid w:val="00E9168C"/>
    <w:rsid w:val="00E91833"/>
    <w:rsid w:val="00E91BE6"/>
    <w:rsid w:val="00E92103"/>
    <w:rsid w:val="00E92839"/>
    <w:rsid w:val="00E92840"/>
    <w:rsid w:val="00E92BD5"/>
    <w:rsid w:val="00E92D00"/>
    <w:rsid w:val="00E92F54"/>
    <w:rsid w:val="00E93AAE"/>
    <w:rsid w:val="00E9431A"/>
    <w:rsid w:val="00E948DC"/>
    <w:rsid w:val="00E95555"/>
    <w:rsid w:val="00E95915"/>
    <w:rsid w:val="00E95A7E"/>
    <w:rsid w:val="00E9628C"/>
    <w:rsid w:val="00E96503"/>
    <w:rsid w:val="00E965CD"/>
    <w:rsid w:val="00E9682F"/>
    <w:rsid w:val="00E96EAA"/>
    <w:rsid w:val="00E96EAD"/>
    <w:rsid w:val="00E96EB0"/>
    <w:rsid w:val="00E9761E"/>
    <w:rsid w:val="00E978F9"/>
    <w:rsid w:val="00E97F89"/>
    <w:rsid w:val="00EA0448"/>
    <w:rsid w:val="00EA0D5D"/>
    <w:rsid w:val="00EA15A6"/>
    <w:rsid w:val="00EA15E2"/>
    <w:rsid w:val="00EA18C6"/>
    <w:rsid w:val="00EA18E1"/>
    <w:rsid w:val="00EA1967"/>
    <w:rsid w:val="00EA32A0"/>
    <w:rsid w:val="00EA34B3"/>
    <w:rsid w:val="00EA35B8"/>
    <w:rsid w:val="00EA3828"/>
    <w:rsid w:val="00EA38F2"/>
    <w:rsid w:val="00EA391D"/>
    <w:rsid w:val="00EA3EC9"/>
    <w:rsid w:val="00EA3FCC"/>
    <w:rsid w:val="00EA4689"/>
    <w:rsid w:val="00EA4773"/>
    <w:rsid w:val="00EA4994"/>
    <w:rsid w:val="00EA4A39"/>
    <w:rsid w:val="00EA4C5A"/>
    <w:rsid w:val="00EA5006"/>
    <w:rsid w:val="00EA5045"/>
    <w:rsid w:val="00EA5381"/>
    <w:rsid w:val="00EA574E"/>
    <w:rsid w:val="00EA58BC"/>
    <w:rsid w:val="00EA6962"/>
    <w:rsid w:val="00EA69B3"/>
    <w:rsid w:val="00EA6FCF"/>
    <w:rsid w:val="00EA7F40"/>
    <w:rsid w:val="00EB029D"/>
    <w:rsid w:val="00EB0FB8"/>
    <w:rsid w:val="00EB12A8"/>
    <w:rsid w:val="00EB1C05"/>
    <w:rsid w:val="00EB20A1"/>
    <w:rsid w:val="00EB250D"/>
    <w:rsid w:val="00EB2B81"/>
    <w:rsid w:val="00EB34D1"/>
    <w:rsid w:val="00EB3B5C"/>
    <w:rsid w:val="00EB3CDE"/>
    <w:rsid w:val="00EB3DBD"/>
    <w:rsid w:val="00EB3E29"/>
    <w:rsid w:val="00EB3EB8"/>
    <w:rsid w:val="00EB41BB"/>
    <w:rsid w:val="00EB46C0"/>
    <w:rsid w:val="00EB4747"/>
    <w:rsid w:val="00EB4A28"/>
    <w:rsid w:val="00EB4A61"/>
    <w:rsid w:val="00EB4DCC"/>
    <w:rsid w:val="00EB575C"/>
    <w:rsid w:val="00EB5882"/>
    <w:rsid w:val="00EB5A18"/>
    <w:rsid w:val="00EB5CE9"/>
    <w:rsid w:val="00EB5F0D"/>
    <w:rsid w:val="00EB6F66"/>
    <w:rsid w:val="00EB6FC6"/>
    <w:rsid w:val="00EB7D40"/>
    <w:rsid w:val="00EC0872"/>
    <w:rsid w:val="00EC0D00"/>
    <w:rsid w:val="00EC1717"/>
    <w:rsid w:val="00EC1AED"/>
    <w:rsid w:val="00EC1B58"/>
    <w:rsid w:val="00EC1B9B"/>
    <w:rsid w:val="00EC1C0E"/>
    <w:rsid w:val="00EC29AE"/>
    <w:rsid w:val="00EC2D1D"/>
    <w:rsid w:val="00EC2F03"/>
    <w:rsid w:val="00EC3309"/>
    <w:rsid w:val="00EC3590"/>
    <w:rsid w:val="00EC3813"/>
    <w:rsid w:val="00EC3D66"/>
    <w:rsid w:val="00EC3FFA"/>
    <w:rsid w:val="00EC4150"/>
    <w:rsid w:val="00EC41B8"/>
    <w:rsid w:val="00EC4263"/>
    <w:rsid w:val="00EC4474"/>
    <w:rsid w:val="00EC4609"/>
    <w:rsid w:val="00EC46B5"/>
    <w:rsid w:val="00EC4ADD"/>
    <w:rsid w:val="00EC543E"/>
    <w:rsid w:val="00EC5584"/>
    <w:rsid w:val="00EC5780"/>
    <w:rsid w:val="00EC5F4C"/>
    <w:rsid w:val="00EC6151"/>
    <w:rsid w:val="00EC61BF"/>
    <w:rsid w:val="00EC6219"/>
    <w:rsid w:val="00EC62CD"/>
    <w:rsid w:val="00EC6978"/>
    <w:rsid w:val="00EC6B7C"/>
    <w:rsid w:val="00EC6D97"/>
    <w:rsid w:val="00EC6F0B"/>
    <w:rsid w:val="00EC6FAE"/>
    <w:rsid w:val="00EC6FCA"/>
    <w:rsid w:val="00EC7873"/>
    <w:rsid w:val="00EC78D4"/>
    <w:rsid w:val="00ED01FA"/>
    <w:rsid w:val="00ED0464"/>
    <w:rsid w:val="00ED129C"/>
    <w:rsid w:val="00ED1E79"/>
    <w:rsid w:val="00ED21ED"/>
    <w:rsid w:val="00ED23A3"/>
    <w:rsid w:val="00ED2404"/>
    <w:rsid w:val="00ED28CD"/>
    <w:rsid w:val="00ED28F9"/>
    <w:rsid w:val="00ED3D09"/>
    <w:rsid w:val="00ED40E8"/>
    <w:rsid w:val="00ED4575"/>
    <w:rsid w:val="00ED46C0"/>
    <w:rsid w:val="00ED48C2"/>
    <w:rsid w:val="00ED48D1"/>
    <w:rsid w:val="00ED4AF3"/>
    <w:rsid w:val="00ED4B3D"/>
    <w:rsid w:val="00ED4C11"/>
    <w:rsid w:val="00ED4E8D"/>
    <w:rsid w:val="00ED64CD"/>
    <w:rsid w:val="00ED68C4"/>
    <w:rsid w:val="00ED6BCF"/>
    <w:rsid w:val="00ED703C"/>
    <w:rsid w:val="00ED7878"/>
    <w:rsid w:val="00ED7DA9"/>
    <w:rsid w:val="00EE0317"/>
    <w:rsid w:val="00EE044D"/>
    <w:rsid w:val="00EE11DB"/>
    <w:rsid w:val="00EE23FB"/>
    <w:rsid w:val="00EE2464"/>
    <w:rsid w:val="00EE2EA0"/>
    <w:rsid w:val="00EE30B0"/>
    <w:rsid w:val="00EE3446"/>
    <w:rsid w:val="00EE36C1"/>
    <w:rsid w:val="00EE3C8D"/>
    <w:rsid w:val="00EE3DDD"/>
    <w:rsid w:val="00EE44EC"/>
    <w:rsid w:val="00EE493C"/>
    <w:rsid w:val="00EE4F77"/>
    <w:rsid w:val="00EE50FD"/>
    <w:rsid w:val="00EE51F3"/>
    <w:rsid w:val="00EE5722"/>
    <w:rsid w:val="00EE58BD"/>
    <w:rsid w:val="00EE6388"/>
    <w:rsid w:val="00EE6B01"/>
    <w:rsid w:val="00EE6F22"/>
    <w:rsid w:val="00EE756F"/>
    <w:rsid w:val="00EE7AC0"/>
    <w:rsid w:val="00EF01B1"/>
    <w:rsid w:val="00EF0649"/>
    <w:rsid w:val="00EF090A"/>
    <w:rsid w:val="00EF17E5"/>
    <w:rsid w:val="00EF19A9"/>
    <w:rsid w:val="00EF1F3E"/>
    <w:rsid w:val="00EF21C0"/>
    <w:rsid w:val="00EF2723"/>
    <w:rsid w:val="00EF2B2B"/>
    <w:rsid w:val="00EF2BE7"/>
    <w:rsid w:val="00EF320E"/>
    <w:rsid w:val="00EF32FB"/>
    <w:rsid w:val="00EF3304"/>
    <w:rsid w:val="00EF389B"/>
    <w:rsid w:val="00EF38F0"/>
    <w:rsid w:val="00EF3B56"/>
    <w:rsid w:val="00EF3EF5"/>
    <w:rsid w:val="00EF468C"/>
    <w:rsid w:val="00EF4811"/>
    <w:rsid w:val="00EF4928"/>
    <w:rsid w:val="00EF4A50"/>
    <w:rsid w:val="00EF4AF5"/>
    <w:rsid w:val="00EF4FE6"/>
    <w:rsid w:val="00EF57ED"/>
    <w:rsid w:val="00EF5857"/>
    <w:rsid w:val="00EF63F2"/>
    <w:rsid w:val="00EF643A"/>
    <w:rsid w:val="00EF670B"/>
    <w:rsid w:val="00EF6C7E"/>
    <w:rsid w:val="00EF705E"/>
    <w:rsid w:val="00EF7090"/>
    <w:rsid w:val="00EF7270"/>
    <w:rsid w:val="00EF73B5"/>
    <w:rsid w:val="00EF7568"/>
    <w:rsid w:val="00F0026C"/>
    <w:rsid w:val="00F0054E"/>
    <w:rsid w:val="00F00673"/>
    <w:rsid w:val="00F00DEB"/>
    <w:rsid w:val="00F01261"/>
    <w:rsid w:val="00F014EA"/>
    <w:rsid w:val="00F017FD"/>
    <w:rsid w:val="00F01872"/>
    <w:rsid w:val="00F023B7"/>
    <w:rsid w:val="00F024F6"/>
    <w:rsid w:val="00F02F11"/>
    <w:rsid w:val="00F033CE"/>
    <w:rsid w:val="00F03769"/>
    <w:rsid w:val="00F03822"/>
    <w:rsid w:val="00F03A13"/>
    <w:rsid w:val="00F04014"/>
    <w:rsid w:val="00F04208"/>
    <w:rsid w:val="00F04A9C"/>
    <w:rsid w:val="00F05CB5"/>
    <w:rsid w:val="00F05EE8"/>
    <w:rsid w:val="00F063F7"/>
    <w:rsid w:val="00F0665C"/>
    <w:rsid w:val="00F0714D"/>
    <w:rsid w:val="00F07577"/>
    <w:rsid w:val="00F07921"/>
    <w:rsid w:val="00F07C3D"/>
    <w:rsid w:val="00F108FF"/>
    <w:rsid w:val="00F10E47"/>
    <w:rsid w:val="00F10F39"/>
    <w:rsid w:val="00F11E08"/>
    <w:rsid w:val="00F11E66"/>
    <w:rsid w:val="00F11F5B"/>
    <w:rsid w:val="00F1205B"/>
    <w:rsid w:val="00F12177"/>
    <w:rsid w:val="00F122CA"/>
    <w:rsid w:val="00F1243F"/>
    <w:rsid w:val="00F130B5"/>
    <w:rsid w:val="00F134DC"/>
    <w:rsid w:val="00F134E4"/>
    <w:rsid w:val="00F139C0"/>
    <w:rsid w:val="00F13E1C"/>
    <w:rsid w:val="00F13FD8"/>
    <w:rsid w:val="00F145D7"/>
    <w:rsid w:val="00F14C1B"/>
    <w:rsid w:val="00F1520B"/>
    <w:rsid w:val="00F15602"/>
    <w:rsid w:val="00F15618"/>
    <w:rsid w:val="00F15D4E"/>
    <w:rsid w:val="00F15D6E"/>
    <w:rsid w:val="00F15E89"/>
    <w:rsid w:val="00F160B9"/>
    <w:rsid w:val="00F1619E"/>
    <w:rsid w:val="00F1622D"/>
    <w:rsid w:val="00F16402"/>
    <w:rsid w:val="00F1640F"/>
    <w:rsid w:val="00F16566"/>
    <w:rsid w:val="00F16B17"/>
    <w:rsid w:val="00F16FDA"/>
    <w:rsid w:val="00F17F36"/>
    <w:rsid w:val="00F20192"/>
    <w:rsid w:val="00F2020D"/>
    <w:rsid w:val="00F204DF"/>
    <w:rsid w:val="00F20B31"/>
    <w:rsid w:val="00F20D35"/>
    <w:rsid w:val="00F2127D"/>
    <w:rsid w:val="00F213DD"/>
    <w:rsid w:val="00F21A1E"/>
    <w:rsid w:val="00F21B82"/>
    <w:rsid w:val="00F21CDF"/>
    <w:rsid w:val="00F21D1B"/>
    <w:rsid w:val="00F2270D"/>
    <w:rsid w:val="00F22D9D"/>
    <w:rsid w:val="00F23227"/>
    <w:rsid w:val="00F23574"/>
    <w:rsid w:val="00F23C2E"/>
    <w:rsid w:val="00F23DDA"/>
    <w:rsid w:val="00F243F7"/>
    <w:rsid w:val="00F249CF"/>
    <w:rsid w:val="00F24AFB"/>
    <w:rsid w:val="00F24C56"/>
    <w:rsid w:val="00F255D5"/>
    <w:rsid w:val="00F25EE3"/>
    <w:rsid w:val="00F25F14"/>
    <w:rsid w:val="00F26769"/>
    <w:rsid w:val="00F267DA"/>
    <w:rsid w:val="00F26E3E"/>
    <w:rsid w:val="00F27BA4"/>
    <w:rsid w:val="00F27CBE"/>
    <w:rsid w:val="00F27D4C"/>
    <w:rsid w:val="00F27D89"/>
    <w:rsid w:val="00F27E3A"/>
    <w:rsid w:val="00F27E3E"/>
    <w:rsid w:val="00F30047"/>
    <w:rsid w:val="00F300F7"/>
    <w:rsid w:val="00F31041"/>
    <w:rsid w:val="00F311A1"/>
    <w:rsid w:val="00F317C0"/>
    <w:rsid w:val="00F31943"/>
    <w:rsid w:val="00F3290F"/>
    <w:rsid w:val="00F32918"/>
    <w:rsid w:val="00F32B04"/>
    <w:rsid w:val="00F33184"/>
    <w:rsid w:val="00F33257"/>
    <w:rsid w:val="00F33A3E"/>
    <w:rsid w:val="00F33BEF"/>
    <w:rsid w:val="00F33D5A"/>
    <w:rsid w:val="00F33D78"/>
    <w:rsid w:val="00F346D3"/>
    <w:rsid w:val="00F34DFF"/>
    <w:rsid w:val="00F3557B"/>
    <w:rsid w:val="00F35CCA"/>
    <w:rsid w:val="00F35E6B"/>
    <w:rsid w:val="00F35FC0"/>
    <w:rsid w:val="00F35FCC"/>
    <w:rsid w:val="00F3731A"/>
    <w:rsid w:val="00F37C39"/>
    <w:rsid w:val="00F40151"/>
    <w:rsid w:val="00F40224"/>
    <w:rsid w:val="00F402B3"/>
    <w:rsid w:val="00F40313"/>
    <w:rsid w:val="00F407F4"/>
    <w:rsid w:val="00F40924"/>
    <w:rsid w:val="00F40A63"/>
    <w:rsid w:val="00F40CE5"/>
    <w:rsid w:val="00F40D11"/>
    <w:rsid w:val="00F417BC"/>
    <w:rsid w:val="00F41D52"/>
    <w:rsid w:val="00F422D4"/>
    <w:rsid w:val="00F423BC"/>
    <w:rsid w:val="00F423DD"/>
    <w:rsid w:val="00F428D5"/>
    <w:rsid w:val="00F42BA6"/>
    <w:rsid w:val="00F430ED"/>
    <w:rsid w:val="00F43112"/>
    <w:rsid w:val="00F435D1"/>
    <w:rsid w:val="00F43754"/>
    <w:rsid w:val="00F4383C"/>
    <w:rsid w:val="00F43E9F"/>
    <w:rsid w:val="00F4423C"/>
    <w:rsid w:val="00F44399"/>
    <w:rsid w:val="00F4441D"/>
    <w:rsid w:val="00F44673"/>
    <w:rsid w:val="00F44825"/>
    <w:rsid w:val="00F44912"/>
    <w:rsid w:val="00F44F65"/>
    <w:rsid w:val="00F456F3"/>
    <w:rsid w:val="00F458F1"/>
    <w:rsid w:val="00F45F26"/>
    <w:rsid w:val="00F46869"/>
    <w:rsid w:val="00F46929"/>
    <w:rsid w:val="00F46A58"/>
    <w:rsid w:val="00F46B67"/>
    <w:rsid w:val="00F46E32"/>
    <w:rsid w:val="00F47936"/>
    <w:rsid w:val="00F47C37"/>
    <w:rsid w:val="00F47D31"/>
    <w:rsid w:val="00F47EDD"/>
    <w:rsid w:val="00F5028E"/>
    <w:rsid w:val="00F507BC"/>
    <w:rsid w:val="00F508DC"/>
    <w:rsid w:val="00F50A6D"/>
    <w:rsid w:val="00F51EAC"/>
    <w:rsid w:val="00F51F25"/>
    <w:rsid w:val="00F521B3"/>
    <w:rsid w:val="00F527D8"/>
    <w:rsid w:val="00F5296C"/>
    <w:rsid w:val="00F52C35"/>
    <w:rsid w:val="00F52E2A"/>
    <w:rsid w:val="00F537FE"/>
    <w:rsid w:val="00F5458D"/>
    <w:rsid w:val="00F5491D"/>
    <w:rsid w:val="00F54A85"/>
    <w:rsid w:val="00F55628"/>
    <w:rsid w:val="00F559EC"/>
    <w:rsid w:val="00F55BFB"/>
    <w:rsid w:val="00F55EE3"/>
    <w:rsid w:val="00F564FE"/>
    <w:rsid w:val="00F5661E"/>
    <w:rsid w:val="00F56EAB"/>
    <w:rsid w:val="00F572BB"/>
    <w:rsid w:val="00F57921"/>
    <w:rsid w:val="00F57C4E"/>
    <w:rsid w:val="00F6048F"/>
    <w:rsid w:val="00F608D3"/>
    <w:rsid w:val="00F60B62"/>
    <w:rsid w:val="00F60F28"/>
    <w:rsid w:val="00F60FEA"/>
    <w:rsid w:val="00F6132A"/>
    <w:rsid w:val="00F6164D"/>
    <w:rsid w:val="00F6178D"/>
    <w:rsid w:val="00F61A42"/>
    <w:rsid w:val="00F62043"/>
    <w:rsid w:val="00F62155"/>
    <w:rsid w:val="00F62548"/>
    <w:rsid w:val="00F62812"/>
    <w:rsid w:val="00F62F1F"/>
    <w:rsid w:val="00F62F20"/>
    <w:rsid w:val="00F62F66"/>
    <w:rsid w:val="00F63438"/>
    <w:rsid w:val="00F63573"/>
    <w:rsid w:val="00F63AC6"/>
    <w:rsid w:val="00F63C6B"/>
    <w:rsid w:val="00F63D5E"/>
    <w:rsid w:val="00F6400A"/>
    <w:rsid w:val="00F645A8"/>
    <w:rsid w:val="00F647E6"/>
    <w:rsid w:val="00F6483F"/>
    <w:rsid w:val="00F64A80"/>
    <w:rsid w:val="00F64D52"/>
    <w:rsid w:val="00F65015"/>
    <w:rsid w:val="00F6509A"/>
    <w:rsid w:val="00F6557E"/>
    <w:rsid w:val="00F65826"/>
    <w:rsid w:val="00F65911"/>
    <w:rsid w:val="00F660C0"/>
    <w:rsid w:val="00F662BE"/>
    <w:rsid w:val="00F6634E"/>
    <w:rsid w:val="00F6647C"/>
    <w:rsid w:val="00F66BB9"/>
    <w:rsid w:val="00F66DBA"/>
    <w:rsid w:val="00F66EEF"/>
    <w:rsid w:val="00F67C4D"/>
    <w:rsid w:val="00F70B3E"/>
    <w:rsid w:val="00F70C6D"/>
    <w:rsid w:val="00F713F8"/>
    <w:rsid w:val="00F720E1"/>
    <w:rsid w:val="00F72154"/>
    <w:rsid w:val="00F72A47"/>
    <w:rsid w:val="00F72E90"/>
    <w:rsid w:val="00F73640"/>
    <w:rsid w:val="00F736BA"/>
    <w:rsid w:val="00F739E2"/>
    <w:rsid w:val="00F73BF6"/>
    <w:rsid w:val="00F73C4C"/>
    <w:rsid w:val="00F74849"/>
    <w:rsid w:val="00F749D5"/>
    <w:rsid w:val="00F75412"/>
    <w:rsid w:val="00F76234"/>
    <w:rsid w:val="00F765A3"/>
    <w:rsid w:val="00F7664C"/>
    <w:rsid w:val="00F7697A"/>
    <w:rsid w:val="00F77DEF"/>
    <w:rsid w:val="00F77EA5"/>
    <w:rsid w:val="00F8048E"/>
    <w:rsid w:val="00F805A0"/>
    <w:rsid w:val="00F806CD"/>
    <w:rsid w:val="00F80A81"/>
    <w:rsid w:val="00F81B8C"/>
    <w:rsid w:val="00F824E2"/>
    <w:rsid w:val="00F825CF"/>
    <w:rsid w:val="00F826A3"/>
    <w:rsid w:val="00F826FC"/>
    <w:rsid w:val="00F827B1"/>
    <w:rsid w:val="00F83213"/>
    <w:rsid w:val="00F84744"/>
    <w:rsid w:val="00F847AF"/>
    <w:rsid w:val="00F849C1"/>
    <w:rsid w:val="00F8516C"/>
    <w:rsid w:val="00F852F8"/>
    <w:rsid w:val="00F85643"/>
    <w:rsid w:val="00F8572D"/>
    <w:rsid w:val="00F85940"/>
    <w:rsid w:val="00F85D86"/>
    <w:rsid w:val="00F85ED0"/>
    <w:rsid w:val="00F86039"/>
    <w:rsid w:val="00F8608A"/>
    <w:rsid w:val="00F86818"/>
    <w:rsid w:val="00F87012"/>
    <w:rsid w:val="00F8715B"/>
    <w:rsid w:val="00F87187"/>
    <w:rsid w:val="00F87CF1"/>
    <w:rsid w:val="00F87EB0"/>
    <w:rsid w:val="00F9058C"/>
    <w:rsid w:val="00F909F6"/>
    <w:rsid w:val="00F90A48"/>
    <w:rsid w:val="00F90A61"/>
    <w:rsid w:val="00F90A7B"/>
    <w:rsid w:val="00F90E5A"/>
    <w:rsid w:val="00F911A0"/>
    <w:rsid w:val="00F91312"/>
    <w:rsid w:val="00F913EF"/>
    <w:rsid w:val="00F91473"/>
    <w:rsid w:val="00F91792"/>
    <w:rsid w:val="00F91B87"/>
    <w:rsid w:val="00F92614"/>
    <w:rsid w:val="00F92BE5"/>
    <w:rsid w:val="00F93183"/>
    <w:rsid w:val="00F93205"/>
    <w:rsid w:val="00F9346F"/>
    <w:rsid w:val="00F94135"/>
    <w:rsid w:val="00F946B8"/>
    <w:rsid w:val="00F9501E"/>
    <w:rsid w:val="00F951EB"/>
    <w:rsid w:val="00F95D55"/>
    <w:rsid w:val="00F95E7E"/>
    <w:rsid w:val="00F96505"/>
    <w:rsid w:val="00F96F5E"/>
    <w:rsid w:val="00F9798B"/>
    <w:rsid w:val="00F97D02"/>
    <w:rsid w:val="00F97DEF"/>
    <w:rsid w:val="00F97FCC"/>
    <w:rsid w:val="00FA036F"/>
    <w:rsid w:val="00FA0EF6"/>
    <w:rsid w:val="00FA10F3"/>
    <w:rsid w:val="00FA1939"/>
    <w:rsid w:val="00FA1B75"/>
    <w:rsid w:val="00FA1D4D"/>
    <w:rsid w:val="00FA2222"/>
    <w:rsid w:val="00FA2621"/>
    <w:rsid w:val="00FA3085"/>
    <w:rsid w:val="00FA3403"/>
    <w:rsid w:val="00FA354F"/>
    <w:rsid w:val="00FA3C36"/>
    <w:rsid w:val="00FA3D73"/>
    <w:rsid w:val="00FA4A16"/>
    <w:rsid w:val="00FA4B92"/>
    <w:rsid w:val="00FA54A8"/>
    <w:rsid w:val="00FA5933"/>
    <w:rsid w:val="00FA601B"/>
    <w:rsid w:val="00FA6454"/>
    <w:rsid w:val="00FA6ADC"/>
    <w:rsid w:val="00FA6C11"/>
    <w:rsid w:val="00FA7232"/>
    <w:rsid w:val="00FA7CC3"/>
    <w:rsid w:val="00FB019D"/>
    <w:rsid w:val="00FB033E"/>
    <w:rsid w:val="00FB0524"/>
    <w:rsid w:val="00FB06B3"/>
    <w:rsid w:val="00FB0F28"/>
    <w:rsid w:val="00FB0FB3"/>
    <w:rsid w:val="00FB1846"/>
    <w:rsid w:val="00FB215B"/>
    <w:rsid w:val="00FB24BC"/>
    <w:rsid w:val="00FB2D58"/>
    <w:rsid w:val="00FB3085"/>
    <w:rsid w:val="00FB369A"/>
    <w:rsid w:val="00FB3915"/>
    <w:rsid w:val="00FB3C49"/>
    <w:rsid w:val="00FB3F61"/>
    <w:rsid w:val="00FB3FEA"/>
    <w:rsid w:val="00FB4248"/>
    <w:rsid w:val="00FB45FF"/>
    <w:rsid w:val="00FB4BB5"/>
    <w:rsid w:val="00FB4CD6"/>
    <w:rsid w:val="00FB4CFD"/>
    <w:rsid w:val="00FB5196"/>
    <w:rsid w:val="00FB56FD"/>
    <w:rsid w:val="00FB61F1"/>
    <w:rsid w:val="00FB6E00"/>
    <w:rsid w:val="00FB6E9F"/>
    <w:rsid w:val="00FB7300"/>
    <w:rsid w:val="00FB742C"/>
    <w:rsid w:val="00FB7912"/>
    <w:rsid w:val="00FB7BE6"/>
    <w:rsid w:val="00FB7F58"/>
    <w:rsid w:val="00FC011B"/>
    <w:rsid w:val="00FC0127"/>
    <w:rsid w:val="00FC05D5"/>
    <w:rsid w:val="00FC0E26"/>
    <w:rsid w:val="00FC12A7"/>
    <w:rsid w:val="00FC1D7A"/>
    <w:rsid w:val="00FC2194"/>
    <w:rsid w:val="00FC21E7"/>
    <w:rsid w:val="00FC25AB"/>
    <w:rsid w:val="00FC2C6C"/>
    <w:rsid w:val="00FC3357"/>
    <w:rsid w:val="00FC3D11"/>
    <w:rsid w:val="00FC4853"/>
    <w:rsid w:val="00FC5405"/>
    <w:rsid w:val="00FC5539"/>
    <w:rsid w:val="00FC5702"/>
    <w:rsid w:val="00FC5783"/>
    <w:rsid w:val="00FC5E2C"/>
    <w:rsid w:val="00FC60D2"/>
    <w:rsid w:val="00FC62E0"/>
    <w:rsid w:val="00FC6529"/>
    <w:rsid w:val="00FC67A5"/>
    <w:rsid w:val="00FC6A35"/>
    <w:rsid w:val="00FC6C48"/>
    <w:rsid w:val="00FC6D02"/>
    <w:rsid w:val="00FC7271"/>
    <w:rsid w:val="00FC7289"/>
    <w:rsid w:val="00FC7306"/>
    <w:rsid w:val="00FC73A0"/>
    <w:rsid w:val="00FC76C6"/>
    <w:rsid w:val="00FC76C7"/>
    <w:rsid w:val="00FD066F"/>
    <w:rsid w:val="00FD08F1"/>
    <w:rsid w:val="00FD0A53"/>
    <w:rsid w:val="00FD0ABF"/>
    <w:rsid w:val="00FD0FF2"/>
    <w:rsid w:val="00FD18A0"/>
    <w:rsid w:val="00FD1975"/>
    <w:rsid w:val="00FD21AA"/>
    <w:rsid w:val="00FD288C"/>
    <w:rsid w:val="00FD2B6F"/>
    <w:rsid w:val="00FD2C77"/>
    <w:rsid w:val="00FD2CFA"/>
    <w:rsid w:val="00FD2CFF"/>
    <w:rsid w:val="00FD3385"/>
    <w:rsid w:val="00FD33CC"/>
    <w:rsid w:val="00FD3BCC"/>
    <w:rsid w:val="00FD3C4D"/>
    <w:rsid w:val="00FD3F02"/>
    <w:rsid w:val="00FD4489"/>
    <w:rsid w:val="00FD44A0"/>
    <w:rsid w:val="00FD4539"/>
    <w:rsid w:val="00FD5394"/>
    <w:rsid w:val="00FD6593"/>
    <w:rsid w:val="00FD67BF"/>
    <w:rsid w:val="00FD691E"/>
    <w:rsid w:val="00FD7157"/>
    <w:rsid w:val="00FD71C1"/>
    <w:rsid w:val="00FD7985"/>
    <w:rsid w:val="00FD7A1C"/>
    <w:rsid w:val="00FD7E84"/>
    <w:rsid w:val="00FE0AD2"/>
    <w:rsid w:val="00FE1377"/>
    <w:rsid w:val="00FE1BFA"/>
    <w:rsid w:val="00FE1DC5"/>
    <w:rsid w:val="00FE39A8"/>
    <w:rsid w:val="00FE3EEB"/>
    <w:rsid w:val="00FE3F68"/>
    <w:rsid w:val="00FE4655"/>
    <w:rsid w:val="00FE47E1"/>
    <w:rsid w:val="00FE4907"/>
    <w:rsid w:val="00FE4E61"/>
    <w:rsid w:val="00FE5196"/>
    <w:rsid w:val="00FE524D"/>
    <w:rsid w:val="00FE544B"/>
    <w:rsid w:val="00FE54CC"/>
    <w:rsid w:val="00FE57A3"/>
    <w:rsid w:val="00FE5C1E"/>
    <w:rsid w:val="00FE5D1B"/>
    <w:rsid w:val="00FE5E70"/>
    <w:rsid w:val="00FE63BD"/>
    <w:rsid w:val="00FE6C81"/>
    <w:rsid w:val="00FE6D9C"/>
    <w:rsid w:val="00FE6DBB"/>
    <w:rsid w:val="00FE7168"/>
    <w:rsid w:val="00FE7619"/>
    <w:rsid w:val="00FE7790"/>
    <w:rsid w:val="00FE7B48"/>
    <w:rsid w:val="00FE7F6A"/>
    <w:rsid w:val="00FF0608"/>
    <w:rsid w:val="00FF0644"/>
    <w:rsid w:val="00FF09DF"/>
    <w:rsid w:val="00FF0B3D"/>
    <w:rsid w:val="00FF0C48"/>
    <w:rsid w:val="00FF0C68"/>
    <w:rsid w:val="00FF0D57"/>
    <w:rsid w:val="00FF1802"/>
    <w:rsid w:val="00FF1F66"/>
    <w:rsid w:val="00FF29A9"/>
    <w:rsid w:val="00FF2FC1"/>
    <w:rsid w:val="00FF3040"/>
    <w:rsid w:val="00FF30BD"/>
    <w:rsid w:val="00FF3286"/>
    <w:rsid w:val="00FF3307"/>
    <w:rsid w:val="00FF3A11"/>
    <w:rsid w:val="00FF4060"/>
    <w:rsid w:val="00FF44F1"/>
    <w:rsid w:val="00FF46FA"/>
    <w:rsid w:val="00FF5928"/>
    <w:rsid w:val="00FF5A74"/>
    <w:rsid w:val="00FF5DF5"/>
    <w:rsid w:val="00FF61ED"/>
    <w:rsid w:val="00FF644D"/>
    <w:rsid w:val="00FF6564"/>
    <w:rsid w:val="00FF6A51"/>
    <w:rsid w:val="00FF6B55"/>
    <w:rsid w:val="00FF7503"/>
    <w:rsid w:val="00FF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E8E4F7"/>
  <w15:chartTrackingRefBased/>
  <w15:docId w15:val="{766FD58C-194E-4864-950C-F935F434B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5E1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link w:val="Heading6Char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/>
      <w:b/>
      <w:bCs/>
      <w:spacing w:val="-2"/>
      <w:sz w:val="18"/>
      <w:szCs w:val="18"/>
      <w:lang w:eastAsia="x-none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customStyle="1" w:styleId="a2">
    <w:name w:val="เนื้อเรื่อง"/>
    <w:basedOn w:val="Normal"/>
    <w:rsid w:val="00A87283"/>
    <w:pPr>
      <w:ind w:right="386"/>
      <w:jc w:val="left"/>
    </w:pPr>
    <w:rPr>
      <w:rFonts w:cs="Cordia New"/>
      <w:sz w:val="28"/>
      <w:szCs w:val="28"/>
      <w:lang w:val="th-TH" w:eastAsia="th-TH"/>
    </w:rPr>
  </w:style>
  <w:style w:type="character" w:customStyle="1" w:styleId="Heading1Char">
    <w:name w:val="Heading 1 Char"/>
    <w:link w:val="Heading1"/>
    <w:rsid w:val="009E4042"/>
    <w:rPr>
      <w:rFonts w:ascii="Times New Roman" w:hAnsi="Times New Roman" w:cs="BrowalliaUPC"/>
      <w:b/>
      <w:bCs/>
      <w:kern w:val="36"/>
      <w:sz w:val="32"/>
      <w:szCs w:val="32"/>
      <w:lang w:val="en-GB"/>
    </w:rPr>
  </w:style>
  <w:style w:type="character" w:customStyle="1" w:styleId="Heading6Char">
    <w:name w:val="Heading 6 Char"/>
    <w:link w:val="Heading6"/>
    <w:rsid w:val="00CA4210"/>
    <w:rPr>
      <w:rFonts w:ascii="Times New Roman" w:hAnsi="Times New Roman" w:cs="BrowalliaUPC"/>
      <w:i/>
      <w:iCs/>
      <w:sz w:val="24"/>
      <w:szCs w:val="24"/>
      <w:lang w:eastAsia="en-US"/>
    </w:rPr>
  </w:style>
  <w:style w:type="paragraph" w:customStyle="1" w:styleId="a3">
    <w:name w:val="???????????"/>
    <w:basedOn w:val="Normal"/>
    <w:rsid w:val="000F6495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styleId="ListContinue">
    <w:name w:val="List Continue"/>
    <w:basedOn w:val="Normal"/>
    <w:rsid w:val="009453A9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HeaderChar">
    <w:name w:val="Header Char"/>
    <w:link w:val="Header"/>
    <w:rsid w:val="00A142D7"/>
    <w:rPr>
      <w:rFonts w:ascii="Times New Roman" w:hAnsi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0D4316"/>
    <w:rPr>
      <w:sz w:val="20"/>
      <w:szCs w:val="25"/>
    </w:rPr>
  </w:style>
  <w:style w:type="character" w:customStyle="1" w:styleId="CommentTextChar">
    <w:name w:val="Comment Text Char"/>
    <w:link w:val="CommentText"/>
    <w:rsid w:val="000D4316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316"/>
    <w:rPr>
      <w:b/>
      <w:bCs/>
    </w:rPr>
  </w:style>
  <w:style w:type="character" w:customStyle="1" w:styleId="CommentSubjectChar">
    <w:name w:val="Comment Subject Char"/>
    <w:link w:val="CommentSubject"/>
    <w:rsid w:val="000D4316"/>
    <w:rPr>
      <w:rFonts w:ascii="Times New Roman" w:hAnsi="Times New Roman"/>
      <w:b/>
      <w:bCs/>
      <w:szCs w:val="25"/>
      <w:lang w:eastAsia="en-US"/>
    </w:rPr>
  </w:style>
  <w:style w:type="character" w:customStyle="1" w:styleId="Heading2Char">
    <w:name w:val="Heading 2 Char"/>
    <w:link w:val="Heading2"/>
    <w:rsid w:val="00FC05D5"/>
    <w:rPr>
      <w:rFonts w:ascii="Times New Roman" w:hAnsi="Times New Roman" w:cs="BrowalliaUPC"/>
      <w:b/>
      <w:bCs/>
      <w:i/>
      <w:iCs/>
      <w:sz w:val="28"/>
      <w:szCs w:val="28"/>
      <w:lang w:eastAsia="en-US"/>
    </w:rPr>
  </w:style>
  <w:style w:type="paragraph" w:styleId="NoSpacing">
    <w:name w:val="No Spacing"/>
    <w:uiPriority w:val="1"/>
    <w:qFormat/>
    <w:rsid w:val="00D46F31"/>
    <w:rPr>
      <w:rFonts w:ascii="Ink Free" w:eastAsia="Ink Free" w:hAnsi="Ink Free" w:cs="BrowalliaUPC"/>
      <w:color w:val="00B050"/>
      <w:sz w:val="18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AE226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on%20roengsamai\Desktop\&#3607;&#3635;&#3591;&#3610;\Wave%20En\&#3648;&#3626;&#3619;&#3655;&#3592;\Wave%20Entertainment_TH_Q3'5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0A13-FF75-497D-82F5-BFAA1E20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Wave Entertainment_TH_Q3'56</Template>
  <TotalTime>0</TotalTime>
  <Pages>4</Pages>
  <Words>5036</Words>
  <Characters>28706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33675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Windows User</dc:creator>
  <cp:keywords/>
  <dc:description/>
  <cp:lastModifiedBy>Wanpen Swangarom</cp:lastModifiedBy>
  <cp:revision>2</cp:revision>
  <cp:lastPrinted>2021-11-11T01:47:00Z</cp:lastPrinted>
  <dcterms:created xsi:type="dcterms:W3CDTF">2021-11-11T09:13:00Z</dcterms:created>
  <dcterms:modified xsi:type="dcterms:W3CDTF">2021-11-11T09:13:00Z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976208325</vt:i4>
  </property>
</Properties>
</file>