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D935D2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D935D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D935D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D935D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D935D2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0DA7DEF3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360F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9310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D935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D935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1C89" w:rsidRPr="00D935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  <w:p w14:paraId="1801AAB2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D935D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D935D2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D935D2" w:rsidRDefault="00C81773" w:rsidP="00E7029F">
      <w:pPr>
        <w:rPr>
          <w:rFonts w:ascii="Arial" w:hAnsi="Arial" w:cs="Arial"/>
          <w:sz w:val="20"/>
          <w:szCs w:val="20"/>
        </w:rPr>
        <w:sectPr w:rsidR="00C81773" w:rsidRPr="00D935D2" w:rsidSect="00534BA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2FC061CB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7930B3" w:rsidRDefault="00AE163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7930B3" w:rsidRDefault="00E447B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19EE6C91" w:rsidR="007930B3" w:rsidRDefault="007930B3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6AC7A98D" w14:textId="08C06CE1" w:rsidR="00360F8D" w:rsidRDefault="00360F8D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591DA185" w14:textId="60CA447B" w:rsidR="00360F8D" w:rsidRDefault="00360F8D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4AB2025E" w14:textId="77777777" w:rsidR="00360F8D" w:rsidRPr="00360F8D" w:rsidRDefault="00360F8D" w:rsidP="00360F8D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18DA0FA5" w14:textId="0B984AD1" w:rsidR="00C81773" w:rsidRPr="00360F8D" w:rsidRDefault="00C81773" w:rsidP="00360F8D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360F8D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</w:rPr>
      </w:pPr>
    </w:p>
    <w:p w14:paraId="38378E84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</w:rPr>
      </w:pPr>
    </w:p>
    <w:p w14:paraId="675D6402" w14:textId="6FDCBFDA" w:rsidR="00C81773" w:rsidRPr="00360F8D" w:rsidRDefault="00AE1634" w:rsidP="008B7022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0F8D" w:rsidRPr="00360F8D">
        <w:rPr>
          <w:rFonts w:ascii="Angsana New" w:hAnsi="Angsana New"/>
          <w:sz w:val="26"/>
          <w:szCs w:val="26"/>
        </w:rPr>
        <w:t xml:space="preserve">30 </w:t>
      </w:r>
      <w:r w:rsidR="0099310E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/>
          <w:sz w:val="26"/>
          <w:szCs w:val="26"/>
        </w:rPr>
        <w:t>256</w:t>
      </w:r>
      <w:r w:rsidR="000B1C89" w:rsidRPr="00360F8D">
        <w:rPr>
          <w:rFonts w:ascii="Angsana New" w:hAnsi="Angsana New"/>
          <w:sz w:val="26"/>
          <w:szCs w:val="26"/>
        </w:rPr>
        <w:t>4</w:t>
      </w:r>
      <w:r w:rsidRPr="00360F8D">
        <w:rPr>
          <w:rFonts w:ascii="Angsana New" w:hAnsi="Angsana New"/>
          <w:sz w:val="26"/>
          <w:szCs w:val="26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99310E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99310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2564 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และงบกระแสเงินสดรวมและงบกระแสเงินสด</w:t>
      </w:r>
      <w:r w:rsidR="008B7022">
        <w:rPr>
          <w:rFonts w:ascii="Angsana New" w:hAnsi="Angsana New" w:cs="Angsana New"/>
          <w:sz w:val="26"/>
          <w:szCs w:val="26"/>
          <w:lang w:bidi="th-TH"/>
        </w:rPr>
        <w:t xml:space="preserve">       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เฉพาะกิจการสำหรับงวด</w:t>
      </w:r>
      <w:r w:rsidR="0099310E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99310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360F8D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0F8D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(</w:t>
      </w:r>
      <w:r w:rsidR="00360F8D" w:rsidRPr="00360F8D">
        <w:rPr>
          <w:rFonts w:ascii="Angsana New" w:hAnsi="Angsana New" w:cs="Angsana New"/>
          <w:sz w:val="26"/>
          <w:szCs w:val="26"/>
          <w:lang w:bidi="th-TH"/>
        </w:rPr>
        <w:t>“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>”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="00360F8D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/>
          <w:sz w:val="26"/>
          <w:szCs w:val="26"/>
        </w:rPr>
        <w:t xml:space="preserve">34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3ADD7C31" w:rsidR="00AE1634" w:rsidRPr="00360F8D" w:rsidRDefault="00AE1634" w:rsidP="00360F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CDE3A3" w14:textId="77777777" w:rsidR="00C81773" w:rsidRPr="00360F8D" w:rsidRDefault="00C81773" w:rsidP="00360F8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360F8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360F8D" w:rsidRDefault="00C81773" w:rsidP="00360F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/>
          <w:sz w:val="26"/>
          <w:szCs w:val="26"/>
          <w:lang w:bidi="th-TH"/>
        </w:rPr>
        <w:t>2410</w:t>
      </w:r>
      <w:r w:rsidRPr="00360F8D">
        <w:rPr>
          <w:rFonts w:ascii="Angsana New" w:hAnsi="Angsana New"/>
          <w:sz w:val="26"/>
          <w:szCs w:val="26"/>
        </w:rPr>
        <w:t xml:space="preserve"> “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0F8D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</w:rPr>
      </w:pPr>
    </w:p>
    <w:p w14:paraId="3358A79A" w14:textId="77777777" w:rsidR="00C81773" w:rsidRPr="00360F8D" w:rsidRDefault="00C81773" w:rsidP="00360F8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360F8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360F8D" w:rsidRDefault="00C81773" w:rsidP="00360F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theme="minorBidi"/>
          <w:sz w:val="26"/>
          <w:szCs w:val="26"/>
          <w:lang w:val="en-US" w:bidi="th-TH"/>
        </w:rPr>
        <w:t>34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5FBBAA97" w14:textId="77777777" w:rsidR="005F35DE" w:rsidRPr="00360F8D" w:rsidRDefault="005F35DE" w:rsidP="00360F8D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32DAB40" w14:textId="77777777" w:rsidR="00360F8D" w:rsidRDefault="00360F8D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360F8D" w:rsidSect="0063492D">
          <w:foot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pgNumType w:start="2"/>
          <w:cols w:space="708"/>
          <w:docGrid w:linePitch="326"/>
        </w:sectPr>
      </w:pPr>
    </w:p>
    <w:p w14:paraId="3F5D1374" w14:textId="6ABD9E29" w:rsidR="00360F8D" w:rsidRDefault="00360F8D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7697E70" w14:textId="77777777" w:rsidR="001717EE" w:rsidRDefault="001717EE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79322A5" w14:textId="77777777" w:rsidR="00360F8D" w:rsidRDefault="00360F8D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7A0F7DE1" w:rsidR="00AE1634" w:rsidRPr="00360F8D" w:rsidRDefault="00AE1634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360F8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046050AE" w14:textId="6FB7A695" w:rsidR="00AE1634" w:rsidRPr="00360F8D" w:rsidRDefault="00AE1634" w:rsidP="00360F8D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65134B" w:rsidRPr="00360F8D"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/>
          <w:sz w:val="26"/>
          <w:szCs w:val="26"/>
          <w:lang w:bidi="th-TH"/>
        </w:rPr>
        <w:t>1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60F8D" w:rsidRPr="00360F8D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99310E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2564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กลุ่มบริษัทมีขาดทุนสะสมจำนวน</w:t>
      </w:r>
      <w:r w:rsidR="00A161E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161EF">
        <w:rPr>
          <w:rFonts w:ascii="Angsana New" w:hAnsi="Angsana New" w:cs="Angsana New"/>
          <w:sz w:val="26"/>
          <w:szCs w:val="26"/>
          <w:lang w:val="en-US" w:bidi="th-TH"/>
        </w:rPr>
        <w:t>21,917</w:t>
      </w:r>
      <w:r w:rsidR="009C462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</w:t>
      </w:r>
      <w:r w:rsidR="00665E8F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ฏิ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บัติตามแผนการ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อย่างไรก็ตาม บริษัทได้ดำเนิ</w:t>
      </w:r>
      <w:r w:rsidR="007930B3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น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การต่าง ๆ</w:t>
      </w:r>
      <w:r w:rsidR="005A1FD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เพื่อปรับปรุงฐานะการเงินตามที่กล่าวไว้ในหมายเหตุประกอบงบการเงินระหว่างกาล </w:t>
      </w:r>
      <w:r w:rsidR="00452C42" w:rsidRPr="00264E3C">
        <w:rPr>
          <w:rFonts w:ascii="Angsana New" w:hAnsi="Angsana New" w:cs="Angsana New"/>
          <w:sz w:val="26"/>
          <w:szCs w:val="26"/>
          <w:lang w:bidi="th-TH"/>
        </w:rPr>
        <w:t xml:space="preserve">1.3 </w:t>
      </w:r>
      <w:r w:rsidR="002B7C55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นอกจากนี้ จากงบการเงินระหว่างกาลสำหรับงวดสามเดือนและ</w:t>
      </w:r>
      <w:r w:rsidR="0099310E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2B7C55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2B7C55" w:rsidRPr="00264E3C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B7C55" w:rsidRPr="00264E3C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99310E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2B7C55" w:rsidRPr="00264E3C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B7C55" w:rsidRPr="00264E3C">
        <w:rPr>
          <w:rFonts w:ascii="Angsana New" w:hAnsi="Angsana New" w:cs="Angsana New"/>
          <w:sz w:val="26"/>
          <w:szCs w:val="26"/>
          <w:lang w:bidi="th-TH"/>
        </w:rPr>
        <w:t xml:space="preserve">2564 </w:t>
      </w:r>
      <w:r w:rsidR="002B7C55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กลุ่มบริษัทมีผลการดำเนินงานดีขึ้น</w:t>
      </w:r>
      <w:r w:rsidR="00264E3C">
        <w:rPr>
          <w:rFonts w:ascii="Angsana New" w:hAnsi="Angsana New" w:cs="Angsana New" w:hint="cs"/>
          <w:sz w:val="26"/>
          <w:szCs w:val="26"/>
          <w:cs/>
        </w:rPr>
        <w:t>อย่างมีนัยสำคัญ</w:t>
      </w:r>
      <w:r w:rsidR="002B7C55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จากการที่ราคาเหล็กที่ปรับตัวสูงขึ้นทั่วโลกและจากการปรับปรุงส่วนผสมวัตถุดิบ</w:t>
      </w:r>
      <w:r w:rsidR="00037767" w:rsidRPr="00264E3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bookmarkStart w:id="0" w:name="_Hlk87520178"/>
      <w:r w:rsidR="00264E3C" w:rsidRPr="00264E3C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264E3C" w:rsidRPr="00264E3C">
        <w:rPr>
          <w:rFonts w:ascii="Angsana New" w:hAnsi="Angsana New" w:cs="Angsana New" w:hint="cs"/>
          <w:sz w:val="26"/>
          <w:szCs w:val="26"/>
          <w:cs/>
        </w:rPr>
        <w:t>บริษัทได้ชำระเงินกู้ยืม</w:t>
      </w:r>
      <w:r w:rsidR="00264E3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        </w:t>
      </w:r>
      <w:r w:rsidR="00264E3C" w:rsidRPr="00264E3C">
        <w:rPr>
          <w:rFonts w:ascii="Angsana New" w:hAnsi="Angsana New" w:cs="Angsana New" w:hint="cs"/>
          <w:sz w:val="26"/>
          <w:szCs w:val="26"/>
          <w:cs/>
        </w:rPr>
        <w:t xml:space="preserve">เป็นจำนวนเงินรวม </w:t>
      </w:r>
      <w:r w:rsidR="00264E3C" w:rsidRPr="00264E3C">
        <w:rPr>
          <w:rFonts w:ascii="Angsana New" w:hAnsi="Angsana New" w:cs="Angsana New"/>
          <w:sz w:val="26"/>
          <w:szCs w:val="26"/>
          <w:lang w:bidi="th-TH"/>
        </w:rPr>
        <w:t xml:space="preserve">22.1 </w:t>
      </w:r>
      <w:r w:rsidR="00264E3C" w:rsidRPr="00264E3C">
        <w:rPr>
          <w:rFonts w:ascii="Angsana New" w:hAnsi="Angsana New" w:cs="Angsana New" w:hint="cs"/>
          <w:sz w:val="26"/>
          <w:szCs w:val="26"/>
          <w:cs/>
        </w:rPr>
        <w:t xml:space="preserve">ล้านเหรียญสหรัฐ และ </w:t>
      </w:r>
      <w:r w:rsidR="00264E3C" w:rsidRPr="00264E3C">
        <w:rPr>
          <w:rFonts w:ascii="Angsana New" w:hAnsi="Angsana New" w:cs="Angsana New"/>
          <w:sz w:val="26"/>
          <w:szCs w:val="26"/>
          <w:lang w:bidi="th-TH"/>
        </w:rPr>
        <w:t>10</w:t>
      </w:r>
      <w:r w:rsidR="00264E3C" w:rsidRPr="00350AD8">
        <w:rPr>
          <w:rFonts w:ascii="Angsana New" w:hAnsi="Angsana New"/>
          <w:sz w:val="26"/>
          <w:szCs w:val="26"/>
          <w:lang w:val="en-US"/>
        </w:rPr>
        <w:t xml:space="preserve">.5 </w:t>
      </w:r>
      <w:r w:rsidR="00264E3C" w:rsidRPr="00350AD8">
        <w:rPr>
          <w:rFonts w:ascii="Angsana New" w:hAnsi="Angsana New" w:cs="Angsana New" w:hint="cs"/>
          <w:sz w:val="26"/>
          <w:szCs w:val="26"/>
          <w:cs/>
          <w:lang w:val="en-US"/>
        </w:rPr>
        <w:t>ล้านบาท</w:t>
      </w:r>
      <w:r w:rsidR="00A30C4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รวมทั้ง</w:t>
      </w:r>
      <w:r w:rsidR="00264E3C">
        <w:rPr>
          <w:rFonts w:ascii="Angsana New" w:hAnsi="Angsana New" w:cs="Angsana New" w:hint="cs"/>
          <w:sz w:val="26"/>
          <w:szCs w:val="26"/>
          <w:cs/>
          <w:lang w:val="en-US" w:bidi="th-TH"/>
        </w:rPr>
        <w:t>ดอกเบี้ยค้างจ่ายจำนวน</w:t>
      </w:r>
      <w:r w:rsidR="00A30C47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</w:t>
      </w:r>
      <w:r w:rsidR="00264E3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264E3C">
        <w:rPr>
          <w:rFonts w:ascii="Angsana New" w:hAnsi="Angsana New" w:cs="Angsana New"/>
          <w:sz w:val="26"/>
          <w:szCs w:val="26"/>
          <w:lang w:val="en-US" w:bidi="th-TH"/>
        </w:rPr>
        <w:t xml:space="preserve">38.2 </w:t>
      </w:r>
      <w:r w:rsidR="00264E3C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bookmarkEnd w:id="0"/>
      <w:r w:rsidR="00264E3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>ดังนั้น</w:t>
      </w:r>
      <w:r w:rsidR="007930B3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>ฝ่ายบริหารเชื่อมั่นว่าการจัดทำข้อมูลทางการเงินระหว่างกาล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249118F1" w14:textId="70C02693" w:rsidR="004D047A" w:rsidRDefault="004D047A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694C2A7" w14:textId="77777777" w:rsidR="00360F8D" w:rsidRPr="00360F8D" w:rsidRDefault="00360F8D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7BC3718D" w14:textId="2D5847B5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13E8248A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/>
          <w:sz w:val="26"/>
          <w:szCs w:val="26"/>
        </w:rPr>
        <w:t>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4BCE6E6A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/>
          <w:sz w:val="26"/>
          <w:szCs w:val="26"/>
        </w:rPr>
        <w:t>3899</w:t>
      </w:r>
    </w:p>
    <w:p w14:paraId="496EBFC2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38BF5ADB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56990D32" w:rsidR="004D047A" w:rsidRPr="00360F8D" w:rsidRDefault="004D047A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9C4625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9C4625" w:rsidRPr="009C4625">
        <w:rPr>
          <w:rFonts w:ascii="Angsana New" w:hAnsi="Angsana New" w:cs="Angsana New"/>
          <w:sz w:val="26"/>
          <w:szCs w:val="26"/>
          <w:lang w:bidi="th-TH"/>
        </w:rPr>
        <w:t xml:space="preserve"> 11</w:t>
      </w:r>
      <w:r w:rsidR="00360F8D" w:rsidRPr="009C462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9310E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9C462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C4625">
        <w:rPr>
          <w:rFonts w:ascii="Angsana New" w:hAnsi="Angsana New" w:cs="Angsana New"/>
          <w:sz w:val="26"/>
          <w:szCs w:val="26"/>
          <w:lang w:bidi="th-TH"/>
        </w:rPr>
        <w:t>256</w:t>
      </w:r>
      <w:r w:rsidR="000B1C89" w:rsidRPr="009C4625">
        <w:rPr>
          <w:rFonts w:ascii="Angsana New" w:hAnsi="Angsana New" w:cs="Angsana New"/>
          <w:sz w:val="26"/>
          <w:szCs w:val="26"/>
          <w:lang w:bidi="th-TH"/>
        </w:rPr>
        <w:t>4</w:t>
      </w:r>
    </w:p>
    <w:sectPr w:rsidR="004D047A" w:rsidRPr="00360F8D" w:rsidSect="00534BAC">
      <w:footerReference w:type="default" r:id="rId11"/>
      <w:pgSz w:w="11906" w:h="16838" w:code="9"/>
      <w:pgMar w:top="1152" w:right="1008" w:bottom="576" w:left="1296" w:header="576" w:footer="475" w:gutter="0"/>
      <w:paperSrc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D71BF" w14:textId="77777777" w:rsidR="006B59A4" w:rsidRDefault="006B59A4" w:rsidP="006D3290">
      <w:r>
        <w:separator/>
      </w:r>
    </w:p>
  </w:endnote>
  <w:endnote w:type="continuationSeparator" w:id="0">
    <w:p w14:paraId="310D8DF9" w14:textId="77777777" w:rsidR="006B59A4" w:rsidRDefault="006B59A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146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2F175B" w14:textId="2C75AF9F" w:rsidR="004D047A" w:rsidRPr="00360F8D" w:rsidRDefault="006B59A4" w:rsidP="00360F8D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081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D1D8C4" w14:textId="77777777" w:rsidR="00360F8D" w:rsidRPr="00360F8D" w:rsidRDefault="00360F8D" w:rsidP="00360F8D">
        <w:pPr>
          <w:pStyle w:val="Footer"/>
          <w:jc w:val="right"/>
        </w:pPr>
        <w:r w:rsidRPr="00360F8D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360F8D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360F8D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360F8D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360F8D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5BD4C" w14:textId="77777777" w:rsidR="006B59A4" w:rsidRDefault="006B59A4" w:rsidP="006D3290">
      <w:r>
        <w:separator/>
      </w:r>
    </w:p>
  </w:footnote>
  <w:footnote w:type="continuationSeparator" w:id="0">
    <w:p w14:paraId="606B859C" w14:textId="77777777" w:rsidR="006B59A4" w:rsidRDefault="006B59A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37767"/>
    <w:rsid w:val="00057527"/>
    <w:rsid w:val="00071710"/>
    <w:rsid w:val="00090533"/>
    <w:rsid w:val="00094D37"/>
    <w:rsid w:val="000A3CFB"/>
    <w:rsid w:val="000A652D"/>
    <w:rsid w:val="000B12FA"/>
    <w:rsid w:val="000B1C89"/>
    <w:rsid w:val="000D0A5C"/>
    <w:rsid w:val="000E1ED0"/>
    <w:rsid w:val="000F2BE2"/>
    <w:rsid w:val="000F47F1"/>
    <w:rsid w:val="00100863"/>
    <w:rsid w:val="001126E4"/>
    <w:rsid w:val="0012448F"/>
    <w:rsid w:val="00137980"/>
    <w:rsid w:val="00144D92"/>
    <w:rsid w:val="0015457B"/>
    <w:rsid w:val="00155867"/>
    <w:rsid w:val="00156F02"/>
    <w:rsid w:val="00163D10"/>
    <w:rsid w:val="001642DA"/>
    <w:rsid w:val="00166B9A"/>
    <w:rsid w:val="001717EE"/>
    <w:rsid w:val="0017701B"/>
    <w:rsid w:val="001955E3"/>
    <w:rsid w:val="001B0E49"/>
    <w:rsid w:val="001D3FAD"/>
    <w:rsid w:val="001F4AB6"/>
    <w:rsid w:val="00215181"/>
    <w:rsid w:val="0022620E"/>
    <w:rsid w:val="00236290"/>
    <w:rsid w:val="002370B8"/>
    <w:rsid w:val="00261C53"/>
    <w:rsid w:val="0026489E"/>
    <w:rsid w:val="00264E3C"/>
    <w:rsid w:val="002B7C55"/>
    <w:rsid w:val="002D241D"/>
    <w:rsid w:val="002F44CB"/>
    <w:rsid w:val="00300BB8"/>
    <w:rsid w:val="003110C6"/>
    <w:rsid w:val="00352177"/>
    <w:rsid w:val="00360F8D"/>
    <w:rsid w:val="0036568A"/>
    <w:rsid w:val="00383AEB"/>
    <w:rsid w:val="003924A4"/>
    <w:rsid w:val="003A0C2A"/>
    <w:rsid w:val="003B6A36"/>
    <w:rsid w:val="003C222F"/>
    <w:rsid w:val="003D0E1E"/>
    <w:rsid w:val="003D1C67"/>
    <w:rsid w:val="003E644A"/>
    <w:rsid w:val="003E7AE7"/>
    <w:rsid w:val="004163E9"/>
    <w:rsid w:val="00416B4D"/>
    <w:rsid w:val="00421302"/>
    <w:rsid w:val="0042714D"/>
    <w:rsid w:val="00430211"/>
    <w:rsid w:val="00441454"/>
    <w:rsid w:val="00442749"/>
    <w:rsid w:val="00452C42"/>
    <w:rsid w:val="00482541"/>
    <w:rsid w:val="0048460F"/>
    <w:rsid w:val="004A65E3"/>
    <w:rsid w:val="004B1F5C"/>
    <w:rsid w:val="004C5DB8"/>
    <w:rsid w:val="004D047A"/>
    <w:rsid w:val="00511CCF"/>
    <w:rsid w:val="005129C6"/>
    <w:rsid w:val="00517891"/>
    <w:rsid w:val="0052560A"/>
    <w:rsid w:val="00534BAC"/>
    <w:rsid w:val="00536CAF"/>
    <w:rsid w:val="00545B02"/>
    <w:rsid w:val="005525BE"/>
    <w:rsid w:val="00582E61"/>
    <w:rsid w:val="00593CE7"/>
    <w:rsid w:val="005A1FD3"/>
    <w:rsid w:val="005B0E11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2F35"/>
    <w:rsid w:val="00665E8F"/>
    <w:rsid w:val="0066606E"/>
    <w:rsid w:val="00667132"/>
    <w:rsid w:val="0067054D"/>
    <w:rsid w:val="006755AE"/>
    <w:rsid w:val="006A0410"/>
    <w:rsid w:val="006A0462"/>
    <w:rsid w:val="006B50E7"/>
    <w:rsid w:val="006B59A4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8156E"/>
    <w:rsid w:val="007930B3"/>
    <w:rsid w:val="007C0517"/>
    <w:rsid w:val="007E1BB0"/>
    <w:rsid w:val="007E7D2B"/>
    <w:rsid w:val="008003D6"/>
    <w:rsid w:val="00801A1C"/>
    <w:rsid w:val="00803F09"/>
    <w:rsid w:val="00824B5B"/>
    <w:rsid w:val="00827694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022"/>
    <w:rsid w:val="008B75A8"/>
    <w:rsid w:val="008C3C8D"/>
    <w:rsid w:val="008E3596"/>
    <w:rsid w:val="008E53E7"/>
    <w:rsid w:val="008F1FD3"/>
    <w:rsid w:val="008F291B"/>
    <w:rsid w:val="00902533"/>
    <w:rsid w:val="00916699"/>
    <w:rsid w:val="00924270"/>
    <w:rsid w:val="00927478"/>
    <w:rsid w:val="00932895"/>
    <w:rsid w:val="00954601"/>
    <w:rsid w:val="00956D35"/>
    <w:rsid w:val="00960C58"/>
    <w:rsid w:val="00964DAA"/>
    <w:rsid w:val="0099310E"/>
    <w:rsid w:val="009A619D"/>
    <w:rsid w:val="009C4625"/>
    <w:rsid w:val="009D285D"/>
    <w:rsid w:val="009D2FCA"/>
    <w:rsid w:val="009F6004"/>
    <w:rsid w:val="00A009F4"/>
    <w:rsid w:val="00A05535"/>
    <w:rsid w:val="00A10EFE"/>
    <w:rsid w:val="00A161EF"/>
    <w:rsid w:val="00A306F7"/>
    <w:rsid w:val="00A30C47"/>
    <w:rsid w:val="00A3493B"/>
    <w:rsid w:val="00A37652"/>
    <w:rsid w:val="00A440EF"/>
    <w:rsid w:val="00A51CBE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3156F"/>
    <w:rsid w:val="00B44794"/>
    <w:rsid w:val="00B537E2"/>
    <w:rsid w:val="00B5428E"/>
    <w:rsid w:val="00B82F56"/>
    <w:rsid w:val="00BB0C70"/>
    <w:rsid w:val="00BD28ED"/>
    <w:rsid w:val="00BF5CF8"/>
    <w:rsid w:val="00C01F0A"/>
    <w:rsid w:val="00C21DBD"/>
    <w:rsid w:val="00C23D4F"/>
    <w:rsid w:val="00C2497C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A5A82"/>
    <w:rsid w:val="00CC216A"/>
    <w:rsid w:val="00CF0DB8"/>
    <w:rsid w:val="00D02C2D"/>
    <w:rsid w:val="00D069C1"/>
    <w:rsid w:val="00D06FFA"/>
    <w:rsid w:val="00D12CE7"/>
    <w:rsid w:val="00D31CB5"/>
    <w:rsid w:val="00D45321"/>
    <w:rsid w:val="00D60058"/>
    <w:rsid w:val="00D67A48"/>
    <w:rsid w:val="00D858D4"/>
    <w:rsid w:val="00D935D2"/>
    <w:rsid w:val="00DB74FC"/>
    <w:rsid w:val="00DD6A03"/>
    <w:rsid w:val="00DF01C5"/>
    <w:rsid w:val="00DF7B28"/>
    <w:rsid w:val="00E0103C"/>
    <w:rsid w:val="00E2569F"/>
    <w:rsid w:val="00E31D92"/>
    <w:rsid w:val="00E332C8"/>
    <w:rsid w:val="00E34C40"/>
    <w:rsid w:val="00E41E59"/>
    <w:rsid w:val="00E447B4"/>
    <w:rsid w:val="00E52A74"/>
    <w:rsid w:val="00E55804"/>
    <w:rsid w:val="00E7029F"/>
    <w:rsid w:val="00E872EB"/>
    <w:rsid w:val="00EB317F"/>
    <w:rsid w:val="00EB32A8"/>
    <w:rsid w:val="00EB4288"/>
    <w:rsid w:val="00EB5F42"/>
    <w:rsid w:val="00EC3174"/>
    <w:rsid w:val="00EC3EB2"/>
    <w:rsid w:val="00ED13A3"/>
    <w:rsid w:val="00EE013E"/>
    <w:rsid w:val="00EF6470"/>
    <w:rsid w:val="00EF73DF"/>
    <w:rsid w:val="00F1576C"/>
    <w:rsid w:val="00F3117E"/>
    <w:rsid w:val="00F31D17"/>
    <w:rsid w:val="00F330A8"/>
    <w:rsid w:val="00F468FD"/>
    <w:rsid w:val="00F51F75"/>
    <w:rsid w:val="00F660B6"/>
    <w:rsid w:val="00F66775"/>
    <w:rsid w:val="00F737BE"/>
    <w:rsid w:val="00F83C7A"/>
    <w:rsid w:val="00F950D9"/>
    <w:rsid w:val="00F95F80"/>
    <w:rsid w:val="00FA3884"/>
    <w:rsid w:val="00FA4C92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61162-B99D-44C7-B3B4-2B2D2366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151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60</cp:revision>
  <cp:lastPrinted>2021-11-11T07:29:00Z</cp:lastPrinted>
  <dcterms:created xsi:type="dcterms:W3CDTF">2019-11-04T06:52:00Z</dcterms:created>
  <dcterms:modified xsi:type="dcterms:W3CDTF">2021-11-11T07:37:00Z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