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12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45"/>
        <w:gridCol w:w="6685"/>
        <w:gridCol w:w="1918"/>
      </w:tblGrid>
      <w:tr w:rsidR="00941D06" w:rsidRPr="0072479F" w14:paraId="3DA328C0" w14:textId="77777777" w:rsidTr="00EC1A9A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DB1EE4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E0EEBE9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</w:tcPr>
          <w:p w14:paraId="4D7D4CD8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14:paraId="5AF9D668" w14:textId="77777777" w:rsidR="00941D06" w:rsidRPr="002860B3" w:rsidRDefault="00941D06" w:rsidP="002021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60B3">
              <w:rPr>
                <w:rFonts w:ascii="Angsana New" w:hAnsi="Angsana New" w:cs="Angsana New"/>
                <w:sz w:val="30"/>
                <w:szCs w:val="30"/>
                <w:cs/>
              </w:rPr>
              <w:t>หน้า</w:t>
            </w:r>
          </w:p>
        </w:tc>
      </w:tr>
      <w:tr w:rsidR="00941D06" w:rsidRPr="0072479F" w14:paraId="4208F849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75F26D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5" w:type="dxa"/>
          </w:tcPr>
          <w:p w14:paraId="5861DED2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DADFA8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18" w:type="dxa"/>
          </w:tcPr>
          <w:p w14:paraId="5670D785" w14:textId="77777777" w:rsidR="00941D06" w:rsidRPr="002860B3" w:rsidRDefault="00941D06" w:rsidP="00941D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5756E" w:rsidRPr="0072479F" w14:paraId="42869E6A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29E2BB" w14:textId="1B424F01" w:rsidR="0075756E" w:rsidRPr="0072479F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806D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45" w:type="dxa"/>
          </w:tcPr>
          <w:p w14:paraId="7AEC1472" w14:textId="77777777" w:rsidR="0075756E" w:rsidRPr="0072479F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DD944A3" w14:textId="77777777" w:rsidR="0075756E" w:rsidRPr="0072479F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918" w:type="dxa"/>
            <w:shd w:val="clear" w:color="auto" w:fill="auto"/>
          </w:tcPr>
          <w:p w14:paraId="232AF85C" w14:textId="5006D570" w:rsidR="0075756E" w:rsidRPr="006740CE" w:rsidRDefault="005F5B04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</w:tr>
      <w:tr w:rsidR="0075756E" w:rsidRPr="0072479F" w14:paraId="4E5BE734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781CCD" w14:textId="719572C9" w:rsidR="0075756E" w:rsidRPr="0072479F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  <w:r w:rsidRPr="006806D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37F5CB93" w14:textId="77777777" w:rsidR="0075756E" w:rsidRPr="0072479F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6685" w:type="dxa"/>
          </w:tcPr>
          <w:p w14:paraId="6B8F9DD7" w14:textId="7FA3FAC1" w:rsidR="0075756E" w:rsidRPr="0072479F" w:rsidRDefault="00EC1A9A" w:rsidP="00EC1A9A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918" w:type="dxa"/>
            <w:shd w:val="clear" w:color="auto" w:fill="auto"/>
          </w:tcPr>
          <w:p w14:paraId="7FA74055" w14:textId="24F41636" w:rsidR="0075756E" w:rsidRPr="006740CE" w:rsidRDefault="005F5B04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</w:tr>
      <w:tr w:rsidR="0075756E" w:rsidRPr="0072479F" w14:paraId="065B4E23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13E51A" w14:textId="48578721" w:rsidR="0075756E" w:rsidRPr="0072479F" w:rsidRDefault="0039477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6F48EDBC" w14:textId="77777777" w:rsidR="0075756E" w:rsidRPr="0072479F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BD53696" w14:textId="77777777" w:rsidR="0075756E" w:rsidRPr="0072479F" w:rsidRDefault="0075756E" w:rsidP="0075756E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918" w:type="dxa"/>
            <w:shd w:val="clear" w:color="auto" w:fill="auto"/>
          </w:tcPr>
          <w:p w14:paraId="1D9C0AE9" w14:textId="2BA5F83E" w:rsidR="0075756E" w:rsidRPr="006740CE" w:rsidRDefault="005F5B04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</w:tr>
      <w:tr w:rsidR="00605061" w:rsidRPr="0072479F" w14:paraId="7F9344F1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6DB265" w14:textId="1A1A7C7C" w:rsidR="00605061" w:rsidRPr="0072479F" w:rsidRDefault="002D17C1" w:rsidP="006050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5261D09A" w14:textId="77777777" w:rsidR="00605061" w:rsidRPr="0072479F" w:rsidRDefault="00605061" w:rsidP="006050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D8C8894" w14:textId="413DFE00" w:rsidR="00605061" w:rsidRPr="0072479F" w:rsidRDefault="00605061" w:rsidP="006050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918" w:type="dxa"/>
            <w:shd w:val="clear" w:color="auto" w:fill="auto"/>
          </w:tcPr>
          <w:p w14:paraId="63604711" w14:textId="0F83FD5E" w:rsidR="00605061" w:rsidRPr="006740CE" w:rsidRDefault="005F5B04" w:rsidP="006050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</w:tr>
      <w:tr w:rsidR="0075756E" w:rsidRPr="0072479F" w14:paraId="1943AD1D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A9BAB9" w14:textId="2EA74643" w:rsidR="0075756E" w:rsidRPr="0072479F" w:rsidRDefault="002D17C1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616D1C47" w14:textId="77777777" w:rsidR="0075756E" w:rsidRPr="0072479F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1E2BE2A" w14:textId="4D26B516" w:rsidR="0075756E" w:rsidRPr="0072479F" w:rsidRDefault="00605061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918" w:type="dxa"/>
            <w:shd w:val="clear" w:color="auto" w:fill="auto"/>
          </w:tcPr>
          <w:p w14:paraId="62A61A16" w14:textId="5248887A" w:rsidR="0075756E" w:rsidRPr="006740CE" w:rsidRDefault="005F5B04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</w:tr>
      <w:tr w:rsidR="006E7FCF" w:rsidRPr="0072479F" w14:paraId="523C3590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6886048" w14:textId="59EC9AD4" w:rsidR="006E7FCF" w:rsidRDefault="006E7FCF" w:rsidP="006050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68E29155" w14:textId="77777777" w:rsidR="006E7FCF" w:rsidRPr="0072479F" w:rsidRDefault="006E7FCF" w:rsidP="006050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6EE485D" w14:textId="18F17CE7" w:rsidR="006E7FCF" w:rsidRPr="0072479F" w:rsidRDefault="006E7FCF" w:rsidP="006050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E7FC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918" w:type="dxa"/>
            <w:shd w:val="clear" w:color="auto" w:fill="auto"/>
          </w:tcPr>
          <w:p w14:paraId="0E5AF380" w14:textId="2F56D8DA" w:rsidR="006E7FCF" w:rsidRPr="006740CE" w:rsidRDefault="005F5B04" w:rsidP="006050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215E4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605061" w:rsidRPr="0072479F" w14:paraId="24E5FBDB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7FD6E6" w14:textId="49EEC07A" w:rsidR="00605061" w:rsidRPr="00EB7EB8" w:rsidRDefault="006E7FCF" w:rsidP="006050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3663FBEA" w14:textId="77777777" w:rsidR="00605061" w:rsidRPr="0072479F" w:rsidRDefault="00605061" w:rsidP="006050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4C408FD" w14:textId="51DA0AB8" w:rsidR="00605061" w:rsidRPr="0072479F" w:rsidRDefault="00605061" w:rsidP="006050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918" w:type="dxa"/>
            <w:shd w:val="clear" w:color="auto" w:fill="auto"/>
          </w:tcPr>
          <w:p w14:paraId="5F99A89A" w14:textId="0C2F173D" w:rsidR="00605061" w:rsidRPr="006740CE" w:rsidRDefault="005F5B04" w:rsidP="006050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215E4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605061" w:rsidRPr="0072479F" w14:paraId="35D3476B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F42A0B" w14:textId="27019548" w:rsidR="00605061" w:rsidRPr="0072479F" w:rsidRDefault="006E7FCF" w:rsidP="006050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45" w:type="dxa"/>
          </w:tcPr>
          <w:p w14:paraId="21FDC2D0" w14:textId="77777777" w:rsidR="00605061" w:rsidRPr="0072479F" w:rsidRDefault="00605061" w:rsidP="006050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1F275EBC" w14:textId="34DA24A3" w:rsidR="00605061" w:rsidRPr="0072479F" w:rsidRDefault="00605061" w:rsidP="006050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31C1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918" w:type="dxa"/>
            <w:shd w:val="clear" w:color="auto" w:fill="auto"/>
          </w:tcPr>
          <w:p w14:paraId="446A1C7A" w14:textId="4E2F6158" w:rsidR="00605061" w:rsidRPr="006740CE" w:rsidRDefault="005F5B04" w:rsidP="006050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215E4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</w:tr>
    </w:tbl>
    <w:p w14:paraId="57583177" w14:textId="585D5A71" w:rsidR="006E7CC5" w:rsidRPr="0072479F" w:rsidRDefault="00471CCE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</w:rPr>
        <w:br w:type="page"/>
      </w:r>
      <w:r w:rsidR="006E7CC5" w:rsidRPr="0072479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D6E99AA" w14:textId="77777777" w:rsidR="006E7CC5" w:rsidRPr="0072479F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09FD21" w14:textId="7DF19773" w:rsidR="006E7CC5" w:rsidRPr="006E7FCF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2479F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</w:t>
      </w:r>
      <w:r w:rsidRPr="0078182A">
        <w:rPr>
          <w:rFonts w:ascii="Angsana New" w:hAnsi="Angsana New"/>
          <w:sz w:val="30"/>
          <w:szCs w:val="30"/>
          <w:cs/>
        </w:rPr>
        <w:t xml:space="preserve">ที่ </w:t>
      </w:r>
      <w:r w:rsidR="006E7FCF" w:rsidRPr="006E7FCF">
        <w:rPr>
          <w:rFonts w:ascii="Angsana New" w:hAnsi="Angsana New"/>
          <w:sz w:val="30"/>
          <w:szCs w:val="30"/>
          <w:lang w:val="en-US"/>
        </w:rPr>
        <w:t>1</w:t>
      </w:r>
      <w:r w:rsidR="00D35953">
        <w:rPr>
          <w:rFonts w:ascii="Angsana New" w:hAnsi="Angsana New"/>
          <w:sz w:val="30"/>
          <w:szCs w:val="30"/>
          <w:lang w:val="en-US"/>
        </w:rPr>
        <w:t>1</w:t>
      </w:r>
      <w:r w:rsidR="006E7FCF" w:rsidRPr="006E7FCF">
        <w:rPr>
          <w:rFonts w:ascii="Angsana New" w:hAnsi="Angsana New"/>
          <w:sz w:val="30"/>
          <w:szCs w:val="30"/>
          <w:lang w:val="en-US"/>
        </w:rPr>
        <w:t xml:space="preserve"> </w:t>
      </w:r>
      <w:r w:rsidR="006E7FCF" w:rsidRPr="006E7FCF">
        <w:rPr>
          <w:rFonts w:ascii="Angsana New" w:hAnsi="Angsana New"/>
          <w:sz w:val="30"/>
          <w:szCs w:val="30"/>
          <w:cs/>
          <w:lang w:val="en-US"/>
        </w:rPr>
        <w:t xml:space="preserve">พฤศจิกายน </w:t>
      </w:r>
      <w:r w:rsidR="006E7FCF" w:rsidRPr="006E7FCF">
        <w:rPr>
          <w:rFonts w:ascii="Angsana New" w:hAnsi="Angsana New"/>
          <w:sz w:val="30"/>
          <w:szCs w:val="30"/>
          <w:lang w:val="en-US"/>
        </w:rPr>
        <w:t>2564</w:t>
      </w:r>
    </w:p>
    <w:p w14:paraId="09538766" w14:textId="77777777" w:rsidR="00471CCE" w:rsidRPr="0072479F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7E0368" w14:textId="77777777" w:rsidR="00471CCE" w:rsidRPr="0072479F" w:rsidRDefault="00471CCE" w:rsidP="00144FC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155A531" w14:textId="77777777" w:rsidR="00471CCE" w:rsidRPr="005873CE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4B11B06B" w14:textId="5C35CD59" w:rsidR="006E7CC5" w:rsidRPr="0072479F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บริษัทดำเนินธุรกิจหลักเกี่ยวกับการผลิตและจำหน่ายเครื่องใช้ไฟฟ้าภายในบ้าน ภายใต้เครื่องหมายการค้า </w:t>
      </w:r>
      <w:r w:rsidRPr="0072479F">
        <w:rPr>
          <w:rFonts w:ascii="Angsana New" w:hAnsi="Angsana New"/>
          <w:sz w:val="30"/>
          <w:szCs w:val="30"/>
        </w:rPr>
        <w:br/>
        <w:t>“</w:t>
      </w:r>
      <w:r w:rsidRPr="0072479F">
        <w:rPr>
          <w:rFonts w:ascii="Angsana New" w:hAnsi="Angsana New"/>
          <w:sz w:val="30"/>
          <w:szCs w:val="30"/>
          <w:cs/>
        </w:rPr>
        <w:t>มิตซูบิชิ</w:t>
      </w:r>
      <w:r w:rsidRPr="0072479F">
        <w:rPr>
          <w:rFonts w:ascii="Angsana New" w:hAnsi="Angsana New"/>
          <w:sz w:val="30"/>
          <w:szCs w:val="30"/>
        </w:rPr>
        <w:t>”</w:t>
      </w:r>
      <w:r w:rsidRPr="0072479F">
        <w:rPr>
          <w:rFonts w:ascii="Angsana New" w:hAnsi="Angsana New"/>
          <w:sz w:val="30"/>
          <w:szCs w:val="30"/>
          <w:cs/>
        </w:rPr>
        <w:t xml:space="preserve"> โดยบริษัทได้รับลิขสิทธิ์และเทคโนโลยีในการผลิตจากบริษัทใหญ่</w:t>
      </w:r>
    </w:p>
    <w:p w14:paraId="683B9CCA" w14:textId="77777777" w:rsidR="00471CCE" w:rsidRPr="0072479F" w:rsidRDefault="00471CCE" w:rsidP="00D008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FAE213" w14:textId="27782111" w:rsidR="00471CCE" w:rsidRPr="0072479F" w:rsidRDefault="00471CCE" w:rsidP="00144FC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เกณฑ์</w:t>
      </w:r>
      <w:r w:rsidR="006E7CC5"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การจัดทำงบการเงินระหว่างกาล</w:t>
      </w:r>
    </w:p>
    <w:p w14:paraId="58C4F388" w14:textId="0D5A209C" w:rsidR="009E4CC4" w:rsidRPr="0072479F" w:rsidRDefault="009E4CC4" w:rsidP="002D17C1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F1CDE23" w14:textId="238F9B9D" w:rsidR="006E7CC5" w:rsidRPr="002D17C1" w:rsidRDefault="006E7CC5" w:rsidP="002D17C1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806DE" w:rsidRPr="006806DE">
        <w:rPr>
          <w:rFonts w:ascii="Angsana New" w:hAnsi="Angsana New"/>
          <w:sz w:val="30"/>
          <w:szCs w:val="30"/>
          <w:lang w:val="en-US"/>
        </w:rPr>
        <w:t>34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 xml:space="preserve">เรื่อง </w:t>
      </w:r>
      <w:r w:rsidRPr="0072479F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2479F">
        <w:rPr>
          <w:rFonts w:ascii="Angsana New" w:hAnsi="Angsana New"/>
          <w:sz w:val="30"/>
          <w:szCs w:val="30"/>
          <w:cs/>
        </w:rPr>
        <w:t xml:space="preserve"> 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2D17C1">
        <w:rPr>
          <w:rFonts w:ascii="Angsana New" w:hAnsi="Angsana New"/>
          <w:sz w:val="30"/>
          <w:szCs w:val="30"/>
        </w:rPr>
        <w:t xml:space="preserve"> </w:t>
      </w:r>
      <w:r w:rsidR="002D17C1">
        <w:rPr>
          <w:rFonts w:ascii="Angsana New" w:hAnsi="Angsana New" w:hint="cs"/>
          <w:sz w:val="30"/>
          <w:szCs w:val="30"/>
          <w:cs/>
        </w:rPr>
        <w:t>โดย</w:t>
      </w:r>
      <w:r w:rsidRPr="0072479F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AC6527">
        <w:rPr>
          <w:rFonts w:ascii="Angsana New" w:hAnsi="Angsana New" w:hint="cs"/>
          <w:sz w:val="30"/>
          <w:szCs w:val="30"/>
          <w:cs/>
        </w:rPr>
        <w:t>ในงบการเงินประจำปี</w:t>
      </w:r>
      <w:r w:rsidRPr="0072479F">
        <w:rPr>
          <w:rFonts w:ascii="Angsana New" w:hAnsi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="006806DE" w:rsidRPr="006806DE">
        <w:rPr>
          <w:rFonts w:ascii="Angsana New" w:hAnsi="Angsana New"/>
          <w:sz w:val="30"/>
          <w:szCs w:val="30"/>
          <w:lang w:val="en-US"/>
        </w:rPr>
        <w:t>31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>มีนาคม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256</w:t>
      </w:r>
      <w:r w:rsidR="00DC19B8">
        <w:rPr>
          <w:rFonts w:ascii="Angsana New" w:hAnsi="Angsana New"/>
          <w:sz w:val="30"/>
          <w:szCs w:val="30"/>
          <w:lang w:val="en-US"/>
        </w:rPr>
        <w:t>4</w:t>
      </w:r>
    </w:p>
    <w:p w14:paraId="7A76CFF1" w14:textId="77777777" w:rsidR="009E4CC4" w:rsidRPr="0072479F" w:rsidRDefault="009E4CC4" w:rsidP="009E4CC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52668A" w14:textId="227675C7" w:rsidR="00701D75" w:rsidRPr="0072479F" w:rsidRDefault="00701D75" w:rsidP="00701D7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2479F">
        <w:rPr>
          <w:rFonts w:ascii="Angsana New" w:hAnsi="Angsana New"/>
          <w:sz w:val="30"/>
          <w:szCs w:val="30"/>
          <w:cs/>
          <w:lang w:val="en-US"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806DE" w:rsidRPr="006806DE">
        <w:rPr>
          <w:rFonts w:ascii="Angsana New" w:hAnsi="Angsana New"/>
          <w:sz w:val="30"/>
          <w:szCs w:val="30"/>
          <w:lang w:val="en-US"/>
        </w:rPr>
        <w:t>31</w:t>
      </w:r>
      <w:r w:rsidRPr="0072479F">
        <w:rPr>
          <w:rFonts w:ascii="Angsana New" w:hAnsi="Angsana New"/>
          <w:sz w:val="30"/>
          <w:szCs w:val="30"/>
          <w:lang w:val="en-US"/>
        </w:rPr>
        <w:t xml:space="preserve"> </w:t>
      </w:r>
      <w:r w:rsidRPr="0072479F">
        <w:rPr>
          <w:rFonts w:ascii="Angsana New" w:hAnsi="Angsana New"/>
          <w:sz w:val="30"/>
          <w:szCs w:val="30"/>
          <w:cs/>
          <w:lang w:val="en-US"/>
        </w:rPr>
        <w:t xml:space="preserve">มีนาคม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256</w:t>
      </w:r>
      <w:r w:rsidR="0039477E">
        <w:rPr>
          <w:rFonts w:ascii="Angsana New" w:hAnsi="Angsana New"/>
          <w:sz w:val="30"/>
          <w:szCs w:val="30"/>
          <w:lang w:val="en-US"/>
        </w:rPr>
        <w:t>4</w:t>
      </w:r>
    </w:p>
    <w:p w14:paraId="39E26FF3" w14:textId="77777777" w:rsidR="00B10F4F" w:rsidRPr="00834B5C" w:rsidRDefault="00B10F4F" w:rsidP="00E83C43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5B2F749C" w14:textId="6E92701C" w:rsidR="00E83C43" w:rsidRDefault="00E83C43" w:rsidP="00E83C43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41382CEA" w14:textId="77777777" w:rsidR="002E466E" w:rsidRPr="0072479F" w:rsidRDefault="002E466E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93F2C8" w14:textId="3C80A696" w:rsidR="00E83C43" w:rsidRPr="0072479F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ความสัมพันธ์ที่มีกับบุคคลหรือกิจการที่เกี่ยวข้องกัน ไม่มีการเปลี่ยนแปลงความสัมพันธ์อย่างมีสาระสำคัญ</w:t>
      </w:r>
    </w:p>
    <w:p w14:paraId="5DD5A005" w14:textId="77777777" w:rsidR="00E83C43" w:rsidRPr="0072479F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768D6F3" w14:textId="3EE3913A" w:rsidR="00E83C43" w:rsidRPr="0072479F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นโยบายในการกำหนดราคาไม่มีการเปลี่ยนแปลงอย่างมีสาระสำคัญในระหว่างงวด</w:t>
      </w:r>
      <w:r w:rsidR="006E7FCF">
        <w:rPr>
          <w:rFonts w:ascii="Angsana New" w:hAnsi="Angsana New" w:hint="cs"/>
          <w:sz w:val="30"/>
          <w:szCs w:val="30"/>
          <w:cs/>
        </w:rPr>
        <w:t>หก</w:t>
      </w:r>
      <w:r w:rsidRPr="0072479F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EF6B07">
        <w:rPr>
          <w:rFonts w:ascii="Angsana New" w:hAnsi="Angsana New" w:hint="cs"/>
          <w:sz w:val="30"/>
          <w:szCs w:val="30"/>
          <w:cs/>
        </w:rPr>
        <w:t xml:space="preserve"> </w:t>
      </w:r>
      <w:r w:rsidR="00EF6B07">
        <w:rPr>
          <w:rFonts w:ascii="Angsana New" w:hAnsi="Angsana New"/>
          <w:sz w:val="30"/>
          <w:szCs w:val="30"/>
          <w:cs/>
        </w:rPr>
        <w:br/>
      </w:r>
      <w:r w:rsidR="00E8723D">
        <w:rPr>
          <w:rFonts w:ascii="Angsana New" w:hAnsi="Angsana New"/>
          <w:sz w:val="30"/>
          <w:szCs w:val="30"/>
          <w:lang w:val="en-US"/>
        </w:rPr>
        <w:t xml:space="preserve">30 </w:t>
      </w:r>
      <w:r w:rsidR="00E8723D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256</w:t>
      </w:r>
      <w:r w:rsidR="00595F98">
        <w:rPr>
          <w:rFonts w:ascii="Angsana New" w:hAnsi="Angsana New"/>
          <w:sz w:val="30"/>
          <w:szCs w:val="30"/>
          <w:lang w:val="en-US"/>
        </w:rPr>
        <w:t>4</w:t>
      </w:r>
    </w:p>
    <w:p w14:paraId="3C0B2123" w14:textId="547BCE6C" w:rsidR="00E83C43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96B465" w14:textId="77777777" w:rsidR="00E8723D" w:rsidRPr="00046328" w:rsidRDefault="00E8723D" w:rsidP="00032E1E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170"/>
        <w:gridCol w:w="270"/>
        <w:gridCol w:w="1152"/>
        <w:gridCol w:w="288"/>
        <w:gridCol w:w="1170"/>
        <w:gridCol w:w="252"/>
        <w:gridCol w:w="1099"/>
      </w:tblGrid>
      <w:tr w:rsidR="006E7FCF" w:rsidRPr="00046328" w14:paraId="6F1215CC" w14:textId="77777777" w:rsidTr="00E8723D">
        <w:trPr>
          <w:tblHeader/>
        </w:trPr>
        <w:tc>
          <w:tcPr>
            <w:tcW w:w="3978" w:type="dxa"/>
          </w:tcPr>
          <w:p w14:paraId="43934E79" w14:textId="4CD94EA1" w:rsidR="006E7FCF" w:rsidRPr="00046328" w:rsidRDefault="006E7FCF" w:rsidP="006E7FC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94D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รายการที่สำคัญกับบุคคลหรือกิจการ</w:t>
            </w:r>
          </w:p>
        </w:tc>
        <w:tc>
          <w:tcPr>
            <w:tcW w:w="2592" w:type="dxa"/>
            <w:gridSpan w:val="3"/>
          </w:tcPr>
          <w:p w14:paraId="05365240" w14:textId="77777777" w:rsidR="006E7FCF" w:rsidRPr="00046328" w:rsidRDefault="006E7FCF" w:rsidP="006E7FCF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</w:t>
            </w:r>
          </w:p>
        </w:tc>
        <w:tc>
          <w:tcPr>
            <w:tcW w:w="288" w:type="dxa"/>
          </w:tcPr>
          <w:p w14:paraId="0FFE1002" w14:textId="77777777" w:rsidR="006E7FCF" w:rsidRPr="00046328" w:rsidRDefault="006E7FCF" w:rsidP="006E7FCF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1" w:type="dxa"/>
            <w:gridSpan w:val="3"/>
          </w:tcPr>
          <w:p w14:paraId="20B8DD64" w14:textId="77777777" w:rsidR="006E7FCF" w:rsidRPr="00046328" w:rsidRDefault="006E7FCF" w:rsidP="006E7FCF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6E7FCF" w:rsidRPr="00046328" w14:paraId="439E08B6" w14:textId="77777777" w:rsidTr="00E8723D">
        <w:trPr>
          <w:tblHeader/>
        </w:trPr>
        <w:tc>
          <w:tcPr>
            <w:tcW w:w="3978" w:type="dxa"/>
          </w:tcPr>
          <w:p w14:paraId="23DB3676" w14:textId="47AA6768" w:rsidR="006E7FCF" w:rsidRPr="00046328" w:rsidRDefault="006E7FCF" w:rsidP="006E7FC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</w:t>
            </w:r>
            <w:r w:rsidRPr="00594D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2592" w:type="dxa"/>
            <w:gridSpan w:val="3"/>
          </w:tcPr>
          <w:p w14:paraId="2BC51061" w14:textId="77777777" w:rsidR="006E7FCF" w:rsidRPr="00046328" w:rsidRDefault="006E7FCF" w:rsidP="006E7FCF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288" w:type="dxa"/>
          </w:tcPr>
          <w:p w14:paraId="421225F7" w14:textId="77777777" w:rsidR="006E7FCF" w:rsidRPr="00046328" w:rsidRDefault="006E7FCF" w:rsidP="006E7FCF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1" w:type="dxa"/>
            <w:gridSpan w:val="3"/>
          </w:tcPr>
          <w:p w14:paraId="4D474E92" w14:textId="77777777" w:rsidR="006E7FCF" w:rsidRPr="00046328" w:rsidRDefault="006E7FCF" w:rsidP="006E7FCF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6E7FCF" w:rsidRPr="00046328" w14:paraId="43271AB8" w14:textId="77777777" w:rsidTr="00E8723D">
        <w:trPr>
          <w:tblHeader/>
        </w:trPr>
        <w:tc>
          <w:tcPr>
            <w:tcW w:w="3978" w:type="dxa"/>
          </w:tcPr>
          <w:p w14:paraId="20C10782" w14:textId="77777777" w:rsidR="006E7FCF" w:rsidRPr="00046328" w:rsidRDefault="006E7FCF" w:rsidP="006E7FC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สำหรับงวดหกเดือนสิ้นสุดวันที่ </w:t>
            </w:r>
            <w:r w:rsidRPr="0004632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04632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170" w:type="dxa"/>
          </w:tcPr>
          <w:p w14:paraId="2849D474" w14:textId="46918C41" w:rsidR="006E7FCF" w:rsidRPr="00046328" w:rsidRDefault="006E7FCF" w:rsidP="006E7FCF">
            <w:pPr>
              <w:spacing w:line="240" w:lineRule="auto"/>
              <w:ind w:left="-108" w:right="-18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336831E5" w14:textId="77777777" w:rsidR="006E7FCF" w:rsidRPr="00046328" w:rsidRDefault="006E7FCF" w:rsidP="006E7FCF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2" w:type="dxa"/>
          </w:tcPr>
          <w:p w14:paraId="3F4EEA2B" w14:textId="0325CD7F" w:rsidR="006E7FCF" w:rsidRPr="00046328" w:rsidRDefault="006E7FCF" w:rsidP="006E7FCF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8" w:type="dxa"/>
          </w:tcPr>
          <w:p w14:paraId="517A5481" w14:textId="77777777" w:rsidR="006E7FCF" w:rsidRPr="00046328" w:rsidRDefault="006E7FCF" w:rsidP="006E7FCF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D08AD62" w14:textId="2622FC2C" w:rsidR="006E7FCF" w:rsidRPr="00046328" w:rsidRDefault="006E7FCF" w:rsidP="006E7FCF">
            <w:pPr>
              <w:spacing w:line="240" w:lineRule="auto"/>
              <w:ind w:left="-108" w:right="-1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52" w:type="dxa"/>
          </w:tcPr>
          <w:p w14:paraId="30F05E3F" w14:textId="77777777" w:rsidR="006E7FCF" w:rsidRPr="00046328" w:rsidRDefault="006E7FCF" w:rsidP="006E7FCF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105C61F8" w14:textId="2730ECF7" w:rsidR="006E7FCF" w:rsidRPr="00046328" w:rsidRDefault="006E7FCF" w:rsidP="006E7FCF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6E7FCF" w:rsidRPr="00046328" w14:paraId="77A170DB" w14:textId="77777777" w:rsidTr="00E8723D">
        <w:trPr>
          <w:tblHeader/>
        </w:trPr>
        <w:tc>
          <w:tcPr>
            <w:tcW w:w="3978" w:type="dxa"/>
          </w:tcPr>
          <w:p w14:paraId="4E38E474" w14:textId="77777777" w:rsidR="006E7FCF" w:rsidRPr="00046328" w:rsidRDefault="006E7FCF" w:rsidP="006E7FC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01" w:type="dxa"/>
            <w:gridSpan w:val="7"/>
          </w:tcPr>
          <w:p w14:paraId="77A10749" w14:textId="77777777" w:rsidR="006E7FCF" w:rsidRPr="00046328" w:rsidRDefault="006E7FCF" w:rsidP="006E7FCF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E7FCF" w:rsidRPr="00046328" w14:paraId="09DB7AA6" w14:textId="77777777" w:rsidTr="00E8723D">
        <w:tc>
          <w:tcPr>
            <w:tcW w:w="3978" w:type="dxa"/>
          </w:tcPr>
          <w:p w14:paraId="07736CC9" w14:textId="77777777" w:rsidR="006E7FCF" w:rsidRPr="00046328" w:rsidRDefault="006E7FCF" w:rsidP="006E7FC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170" w:type="dxa"/>
          </w:tcPr>
          <w:p w14:paraId="72210BCC" w14:textId="77777777" w:rsidR="006E7FCF" w:rsidRPr="00046328" w:rsidRDefault="006E7FCF" w:rsidP="006E7FCF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78CE7476" w14:textId="77777777" w:rsidR="006E7FCF" w:rsidRPr="00046328" w:rsidRDefault="006E7FCF" w:rsidP="006E7FCF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2" w:type="dxa"/>
          </w:tcPr>
          <w:p w14:paraId="2356CDAD" w14:textId="77777777" w:rsidR="006E7FCF" w:rsidRPr="00046328" w:rsidRDefault="006E7FCF" w:rsidP="006E7FCF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" w:type="dxa"/>
          </w:tcPr>
          <w:p w14:paraId="541D3499" w14:textId="77777777" w:rsidR="006E7FCF" w:rsidRPr="00046328" w:rsidRDefault="006E7FCF" w:rsidP="006E7FCF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F77A7BF" w14:textId="77777777" w:rsidR="006E7FCF" w:rsidRPr="00046328" w:rsidRDefault="006E7FCF" w:rsidP="006E7FCF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" w:type="dxa"/>
          </w:tcPr>
          <w:p w14:paraId="2C6B463F" w14:textId="77777777" w:rsidR="006E7FCF" w:rsidRPr="00046328" w:rsidRDefault="006E7FCF" w:rsidP="006E7FCF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2A729C1B" w14:textId="77777777" w:rsidR="006E7FCF" w:rsidRPr="00046328" w:rsidRDefault="006E7FCF" w:rsidP="006E7FCF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</w:tr>
      <w:tr w:rsidR="006A16DC" w:rsidRPr="00046328" w14:paraId="50DACCC7" w14:textId="77777777" w:rsidTr="00E8723D">
        <w:tc>
          <w:tcPr>
            <w:tcW w:w="3978" w:type="dxa"/>
          </w:tcPr>
          <w:p w14:paraId="43FCE6AE" w14:textId="77777777" w:rsidR="006A16DC" w:rsidRPr="00046328" w:rsidRDefault="006A16DC" w:rsidP="006A16D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582A79C6" w14:textId="53914EC8" w:rsidR="006A16DC" w:rsidRPr="00046328" w:rsidRDefault="006A16DC" w:rsidP="006A16DC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1,623,93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708E9597" w14:textId="77777777" w:rsidR="006A16DC" w:rsidRPr="00046328" w:rsidRDefault="006A16DC" w:rsidP="006A16D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290DBAF1" w14:textId="01459D27" w:rsidR="006A16DC" w:rsidRPr="00046328" w:rsidRDefault="006A16DC" w:rsidP="006A16DC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1,690,084</w:t>
            </w:r>
          </w:p>
        </w:tc>
        <w:tc>
          <w:tcPr>
            <w:tcW w:w="288" w:type="dxa"/>
          </w:tcPr>
          <w:p w14:paraId="0EC97769" w14:textId="77777777" w:rsidR="006A16DC" w:rsidRPr="00046328" w:rsidRDefault="006A16DC" w:rsidP="006A16D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1F6B209" w14:textId="480F2223" w:rsidR="006A16DC" w:rsidRPr="00046328" w:rsidRDefault="006A16DC" w:rsidP="006A16D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1,623,93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2" w:type="dxa"/>
          </w:tcPr>
          <w:p w14:paraId="5018FAA1" w14:textId="77777777" w:rsidR="006A16DC" w:rsidRPr="00046328" w:rsidRDefault="006A16DC" w:rsidP="006A16D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6953D9E3" w14:textId="253C60FF" w:rsidR="006A16DC" w:rsidRPr="00046328" w:rsidRDefault="006A16DC" w:rsidP="006A16D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1,690,084</w:t>
            </w:r>
          </w:p>
        </w:tc>
      </w:tr>
      <w:tr w:rsidR="006A16DC" w:rsidRPr="00046328" w14:paraId="2B38838F" w14:textId="77777777" w:rsidTr="00E8723D">
        <w:tc>
          <w:tcPr>
            <w:tcW w:w="3978" w:type="dxa"/>
          </w:tcPr>
          <w:p w14:paraId="74EEDD09" w14:textId="77777777" w:rsidR="006A16DC" w:rsidRPr="00046328" w:rsidRDefault="006A16DC" w:rsidP="006A16D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170" w:type="dxa"/>
          </w:tcPr>
          <w:p w14:paraId="0AA28DF2" w14:textId="08883383" w:rsidR="006A16DC" w:rsidRPr="00046328" w:rsidRDefault="006A16DC" w:rsidP="005F5B04">
            <w:pPr>
              <w:tabs>
                <w:tab w:val="decimal" w:pos="951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92C3124" w14:textId="77777777" w:rsidR="006A16DC" w:rsidRPr="00046328" w:rsidRDefault="006A16DC" w:rsidP="006A16D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4F65FCB5" w14:textId="3A5A2100" w:rsidR="006A16DC" w:rsidRPr="00046328" w:rsidRDefault="006A16DC" w:rsidP="006A16DC">
            <w:pPr>
              <w:tabs>
                <w:tab w:val="decimal" w:pos="673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</w:tcPr>
          <w:p w14:paraId="169C824D" w14:textId="77777777" w:rsidR="006A16DC" w:rsidRPr="00046328" w:rsidRDefault="006A16DC" w:rsidP="006A16D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0D3F6F96" w14:textId="080918A4" w:rsidR="006A16DC" w:rsidRPr="00046328" w:rsidRDefault="006A16DC" w:rsidP="006A16D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2" w:type="dxa"/>
          </w:tcPr>
          <w:p w14:paraId="55A87607" w14:textId="77777777" w:rsidR="006A16DC" w:rsidRPr="00046328" w:rsidRDefault="006A16DC" w:rsidP="006A16D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3AC4CEA6" w14:textId="7D063003" w:rsidR="006A16DC" w:rsidRPr="00046328" w:rsidRDefault="006A16DC" w:rsidP="006A16DC">
            <w:pPr>
              <w:tabs>
                <w:tab w:val="decimal" w:pos="60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6A16DC" w:rsidRPr="00046328" w14:paraId="4DA9D1E0" w14:textId="77777777" w:rsidTr="00E8723D">
        <w:tc>
          <w:tcPr>
            <w:tcW w:w="3978" w:type="dxa"/>
          </w:tcPr>
          <w:p w14:paraId="3F3507BA" w14:textId="24547C8D" w:rsidR="006A16DC" w:rsidRPr="00046328" w:rsidRDefault="006A16DC" w:rsidP="006A16D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6E7FCF"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  <w:t>ซื้ออุปกรณ์</w:t>
            </w:r>
          </w:p>
        </w:tc>
        <w:tc>
          <w:tcPr>
            <w:tcW w:w="1170" w:type="dxa"/>
          </w:tcPr>
          <w:p w14:paraId="7076345F" w14:textId="6C2CEECC" w:rsidR="006A16DC" w:rsidRPr="00046328" w:rsidRDefault="006A16DC" w:rsidP="006A16DC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2,700</w:t>
            </w:r>
          </w:p>
        </w:tc>
        <w:tc>
          <w:tcPr>
            <w:tcW w:w="270" w:type="dxa"/>
          </w:tcPr>
          <w:p w14:paraId="01C41D7F" w14:textId="77777777" w:rsidR="006A16DC" w:rsidRPr="00046328" w:rsidRDefault="006A16DC" w:rsidP="006A16D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5BAC43B6" w14:textId="26885018" w:rsidR="006A16DC" w:rsidRPr="00046328" w:rsidRDefault="006A16DC" w:rsidP="006A16DC">
            <w:pPr>
              <w:tabs>
                <w:tab w:val="decimal" w:pos="673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</w:tcPr>
          <w:p w14:paraId="7AAE8E42" w14:textId="77777777" w:rsidR="006A16DC" w:rsidRPr="00046328" w:rsidRDefault="006A16DC" w:rsidP="006A16D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5947576" w14:textId="43EB8CA8" w:rsidR="006A16DC" w:rsidRPr="00046328" w:rsidRDefault="006A16DC" w:rsidP="006A16D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2,700</w:t>
            </w:r>
          </w:p>
        </w:tc>
        <w:tc>
          <w:tcPr>
            <w:tcW w:w="252" w:type="dxa"/>
          </w:tcPr>
          <w:p w14:paraId="7B6AF087" w14:textId="77777777" w:rsidR="006A16DC" w:rsidRPr="00046328" w:rsidRDefault="006A16DC" w:rsidP="006A16D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509A61E1" w14:textId="01DFAB78" w:rsidR="006A16DC" w:rsidRPr="00046328" w:rsidRDefault="006A16DC" w:rsidP="006A16DC">
            <w:pPr>
              <w:tabs>
                <w:tab w:val="decimal" w:pos="60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</w:tr>
      <w:tr w:rsidR="006A16DC" w:rsidRPr="00046328" w14:paraId="606B7EDF" w14:textId="77777777" w:rsidTr="00E8723D">
        <w:tc>
          <w:tcPr>
            <w:tcW w:w="3978" w:type="dxa"/>
          </w:tcPr>
          <w:p w14:paraId="321BC2D7" w14:textId="77777777" w:rsidR="006A16DC" w:rsidRPr="00046328" w:rsidRDefault="006A16DC" w:rsidP="006A16D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1170" w:type="dxa"/>
          </w:tcPr>
          <w:p w14:paraId="6E0E8D4A" w14:textId="12D1E985" w:rsidR="006A16DC" w:rsidRPr="00046328" w:rsidRDefault="006A16DC" w:rsidP="006A16DC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74,90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3F4F5242" w14:textId="77777777" w:rsidR="006A16DC" w:rsidRPr="00046328" w:rsidRDefault="006A16DC" w:rsidP="006A16D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611389E9" w14:textId="52093DF3" w:rsidR="006A16DC" w:rsidRPr="00046328" w:rsidRDefault="006A16DC" w:rsidP="006A16DC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87,849</w:t>
            </w:r>
          </w:p>
        </w:tc>
        <w:tc>
          <w:tcPr>
            <w:tcW w:w="288" w:type="dxa"/>
          </w:tcPr>
          <w:p w14:paraId="459EAAFA" w14:textId="77777777" w:rsidR="006A16DC" w:rsidRPr="00046328" w:rsidRDefault="006A16DC" w:rsidP="006A16D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31211E8" w14:textId="145217FD" w:rsidR="006A16DC" w:rsidRPr="00046328" w:rsidRDefault="006A16DC" w:rsidP="006A16D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74,90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52" w:type="dxa"/>
          </w:tcPr>
          <w:p w14:paraId="1745F05D" w14:textId="77777777" w:rsidR="006A16DC" w:rsidRPr="00046328" w:rsidRDefault="006A16DC" w:rsidP="006A16D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7122D5A8" w14:textId="76E02271" w:rsidR="006A16DC" w:rsidRPr="00046328" w:rsidRDefault="006A16DC" w:rsidP="006A16D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87,849</w:t>
            </w:r>
          </w:p>
        </w:tc>
      </w:tr>
      <w:tr w:rsidR="006A16DC" w:rsidRPr="00046328" w14:paraId="7B4BE743" w14:textId="77777777" w:rsidTr="00E8723D">
        <w:tc>
          <w:tcPr>
            <w:tcW w:w="3978" w:type="dxa"/>
          </w:tcPr>
          <w:p w14:paraId="16EF2022" w14:textId="77777777" w:rsidR="006A16DC" w:rsidRPr="00046328" w:rsidRDefault="006A16DC" w:rsidP="006A16D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ค่าพัฒนาผลิตภัณฑ์</w:t>
            </w:r>
          </w:p>
        </w:tc>
        <w:tc>
          <w:tcPr>
            <w:tcW w:w="1170" w:type="dxa"/>
          </w:tcPr>
          <w:p w14:paraId="6EB07A23" w14:textId="19F84BE4" w:rsidR="006A16DC" w:rsidRPr="00046328" w:rsidRDefault="006A16DC" w:rsidP="006A16DC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115,7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270" w:type="dxa"/>
          </w:tcPr>
          <w:p w14:paraId="034A7CFE" w14:textId="77777777" w:rsidR="006A16DC" w:rsidRPr="00046328" w:rsidRDefault="006A16DC" w:rsidP="006A16D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5BA9BB84" w14:textId="09563537" w:rsidR="006A16DC" w:rsidRPr="00046328" w:rsidRDefault="006A16DC" w:rsidP="006A16DC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120,234</w:t>
            </w:r>
          </w:p>
        </w:tc>
        <w:tc>
          <w:tcPr>
            <w:tcW w:w="288" w:type="dxa"/>
          </w:tcPr>
          <w:p w14:paraId="198BAD58" w14:textId="77777777" w:rsidR="006A16DC" w:rsidRPr="00046328" w:rsidRDefault="006A16DC" w:rsidP="006A16D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E85D326" w14:textId="1718373A" w:rsidR="006A16DC" w:rsidRPr="00046328" w:rsidRDefault="006A16DC" w:rsidP="006A16D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115,7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252" w:type="dxa"/>
          </w:tcPr>
          <w:p w14:paraId="0F022BE7" w14:textId="77777777" w:rsidR="006A16DC" w:rsidRPr="00046328" w:rsidRDefault="006A16DC" w:rsidP="006A16D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615B0140" w14:textId="1265A14C" w:rsidR="006A16DC" w:rsidRPr="00046328" w:rsidRDefault="006A16DC" w:rsidP="006A16D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120,234</w:t>
            </w:r>
          </w:p>
        </w:tc>
      </w:tr>
      <w:tr w:rsidR="006A16DC" w:rsidRPr="00046328" w14:paraId="1658577E" w14:textId="77777777" w:rsidTr="00E8723D">
        <w:tc>
          <w:tcPr>
            <w:tcW w:w="3978" w:type="dxa"/>
          </w:tcPr>
          <w:p w14:paraId="29F3EE93" w14:textId="77777777" w:rsidR="006A16DC" w:rsidRPr="00046328" w:rsidRDefault="006A16DC" w:rsidP="006A16D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70" w:type="dxa"/>
          </w:tcPr>
          <w:p w14:paraId="0E145359" w14:textId="6584229F" w:rsidR="006A16DC" w:rsidRPr="00046328" w:rsidRDefault="006A16DC" w:rsidP="006A16DC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32,151</w:t>
            </w:r>
          </w:p>
        </w:tc>
        <w:tc>
          <w:tcPr>
            <w:tcW w:w="270" w:type="dxa"/>
          </w:tcPr>
          <w:p w14:paraId="3CCE3DEC" w14:textId="77777777" w:rsidR="006A16DC" w:rsidRPr="00046328" w:rsidRDefault="006A16DC" w:rsidP="006A16D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4F2A503D" w14:textId="10569AF1" w:rsidR="006A16DC" w:rsidRPr="00046328" w:rsidRDefault="006A16DC" w:rsidP="006A16DC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31,507</w:t>
            </w:r>
          </w:p>
        </w:tc>
        <w:tc>
          <w:tcPr>
            <w:tcW w:w="288" w:type="dxa"/>
          </w:tcPr>
          <w:p w14:paraId="25551545" w14:textId="77777777" w:rsidR="006A16DC" w:rsidRPr="00046328" w:rsidRDefault="006A16DC" w:rsidP="006A16D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C1DBB20" w14:textId="75774C14" w:rsidR="006A16DC" w:rsidRPr="00046328" w:rsidRDefault="006A16DC" w:rsidP="006A16D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32,151</w:t>
            </w:r>
          </w:p>
        </w:tc>
        <w:tc>
          <w:tcPr>
            <w:tcW w:w="252" w:type="dxa"/>
          </w:tcPr>
          <w:p w14:paraId="2BA0AA45" w14:textId="77777777" w:rsidR="006A16DC" w:rsidRPr="00046328" w:rsidRDefault="006A16DC" w:rsidP="006A16D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4DB0E545" w14:textId="1E61877C" w:rsidR="006A16DC" w:rsidRPr="00046328" w:rsidRDefault="006A16DC" w:rsidP="006A16D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31,507</w:t>
            </w:r>
          </w:p>
        </w:tc>
      </w:tr>
      <w:tr w:rsidR="006A16DC" w:rsidRPr="00046328" w14:paraId="16480604" w14:textId="77777777" w:rsidTr="00E8723D">
        <w:tc>
          <w:tcPr>
            <w:tcW w:w="3978" w:type="dxa"/>
          </w:tcPr>
          <w:p w14:paraId="1CB15737" w14:textId="77777777" w:rsidR="006A16DC" w:rsidRPr="00046328" w:rsidRDefault="006A16DC" w:rsidP="006A16D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5A6BAAA7" w14:textId="193121D4" w:rsidR="006A16DC" w:rsidRPr="004A1C10" w:rsidRDefault="006A16DC" w:rsidP="006A16DC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4,31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F7EA20E" w14:textId="77777777" w:rsidR="006A16DC" w:rsidRPr="004A1C10" w:rsidRDefault="006A16DC" w:rsidP="006A16D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681BE7AC" w14:textId="5AC497C9" w:rsidR="006A16DC" w:rsidRPr="004A1C10" w:rsidRDefault="006A16DC" w:rsidP="006A16DC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4A1C10">
              <w:rPr>
                <w:rFonts w:ascii="Angsana New" w:eastAsia="Calibri" w:hAnsi="Angsana New"/>
                <w:sz w:val="30"/>
                <w:szCs w:val="30"/>
                <w:lang w:val="en-US"/>
              </w:rPr>
              <w:t>3</w:t>
            </w:r>
            <w:r w:rsidRPr="004A1C10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,</w:t>
            </w:r>
            <w:r w:rsidRPr="004A1C10">
              <w:rPr>
                <w:rFonts w:ascii="Angsana New" w:eastAsia="Calibri" w:hAnsi="Angsana New"/>
                <w:sz w:val="30"/>
                <w:szCs w:val="30"/>
                <w:lang w:val="en-US"/>
              </w:rPr>
              <w:t>724</w:t>
            </w:r>
          </w:p>
        </w:tc>
        <w:tc>
          <w:tcPr>
            <w:tcW w:w="288" w:type="dxa"/>
          </w:tcPr>
          <w:p w14:paraId="1193A39A" w14:textId="77777777" w:rsidR="006A16DC" w:rsidRPr="004A1C10" w:rsidRDefault="006A16DC" w:rsidP="006A16D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7F816EC" w14:textId="3191F371" w:rsidR="006A16DC" w:rsidRPr="004A1C10" w:rsidRDefault="006A16DC" w:rsidP="006A16D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4,31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2" w:type="dxa"/>
          </w:tcPr>
          <w:p w14:paraId="33943C9E" w14:textId="77777777" w:rsidR="006A16DC" w:rsidRPr="00046328" w:rsidRDefault="006A16DC" w:rsidP="006A16D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58E64DEB" w14:textId="34547295" w:rsidR="006A16DC" w:rsidRPr="00046328" w:rsidRDefault="006A16DC" w:rsidP="006A16D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4A1C10">
              <w:rPr>
                <w:rFonts w:ascii="Angsana New" w:eastAsia="Calibri" w:hAnsi="Angsana New"/>
                <w:sz w:val="30"/>
                <w:szCs w:val="30"/>
                <w:lang w:val="en-US"/>
              </w:rPr>
              <w:t>3</w:t>
            </w:r>
            <w:r w:rsidRPr="004A1C10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,</w:t>
            </w:r>
            <w:r w:rsidRPr="004A1C10">
              <w:rPr>
                <w:rFonts w:ascii="Angsana New" w:eastAsia="Calibri" w:hAnsi="Angsana New"/>
                <w:sz w:val="30"/>
                <w:szCs w:val="30"/>
                <w:lang w:val="en-US"/>
              </w:rPr>
              <w:t>724</w:t>
            </w:r>
          </w:p>
        </w:tc>
      </w:tr>
      <w:tr w:rsidR="006A16DC" w:rsidRPr="00046328" w14:paraId="0817467E" w14:textId="77777777" w:rsidTr="00E8723D">
        <w:tc>
          <w:tcPr>
            <w:tcW w:w="3978" w:type="dxa"/>
          </w:tcPr>
          <w:p w14:paraId="20303E56" w14:textId="77777777" w:rsidR="006A16DC" w:rsidRPr="00046328" w:rsidRDefault="006A16DC" w:rsidP="006A16D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5D42854" w14:textId="77777777" w:rsidR="006A16DC" w:rsidRPr="00046328" w:rsidRDefault="006A16DC" w:rsidP="006A16DC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71C1C78" w14:textId="77777777" w:rsidR="006A16DC" w:rsidRPr="00046328" w:rsidRDefault="006A16DC" w:rsidP="006A16DC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C7D0E79" w14:textId="77777777" w:rsidR="006A16DC" w:rsidRPr="00046328" w:rsidRDefault="006A16DC" w:rsidP="006A16DC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24A0FA7F" w14:textId="77777777" w:rsidR="006A16DC" w:rsidRPr="00046328" w:rsidRDefault="006A16DC" w:rsidP="006A16DC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EB69900" w14:textId="77777777" w:rsidR="006A16DC" w:rsidRPr="00046328" w:rsidRDefault="006A16DC" w:rsidP="006A16D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4E187E0D" w14:textId="77777777" w:rsidR="006A16DC" w:rsidRPr="00046328" w:rsidRDefault="006A16DC" w:rsidP="006A16DC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1CA88587" w14:textId="77777777" w:rsidR="006A16DC" w:rsidRPr="00046328" w:rsidRDefault="006A16DC" w:rsidP="006A16D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6A16DC" w:rsidRPr="00046328" w14:paraId="37B7878C" w14:textId="77777777" w:rsidTr="00E8723D">
        <w:tc>
          <w:tcPr>
            <w:tcW w:w="3978" w:type="dxa"/>
          </w:tcPr>
          <w:p w14:paraId="6E02CC9D" w14:textId="77777777" w:rsidR="006A16DC" w:rsidRPr="00046328" w:rsidRDefault="006A16DC" w:rsidP="006A16D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170" w:type="dxa"/>
          </w:tcPr>
          <w:p w14:paraId="7C70A721" w14:textId="77777777" w:rsidR="006A16DC" w:rsidRPr="00046328" w:rsidRDefault="006A16DC" w:rsidP="006A16DC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8C8A630" w14:textId="77777777" w:rsidR="006A16DC" w:rsidRPr="00046328" w:rsidRDefault="006A16DC" w:rsidP="006A16DC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149C2308" w14:textId="77777777" w:rsidR="006A16DC" w:rsidRPr="00046328" w:rsidRDefault="006A16DC" w:rsidP="006A16DC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44F8A819" w14:textId="77777777" w:rsidR="006A16DC" w:rsidRPr="00046328" w:rsidRDefault="006A16DC" w:rsidP="006A16DC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25597C8" w14:textId="77777777" w:rsidR="006A16DC" w:rsidRPr="00046328" w:rsidRDefault="006A16DC" w:rsidP="006A16D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78AC9F2E" w14:textId="77777777" w:rsidR="006A16DC" w:rsidRPr="00046328" w:rsidRDefault="006A16DC" w:rsidP="006A16DC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1163AB83" w14:textId="77777777" w:rsidR="006A16DC" w:rsidRPr="00046328" w:rsidRDefault="006A16DC" w:rsidP="006A16D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6A16DC" w:rsidRPr="00046328" w14:paraId="0D52C496" w14:textId="77777777" w:rsidTr="00E8723D">
        <w:tc>
          <w:tcPr>
            <w:tcW w:w="3978" w:type="dxa"/>
          </w:tcPr>
          <w:p w14:paraId="16D7E03A" w14:textId="77777777" w:rsidR="006A16DC" w:rsidRPr="00046328" w:rsidRDefault="006A16DC" w:rsidP="006A16D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1170" w:type="dxa"/>
          </w:tcPr>
          <w:p w14:paraId="72C1C6CB" w14:textId="0CEB835B" w:rsidR="006A16DC" w:rsidRPr="00046328" w:rsidRDefault="006A16DC" w:rsidP="006A16DC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0EF43CA8" w14:textId="77777777" w:rsidR="006A16DC" w:rsidRPr="00046328" w:rsidRDefault="006A16DC" w:rsidP="006A16DC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4AC7A384" w14:textId="50692A2A" w:rsidR="006A16DC" w:rsidRPr="00046328" w:rsidRDefault="006A16DC" w:rsidP="006A16DC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29</w:t>
            </w:r>
          </w:p>
        </w:tc>
        <w:tc>
          <w:tcPr>
            <w:tcW w:w="288" w:type="dxa"/>
          </w:tcPr>
          <w:p w14:paraId="67D8D86A" w14:textId="77777777" w:rsidR="006A16DC" w:rsidRPr="00046328" w:rsidRDefault="006A16DC" w:rsidP="006A16DC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4F35612" w14:textId="0AD85B47" w:rsidR="006A16DC" w:rsidRPr="00046328" w:rsidRDefault="006A16DC" w:rsidP="006A16D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52" w:type="dxa"/>
          </w:tcPr>
          <w:p w14:paraId="063991D0" w14:textId="77777777" w:rsidR="006A16DC" w:rsidRPr="00046328" w:rsidRDefault="006A16DC" w:rsidP="006A16DC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699B7E8D" w14:textId="30AF0114" w:rsidR="006A16DC" w:rsidRPr="00046328" w:rsidRDefault="006A16DC" w:rsidP="006A16D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29</w:t>
            </w:r>
          </w:p>
        </w:tc>
      </w:tr>
      <w:tr w:rsidR="006A16DC" w:rsidRPr="00046328" w14:paraId="5798E6BD" w14:textId="77777777" w:rsidTr="00E8723D">
        <w:tc>
          <w:tcPr>
            <w:tcW w:w="3978" w:type="dxa"/>
          </w:tcPr>
          <w:p w14:paraId="3B4C6E68" w14:textId="77777777" w:rsidR="006A16DC" w:rsidRPr="00046328" w:rsidRDefault="006A16DC" w:rsidP="006A16D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รายได้ค่าเช่า</w:t>
            </w:r>
          </w:p>
        </w:tc>
        <w:tc>
          <w:tcPr>
            <w:tcW w:w="1170" w:type="dxa"/>
          </w:tcPr>
          <w:p w14:paraId="7E34634B" w14:textId="421AFC85" w:rsidR="006A16DC" w:rsidRPr="00046328" w:rsidRDefault="006A16DC" w:rsidP="006A16DC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8,58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3AD23A71" w14:textId="77777777" w:rsidR="006A16DC" w:rsidRPr="00046328" w:rsidRDefault="006A16DC" w:rsidP="006A16DC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2E18E72E" w14:textId="67F11AE7" w:rsidR="006A16DC" w:rsidRPr="00046328" w:rsidRDefault="006A16DC" w:rsidP="006A16DC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8,589</w:t>
            </w:r>
          </w:p>
        </w:tc>
        <w:tc>
          <w:tcPr>
            <w:tcW w:w="288" w:type="dxa"/>
          </w:tcPr>
          <w:p w14:paraId="0C69994B" w14:textId="77777777" w:rsidR="006A16DC" w:rsidRPr="00046328" w:rsidRDefault="006A16DC" w:rsidP="006A16DC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A2A93F5" w14:textId="3192E581" w:rsidR="006A16DC" w:rsidRPr="00046328" w:rsidRDefault="006A16DC" w:rsidP="006A16D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8,58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2" w:type="dxa"/>
          </w:tcPr>
          <w:p w14:paraId="5E7B034E" w14:textId="77777777" w:rsidR="006A16DC" w:rsidRPr="00046328" w:rsidRDefault="006A16DC" w:rsidP="006A16DC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303AB75B" w14:textId="7245287C" w:rsidR="006A16DC" w:rsidRPr="00046328" w:rsidRDefault="006A16DC" w:rsidP="006A16D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8,589</w:t>
            </w:r>
          </w:p>
        </w:tc>
      </w:tr>
      <w:tr w:rsidR="006A16DC" w:rsidRPr="00046328" w14:paraId="7CC6E6FB" w14:textId="77777777" w:rsidTr="00E8723D">
        <w:tc>
          <w:tcPr>
            <w:tcW w:w="3978" w:type="dxa"/>
          </w:tcPr>
          <w:p w14:paraId="1FD8C1D8" w14:textId="77777777" w:rsidR="006A16DC" w:rsidRPr="00046328" w:rsidRDefault="006A16DC" w:rsidP="006A16D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รายได้เงินปันผล</w:t>
            </w:r>
          </w:p>
        </w:tc>
        <w:tc>
          <w:tcPr>
            <w:tcW w:w="1170" w:type="dxa"/>
          </w:tcPr>
          <w:p w14:paraId="5991457F" w14:textId="571CD825" w:rsidR="006A16DC" w:rsidRPr="00046328" w:rsidRDefault="006A16DC" w:rsidP="006A16DC">
            <w:pPr>
              <w:tabs>
                <w:tab w:val="decimal" w:pos="68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52404A9" w14:textId="77777777" w:rsidR="006A16DC" w:rsidRPr="00046328" w:rsidRDefault="006A16DC" w:rsidP="006A16DC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41D393F9" w14:textId="0D9C5A98" w:rsidR="006A16DC" w:rsidRPr="00046328" w:rsidRDefault="006A16DC" w:rsidP="006A16DC">
            <w:pPr>
              <w:tabs>
                <w:tab w:val="decimal" w:pos="68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</w:tcPr>
          <w:p w14:paraId="6CE0835B" w14:textId="77777777" w:rsidR="006A16DC" w:rsidRPr="00046328" w:rsidRDefault="006A16DC" w:rsidP="006A16DC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C1C3A55" w14:textId="382CF8FF" w:rsidR="006A16DC" w:rsidRPr="00046328" w:rsidRDefault="006A16DC" w:rsidP="006A16D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</w:tcPr>
          <w:p w14:paraId="61F6CDE1" w14:textId="77777777" w:rsidR="006A16DC" w:rsidRPr="00046328" w:rsidRDefault="006A16DC" w:rsidP="006A16DC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54452C72" w14:textId="40E45BA4" w:rsidR="006A16DC" w:rsidRPr="00046328" w:rsidRDefault="006A16DC" w:rsidP="006A16D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24</w:t>
            </w:r>
          </w:p>
        </w:tc>
      </w:tr>
      <w:tr w:rsidR="006A16DC" w:rsidRPr="00046328" w14:paraId="06ACB166" w14:textId="77777777" w:rsidTr="00E8723D">
        <w:tc>
          <w:tcPr>
            <w:tcW w:w="3978" w:type="dxa"/>
          </w:tcPr>
          <w:p w14:paraId="759815A7" w14:textId="77777777" w:rsidR="006A16DC" w:rsidRPr="00046328" w:rsidRDefault="006A16DC" w:rsidP="006A16D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6683AC37" w14:textId="2B90EC93" w:rsidR="006A16DC" w:rsidRPr="00046328" w:rsidRDefault="006A16DC" w:rsidP="006A16DC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6472A041" w14:textId="77777777" w:rsidR="006A16DC" w:rsidRPr="00046328" w:rsidRDefault="006A16DC" w:rsidP="006A16DC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1C7ADB7F" w14:textId="012D2564" w:rsidR="006A16DC" w:rsidRPr="00046328" w:rsidRDefault="006A16DC" w:rsidP="006A16DC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292</w:t>
            </w:r>
          </w:p>
        </w:tc>
        <w:tc>
          <w:tcPr>
            <w:tcW w:w="288" w:type="dxa"/>
          </w:tcPr>
          <w:p w14:paraId="3043509C" w14:textId="77777777" w:rsidR="006A16DC" w:rsidRPr="00046328" w:rsidRDefault="006A16DC" w:rsidP="006A16DC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178305D" w14:textId="54DF0E60" w:rsidR="006A16DC" w:rsidRPr="00046328" w:rsidRDefault="006A16DC" w:rsidP="006A16D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2" w:type="dxa"/>
          </w:tcPr>
          <w:p w14:paraId="1AE42266" w14:textId="77777777" w:rsidR="006A16DC" w:rsidRPr="00046328" w:rsidRDefault="006A16DC" w:rsidP="006A16DC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3D0868E3" w14:textId="73FC5672" w:rsidR="006A16DC" w:rsidRPr="00046328" w:rsidRDefault="006A16DC" w:rsidP="006A16D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292</w:t>
            </w:r>
          </w:p>
        </w:tc>
      </w:tr>
      <w:tr w:rsidR="006A16DC" w:rsidRPr="00046328" w14:paraId="72B6E67D" w14:textId="77777777" w:rsidTr="00E8723D">
        <w:tc>
          <w:tcPr>
            <w:tcW w:w="3978" w:type="dxa"/>
          </w:tcPr>
          <w:p w14:paraId="2A1E3CDF" w14:textId="77777777" w:rsidR="006A16DC" w:rsidRPr="00046328" w:rsidRDefault="006A16DC" w:rsidP="006A16D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ค่าบริการบริหารสินค้า</w:t>
            </w:r>
          </w:p>
        </w:tc>
        <w:tc>
          <w:tcPr>
            <w:tcW w:w="1170" w:type="dxa"/>
          </w:tcPr>
          <w:p w14:paraId="6511EDEF" w14:textId="71D08FD4" w:rsidR="006A16DC" w:rsidRPr="00046328" w:rsidRDefault="006A16DC" w:rsidP="006A16DC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24,109</w:t>
            </w:r>
          </w:p>
        </w:tc>
        <w:tc>
          <w:tcPr>
            <w:tcW w:w="270" w:type="dxa"/>
          </w:tcPr>
          <w:p w14:paraId="7BE1C921" w14:textId="77777777" w:rsidR="006A16DC" w:rsidRPr="00046328" w:rsidRDefault="006A16DC" w:rsidP="006A16DC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1FEDF8FE" w14:textId="6995EBEC" w:rsidR="006A16DC" w:rsidRPr="00046328" w:rsidRDefault="006A16DC" w:rsidP="006A16DC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26,848</w:t>
            </w:r>
          </w:p>
        </w:tc>
        <w:tc>
          <w:tcPr>
            <w:tcW w:w="288" w:type="dxa"/>
          </w:tcPr>
          <w:p w14:paraId="0775E173" w14:textId="77777777" w:rsidR="006A16DC" w:rsidRPr="00046328" w:rsidRDefault="006A16DC" w:rsidP="006A16DC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0569C98" w14:textId="4ECDCE96" w:rsidR="006A16DC" w:rsidRPr="00046328" w:rsidRDefault="006A16DC" w:rsidP="006A16D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24,109</w:t>
            </w:r>
          </w:p>
        </w:tc>
        <w:tc>
          <w:tcPr>
            <w:tcW w:w="252" w:type="dxa"/>
          </w:tcPr>
          <w:p w14:paraId="25C24651" w14:textId="77777777" w:rsidR="006A16DC" w:rsidRPr="00046328" w:rsidRDefault="006A16DC" w:rsidP="006A16DC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291055C3" w14:textId="73F5B8E6" w:rsidR="006A16DC" w:rsidRPr="00046328" w:rsidRDefault="006A16DC" w:rsidP="006A16D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26,848</w:t>
            </w:r>
          </w:p>
        </w:tc>
      </w:tr>
      <w:tr w:rsidR="006A16DC" w:rsidRPr="00046328" w14:paraId="353426F7" w14:textId="77777777" w:rsidTr="00E8723D">
        <w:tc>
          <w:tcPr>
            <w:tcW w:w="3978" w:type="dxa"/>
          </w:tcPr>
          <w:p w14:paraId="6DB542A4" w14:textId="77777777" w:rsidR="006A16DC" w:rsidRPr="00046328" w:rsidRDefault="006A16DC" w:rsidP="006A16D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5DCA89E2" w14:textId="692A9C58" w:rsidR="006A16DC" w:rsidRPr="00046328" w:rsidRDefault="006A16DC" w:rsidP="006A16DC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1,8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3E188A21" w14:textId="77777777" w:rsidR="006A16DC" w:rsidRPr="00046328" w:rsidRDefault="006A16DC" w:rsidP="006A16DC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4E77E476" w14:textId="141E30DA" w:rsidR="006A16DC" w:rsidRPr="00046328" w:rsidRDefault="006A16DC" w:rsidP="006A16DC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2,275</w:t>
            </w:r>
          </w:p>
        </w:tc>
        <w:tc>
          <w:tcPr>
            <w:tcW w:w="288" w:type="dxa"/>
          </w:tcPr>
          <w:p w14:paraId="68845FDA" w14:textId="77777777" w:rsidR="006A16DC" w:rsidRPr="00046328" w:rsidRDefault="006A16DC" w:rsidP="006A16DC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95E17FF" w14:textId="6D6DF5A2" w:rsidR="006A16DC" w:rsidRPr="00046328" w:rsidRDefault="006A16DC" w:rsidP="006A16D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1,8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52" w:type="dxa"/>
          </w:tcPr>
          <w:p w14:paraId="69CB5765" w14:textId="77777777" w:rsidR="006A16DC" w:rsidRPr="00046328" w:rsidRDefault="006A16DC" w:rsidP="006A16DC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38E49BA7" w14:textId="3FBE6681" w:rsidR="006A16DC" w:rsidRPr="00046328" w:rsidRDefault="006A16DC" w:rsidP="006A16D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2,275</w:t>
            </w:r>
          </w:p>
        </w:tc>
      </w:tr>
      <w:tr w:rsidR="006A16DC" w:rsidRPr="00046328" w14:paraId="5718B7B2" w14:textId="77777777" w:rsidTr="00E8723D">
        <w:tc>
          <w:tcPr>
            <w:tcW w:w="3978" w:type="dxa"/>
          </w:tcPr>
          <w:p w14:paraId="2CC7AEA5" w14:textId="77777777" w:rsidR="006A16DC" w:rsidRPr="00046328" w:rsidRDefault="006A16DC" w:rsidP="006A16D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</w:tcPr>
          <w:p w14:paraId="0383AC6A" w14:textId="77777777" w:rsidR="006A16DC" w:rsidRPr="00046328" w:rsidRDefault="006A16DC" w:rsidP="006A16DC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6D7A0205" w14:textId="77777777" w:rsidR="006A16DC" w:rsidRPr="00046328" w:rsidRDefault="006A16DC" w:rsidP="006A16DC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52" w:type="dxa"/>
          </w:tcPr>
          <w:p w14:paraId="7CAC7DC3" w14:textId="77777777" w:rsidR="006A16DC" w:rsidRPr="00046328" w:rsidRDefault="006A16DC" w:rsidP="006A16DC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8" w:type="dxa"/>
          </w:tcPr>
          <w:p w14:paraId="00619D1A" w14:textId="77777777" w:rsidR="006A16DC" w:rsidRPr="00046328" w:rsidRDefault="006A16DC" w:rsidP="006A16DC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0" w:type="dxa"/>
          </w:tcPr>
          <w:p w14:paraId="3BD49A47" w14:textId="77777777" w:rsidR="006A16DC" w:rsidRPr="00046328" w:rsidRDefault="006A16DC" w:rsidP="006A16D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52" w:type="dxa"/>
          </w:tcPr>
          <w:p w14:paraId="662F7999" w14:textId="77777777" w:rsidR="006A16DC" w:rsidRPr="00046328" w:rsidRDefault="006A16DC" w:rsidP="006A16DC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99" w:type="dxa"/>
          </w:tcPr>
          <w:p w14:paraId="4658C8B6" w14:textId="77777777" w:rsidR="006A16DC" w:rsidRPr="00046328" w:rsidRDefault="006A16DC" w:rsidP="006A16D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6A16DC" w:rsidRPr="008E5BE3" w14:paraId="0410CC78" w14:textId="77777777" w:rsidTr="00E8723D">
        <w:tc>
          <w:tcPr>
            <w:tcW w:w="3978" w:type="dxa"/>
          </w:tcPr>
          <w:p w14:paraId="6A4C0FBD" w14:textId="77777777" w:rsidR="006A16DC" w:rsidRPr="008E5BE3" w:rsidRDefault="006A16DC" w:rsidP="006A16D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170" w:type="dxa"/>
          </w:tcPr>
          <w:p w14:paraId="0304AAF8" w14:textId="77777777" w:rsidR="006A16DC" w:rsidRPr="008E5BE3" w:rsidRDefault="006A16DC" w:rsidP="006A16DC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51F8F62" w14:textId="77777777" w:rsidR="006A16DC" w:rsidRPr="008E5BE3" w:rsidRDefault="006A16DC" w:rsidP="006A16D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06CC91A7" w14:textId="77777777" w:rsidR="006A16DC" w:rsidRPr="008E5BE3" w:rsidRDefault="006A16DC" w:rsidP="006A16DC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70FC5F20" w14:textId="77777777" w:rsidR="006A16DC" w:rsidRPr="008E5BE3" w:rsidRDefault="006A16DC" w:rsidP="006A16D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CDA35F4" w14:textId="77777777" w:rsidR="006A16DC" w:rsidRPr="008E5BE3" w:rsidRDefault="006A16DC" w:rsidP="006A16D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7A5497B2" w14:textId="77777777" w:rsidR="006A16DC" w:rsidRPr="008E5BE3" w:rsidRDefault="006A16DC" w:rsidP="006A16DC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1A4C8180" w14:textId="77777777" w:rsidR="006A16DC" w:rsidRPr="008E5BE3" w:rsidRDefault="006A16DC" w:rsidP="006A16D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6A16DC" w:rsidRPr="008E5BE3" w14:paraId="731AA1B0" w14:textId="77777777" w:rsidTr="00E8723D">
        <w:tc>
          <w:tcPr>
            <w:tcW w:w="3978" w:type="dxa"/>
          </w:tcPr>
          <w:p w14:paraId="1380B737" w14:textId="77777777" w:rsidR="006A16DC" w:rsidRPr="008E5BE3" w:rsidRDefault="006A16DC" w:rsidP="006A16D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4C01857B" w14:textId="77777777" w:rsidR="006A16DC" w:rsidRPr="008E5BE3" w:rsidRDefault="006A16DC" w:rsidP="006A16DC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16AAAFA" w14:textId="77777777" w:rsidR="006A16DC" w:rsidRPr="008E5BE3" w:rsidRDefault="006A16DC" w:rsidP="006A16D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242E3D38" w14:textId="77777777" w:rsidR="006A16DC" w:rsidRPr="008E5BE3" w:rsidRDefault="006A16DC" w:rsidP="006A16DC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1CEF65B0" w14:textId="77777777" w:rsidR="006A16DC" w:rsidRPr="008E5BE3" w:rsidRDefault="006A16DC" w:rsidP="006A16D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271CCA56" w14:textId="77777777" w:rsidR="006A16DC" w:rsidRPr="008E5BE3" w:rsidRDefault="006A16DC" w:rsidP="006A16D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168AFDF7" w14:textId="77777777" w:rsidR="006A16DC" w:rsidRPr="008E5BE3" w:rsidRDefault="006A16DC" w:rsidP="006A16DC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6D3DB376" w14:textId="77777777" w:rsidR="006A16DC" w:rsidRPr="008E5BE3" w:rsidRDefault="006A16DC" w:rsidP="006A16D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8E5BE3" w:rsidRPr="008E5BE3" w14:paraId="69830C85" w14:textId="77777777" w:rsidTr="00E8723D">
        <w:tc>
          <w:tcPr>
            <w:tcW w:w="3978" w:type="dxa"/>
          </w:tcPr>
          <w:p w14:paraId="5FB9C576" w14:textId="77777777" w:rsidR="008E5BE3" w:rsidRPr="008E5BE3" w:rsidRDefault="008E5BE3" w:rsidP="008E5BE3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ab/>
              <w:t>ผลประโยชน์ระยะสั้น</w:t>
            </w:r>
          </w:p>
        </w:tc>
        <w:tc>
          <w:tcPr>
            <w:tcW w:w="1170" w:type="dxa"/>
          </w:tcPr>
          <w:p w14:paraId="74D928B0" w14:textId="446C6C30" w:rsidR="008E5BE3" w:rsidRPr="008E5BE3" w:rsidRDefault="008E5BE3" w:rsidP="008E5BE3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/>
                <w:sz w:val="30"/>
                <w:szCs w:val="30"/>
                <w:lang w:val="en-US"/>
              </w:rPr>
              <w:t>38,442</w:t>
            </w:r>
          </w:p>
        </w:tc>
        <w:tc>
          <w:tcPr>
            <w:tcW w:w="270" w:type="dxa"/>
          </w:tcPr>
          <w:p w14:paraId="49FAEC8F" w14:textId="77777777" w:rsidR="008E5BE3" w:rsidRPr="008E5BE3" w:rsidRDefault="008E5BE3" w:rsidP="008E5BE3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3A521745" w14:textId="60CEB9A8" w:rsidR="008E5BE3" w:rsidRPr="008E5BE3" w:rsidRDefault="008E5BE3" w:rsidP="008E5BE3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36,280</w:t>
            </w:r>
          </w:p>
        </w:tc>
        <w:tc>
          <w:tcPr>
            <w:tcW w:w="288" w:type="dxa"/>
          </w:tcPr>
          <w:p w14:paraId="7A538C6D" w14:textId="77777777" w:rsidR="008E5BE3" w:rsidRPr="008E5BE3" w:rsidRDefault="008E5BE3" w:rsidP="008E5BE3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23F340C" w14:textId="29C78F5A" w:rsidR="008E5BE3" w:rsidRPr="008E5BE3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/>
                <w:sz w:val="30"/>
                <w:szCs w:val="30"/>
                <w:lang w:val="en-US"/>
              </w:rPr>
              <w:t>38,442</w:t>
            </w:r>
          </w:p>
        </w:tc>
        <w:tc>
          <w:tcPr>
            <w:tcW w:w="252" w:type="dxa"/>
          </w:tcPr>
          <w:p w14:paraId="7DBC9356" w14:textId="77777777" w:rsidR="008E5BE3" w:rsidRPr="008E5BE3" w:rsidRDefault="008E5BE3" w:rsidP="008E5BE3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466D487F" w14:textId="6890A837" w:rsidR="008E5BE3" w:rsidRPr="008E5BE3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36,280</w:t>
            </w:r>
          </w:p>
        </w:tc>
      </w:tr>
      <w:tr w:rsidR="008E5BE3" w:rsidRPr="008E5BE3" w14:paraId="5775CBFC" w14:textId="77777777" w:rsidTr="00E8723D">
        <w:tc>
          <w:tcPr>
            <w:tcW w:w="3978" w:type="dxa"/>
          </w:tcPr>
          <w:p w14:paraId="63844918" w14:textId="77777777" w:rsidR="008E5BE3" w:rsidRPr="008E5BE3" w:rsidRDefault="008E5BE3" w:rsidP="008E5BE3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ab/>
              <w:t>ผลประโยชน์หลังออกจากงาน</w:t>
            </w:r>
          </w:p>
        </w:tc>
        <w:tc>
          <w:tcPr>
            <w:tcW w:w="1170" w:type="dxa"/>
          </w:tcPr>
          <w:p w14:paraId="64F50472" w14:textId="39C9E347" w:rsidR="008E5BE3" w:rsidRPr="008E5BE3" w:rsidRDefault="008E5BE3" w:rsidP="008E5BE3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/>
                <w:sz w:val="30"/>
                <w:szCs w:val="30"/>
                <w:lang w:val="en-US"/>
              </w:rPr>
              <w:t>57</w:t>
            </w:r>
            <w:r w:rsidR="00390604">
              <w:rPr>
                <w:rFonts w:ascii="Angsana New" w:eastAsia="Calibri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6B86461" w14:textId="77777777" w:rsidR="008E5BE3" w:rsidRPr="008E5BE3" w:rsidRDefault="008E5BE3" w:rsidP="008E5BE3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0AEFA459" w14:textId="4702B1F3" w:rsidR="008E5BE3" w:rsidRPr="008E5BE3" w:rsidRDefault="008E5BE3" w:rsidP="008E5BE3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723</w:t>
            </w:r>
          </w:p>
        </w:tc>
        <w:tc>
          <w:tcPr>
            <w:tcW w:w="288" w:type="dxa"/>
          </w:tcPr>
          <w:p w14:paraId="2680AC45" w14:textId="77777777" w:rsidR="008E5BE3" w:rsidRPr="008E5BE3" w:rsidRDefault="008E5BE3" w:rsidP="008E5BE3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315DA6EA" w14:textId="37E2C1B2" w:rsidR="008E5BE3" w:rsidRPr="008E5BE3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/>
                <w:sz w:val="30"/>
                <w:szCs w:val="30"/>
                <w:lang w:val="en-US"/>
              </w:rPr>
              <w:t>57</w:t>
            </w:r>
            <w:r w:rsidR="00390604">
              <w:rPr>
                <w:rFonts w:ascii="Angsana New" w:eastAsia="Calibri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2" w:type="dxa"/>
          </w:tcPr>
          <w:p w14:paraId="70D91C4C" w14:textId="77777777" w:rsidR="008E5BE3" w:rsidRPr="008E5BE3" w:rsidRDefault="008E5BE3" w:rsidP="008E5BE3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541F7FC7" w14:textId="569E2A9E" w:rsidR="008E5BE3" w:rsidRPr="008E5BE3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723</w:t>
            </w:r>
          </w:p>
        </w:tc>
      </w:tr>
      <w:tr w:rsidR="008E5BE3" w:rsidRPr="008E5BE3" w14:paraId="458CDC0D" w14:textId="77777777" w:rsidTr="00E8723D">
        <w:tc>
          <w:tcPr>
            <w:tcW w:w="3978" w:type="dxa"/>
          </w:tcPr>
          <w:p w14:paraId="5D1F6274" w14:textId="77777777" w:rsidR="008E5BE3" w:rsidRPr="008E5BE3" w:rsidRDefault="008E5BE3" w:rsidP="008E5BE3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ab/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10E92A" w14:textId="4A7CB02D" w:rsidR="008E5BE3" w:rsidRPr="008E5BE3" w:rsidRDefault="008E5BE3" w:rsidP="008E5BE3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E5BE3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BCDAEBF" w14:textId="77777777" w:rsidR="008E5BE3" w:rsidRPr="008E5BE3" w:rsidRDefault="008E5BE3" w:rsidP="008E5BE3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CB5C1F4" w14:textId="169FD72E" w:rsidR="008E5BE3" w:rsidRPr="008E5BE3" w:rsidRDefault="008E5BE3" w:rsidP="008E5BE3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E5BE3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88" w:type="dxa"/>
          </w:tcPr>
          <w:p w14:paraId="63DEB569" w14:textId="77777777" w:rsidR="008E5BE3" w:rsidRPr="008E5BE3" w:rsidRDefault="008E5BE3" w:rsidP="008E5BE3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E25C13" w14:textId="30095AD2" w:rsidR="008E5BE3" w:rsidRPr="008E5BE3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E5BE3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2" w:type="dxa"/>
          </w:tcPr>
          <w:p w14:paraId="13F34A6D" w14:textId="77777777" w:rsidR="008E5BE3" w:rsidRPr="008E5BE3" w:rsidRDefault="008E5BE3" w:rsidP="008E5BE3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777B0572" w14:textId="7FE6A2B8" w:rsidR="008E5BE3" w:rsidRPr="008E5BE3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E5BE3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5</w:t>
            </w:r>
          </w:p>
        </w:tc>
      </w:tr>
      <w:tr w:rsidR="008E5BE3" w:rsidRPr="008E5BE3" w14:paraId="4E1EFC55" w14:textId="77777777" w:rsidTr="00E8723D">
        <w:tc>
          <w:tcPr>
            <w:tcW w:w="3978" w:type="dxa"/>
          </w:tcPr>
          <w:p w14:paraId="47E2BF74" w14:textId="77777777" w:rsidR="008E5BE3" w:rsidRPr="008E5BE3" w:rsidRDefault="008E5BE3" w:rsidP="008E5BE3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ab/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D7B216" w14:textId="42CE08AB" w:rsidR="008E5BE3" w:rsidRPr="008E5BE3" w:rsidRDefault="008E5BE3" w:rsidP="008E5BE3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39,017</w:t>
            </w:r>
          </w:p>
        </w:tc>
        <w:tc>
          <w:tcPr>
            <w:tcW w:w="270" w:type="dxa"/>
          </w:tcPr>
          <w:p w14:paraId="4DD7D3E0" w14:textId="77777777" w:rsidR="008E5BE3" w:rsidRPr="008E5BE3" w:rsidRDefault="008E5BE3" w:rsidP="008E5BE3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BE82911" w14:textId="0978790B" w:rsidR="008E5BE3" w:rsidRPr="008E5BE3" w:rsidRDefault="008E5BE3" w:rsidP="008E5BE3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 w:hint="cs"/>
                <w:b/>
                <w:bCs/>
                <w:sz w:val="30"/>
                <w:szCs w:val="30"/>
                <w:lang w:val="en-US"/>
              </w:rPr>
              <w:t>37,008</w:t>
            </w:r>
          </w:p>
        </w:tc>
        <w:tc>
          <w:tcPr>
            <w:tcW w:w="288" w:type="dxa"/>
          </w:tcPr>
          <w:p w14:paraId="447C5235" w14:textId="77777777" w:rsidR="008E5BE3" w:rsidRPr="008E5BE3" w:rsidRDefault="008E5BE3" w:rsidP="008E5BE3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6A9DC8" w14:textId="71EE0360" w:rsidR="008E5BE3" w:rsidRPr="008E5BE3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39,017</w:t>
            </w:r>
          </w:p>
        </w:tc>
        <w:tc>
          <w:tcPr>
            <w:tcW w:w="252" w:type="dxa"/>
          </w:tcPr>
          <w:p w14:paraId="4533FC64" w14:textId="77777777" w:rsidR="008E5BE3" w:rsidRPr="008E5BE3" w:rsidRDefault="008E5BE3" w:rsidP="008E5BE3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14:paraId="7666502E" w14:textId="0BA9B56D" w:rsidR="008E5BE3" w:rsidRPr="008E5BE3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 w:hint="cs"/>
                <w:b/>
                <w:bCs/>
                <w:sz w:val="30"/>
                <w:szCs w:val="30"/>
                <w:lang w:val="en-US"/>
              </w:rPr>
              <w:t>37,008</w:t>
            </w:r>
          </w:p>
        </w:tc>
      </w:tr>
      <w:tr w:rsidR="008E5BE3" w:rsidRPr="00046328" w14:paraId="5B54FC80" w14:textId="77777777" w:rsidTr="00E8723D">
        <w:trPr>
          <w:trHeight w:val="259"/>
        </w:trPr>
        <w:tc>
          <w:tcPr>
            <w:tcW w:w="3978" w:type="dxa"/>
          </w:tcPr>
          <w:p w14:paraId="15C31A07" w14:textId="77777777" w:rsidR="008E5BE3" w:rsidRPr="00046328" w:rsidRDefault="008E5BE3" w:rsidP="008E5BE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</w:tcPr>
          <w:p w14:paraId="78CA4D84" w14:textId="77777777" w:rsidR="008E5BE3" w:rsidRPr="00046328" w:rsidRDefault="008E5BE3" w:rsidP="008E5BE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70" w:type="dxa"/>
          </w:tcPr>
          <w:p w14:paraId="040CAC08" w14:textId="77777777" w:rsidR="008E5BE3" w:rsidRPr="00046328" w:rsidRDefault="008E5BE3" w:rsidP="008E5BE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52" w:type="dxa"/>
          </w:tcPr>
          <w:p w14:paraId="753051BF" w14:textId="77777777" w:rsidR="008E5BE3" w:rsidRPr="00046328" w:rsidRDefault="008E5BE3" w:rsidP="008E5BE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88" w:type="dxa"/>
          </w:tcPr>
          <w:p w14:paraId="59BCF7FC" w14:textId="77777777" w:rsidR="008E5BE3" w:rsidRPr="00046328" w:rsidRDefault="008E5BE3" w:rsidP="008E5BE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</w:tcPr>
          <w:p w14:paraId="41825218" w14:textId="77777777" w:rsidR="008E5BE3" w:rsidRPr="00046328" w:rsidRDefault="008E5BE3" w:rsidP="008E5BE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52" w:type="dxa"/>
          </w:tcPr>
          <w:p w14:paraId="3F942A80" w14:textId="77777777" w:rsidR="008E5BE3" w:rsidRPr="00046328" w:rsidRDefault="008E5BE3" w:rsidP="008E5BE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099" w:type="dxa"/>
          </w:tcPr>
          <w:p w14:paraId="322F4ACA" w14:textId="77777777" w:rsidR="008E5BE3" w:rsidRPr="00046328" w:rsidRDefault="008E5BE3" w:rsidP="008E5BE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</w:tr>
      <w:tr w:rsidR="008E5BE3" w:rsidRPr="00046328" w14:paraId="1578536E" w14:textId="77777777" w:rsidTr="00E8723D">
        <w:tc>
          <w:tcPr>
            <w:tcW w:w="3978" w:type="dxa"/>
          </w:tcPr>
          <w:p w14:paraId="6667A186" w14:textId="77777777" w:rsidR="008E5BE3" w:rsidRPr="00046328" w:rsidRDefault="008E5BE3" w:rsidP="008E5BE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กิจการอื่น</w:t>
            </w: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170" w:type="dxa"/>
          </w:tcPr>
          <w:p w14:paraId="30AC8884" w14:textId="77777777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FE0CF0" w14:textId="77777777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5E433CFC" w14:textId="77777777" w:rsidR="008E5BE3" w:rsidRPr="00046328" w:rsidRDefault="008E5BE3" w:rsidP="008E5BE3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</w:tcPr>
          <w:p w14:paraId="54877BAB" w14:textId="77777777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CA02D14" w14:textId="77777777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57EE4FED" w14:textId="77777777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6C7D1415" w14:textId="77777777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8E5BE3" w:rsidRPr="00046328" w14:paraId="233BF7BD" w14:textId="77777777" w:rsidTr="00E8723D">
        <w:tc>
          <w:tcPr>
            <w:tcW w:w="3978" w:type="dxa"/>
          </w:tcPr>
          <w:p w14:paraId="442568B8" w14:textId="77777777" w:rsidR="008E5BE3" w:rsidRPr="00046328" w:rsidRDefault="008E5BE3" w:rsidP="008E5BE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pacing w:val="-4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6A2F38CD" w14:textId="5E762045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1,867,508</w:t>
            </w:r>
          </w:p>
        </w:tc>
        <w:tc>
          <w:tcPr>
            <w:tcW w:w="270" w:type="dxa"/>
          </w:tcPr>
          <w:p w14:paraId="30A30822" w14:textId="77777777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797BDD42" w14:textId="375D964E" w:rsidR="008E5BE3" w:rsidRPr="00046328" w:rsidRDefault="008E5BE3" w:rsidP="008E5BE3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2,340,751</w:t>
            </w:r>
          </w:p>
        </w:tc>
        <w:tc>
          <w:tcPr>
            <w:tcW w:w="288" w:type="dxa"/>
          </w:tcPr>
          <w:p w14:paraId="1FE4362C" w14:textId="77777777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0FEFFF1" w14:textId="4E44E440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1,867,508</w:t>
            </w:r>
          </w:p>
        </w:tc>
        <w:tc>
          <w:tcPr>
            <w:tcW w:w="252" w:type="dxa"/>
          </w:tcPr>
          <w:p w14:paraId="21AD7EBE" w14:textId="77777777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17E40FB9" w14:textId="43281D2F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2,340,751</w:t>
            </w:r>
          </w:p>
        </w:tc>
      </w:tr>
      <w:tr w:rsidR="008E5BE3" w:rsidRPr="00046328" w14:paraId="4DF2E136" w14:textId="77777777" w:rsidTr="00E8723D">
        <w:tc>
          <w:tcPr>
            <w:tcW w:w="3978" w:type="dxa"/>
          </w:tcPr>
          <w:p w14:paraId="4E9BC4BB" w14:textId="77777777" w:rsidR="008E5BE3" w:rsidRPr="00046328" w:rsidRDefault="008E5BE3" w:rsidP="008E5BE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en-US"/>
              </w:rPr>
              <w:t>ซื้อวัตถุดิบ</w:t>
            </w:r>
          </w:p>
        </w:tc>
        <w:tc>
          <w:tcPr>
            <w:tcW w:w="1170" w:type="dxa"/>
          </w:tcPr>
          <w:p w14:paraId="48D7272E" w14:textId="74C0E5F5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613,70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0106E31C" w14:textId="77777777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00436305" w14:textId="0EE99818" w:rsidR="008E5BE3" w:rsidRPr="00046328" w:rsidRDefault="008E5BE3" w:rsidP="008E5BE3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491,327</w:t>
            </w:r>
          </w:p>
        </w:tc>
        <w:tc>
          <w:tcPr>
            <w:tcW w:w="288" w:type="dxa"/>
          </w:tcPr>
          <w:p w14:paraId="343A72FC" w14:textId="77777777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15A0D6A" w14:textId="67EF6E4C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613,70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2" w:type="dxa"/>
          </w:tcPr>
          <w:p w14:paraId="36C1841C" w14:textId="77777777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38F5EF87" w14:textId="61574E19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491,327</w:t>
            </w:r>
          </w:p>
        </w:tc>
      </w:tr>
      <w:tr w:rsidR="008E5BE3" w:rsidRPr="00046328" w14:paraId="7A99EA9E" w14:textId="77777777" w:rsidTr="00E8723D">
        <w:tc>
          <w:tcPr>
            <w:tcW w:w="3978" w:type="dxa"/>
          </w:tcPr>
          <w:p w14:paraId="79B6C648" w14:textId="77777777" w:rsidR="008E5BE3" w:rsidRPr="00046328" w:rsidRDefault="008E5BE3" w:rsidP="008E5BE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1170" w:type="dxa"/>
          </w:tcPr>
          <w:p w14:paraId="73E1A70C" w14:textId="2742E19D" w:rsidR="008E5BE3" w:rsidRPr="005224F2" w:rsidRDefault="008E5BE3" w:rsidP="008E5BE3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20,48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2D270F8" w14:textId="77777777" w:rsidR="008E5BE3" w:rsidRPr="005224F2" w:rsidRDefault="008E5BE3" w:rsidP="008E5BE3">
            <w:pPr>
              <w:tabs>
                <w:tab w:val="decimal" w:pos="68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4E44AC70" w14:textId="7185DA31" w:rsidR="008E5BE3" w:rsidRPr="005224F2" w:rsidRDefault="008E5BE3" w:rsidP="008E5BE3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5224F2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</w:t>
            </w:r>
            <w:r w:rsidRPr="005224F2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  <w:r w:rsidRPr="005224F2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,</w:t>
            </w:r>
            <w:r w:rsidRPr="005224F2">
              <w:rPr>
                <w:rFonts w:ascii="Angsana New" w:eastAsia="Calibri" w:hAnsi="Angsana New"/>
                <w:sz w:val="30"/>
                <w:szCs w:val="30"/>
                <w:lang w:val="en-US"/>
              </w:rPr>
              <w:t>367</w:t>
            </w:r>
          </w:p>
        </w:tc>
        <w:tc>
          <w:tcPr>
            <w:tcW w:w="288" w:type="dxa"/>
          </w:tcPr>
          <w:p w14:paraId="3B98366E" w14:textId="77777777" w:rsidR="008E5BE3" w:rsidRPr="005224F2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96CE975" w14:textId="32771277" w:rsidR="008E5BE3" w:rsidRPr="005224F2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20,48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2" w:type="dxa"/>
          </w:tcPr>
          <w:p w14:paraId="424522FE" w14:textId="77777777" w:rsidR="008E5BE3" w:rsidRPr="00046328" w:rsidRDefault="008E5BE3" w:rsidP="008E5BE3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715C3CEB" w14:textId="7EFFF654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5224F2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</w:t>
            </w:r>
            <w:r w:rsidRPr="005224F2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  <w:r w:rsidRPr="005224F2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,</w:t>
            </w:r>
            <w:r w:rsidRPr="005224F2">
              <w:rPr>
                <w:rFonts w:ascii="Angsana New" w:eastAsia="Calibri" w:hAnsi="Angsana New"/>
                <w:sz w:val="30"/>
                <w:szCs w:val="30"/>
                <w:lang w:val="en-US"/>
              </w:rPr>
              <w:t>367</w:t>
            </w:r>
          </w:p>
        </w:tc>
      </w:tr>
      <w:tr w:rsidR="008E5BE3" w:rsidRPr="00046328" w14:paraId="57F1CCDA" w14:textId="77777777" w:rsidTr="00E8723D">
        <w:tc>
          <w:tcPr>
            <w:tcW w:w="3978" w:type="dxa"/>
          </w:tcPr>
          <w:p w14:paraId="05FB6CD7" w14:textId="15B1D8A1" w:rsidR="008E5BE3" w:rsidRPr="008E5BE3" w:rsidRDefault="008E5BE3" w:rsidP="008E5BE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198B2F74" w14:textId="77777777" w:rsidR="008E5BE3" w:rsidRPr="00B828E0" w:rsidRDefault="008E5BE3" w:rsidP="008E5BE3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A8233A" w14:textId="77777777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4C5C1062" w14:textId="77777777" w:rsidR="008E5BE3" w:rsidRPr="00046328" w:rsidRDefault="008E5BE3" w:rsidP="008E5BE3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</w:tcPr>
          <w:p w14:paraId="02ED4ECE" w14:textId="77777777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4F4E816" w14:textId="77777777" w:rsidR="008E5BE3" w:rsidRPr="00B828E0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2787720" w14:textId="77777777" w:rsidR="008E5BE3" w:rsidRPr="00046328" w:rsidRDefault="008E5BE3" w:rsidP="008E5BE3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027EDD05" w14:textId="77777777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8E5BE3" w:rsidRPr="00046328" w14:paraId="6D39488D" w14:textId="77777777" w:rsidTr="00E8723D">
        <w:tc>
          <w:tcPr>
            <w:tcW w:w="3978" w:type="dxa"/>
          </w:tcPr>
          <w:p w14:paraId="7DCABB49" w14:textId="77777777" w:rsidR="008E5BE3" w:rsidRPr="00046328" w:rsidRDefault="008E5BE3" w:rsidP="008E5BE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รายได้เงินปันผล</w:t>
            </w:r>
          </w:p>
        </w:tc>
        <w:tc>
          <w:tcPr>
            <w:tcW w:w="1170" w:type="dxa"/>
          </w:tcPr>
          <w:p w14:paraId="657FE484" w14:textId="4BD61662" w:rsidR="008E5BE3" w:rsidRPr="00046328" w:rsidRDefault="008E5BE3" w:rsidP="008E5BE3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244,4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</w:tcPr>
          <w:p w14:paraId="766E85AD" w14:textId="77777777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090B2301" w14:textId="0D15C1F2" w:rsidR="008E5BE3" w:rsidRPr="00046328" w:rsidRDefault="008E5BE3" w:rsidP="008E5BE3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317,520</w:t>
            </w:r>
          </w:p>
        </w:tc>
        <w:tc>
          <w:tcPr>
            <w:tcW w:w="288" w:type="dxa"/>
          </w:tcPr>
          <w:p w14:paraId="0B4A993C" w14:textId="77777777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7E54B4B" w14:textId="57AEEB32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244,4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52" w:type="dxa"/>
          </w:tcPr>
          <w:p w14:paraId="42865470" w14:textId="77777777" w:rsidR="008E5BE3" w:rsidRPr="00046328" w:rsidRDefault="008E5BE3" w:rsidP="008E5BE3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36621E83" w14:textId="78AD0FD4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317,520</w:t>
            </w:r>
          </w:p>
        </w:tc>
      </w:tr>
      <w:tr w:rsidR="008E5BE3" w:rsidRPr="00046328" w14:paraId="70E93AC4" w14:textId="77777777" w:rsidTr="00E8723D">
        <w:tc>
          <w:tcPr>
            <w:tcW w:w="3978" w:type="dxa"/>
          </w:tcPr>
          <w:p w14:paraId="49A13592" w14:textId="77777777" w:rsidR="008E5BE3" w:rsidRPr="00046328" w:rsidRDefault="008E5BE3" w:rsidP="008E5BE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รายได้ดอกเบี้ย</w:t>
            </w:r>
          </w:p>
        </w:tc>
        <w:tc>
          <w:tcPr>
            <w:tcW w:w="1170" w:type="dxa"/>
          </w:tcPr>
          <w:p w14:paraId="4890EEB1" w14:textId="6F2578FA" w:rsidR="008E5BE3" w:rsidRPr="00046328" w:rsidRDefault="008E5BE3" w:rsidP="008E5BE3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338</w:t>
            </w:r>
          </w:p>
        </w:tc>
        <w:tc>
          <w:tcPr>
            <w:tcW w:w="270" w:type="dxa"/>
          </w:tcPr>
          <w:p w14:paraId="7B21CF2B" w14:textId="77777777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5B15A0C7" w14:textId="1699A110" w:rsidR="008E5BE3" w:rsidRPr="00046328" w:rsidRDefault="008E5BE3" w:rsidP="008E5BE3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607</w:t>
            </w:r>
          </w:p>
        </w:tc>
        <w:tc>
          <w:tcPr>
            <w:tcW w:w="288" w:type="dxa"/>
          </w:tcPr>
          <w:p w14:paraId="67C5CB61" w14:textId="77777777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2A184751" w14:textId="2473546E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338</w:t>
            </w:r>
          </w:p>
        </w:tc>
        <w:tc>
          <w:tcPr>
            <w:tcW w:w="252" w:type="dxa"/>
          </w:tcPr>
          <w:p w14:paraId="0074CAAB" w14:textId="77777777" w:rsidR="008E5BE3" w:rsidRPr="00046328" w:rsidRDefault="008E5BE3" w:rsidP="008E5BE3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1B8FA63D" w14:textId="559BA1E1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607</w:t>
            </w:r>
          </w:p>
        </w:tc>
      </w:tr>
      <w:tr w:rsidR="008E5BE3" w:rsidRPr="00046328" w14:paraId="62EA5BC2" w14:textId="77777777" w:rsidTr="00E8723D">
        <w:tc>
          <w:tcPr>
            <w:tcW w:w="3978" w:type="dxa"/>
          </w:tcPr>
          <w:p w14:paraId="3E8056EB" w14:textId="77777777" w:rsidR="008E5BE3" w:rsidRPr="00046328" w:rsidRDefault="008E5BE3" w:rsidP="008E5BE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5C935235" w14:textId="0B9F04B0" w:rsidR="008E5BE3" w:rsidRPr="00046328" w:rsidRDefault="008E5BE3" w:rsidP="008E5BE3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8,695</w:t>
            </w:r>
          </w:p>
        </w:tc>
        <w:tc>
          <w:tcPr>
            <w:tcW w:w="270" w:type="dxa"/>
          </w:tcPr>
          <w:p w14:paraId="1AC5971E" w14:textId="77777777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294327E7" w14:textId="764ACC1D" w:rsidR="008E5BE3" w:rsidRPr="00046328" w:rsidRDefault="008E5BE3" w:rsidP="008E5BE3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303</w:t>
            </w:r>
          </w:p>
        </w:tc>
        <w:tc>
          <w:tcPr>
            <w:tcW w:w="288" w:type="dxa"/>
          </w:tcPr>
          <w:p w14:paraId="105E7FC5" w14:textId="77777777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4585A8C" w14:textId="0F2969AC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8,695</w:t>
            </w:r>
          </w:p>
        </w:tc>
        <w:tc>
          <w:tcPr>
            <w:tcW w:w="252" w:type="dxa"/>
          </w:tcPr>
          <w:p w14:paraId="1C966642" w14:textId="77777777" w:rsidR="008E5BE3" w:rsidRPr="00046328" w:rsidRDefault="008E5BE3" w:rsidP="008E5BE3">
            <w:pPr>
              <w:tabs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50DDAAB2" w14:textId="2179ABBD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303</w:t>
            </w:r>
          </w:p>
        </w:tc>
      </w:tr>
      <w:tr w:rsidR="008E5BE3" w:rsidRPr="00046328" w14:paraId="4C8399D8" w14:textId="77777777" w:rsidTr="00E8723D">
        <w:tc>
          <w:tcPr>
            <w:tcW w:w="3978" w:type="dxa"/>
          </w:tcPr>
          <w:p w14:paraId="53CF0D4C" w14:textId="77777777" w:rsidR="008E5BE3" w:rsidRPr="00046328" w:rsidRDefault="008E5BE3" w:rsidP="008E5BE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70" w:type="dxa"/>
          </w:tcPr>
          <w:p w14:paraId="493E050F" w14:textId="6E837CC5" w:rsidR="008E5BE3" w:rsidRPr="00046328" w:rsidRDefault="008E5BE3" w:rsidP="008E5BE3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825</w:t>
            </w:r>
          </w:p>
        </w:tc>
        <w:tc>
          <w:tcPr>
            <w:tcW w:w="270" w:type="dxa"/>
          </w:tcPr>
          <w:p w14:paraId="6B54F23A" w14:textId="77777777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4DD9CD9" w14:textId="4E9A827A" w:rsidR="008E5BE3" w:rsidRPr="00046328" w:rsidRDefault="008E5BE3" w:rsidP="008E5BE3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1,910</w:t>
            </w:r>
          </w:p>
        </w:tc>
        <w:tc>
          <w:tcPr>
            <w:tcW w:w="288" w:type="dxa"/>
          </w:tcPr>
          <w:p w14:paraId="34D6FB63" w14:textId="77777777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676D48A" w14:textId="5DA1A751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825</w:t>
            </w:r>
          </w:p>
        </w:tc>
        <w:tc>
          <w:tcPr>
            <w:tcW w:w="252" w:type="dxa"/>
          </w:tcPr>
          <w:p w14:paraId="07C4883B" w14:textId="77777777" w:rsidR="008E5BE3" w:rsidRPr="00046328" w:rsidRDefault="008E5BE3" w:rsidP="008E5BE3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19AAE799" w14:textId="45FEA3B3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1,910</w:t>
            </w:r>
          </w:p>
        </w:tc>
      </w:tr>
      <w:tr w:rsidR="008E5BE3" w:rsidRPr="00046328" w14:paraId="4D7757A1" w14:textId="77777777" w:rsidTr="00E8723D">
        <w:tc>
          <w:tcPr>
            <w:tcW w:w="3978" w:type="dxa"/>
          </w:tcPr>
          <w:p w14:paraId="6FB1D553" w14:textId="77777777" w:rsidR="008E5BE3" w:rsidRPr="00046328" w:rsidRDefault="008E5BE3" w:rsidP="008E5BE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1451B389" w14:textId="4556918B" w:rsidR="008E5BE3" w:rsidRPr="00046328" w:rsidRDefault="008E5BE3" w:rsidP="008E5BE3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23,93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1D615548" w14:textId="77777777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A115BB6" w14:textId="5B650651" w:rsidR="008E5BE3" w:rsidRPr="00046328" w:rsidRDefault="008E5BE3" w:rsidP="008E5BE3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30,145</w:t>
            </w:r>
          </w:p>
        </w:tc>
        <w:tc>
          <w:tcPr>
            <w:tcW w:w="288" w:type="dxa"/>
          </w:tcPr>
          <w:p w14:paraId="46F82391" w14:textId="77777777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8795256" w14:textId="16FAF1D2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23,93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2" w:type="dxa"/>
          </w:tcPr>
          <w:p w14:paraId="21586CDC" w14:textId="77777777" w:rsidR="008E5BE3" w:rsidRPr="00046328" w:rsidRDefault="008E5BE3" w:rsidP="008E5BE3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5854EF90" w14:textId="6AF1BE00" w:rsidR="008E5BE3" w:rsidRPr="00046328" w:rsidRDefault="008E5BE3" w:rsidP="008E5BE3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30,145</w:t>
            </w:r>
          </w:p>
        </w:tc>
      </w:tr>
    </w:tbl>
    <w:p w14:paraId="60191015" w14:textId="77777777" w:rsidR="001630A0" w:rsidRPr="008E5BE3" w:rsidRDefault="001630A0" w:rsidP="00AC6527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75B2A867" w14:textId="2E157CF4" w:rsidR="005D32A0" w:rsidRPr="00B226F2" w:rsidRDefault="005D32A0" w:rsidP="005D32A0">
      <w:pPr>
        <w:pStyle w:val="Heading5"/>
        <w:tabs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226F2">
        <w:rPr>
          <w:rFonts w:ascii="Angsana New" w:hAnsi="Angsana New"/>
          <w:sz w:val="30"/>
          <w:szCs w:val="30"/>
          <w:cs/>
          <w:lang w:val="th-TH"/>
        </w:rPr>
        <w:t>ยอดคงเหลือกับ</w:t>
      </w:r>
      <w:r w:rsidRPr="00B226F2">
        <w:rPr>
          <w:rFonts w:ascii="Angsana New" w:hAnsi="Angsana New"/>
          <w:sz w:val="30"/>
          <w:szCs w:val="30"/>
          <w:cs/>
          <w:lang w:val="en-US"/>
        </w:rPr>
        <w:t>กิจการ</w:t>
      </w:r>
      <w:r w:rsidRPr="00B226F2">
        <w:rPr>
          <w:rFonts w:ascii="Angsana New" w:hAnsi="Angsana New"/>
          <w:sz w:val="30"/>
          <w:szCs w:val="30"/>
          <w:cs/>
          <w:lang w:val="th-TH"/>
        </w:rPr>
        <w:t xml:space="preserve">ที่เกี่ยวข้องกัน ณ วันที่ </w:t>
      </w:r>
      <w:r w:rsidR="006806DE" w:rsidRPr="006806DE">
        <w:rPr>
          <w:rFonts w:ascii="Angsana New" w:hAnsi="Angsana New"/>
          <w:sz w:val="30"/>
          <w:szCs w:val="30"/>
          <w:lang w:val="en-US"/>
        </w:rPr>
        <w:t>30</w:t>
      </w:r>
      <w:r w:rsidR="00310957" w:rsidRPr="00B226F2">
        <w:rPr>
          <w:rFonts w:ascii="Angsana New" w:hAnsi="Angsana New"/>
          <w:sz w:val="30"/>
          <w:szCs w:val="30"/>
          <w:lang w:val="en-US"/>
        </w:rPr>
        <w:t xml:space="preserve"> </w:t>
      </w:r>
      <w:r w:rsidR="00E8723D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310957" w:rsidRPr="00B226F2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256</w:t>
      </w:r>
      <w:r w:rsidR="00595F98">
        <w:rPr>
          <w:rFonts w:ascii="Angsana New" w:hAnsi="Angsana New"/>
          <w:sz w:val="30"/>
          <w:szCs w:val="30"/>
          <w:lang w:val="en-US"/>
        </w:rPr>
        <w:t>4</w:t>
      </w:r>
      <w:r w:rsidR="00310957" w:rsidRPr="00B226F2">
        <w:rPr>
          <w:rFonts w:ascii="Angsana New" w:hAnsi="Angsana New"/>
          <w:sz w:val="30"/>
          <w:szCs w:val="30"/>
          <w:lang w:val="en-US"/>
        </w:rPr>
        <w:t xml:space="preserve"> </w:t>
      </w:r>
      <w:r w:rsidR="00310957" w:rsidRPr="00B226F2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="006806DE" w:rsidRPr="006806DE">
        <w:rPr>
          <w:rFonts w:ascii="Angsana New" w:hAnsi="Angsana New"/>
          <w:sz w:val="30"/>
          <w:szCs w:val="30"/>
          <w:lang w:val="en-US"/>
        </w:rPr>
        <w:t>31</w:t>
      </w:r>
      <w:r w:rsidRPr="00B226F2">
        <w:rPr>
          <w:rFonts w:ascii="Angsana New" w:hAnsi="Angsana New"/>
          <w:sz w:val="30"/>
          <w:szCs w:val="30"/>
          <w:lang w:val="en-US"/>
        </w:rPr>
        <w:t xml:space="preserve"> </w:t>
      </w:r>
      <w:r w:rsidRPr="00B226F2">
        <w:rPr>
          <w:rFonts w:ascii="Angsana New" w:hAnsi="Angsana New"/>
          <w:sz w:val="30"/>
          <w:szCs w:val="30"/>
          <w:cs/>
          <w:lang w:val="en-US"/>
        </w:rPr>
        <w:t>มีนาคม</w:t>
      </w:r>
      <w:r w:rsidR="00310957" w:rsidRPr="00B226F2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806DE" w:rsidRPr="006806DE">
        <w:rPr>
          <w:rFonts w:ascii="Angsana New" w:hAnsi="Angsana New"/>
          <w:sz w:val="30"/>
          <w:szCs w:val="30"/>
          <w:lang w:val="en-US"/>
        </w:rPr>
        <w:t>256</w:t>
      </w:r>
      <w:r w:rsidR="00595F98">
        <w:rPr>
          <w:rFonts w:ascii="Angsana New" w:hAnsi="Angsana New"/>
          <w:sz w:val="30"/>
          <w:szCs w:val="30"/>
          <w:lang w:val="en-US"/>
        </w:rPr>
        <w:t>4</w:t>
      </w:r>
      <w:r w:rsidRPr="00B226F2">
        <w:rPr>
          <w:rFonts w:ascii="Angsana New" w:hAnsi="Angsana New"/>
          <w:sz w:val="30"/>
          <w:szCs w:val="30"/>
          <w:lang w:val="en-US"/>
        </w:rPr>
        <w:t xml:space="preserve"> </w:t>
      </w:r>
      <w:r w:rsidRPr="00B226F2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61F37DC3" w14:textId="2C7636BA" w:rsidR="005D32A0" w:rsidRPr="008E5BE3" w:rsidRDefault="005D32A0" w:rsidP="005D32A0">
      <w:pPr>
        <w:pStyle w:val="Heading5"/>
        <w:tabs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0"/>
          <w:szCs w:val="20"/>
          <w:lang w:val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84"/>
        <w:gridCol w:w="1426"/>
      </w:tblGrid>
      <w:tr w:rsidR="00595F98" w:rsidRPr="0013335C" w14:paraId="2EB50138" w14:textId="77777777" w:rsidTr="00595F98">
        <w:trPr>
          <w:tblHeader/>
        </w:trPr>
        <w:tc>
          <w:tcPr>
            <w:tcW w:w="5940" w:type="dxa"/>
          </w:tcPr>
          <w:p w14:paraId="397273DC" w14:textId="77777777" w:rsidR="00595F98" w:rsidRPr="0013335C" w:rsidRDefault="00595F98" w:rsidP="00595F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76D39982" w14:textId="77777777" w:rsidR="00595F98" w:rsidRPr="0013335C" w:rsidRDefault="00595F98" w:rsidP="00595F9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595F98" w:rsidRPr="0013335C" w14:paraId="49B2E4BD" w14:textId="77777777" w:rsidTr="00595F98">
        <w:trPr>
          <w:tblHeader/>
        </w:trPr>
        <w:tc>
          <w:tcPr>
            <w:tcW w:w="5940" w:type="dxa"/>
          </w:tcPr>
          <w:p w14:paraId="70FC97E2" w14:textId="77777777" w:rsidR="00595F98" w:rsidRPr="0013335C" w:rsidRDefault="00595F98" w:rsidP="00595F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255BB170" w14:textId="77777777" w:rsidR="00595F98" w:rsidRPr="0013335C" w:rsidRDefault="00595F98" w:rsidP="00595F9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595F98" w:rsidRPr="0013335C" w14:paraId="7725441C" w14:textId="77777777" w:rsidTr="00595F98">
        <w:trPr>
          <w:tblHeader/>
        </w:trPr>
        <w:tc>
          <w:tcPr>
            <w:tcW w:w="5940" w:type="dxa"/>
          </w:tcPr>
          <w:p w14:paraId="6EFDF256" w14:textId="77777777" w:rsidR="00595F98" w:rsidRPr="0013335C" w:rsidRDefault="00595F98" w:rsidP="00595F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1F46B89E" w14:textId="77777777" w:rsidR="00595F98" w:rsidRPr="0013335C" w:rsidRDefault="00595F98" w:rsidP="00595F9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595F98" w:rsidRPr="0013335C" w14:paraId="4EBDDA29" w14:textId="77777777" w:rsidTr="00595F98">
        <w:tc>
          <w:tcPr>
            <w:tcW w:w="5940" w:type="dxa"/>
          </w:tcPr>
          <w:p w14:paraId="76991D03" w14:textId="385A0A26" w:rsidR="00595F98" w:rsidRPr="0013335C" w:rsidRDefault="00595F98" w:rsidP="00595F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ลูกหนี้การค้า</w:t>
            </w:r>
          </w:p>
        </w:tc>
        <w:tc>
          <w:tcPr>
            <w:tcW w:w="1440" w:type="dxa"/>
          </w:tcPr>
          <w:p w14:paraId="6AFAEA4F" w14:textId="095CD69B" w:rsidR="00595F98" w:rsidRPr="005322FF" w:rsidRDefault="00E8723D" w:rsidP="00595F98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84" w:type="dxa"/>
          </w:tcPr>
          <w:p w14:paraId="36FBBA08" w14:textId="77777777" w:rsidR="00595F98" w:rsidRPr="0013335C" w:rsidRDefault="00595F98" w:rsidP="00595F98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721C9CF2" w14:textId="343D874F" w:rsidR="00595F98" w:rsidRPr="005322FF" w:rsidRDefault="00595F98" w:rsidP="00595F98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595F98" w:rsidRPr="0013335C" w14:paraId="6307BA3C" w14:textId="77777777" w:rsidTr="00595F98">
        <w:tc>
          <w:tcPr>
            <w:tcW w:w="5940" w:type="dxa"/>
          </w:tcPr>
          <w:p w14:paraId="6BB2E7A5" w14:textId="1E9C7521" w:rsidR="00595F98" w:rsidRPr="0013335C" w:rsidRDefault="00595F98" w:rsidP="00595F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496DA059" w14:textId="43F1D44F" w:rsidR="00595F98" w:rsidRPr="0013335C" w:rsidRDefault="00595F98" w:rsidP="00595F98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84" w:type="dxa"/>
          </w:tcPr>
          <w:p w14:paraId="0DAD5678" w14:textId="77777777" w:rsidR="00595F98" w:rsidRPr="0013335C" w:rsidRDefault="00595F98" w:rsidP="00595F98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4DDAEECB" w14:textId="2C6BDA7F" w:rsidR="00595F98" w:rsidRPr="0013335C" w:rsidRDefault="00595F98" w:rsidP="00595F98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595F98" w:rsidRPr="0013335C" w14:paraId="392571E1" w14:textId="77777777" w:rsidTr="00595F98">
        <w:tc>
          <w:tcPr>
            <w:tcW w:w="5940" w:type="dxa"/>
          </w:tcPr>
          <w:p w14:paraId="3A807D7E" w14:textId="77777777" w:rsidR="00595F98" w:rsidRPr="0013335C" w:rsidRDefault="00595F98" w:rsidP="00595F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6E5B219D" w14:textId="77777777" w:rsidR="00595F98" w:rsidRPr="0013335C" w:rsidRDefault="00595F98" w:rsidP="00595F9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95F98" w:rsidRPr="0013335C" w14:paraId="509AA7EB" w14:textId="77777777" w:rsidTr="00595F98">
        <w:tc>
          <w:tcPr>
            <w:tcW w:w="5940" w:type="dxa"/>
          </w:tcPr>
          <w:p w14:paraId="6C8EA9AA" w14:textId="77777777" w:rsidR="00595F98" w:rsidRPr="0013335C" w:rsidRDefault="00595F98" w:rsidP="00595F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380FD24C" w14:textId="10FF1576" w:rsidR="00595F98" w:rsidRPr="0013335C" w:rsidRDefault="00032E1E" w:rsidP="00595F98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2E1E">
              <w:rPr>
                <w:rFonts w:ascii="Angsana New" w:hAnsi="Angsana New"/>
                <w:sz w:val="30"/>
                <w:szCs w:val="30"/>
                <w:lang w:val="en-US"/>
              </w:rPr>
              <w:t>146,454</w:t>
            </w:r>
          </w:p>
        </w:tc>
        <w:tc>
          <w:tcPr>
            <w:tcW w:w="284" w:type="dxa"/>
          </w:tcPr>
          <w:p w14:paraId="52038B0B" w14:textId="77777777" w:rsidR="00595F98" w:rsidRPr="0013335C" w:rsidRDefault="00595F98" w:rsidP="00595F98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6CFA123D" w14:textId="06A87F47" w:rsidR="00595F98" w:rsidRPr="0013335C" w:rsidRDefault="00595F98" w:rsidP="00595F98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Pr="00F5635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890</w:t>
            </w:r>
          </w:p>
        </w:tc>
      </w:tr>
      <w:tr w:rsidR="00595F98" w:rsidRPr="0013335C" w14:paraId="69180A84" w14:textId="77777777" w:rsidTr="00595F98">
        <w:tc>
          <w:tcPr>
            <w:tcW w:w="5940" w:type="dxa"/>
          </w:tcPr>
          <w:p w14:paraId="5828C2A7" w14:textId="77777777" w:rsidR="00595F98" w:rsidRPr="0013335C" w:rsidRDefault="00595F98" w:rsidP="00595F9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2EC06A2B" w14:textId="7DEAE520" w:rsidR="00595F98" w:rsidRPr="0013335C" w:rsidRDefault="00032E1E" w:rsidP="00032E1E">
            <w:pPr>
              <w:tabs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26B5C3DF" w14:textId="77777777" w:rsidR="00595F98" w:rsidRPr="0013335C" w:rsidRDefault="00595F98" w:rsidP="00595F98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26280A18" w14:textId="485F57B7" w:rsidR="00595F98" w:rsidRPr="0013335C" w:rsidRDefault="00595F98" w:rsidP="00595F98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95F98" w:rsidRPr="0013335C" w14:paraId="3A6AFBEE" w14:textId="77777777" w:rsidTr="00595F98">
        <w:tc>
          <w:tcPr>
            <w:tcW w:w="5940" w:type="dxa"/>
          </w:tcPr>
          <w:p w14:paraId="5A5854F3" w14:textId="77777777" w:rsidR="00595F98" w:rsidRPr="0013335C" w:rsidRDefault="00595F98" w:rsidP="00595F9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</w:t>
            </w: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BFD6CE" w14:textId="2E293534" w:rsidR="00595F98" w:rsidRPr="0013335C" w:rsidRDefault="00032E1E" w:rsidP="00595F98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2E1E">
              <w:rPr>
                <w:rFonts w:ascii="Angsana New" w:hAnsi="Angsana New"/>
                <w:sz w:val="30"/>
                <w:szCs w:val="30"/>
                <w:lang w:val="en-US"/>
              </w:rPr>
              <w:t>371,54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4" w:type="dxa"/>
          </w:tcPr>
          <w:p w14:paraId="1FA05F3A" w14:textId="77777777" w:rsidR="00595F98" w:rsidRPr="0013335C" w:rsidRDefault="00595F98" w:rsidP="00595F98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6671E4FF" w14:textId="116585C3" w:rsidR="00595F98" w:rsidRPr="0013335C" w:rsidRDefault="00595F98" w:rsidP="00595F98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5FAF">
              <w:rPr>
                <w:rFonts w:ascii="Angsana New" w:hAnsi="Angsana New"/>
                <w:sz w:val="30"/>
                <w:szCs w:val="30"/>
                <w:lang w:val="en-US"/>
              </w:rPr>
              <w:t>866,843</w:t>
            </w:r>
          </w:p>
        </w:tc>
      </w:tr>
      <w:tr w:rsidR="00595F98" w:rsidRPr="0013335C" w14:paraId="3C0EDFAB" w14:textId="77777777" w:rsidTr="00595F98">
        <w:trPr>
          <w:trHeight w:val="49"/>
        </w:trPr>
        <w:tc>
          <w:tcPr>
            <w:tcW w:w="5940" w:type="dxa"/>
          </w:tcPr>
          <w:p w14:paraId="354FA584" w14:textId="77777777" w:rsidR="00595F98" w:rsidRPr="0013335C" w:rsidRDefault="00595F98" w:rsidP="00595F9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8D7A71" w14:textId="57FAED9E" w:rsidR="00595F98" w:rsidRPr="0013335C" w:rsidRDefault="00032E1E" w:rsidP="00595F98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2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518,000</w:t>
            </w:r>
          </w:p>
        </w:tc>
        <w:tc>
          <w:tcPr>
            <w:tcW w:w="284" w:type="dxa"/>
            <w:shd w:val="clear" w:color="auto" w:fill="auto"/>
          </w:tcPr>
          <w:p w14:paraId="0D9F1174" w14:textId="77777777" w:rsidR="00595F98" w:rsidRPr="00F11B48" w:rsidRDefault="00595F98" w:rsidP="00595F98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6D3ECC" w14:textId="0D1931DF" w:rsidR="00595F98" w:rsidRPr="0013335C" w:rsidRDefault="00595F98" w:rsidP="00595F98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322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734</w:t>
            </w:r>
          </w:p>
        </w:tc>
      </w:tr>
    </w:tbl>
    <w:p w14:paraId="0C97E770" w14:textId="0B3F62B8" w:rsidR="00595F98" w:rsidRPr="008E5BE3" w:rsidRDefault="00595F98" w:rsidP="002D0999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170"/>
        <w:gridCol w:w="270"/>
        <w:gridCol w:w="1440"/>
        <w:gridCol w:w="284"/>
        <w:gridCol w:w="1426"/>
      </w:tblGrid>
      <w:tr w:rsidR="00595F98" w:rsidRPr="0013335C" w14:paraId="5A73550C" w14:textId="77777777" w:rsidTr="00A90973">
        <w:tc>
          <w:tcPr>
            <w:tcW w:w="5940" w:type="dxa"/>
            <w:gridSpan w:val="5"/>
          </w:tcPr>
          <w:p w14:paraId="2E60FE59" w14:textId="1DD0EBF6" w:rsidR="00595F98" w:rsidRPr="00A90973" w:rsidRDefault="00A90973" w:rsidP="00595F9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br w:type="page"/>
            </w:r>
          </w:p>
        </w:tc>
        <w:tc>
          <w:tcPr>
            <w:tcW w:w="3150" w:type="dxa"/>
            <w:gridSpan w:val="3"/>
            <w:shd w:val="clear" w:color="auto" w:fill="auto"/>
          </w:tcPr>
          <w:p w14:paraId="5A0A5BDF" w14:textId="77777777" w:rsidR="00595F98" w:rsidRPr="00A90973" w:rsidRDefault="00595F98" w:rsidP="00595F98">
            <w:pPr>
              <w:tabs>
                <w:tab w:val="decimal" w:pos="1140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595F98" w:rsidRPr="0013335C" w14:paraId="3D63321A" w14:textId="77777777" w:rsidTr="00A90973">
        <w:tc>
          <w:tcPr>
            <w:tcW w:w="5940" w:type="dxa"/>
            <w:gridSpan w:val="5"/>
          </w:tcPr>
          <w:p w14:paraId="1592A1CD" w14:textId="77777777" w:rsidR="00595F98" w:rsidRPr="00A90973" w:rsidRDefault="00595F98" w:rsidP="00595F9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3555F34A" w14:textId="77777777" w:rsidR="00595F98" w:rsidRPr="00A90973" w:rsidRDefault="00595F98" w:rsidP="00595F98">
            <w:pPr>
              <w:tabs>
                <w:tab w:val="decimal" w:pos="1140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595F98" w:rsidRPr="0013335C" w14:paraId="2EC55B02" w14:textId="77777777" w:rsidTr="00A90973">
        <w:tc>
          <w:tcPr>
            <w:tcW w:w="5940" w:type="dxa"/>
            <w:gridSpan w:val="5"/>
          </w:tcPr>
          <w:p w14:paraId="2185EF95" w14:textId="77777777" w:rsidR="00595F98" w:rsidRPr="00A90973" w:rsidRDefault="00595F98" w:rsidP="00595F9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2A44DC54" w14:textId="77777777" w:rsidR="00595F98" w:rsidRPr="00A90973" w:rsidRDefault="00595F98" w:rsidP="00595F98">
            <w:pPr>
              <w:tabs>
                <w:tab w:val="decimal" w:pos="1140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595F98" w:rsidRPr="0013335C" w14:paraId="229EECC3" w14:textId="77777777" w:rsidTr="00A90973">
        <w:tc>
          <w:tcPr>
            <w:tcW w:w="5940" w:type="dxa"/>
            <w:gridSpan w:val="5"/>
          </w:tcPr>
          <w:p w14:paraId="43F7A1D5" w14:textId="46BDD486" w:rsidR="00595F98" w:rsidRPr="00A90973" w:rsidRDefault="00595F98" w:rsidP="00595F9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A909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</w:tcPr>
          <w:p w14:paraId="0E083E8D" w14:textId="5F815224" w:rsidR="00595F98" w:rsidRPr="00A90973" w:rsidRDefault="00E8723D" w:rsidP="00595F98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84" w:type="dxa"/>
            <w:shd w:val="clear" w:color="auto" w:fill="auto"/>
          </w:tcPr>
          <w:p w14:paraId="6D54565A" w14:textId="77777777" w:rsidR="00595F98" w:rsidRPr="00A90973" w:rsidRDefault="00595F98" w:rsidP="00595F98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57819E33" w14:textId="7318FA12" w:rsidR="00595F98" w:rsidRPr="00A90973" w:rsidRDefault="00595F98" w:rsidP="00595F98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909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595F98" w:rsidRPr="0013335C" w14:paraId="638E94EF" w14:textId="77777777" w:rsidTr="00A90973">
        <w:tc>
          <w:tcPr>
            <w:tcW w:w="5940" w:type="dxa"/>
            <w:gridSpan w:val="5"/>
          </w:tcPr>
          <w:p w14:paraId="6441230E" w14:textId="6E644240" w:rsidR="00595F98" w:rsidRPr="00A90973" w:rsidRDefault="00595F98" w:rsidP="00595F9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1EACD4B" w14:textId="15A041EE" w:rsidR="00595F98" w:rsidRPr="00A90973" w:rsidRDefault="00595F98" w:rsidP="00595F98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84" w:type="dxa"/>
            <w:shd w:val="clear" w:color="auto" w:fill="auto"/>
          </w:tcPr>
          <w:p w14:paraId="17D27DBB" w14:textId="77777777" w:rsidR="00595F98" w:rsidRPr="00A90973" w:rsidRDefault="00595F98" w:rsidP="00595F98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012E2D5A" w14:textId="76321A65" w:rsidR="00595F98" w:rsidRPr="00A90973" w:rsidRDefault="00595F98" w:rsidP="00595F98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595F98" w:rsidRPr="0013335C" w14:paraId="49E94595" w14:textId="77777777" w:rsidTr="00A90973">
        <w:tc>
          <w:tcPr>
            <w:tcW w:w="5940" w:type="dxa"/>
            <w:gridSpan w:val="5"/>
          </w:tcPr>
          <w:p w14:paraId="6FF47A5A" w14:textId="77777777" w:rsidR="00595F98" w:rsidRPr="00A90973" w:rsidRDefault="00595F98" w:rsidP="00595F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1106B8B9" w14:textId="77777777" w:rsidR="00595F98" w:rsidRPr="00A90973" w:rsidRDefault="00595F98" w:rsidP="00595F9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097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95F98" w:rsidRPr="0013335C" w14:paraId="1FD9D9F7" w14:textId="77777777" w:rsidTr="00A90973">
        <w:tc>
          <w:tcPr>
            <w:tcW w:w="5940" w:type="dxa"/>
            <w:gridSpan w:val="5"/>
          </w:tcPr>
          <w:p w14:paraId="534FCF22" w14:textId="77777777" w:rsidR="00595F98" w:rsidRPr="00A90973" w:rsidRDefault="00595F98" w:rsidP="00595F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9097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37CA359A" w14:textId="16ED935F" w:rsidR="00595F98" w:rsidRPr="00A90973" w:rsidRDefault="00032E1E" w:rsidP="00595F98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2E1E">
              <w:rPr>
                <w:rFonts w:ascii="Angsana New" w:hAnsi="Angsana New"/>
                <w:sz w:val="30"/>
                <w:szCs w:val="30"/>
                <w:lang w:val="en-US"/>
              </w:rPr>
              <w:t>1,46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</w:tcPr>
          <w:p w14:paraId="63771E26" w14:textId="77777777" w:rsidR="00595F98" w:rsidRPr="00A90973" w:rsidRDefault="00595F98" w:rsidP="00595F98">
            <w:pPr>
              <w:tabs>
                <w:tab w:val="decimal" w:pos="1359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6BCC8366" w14:textId="3039214A" w:rsidR="00595F98" w:rsidRPr="00A90973" w:rsidRDefault="00595F98" w:rsidP="00595F98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/>
                <w:sz w:val="30"/>
                <w:szCs w:val="30"/>
                <w:lang w:val="en-US"/>
              </w:rPr>
              <w:t>1,510</w:t>
            </w:r>
          </w:p>
        </w:tc>
      </w:tr>
      <w:tr w:rsidR="00595F98" w:rsidRPr="0013335C" w14:paraId="4EAFED55" w14:textId="77777777" w:rsidTr="00A90973">
        <w:tc>
          <w:tcPr>
            <w:tcW w:w="5940" w:type="dxa"/>
            <w:gridSpan w:val="5"/>
          </w:tcPr>
          <w:p w14:paraId="038BA097" w14:textId="77777777" w:rsidR="00595F98" w:rsidRPr="00A90973" w:rsidRDefault="00595F98" w:rsidP="00595F9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09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9C7BC0" w14:textId="06D5321A" w:rsidR="00595F98" w:rsidRPr="00A90973" w:rsidRDefault="00032E1E" w:rsidP="00595F98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2E1E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4" w:type="dxa"/>
          </w:tcPr>
          <w:p w14:paraId="744445BF" w14:textId="77777777" w:rsidR="00595F98" w:rsidRPr="00A90973" w:rsidRDefault="00595F98" w:rsidP="00595F98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7A3497C9" w14:textId="263D4BB7" w:rsidR="00595F98" w:rsidRPr="00A90973" w:rsidRDefault="00595F98" w:rsidP="00595F98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</w:p>
        </w:tc>
      </w:tr>
      <w:tr w:rsidR="00595F98" w:rsidRPr="0013335C" w14:paraId="5FB25B3C" w14:textId="77777777" w:rsidTr="00A90973">
        <w:tc>
          <w:tcPr>
            <w:tcW w:w="5940" w:type="dxa"/>
            <w:gridSpan w:val="5"/>
          </w:tcPr>
          <w:p w14:paraId="4E30C4B3" w14:textId="77777777" w:rsidR="00595F98" w:rsidRPr="00A90973" w:rsidRDefault="00595F98" w:rsidP="00595F9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9097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F6D34E" w14:textId="50EF8E44" w:rsidR="00595F98" w:rsidRPr="00A90973" w:rsidRDefault="00032E1E" w:rsidP="00595F98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2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7B152DBA" w14:textId="77777777" w:rsidR="00595F98" w:rsidRPr="00A90973" w:rsidRDefault="00595F98" w:rsidP="00595F98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822F7" w14:textId="294AE9C3" w:rsidR="00595F98" w:rsidRPr="00A90973" w:rsidRDefault="00595F98" w:rsidP="00595F98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1,660</w:t>
            </w:r>
          </w:p>
        </w:tc>
      </w:tr>
      <w:tr w:rsidR="001630A0" w:rsidRPr="00A90973" w14:paraId="6AD41FA3" w14:textId="77777777" w:rsidTr="006A16DC">
        <w:tc>
          <w:tcPr>
            <w:tcW w:w="2970" w:type="dxa"/>
          </w:tcPr>
          <w:p w14:paraId="218266B8" w14:textId="77777777" w:rsidR="001630A0" w:rsidRPr="00A90973" w:rsidRDefault="001630A0" w:rsidP="006A16D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lastRenderedPageBreak/>
              <w:br w:type="page"/>
            </w:r>
          </w:p>
        </w:tc>
        <w:tc>
          <w:tcPr>
            <w:tcW w:w="1260" w:type="dxa"/>
          </w:tcPr>
          <w:p w14:paraId="22AB560C" w14:textId="77777777" w:rsidR="001630A0" w:rsidRPr="00A90973" w:rsidRDefault="001630A0" w:rsidP="006A16D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210BC7D" w14:textId="77777777" w:rsidR="001630A0" w:rsidRPr="00A90973" w:rsidRDefault="001630A0" w:rsidP="006A16D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71BCEBD" w14:textId="77777777" w:rsidR="001630A0" w:rsidRPr="00A90973" w:rsidRDefault="001630A0" w:rsidP="006A16D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0D725DF" w14:textId="77777777" w:rsidR="001630A0" w:rsidRPr="00A90973" w:rsidRDefault="001630A0" w:rsidP="006A16D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58D47D34" w14:textId="77777777" w:rsidR="001630A0" w:rsidRPr="00A90973" w:rsidRDefault="001630A0" w:rsidP="006A16DC">
            <w:pPr>
              <w:tabs>
                <w:tab w:val="decimal" w:pos="1140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1630A0" w:rsidRPr="00A90973" w14:paraId="11E7D0D1" w14:textId="77777777" w:rsidTr="006A16DC">
        <w:tc>
          <w:tcPr>
            <w:tcW w:w="2970" w:type="dxa"/>
          </w:tcPr>
          <w:p w14:paraId="66CE9D29" w14:textId="77777777" w:rsidR="001630A0" w:rsidRPr="00A90973" w:rsidRDefault="001630A0" w:rsidP="006A16D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F700BEF" w14:textId="77777777" w:rsidR="001630A0" w:rsidRPr="00A90973" w:rsidRDefault="001630A0" w:rsidP="006A16D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88681BA" w14:textId="77777777" w:rsidR="001630A0" w:rsidRPr="00A90973" w:rsidRDefault="001630A0" w:rsidP="006A16D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B2B955C" w14:textId="77777777" w:rsidR="001630A0" w:rsidRPr="00A90973" w:rsidRDefault="001630A0" w:rsidP="006A16D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20DCDA0" w14:textId="77777777" w:rsidR="001630A0" w:rsidRPr="00A90973" w:rsidRDefault="001630A0" w:rsidP="006A16D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46965FD9" w14:textId="77777777" w:rsidR="001630A0" w:rsidRPr="00A90973" w:rsidRDefault="001630A0" w:rsidP="006A16DC">
            <w:pPr>
              <w:tabs>
                <w:tab w:val="decimal" w:pos="1140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1630A0" w:rsidRPr="00A90973" w14:paraId="27C9634B" w14:textId="77777777" w:rsidTr="006A16DC">
        <w:tc>
          <w:tcPr>
            <w:tcW w:w="2970" w:type="dxa"/>
          </w:tcPr>
          <w:p w14:paraId="05429242" w14:textId="77777777" w:rsidR="001630A0" w:rsidRPr="00A90973" w:rsidRDefault="001630A0" w:rsidP="006A16D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65F1A785" w14:textId="77777777" w:rsidR="001630A0" w:rsidRPr="00A90973" w:rsidRDefault="001630A0" w:rsidP="006A16D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2B48657" w14:textId="77777777" w:rsidR="001630A0" w:rsidRPr="00A90973" w:rsidRDefault="001630A0" w:rsidP="006A16D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62927618" w14:textId="77777777" w:rsidR="001630A0" w:rsidRPr="00A90973" w:rsidRDefault="001630A0" w:rsidP="006A16DC">
            <w:pPr>
              <w:tabs>
                <w:tab w:val="decimal" w:pos="1140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1630A0" w:rsidRPr="00A90973" w14:paraId="1B1FE435" w14:textId="77777777" w:rsidTr="006A16DC">
        <w:tc>
          <w:tcPr>
            <w:tcW w:w="2970" w:type="dxa"/>
          </w:tcPr>
          <w:p w14:paraId="73F3064A" w14:textId="77777777" w:rsidR="001630A0" w:rsidRPr="00A90973" w:rsidRDefault="001630A0" w:rsidP="006A16D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ให้กู้ยืม</w:t>
            </w:r>
          </w:p>
        </w:tc>
        <w:tc>
          <w:tcPr>
            <w:tcW w:w="1260" w:type="dxa"/>
          </w:tcPr>
          <w:p w14:paraId="4D45411D" w14:textId="77777777" w:rsidR="001630A0" w:rsidRPr="00A90973" w:rsidRDefault="001630A0" w:rsidP="006A16D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74DFD5AA" w14:textId="77777777" w:rsidR="001630A0" w:rsidRPr="00A90973" w:rsidRDefault="001630A0" w:rsidP="006A16D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A14DCAF" w14:textId="77777777" w:rsidR="001630A0" w:rsidRPr="00A90973" w:rsidRDefault="001630A0" w:rsidP="006A16D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1D62FE38" w14:textId="77777777" w:rsidR="001630A0" w:rsidRPr="00A90973" w:rsidRDefault="001630A0" w:rsidP="006A16D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79BF593F" w14:textId="77777777" w:rsidR="001630A0" w:rsidRPr="00A90973" w:rsidRDefault="001630A0" w:rsidP="006A16D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84" w:type="dxa"/>
            <w:shd w:val="clear" w:color="auto" w:fill="auto"/>
          </w:tcPr>
          <w:p w14:paraId="3CCFBADA" w14:textId="77777777" w:rsidR="001630A0" w:rsidRPr="00A90973" w:rsidRDefault="001630A0" w:rsidP="006A16DC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08400581" w14:textId="77777777" w:rsidR="001630A0" w:rsidRPr="00A90973" w:rsidRDefault="001630A0" w:rsidP="006A16D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909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1630A0" w:rsidRPr="00A90973" w14:paraId="24993000" w14:textId="77777777" w:rsidTr="006A16DC">
        <w:tc>
          <w:tcPr>
            <w:tcW w:w="2970" w:type="dxa"/>
          </w:tcPr>
          <w:p w14:paraId="31827D87" w14:textId="77777777" w:rsidR="001630A0" w:rsidRPr="00A90973" w:rsidRDefault="001630A0" w:rsidP="006A16D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6166753" w14:textId="77777777" w:rsidR="001630A0" w:rsidRPr="00A90973" w:rsidRDefault="001630A0" w:rsidP="006A16D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486DFB3" w14:textId="77777777" w:rsidR="001630A0" w:rsidRPr="00A90973" w:rsidRDefault="001630A0" w:rsidP="006A16D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540BC4E" w14:textId="77777777" w:rsidR="001630A0" w:rsidRPr="00A90973" w:rsidRDefault="001630A0" w:rsidP="006A16D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F84D3DA" w14:textId="77777777" w:rsidR="001630A0" w:rsidRPr="00A90973" w:rsidRDefault="001630A0" w:rsidP="006A16D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5C03208" w14:textId="77777777" w:rsidR="001630A0" w:rsidRPr="00A90973" w:rsidRDefault="001630A0" w:rsidP="006A16D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84" w:type="dxa"/>
            <w:shd w:val="clear" w:color="auto" w:fill="auto"/>
          </w:tcPr>
          <w:p w14:paraId="094C1C99" w14:textId="77777777" w:rsidR="001630A0" w:rsidRPr="00A90973" w:rsidRDefault="001630A0" w:rsidP="006A16DC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47F1DC31" w14:textId="77777777" w:rsidR="001630A0" w:rsidRPr="00A90973" w:rsidRDefault="001630A0" w:rsidP="006A16D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1630A0" w:rsidRPr="00A90973" w14:paraId="4439BDDB" w14:textId="77777777" w:rsidTr="006A16DC">
        <w:tc>
          <w:tcPr>
            <w:tcW w:w="2970" w:type="dxa"/>
          </w:tcPr>
          <w:p w14:paraId="23D32E91" w14:textId="77777777" w:rsidR="001630A0" w:rsidRPr="00A90973" w:rsidRDefault="001630A0" w:rsidP="006A16D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77AE3DD9" w14:textId="77777777" w:rsidR="001630A0" w:rsidRPr="00A90973" w:rsidRDefault="001630A0" w:rsidP="006A16D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287B17A" w14:textId="77777777" w:rsidR="001630A0" w:rsidRPr="00A90973" w:rsidRDefault="001630A0" w:rsidP="006A16D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5AB09B11" w14:textId="77777777" w:rsidR="001630A0" w:rsidRPr="00A90973" w:rsidRDefault="001630A0" w:rsidP="006A16D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097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630A0" w:rsidRPr="00A90973" w14:paraId="7ABD5AC9" w14:textId="77777777" w:rsidTr="006A16DC">
        <w:tc>
          <w:tcPr>
            <w:tcW w:w="2970" w:type="dxa"/>
          </w:tcPr>
          <w:p w14:paraId="76355CDD" w14:textId="77777777" w:rsidR="001630A0" w:rsidRPr="00A90973" w:rsidRDefault="001630A0" w:rsidP="006A16D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909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7838701C" w14:textId="77777777" w:rsidR="001630A0" w:rsidRPr="00A90973" w:rsidRDefault="001630A0" w:rsidP="006A16D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831DCAE" w14:textId="77777777" w:rsidR="001630A0" w:rsidRPr="00A90973" w:rsidRDefault="001630A0" w:rsidP="006A16D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BEBD874" w14:textId="77777777" w:rsidR="001630A0" w:rsidRPr="00A90973" w:rsidRDefault="001630A0" w:rsidP="006A16D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1DB9A6E" w14:textId="77777777" w:rsidR="001630A0" w:rsidRPr="00A90973" w:rsidRDefault="001630A0" w:rsidP="006A16D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20C041F5" w14:textId="71EF8368" w:rsidR="001630A0" w:rsidRPr="00A90973" w:rsidRDefault="00EC26D5" w:rsidP="006A16DC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C26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93,57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0AAF1F3C" w14:textId="77777777" w:rsidR="001630A0" w:rsidRPr="00A90973" w:rsidRDefault="001630A0" w:rsidP="006A16DC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</w:tcPr>
          <w:p w14:paraId="7B4E025B" w14:textId="77777777" w:rsidR="001630A0" w:rsidRPr="00A90973" w:rsidRDefault="001630A0" w:rsidP="006A16DC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70E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94,595</w:t>
            </w:r>
          </w:p>
        </w:tc>
      </w:tr>
    </w:tbl>
    <w:p w14:paraId="4AAFC53C" w14:textId="77777777" w:rsidR="001630A0" w:rsidRPr="00070ECD" w:rsidRDefault="001630A0" w:rsidP="00A9097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84"/>
        <w:gridCol w:w="1426"/>
      </w:tblGrid>
      <w:tr w:rsidR="00693191" w:rsidRPr="00A90973" w14:paraId="0E6D1673" w14:textId="77777777" w:rsidTr="00A90973">
        <w:tc>
          <w:tcPr>
            <w:tcW w:w="5940" w:type="dxa"/>
          </w:tcPr>
          <w:p w14:paraId="1A8614B2" w14:textId="77777777" w:rsidR="00693191" w:rsidRPr="00A90973" w:rsidRDefault="00693191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24D4AFE8" w14:textId="77777777" w:rsidR="00693191" w:rsidRPr="00A90973" w:rsidRDefault="00693191" w:rsidP="00A9097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09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693191" w:rsidRPr="00A90973" w14:paraId="471CE105" w14:textId="77777777" w:rsidTr="00A90973">
        <w:tc>
          <w:tcPr>
            <w:tcW w:w="5940" w:type="dxa"/>
          </w:tcPr>
          <w:p w14:paraId="0A02F1FA" w14:textId="77777777" w:rsidR="00693191" w:rsidRPr="00A90973" w:rsidRDefault="00693191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2E09C024" w14:textId="77777777" w:rsidR="00693191" w:rsidRPr="00A90973" w:rsidRDefault="00693191" w:rsidP="00A9097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7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693191" w:rsidRPr="00A90973" w14:paraId="5CA5CD49" w14:textId="77777777" w:rsidTr="00A90973">
        <w:tc>
          <w:tcPr>
            <w:tcW w:w="5940" w:type="dxa"/>
          </w:tcPr>
          <w:p w14:paraId="39F162A5" w14:textId="77777777" w:rsidR="00693191" w:rsidRPr="00A90973" w:rsidRDefault="00693191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C622802" w14:textId="77777777" w:rsidR="00693191" w:rsidRPr="00A90973" w:rsidRDefault="00693191" w:rsidP="00A9097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7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693191" w:rsidRPr="00A90973" w14:paraId="350132DC" w14:textId="77777777" w:rsidTr="00A90973">
        <w:tc>
          <w:tcPr>
            <w:tcW w:w="5940" w:type="dxa"/>
          </w:tcPr>
          <w:p w14:paraId="16679A9C" w14:textId="5582BAE3" w:rsidR="00693191" w:rsidRPr="00A90973" w:rsidRDefault="00693191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A909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1440" w:type="dxa"/>
          </w:tcPr>
          <w:p w14:paraId="1FA3094C" w14:textId="0AA5DC11" w:rsidR="00693191" w:rsidRPr="00A90973" w:rsidRDefault="00E8723D" w:rsidP="00A9097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84" w:type="dxa"/>
          </w:tcPr>
          <w:p w14:paraId="4CA86C0B" w14:textId="77777777" w:rsidR="00693191" w:rsidRPr="00A90973" w:rsidRDefault="00693191" w:rsidP="00A9097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7445CE1D" w14:textId="75F44105" w:rsidR="00693191" w:rsidRPr="00A90973" w:rsidRDefault="00693191" w:rsidP="00A9097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A909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73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693191" w:rsidRPr="00A90973" w14:paraId="40E70C67" w14:textId="77777777" w:rsidTr="00A90973">
        <w:tc>
          <w:tcPr>
            <w:tcW w:w="5940" w:type="dxa"/>
          </w:tcPr>
          <w:p w14:paraId="5FC14D66" w14:textId="7420829E" w:rsidR="00693191" w:rsidRPr="00A90973" w:rsidRDefault="00693191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15C320C4" w14:textId="6739B29E" w:rsidR="00693191" w:rsidRPr="00A90973" w:rsidRDefault="00693191" w:rsidP="00A9097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0973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84" w:type="dxa"/>
          </w:tcPr>
          <w:p w14:paraId="79CCC974" w14:textId="77777777" w:rsidR="00693191" w:rsidRPr="00A90973" w:rsidRDefault="00693191" w:rsidP="00A9097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40596791" w14:textId="56F918DF" w:rsidR="00693191" w:rsidRPr="00A90973" w:rsidRDefault="00693191" w:rsidP="00A9097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0973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693191" w:rsidRPr="00A90973" w14:paraId="13613C22" w14:textId="77777777" w:rsidTr="00A90973">
        <w:tc>
          <w:tcPr>
            <w:tcW w:w="5940" w:type="dxa"/>
          </w:tcPr>
          <w:p w14:paraId="7AD3A661" w14:textId="77777777" w:rsidR="00693191" w:rsidRPr="00A90973" w:rsidRDefault="00693191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24A2C4B6" w14:textId="77777777" w:rsidR="00693191" w:rsidRPr="00A90973" w:rsidRDefault="00693191" w:rsidP="00A9097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9097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B0968" w:rsidRPr="00A90973" w14:paraId="1E9D7E93" w14:textId="77777777" w:rsidTr="00A90973">
        <w:tc>
          <w:tcPr>
            <w:tcW w:w="5940" w:type="dxa"/>
          </w:tcPr>
          <w:p w14:paraId="144C98CE" w14:textId="77777777" w:rsidR="009B0968" w:rsidRPr="00A90973" w:rsidRDefault="009B0968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09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598ED001" w14:textId="533B1D2E" w:rsidR="009B0968" w:rsidRPr="00A90973" w:rsidRDefault="00EC26D5" w:rsidP="00A90973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C26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87,152</w:t>
            </w:r>
          </w:p>
        </w:tc>
        <w:tc>
          <w:tcPr>
            <w:tcW w:w="284" w:type="dxa"/>
            <w:shd w:val="clear" w:color="auto" w:fill="auto"/>
          </w:tcPr>
          <w:p w14:paraId="56CEA6E8" w14:textId="77777777" w:rsidR="009B0968" w:rsidRPr="00A90973" w:rsidRDefault="009B0968" w:rsidP="00A90973">
            <w:pPr>
              <w:tabs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</w:tcPr>
          <w:p w14:paraId="50E5E560" w14:textId="4BDABA9C" w:rsidR="009B0968" w:rsidRPr="00A90973" w:rsidRDefault="009B0968" w:rsidP="00A90973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126,454</w:t>
            </w:r>
          </w:p>
        </w:tc>
      </w:tr>
    </w:tbl>
    <w:p w14:paraId="59F50775" w14:textId="77777777" w:rsidR="00032E1E" w:rsidRPr="00A90973" w:rsidRDefault="00032E1E" w:rsidP="00A9097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84"/>
        <w:gridCol w:w="1426"/>
      </w:tblGrid>
      <w:tr w:rsidR="00693191" w:rsidRPr="00A90973" w14:paraId="03BCCC34" w14:textId="77777777" w:rsidTr="00A90973">
        <w:tc>
          <w:tcPr>
            <w:tcW w:w="5940" w:type="dxa"/>
          </w:tcPr>
          <w:p w14:paraId="73DBDDF4" w14:textId="78F9F48F" w:rsidR="00693191" w:rsidRPr="00A90973" w:rsidRDefault="00A90973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br w:type="page"/>
            </w:r>
          </w:p>
        </w:tc>
        <w:tc>
          <w:tcPr>
            <w:tcW w:w="3150" w:type="dxa"/>
            <w:gridSpan w:val="3"/>
          </w:tcPr>
          <w:p w14:paraId="54DED5CC" w14:textId="77777777" w:rsidR="00693191" w:rsidRPr="00A90973" w:rsidRDefault="00693191" w:rsidP="00A9097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09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693191" w:rsidRPr="00A90973" w14:paraId="1848F265" w14:textId="77777777" w:rsidTr="00A90973">
        <w:tc>
          <w:tcPr>
            <w:tcW w:w="5940" w:type="dxa"/>
          </w:tcPr>
          <w:p w14:paraId="7CF2993D" w14:textId="77777777" w:rsidR="00693191" w:rsidRPr="00A90973" w:rsidRDefault="00693191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1EDBBC4" w14:textId="77777777" w:rsidR="00693191" w:rsidRPr="00A90973" w:rsidRDefault="00693191" w:rsidP="00A9097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097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693191" w:rsidRPr="00A90973" w14:paraId="45F6C2EE" w14:textId="77777777" w:rsidTr="00A90973">
        <w:tc>
          <w:tcPr>
            <w:tcW w:w="5940" w:type="dxa"/>
          </w:tcPr>
          <w:p w14:paraId="4187DC45" w14:textId="77777777" w:rsidR="00693191" w:rsidRPr="00A90973" w:rsidRDefault="00693191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141A09CD" w14:textId="77777777" w:rsidR="00693191" w:rsidRPr="00A90973" w:rsidRDefault="00693191" w:rsidP="00A9097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097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693191" w:rsidRPr="00A90973" w14:paraId="0F7C80AB" w14:textId="77777777" w:rsidTr="00A90973">
        <w:tc>
          <w:tcPr>
            <w:tcW w:w="5940" w:type="dxa"/>
          </w:tcPr>
          <w:p w14:paraId="06D87B07" w14:textId="39C2AE8A" w:rsidR="00693191" w:rsidRPr="00A90973" w:rsidRDefault="00693191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A909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เจ้าหนี้อื่น</w:t>
            </w:r>
          </w:p>
        </w:tc>
        <w:tc>
          <w:tcPr>
            <w:tcW w:w="1440" w:type="dxa"/>
          </w:tcPr>
          <w:p w14:paraId="39F47C35" w14:textId="246AD177" w:rsidR="00693191" w:rsidRPr="00A90973" w:rsidRDefault="00E8723D" w:rsidP="00A9097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84" w:type="dxa"/>
          </w:tcPr>
          <w:p w14:paraId="734DD93A" w14:textId="77777777" w:rsidR="00693191" w:rsidRPr="00A90973" w:rsidRDefault="00693191" w:rsidP="00A90973">
            <w:pPr>
              <w:tabs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0C9371AC" w14:textId="4C5B0DA3" w:rsidR="00693191" w:rsidRPr="00A90973" w:rsidRDefault="00693191" w:rsidP="00A9097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A909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73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693191" w:rsidRPr="00A90973" w14:paraId="24B8F384" w14:textId="77777777" w:rsidTr="00A90973">
        <w:tc>
          <w:tcPr>
            <w:tcW w:w="5940" w:type="dxa"/>
          </w:tcPr>
          <w:p w14:paraId="26A10CEA" w14:textId="4F9A523C" w:rsidR="00693191" w:rsidRPr="00A90973" w:rsidRDefault="00693191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0B79286E" w14:textId="61E8EBD9" w:rsidR="00693191" w:rsidRPr="00A90973" w:rsidRDefault="00693191" w:rsidP="00A9097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84" w:type="dxa"/>
          </w:tcPr>
          <w:p w14:paraId="4210B903" w14:textId="77777777" w:rsidR="00693191" w:rsidRPr="00A90973" w:rsidRDefault="00693191" w:rsidP="00A90973">
            <w:pPr>
              <w:tabs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169672A5" w14:textId="62C40C55" w:rsidR="00693191" w:rsidRPr="00A90973" w:rsidRDefault="00693191" w:rsidP="00A9097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693191" w:rsidRPr="00A90973" w14:paraId="5C0F84BA" w14:textId="77777777" w:rsidTr="00A90973">
        <w:tc>
          <w:tcPr>
            <w:tcW w:w="5940" w:type="dxa"/>
          </w:tcPr>
          <w:p w14:paraId="6662E50B" w14:textId="77777777" w:rsidR="00693191" w:rsidRPr="00A90973" w:rsidRDefault="00693191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AF9CBE2" w14:textId="77777777" w:rsidR="00693191" w:rsidRPr="00A90973" w:rsidRDefault="00693191" w:rsidP="00A90973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B0968" w:rsidRPr="00A90973" w14:paraId="0BF4FC47" w14:textId="77777777" w:rsidTr="00A90973">
        <w:tc>
          <w:tcPr>
            <w:tcW w:w="5940" w:type="dxa"/>
          </w:tcPr>
          <w:p w14:paraId="5A63B580" w14:textId="77777777" w:rsidR="009B0968" w:rsidRPr="00A90973" w:rsidRDefault="009B0968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9097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3E36D8DA" w14:textId="1489C683" w:rsidR="009B0968" w:rsidRPr="00A90973" w:rsidRDefault="00EC26D5" w:rsidP="00A90973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26D5">
              <w:rPr>
                <w:rFonts w:ascii="Angsana New" w:hAnsi="Angsana New"/>
                <w:sz w:val="30"/>
                <w:szCs w:val="30"/>
                <w:lang w:val="en-US"/>
              </w:rPr>
              <w:t>95,7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84" w:type="dxa"/>
          </w:tcPr>
          <w:p w14:paraId="5929E581" w14:textId="77777777" w:rsidR="009B0968" w:rsidRPr="00A90973" w:rsidRDefault="009B0968" w:rsidP="00A9097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37567C8D" w14:textId="5E737A9A" w:rsidR="009B0968" w:rsidRPr="00A90973" w:rsidRDefault="009B0968" w:rsidP="00A90973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/>
                <w:sz w:val="30"/>
                <w:szCs w:val="30"/>
                <w:lang w:val="en-US"/>
              </w:rPr>
              <w:t>115,485</w:t>
            </w:r>
          </w:p>
        </w:tc>
      </w:tr>
      <w:tr w:rsidR="009B0968" w:rsidRPr="00A90973" w14:paraId="03BD9C4B" w14:textId="77777777" w:rsidTr="00A90973">
        <w:tc>
          <w:tcPr>
            <w:tcW w:w="5940" w:type="dxa"/>
          </w:tcPr>
          <w:p w14:paraId="507ED51B" w14:textId="77777777" w:rsidR="009B0968" w:rsidRPr="00A90973" w:rsidRDefault="009B0968" w:rsidP="00A90973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9097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2CC2582F" w14:textId="44B1119E" w:rsidR="009B0968" w:rsidRPr="00A90973" w:rsidRDefault="00EC26D5" w:rsidP="00A90973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26D5">
              <w:rPr>
                <w:rFonts w:ascii="Angsana New" w:hAnsi="Angsana New"/>
                <w:sz w:val="30"/>
                <w:szCs w:val="30"/>
                <w:lang w:val="en-US"/>
              </w:rPr>
              <w:t>2,83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4" w:type="dxa"/>
          </w:tcPr>
          <w:p w14:paraId="36BDC1B7" w14:textId="77777777" w:rsidR="009B0968" w:rsidRPr="00A90973" w:rsidRDefault="009B0968" w:rsidP="00A90973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28BD5DA0" w14:textId="3D50A61D" w:rsidR="009B0968" w:rsidRPr="00A90973" w:rsidRDefault="009B0968" w:rsidP="00A90973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/>
                <w:sz w:val="30"/>
                <w:szCs w:val="30"/>
                <w:lang w:val="en-US"/>
              </w:rPr>
              <w:t>6,440</w:t>
            </w:r>
          </w:p>
        </w:tc>
      </w:tr>
      <w:tr w:rsidR="001617A5" w:rsidRPr="00A90973" w14:paraId="6E754F83" w14:textId="77777777" w:rsidTr="00A90973">
        <w:tc>
          <w:tcPr>
            <w:tcW w:w="5940" w:type="dxa"/>
          </w:tcPr>
          <w:p w14:paraId="1C21A292" w14:textId="77777777" w:rsidR="001617A5" w:rsidRPr="00A90973" w:rsidRDefault="001617A5" w:rsidP="001617A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09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666CCA" w14:textId="18BE62B2" w:rsidR="001617A5" w:rsidRPr="00A90973" w:rsidRDefault="001617A5" w:rsidP="001617A5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1996">
              <w:rPr>
                <w:rFonts w:ascii="Angsana New" w:hAnsi="Angsana New"/>
                <w:sz w:val="30"/>
                <w:szCs w:val="30"/>
                <w:lang w:val="en-US"/>
              </w:rPr>
              <w:t>21,539</w:t>
            </w:r>
          </w:p>
        </w:tc>
        <w:tc>
          <w:tcPr>
            <w:tcW w:w="284" w:type="dxa"/>
          </w:tcPr>
          <w:p w14:paraId="61687299" w14:textId="77777777" w:rsidR="001617A5" w:rsidRPr="00A90973" w:rsidRDefault="001617A5" w:rsidP="001617A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7F014307" w14:textId="04FA67D2" w:rsidR="001617A5" w:rsidRPr="00A90973" w:rsidRDefault="001617A5" w:rsidP="001617A5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0973">
              <w:rPr>
                <w:rFonts w:ascii="Angsana New" w:hAnsi="Angsana New"/>
                <w:sz w:val="30"/>
                <w:szCs w:val="30"/>
                <w:lang w:val="en-US"/>
              </w:rPr>
              <w:t>19,170</w:t>
            </w:r>
          </w:p>
        </w:tc>
      </w:tr>
      <w:tr w:rsidR="001617A5" w:rsidRPr="00A90973" w14:paraId="4E2E27A9" w14:textId="77777777" w:rsidTr="00A90973">
        <w:tc>
          <w:tcPr>
            <w:tcW w:w="5940" w:type="dxa"/>
          </w:tcPr>
          <w:p w14:paraId="25784B0E" w14:textId="77777777" w:rsidR="001617A5" w:rsidRPr="00A90973" w:rsidRDefault="001617A5" w:rsidP="001617A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9097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4124F" w14:textId="6A978732" w:rsidR="001617A5" w:rsidRPr="00A90973" w:rsidRDefault="001617A5" w:rsidP="001617A5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C19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120,093</w:t>
            </w:r>
          </w:p>
        </w:tc>
        <w:tc>
          <w:tcPr>
            <w:tcW w:w="284" w:type="dxa"/>
            <w:shd w:val="clear" w:color="auto" w:fill="auto"/>
          </w:tcPr>
          <w:p w14:paraId="529F1958" w14:textId="77777777" w:rsidR="001617A5" w:rsidRPr="00A90973" w:rsidRDefault="001617A5" w:rsidP="001617A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9C2B19" w14:textId="28350F44" w:rsidR="001617A5" w:rsidRPr="00A90973" w:rsidRDefault="001617A5" w:rsidP="001617A5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909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141,095</w:t>
            </w:r>
          </w:p>
        </w:tc>
      </w:tr>
    </w:tbl>
    <w:p w14:paraId="19EE66C7" w14:textId="79A6EEF5" w:rsidR="001630A0" w:rsidRDefault="001630A0" w:rsidP="00CC7EEA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142A1F80" w14:textId="2F071F22" w:rsidR="008E5BE3" w:rsidRDefault="008E5BE3" w:rsidP="00CC7EEA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3F422694" w14:textId="67CEE3B0" w:rsidR="008E5BE3" w:rsidRDefault="008E5BE3" w:rsidP="00CC7EEA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0701D4AC" w14:textId="6C487604" w:rsidR="008E5BE3" w:rsidRDefault="008E5BE3" w:rsidP="00CC7EEA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32E465C0" w14:textId="7F20389C" w:rsidR="008E5BE3" w:rsidRDefault="008E5BE3" w:rsidP="00CC7EEA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1228ABEA" w14:textId="77777777" w:rsidR="008E5BE3" w:rsidRDefault="008E5BE3" w:rsidP="00CC7EEA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2FB19434" w14:textId="498B0784" w:rsidR="00826120" w:rsidRDefault="007B1A3B" w:rsidP="006E7DD4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743D7DFD" w14:textId="77777777" w:rsidR="00302122" w:rsidRPr="00226264" w:rsidRDefault="00302122" w:rsidP="0075417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  <w:lang w:val="en-US"/>
        </w:rPr>
      </w:pP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273"/>
        <w:gridCol w:w="2609"/>
      </w:tblGrid>
      <w:tr w:rsidR="00302122" w:rsidRPr="00754170" w14:paraId="4526EEA8" w14:textId="77777777" w:rsidTr="00EC26D5">
        <w:trPr>
          <w:tblHeader/>
        </w:trPr>
        <w:tc>
          <w:tcPr>
            <w:tcW w:w="3415" w:type="pct"/>
          </w:tcPr>
          <w:p w14:paraId="11BEC7D2" w14:textId="77777777" w:rsidR="00754170" w:rsidRDefault="00754170" w:rsidP="006D66B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B414D8B" w14:textId="77777777" w:rsidR="00ED7DD1" w:rsidRDefault="00ED7DD1" w:rsidP="006D66B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61746BF" w14:textId="7150014C" w:rsidR="00302122" w:rsidRPr="00754170" w:rsidRDefault="00754170" w:rsidP="006D66B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630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54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E872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30 กันยายน</w:t>
            </w:r>
            <w:r w:rsidRPr="00754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2564</w:t>
            </w:r>
          </w:p>
        </w:tc>
        <w:tc>
          <w:tcPr>
            <w:tcW w:w="150" w:type="pct"/>
          </w:tcPr>
          <w:p w14:paraId="760206B1" w14:textId="77777777" w:rsidR="00302122" w:rsidRPr="00754170" w:rsidRDefault="00302122" w:rsidP="006D66B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5" w:type="pct"/>
          </w:tcPr>
          <w:p w14:paraId="6E1C8EF0" w14:textId="77777777" w:rsidR="00ED7DD1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46C7B780" w14:textId="41E44AF6" w:rsidR="00302122" w:rsidRPr="00754170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  <w:p w14:paraId="76D7856F" w14:textId="77777777" w:rsidR="00302122" w:rsidRPr="00754170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302122" w:rsidRPr="00754170" w14:paraId="117A2AA6" w14:textId="77777777" w:rsidTr="00EC26D5">
        <w:trPr>
          <w:tblHeader/>
        </w:trPr>
        <w:tc>
          <w:tcPr>
            <w:tcW w:w="3415" w:type="pct"/>
          </w:tcPr>
          <w:p w14:paraId="0B965F08" w14:textId="77777777" w:rsidR="00302122" w:rsidRPr="00754170" w:rsidRDefault="00302122" w:rsidP="006D66B2">
            <w:pPr>
              <w:pStyle w:val="BodyText"/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2C866C3" w14:textId="77777777" w:rsidR="00302122" w:rsidRPr="00754170" w:rsidRDefault="00302122" w:rsidP="006D66B2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5" w:type="pct"/>
          </w:tcPr>
          <w:p w14:paraId="7D1B0ACC" w14:textId="77777777" w:rsidR="00302122" w:rsidRPr="00754170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4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26B6" w:rsidRPr="00754170" w14:paraId="218A43CA" w14:textId="77777777" w:rsidTr="00EC26D5">
        <w:trPr>
          <w:tblHeader/>
        </w:trPr>
        <w:tc>
          <w:tcPr>
            <w:tcW w:w="3415" w:type="pct"/>
          </w:tcPr>
          <w:p w14:paraId="1A616512" w14:textId="2700A16D" w:rsidR="006626B6" w:rsidRPr="00754170" w:rsidRDefault="006626B6" w:rsidP="00754170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754170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50" w:type="pct"/>
          </w:tcPr>
          <w:p w14:paraId="256F228E" w14:textId="77777777" w:rsidR="006626B6" w:rsidRPr="00754170" w:rsidRDefault="006626B6" w:rsidP="00754170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pct"/>
            <w:vAlign w:val="bottom"/>
          </w:tcPr>
          <w:p w14:paraId="7F880DE7" w14:textId="02C8DE24" w:rsidR="006626B6" w:rsidRPr="00754170" w:rsidRDefault="00EC26D5" w:rsidP="00EC26D5">
            <w:pPr>
              <w:tabs>
                <w:tab w:val="decimal" w:pos="2233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EC26D5">
              <w:rPr>
                <w:rFonts w:ascii="Angsana New" w:hAnsi="Angsana New"/>
                <w:sz w:val="30"/>
                <w:szCs w:val="30"/>
              </w:rPr>
              <w:t>151,8</w:t>
            </w: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1630A0" w:rsidRPr="00754170" w14:paraId="28FBB3BB" w14:textId="77777777" w:rsidTr="00EC26D5">
        <w:trPr>
          <w:tblHeader/>
        </w:trPr>
        <w:tc>
          <w:tcPr>
            <w:tcW w:w="3415" w:type="pct"/>
          </w:tcPr>
          <w:p w14:paraId="3926CFE9" w14:textId="6536F7DA" w:rsidR="001630A0" w:rsidRPr="00754170" w:rsidRDefault="001630A0" w:rsidP="00754170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1630A0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50" w:type="pct"/>
          </w:tcPr>
          <w:p w14:paraId="2102F04B" w14:textId="77777777" w:rsidR="001630A0" w:rsidRPr="00754170" w:rsidRDefault="001630A0" w:rsidP="00754170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pct"/>
            <w:vAlign w:val="bottom"/>
          </w:tcPr>
          <w:p w14:paraId="08C92E23" w14:textId="28A6A30B" w:rsidR="001630A0" w:rsidRPr="00754170" w:rsidRDefault="00EC26D5" w:rsidP="00ED7DD1">
            <w:pPr>
              <w:tabs>
                <w:tab w:val="decimal" w:pos="2226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EC26D5">
              <w:rPr>
                <w:rFonts w:ascii="Angsana New" w:hAnsi="Angsana New"/>
                <w:sz w:val="30"/>
                <w:szCs w:val="30"/>
              </w:rPr>
              <w:t>6,36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626B6" w:rsidRPr="00754170" w14:paraId="595F5C61" w14:textId="77777777" w:rsidTr="00EC26D5">
        <w:trPr>
          <w:tblHeader/>
        </w:trPr>
        <w:tc>
          <w:tcPr>
            <w:tcW w:w="3415" w:type="pct"/>
          </w:tcPr>
          <w:p w14:paraId="038131BA" w14:textId="7F07569D" w:rsidR="006626B6" w:rsidRPr="00754170" w:rsidRDefault="006626B6" w:rsidP="00754170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754170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50" w:type="pct"/>
          </w:tcPr>
          <w:p w14:paraId="0E5D6C6A" w14:textId="77777777" w:rsidR="006626B6" w:rsidRPr="00754170" w:rsidRDefault="006626B6" w:rsidP="00754170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pct"/>
            <w:vAlign w:val="bottom"/>
          </w:tcPr>
          <w:p w14:paraId="6B1D2D4A" w14:textId="75EDC19D" w:rsidR="006626B6" w:rsidRPr="00754170" w:rsidRDefault="00AE3E0B" w:rsidP="00ED7DD1">
            <w:pPr>
              <w:tabs>
                <w:tab w:val="decimal" w:pos="2226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C26D5" w:rsidRPr="00EC26D5">
              <w:rPr>
                <w:rFonts w:ascii="Angsana New" w:hAnsi="Angsana New"/>
                <w:sz w:val="30"/>
                <w:szCs w:val="30"/>
              </w:rPr>
              <w:t>1,834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2FA6B5F2" w14:textId="77777777" w:rsidR="00D150AC" w:rsidRPr="00D150AC" w:rsidRDefault="00D150AC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3D0DBC36" w14:textId="515CAFBA" w:rsidR="00CD63FD" w:rsidRPr="00090693" w:rsidRDefault="00CD63FD" w:rsidP="002064CF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90693">
        <w:rPr>
          <w:rFonts w:ascii="Angsana New" w:hAnsi="Angsana New"/>
          <w:b/>
          <w:bCs/>
          <w:sz w:val="30"/>
          <w:szCs w:val="30"/>
          <w:cs/>
          <w:lang w:val="th-TH"/>
        </w:rPr>
        <w:t>ส่วนงานดำเนินงานและการจำแนกรายได้</w:t>
      </w:r>
    </w:p>
    <w:p w14:paraId="706F0AD6" w14:textId="6290F79B" w:rsidR="00F06F60" w:rsidRPr="0072479F" w:rsidRDefault="00F06F60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9DF283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 คือธุรกิจผลิตและจำหน่ายเครื่องใช้ไฟฟ้าภายในบ้าน ซึ่งเป็นกลุ่มผลิตภัณฑ์เดียวกัน โดยบริษัทจำหน่ายผลิตภัณฑ์ของบริษัททั้งในประเทศและต่างประเทศ ผู้มีอำนาจตัดสินใจสูงสุดด้านการดำเนินงานพิจารณาส่วนงานธุรกิจบริหารงานโดยพิจารณาส่วนงานทางภูมิศาสตร์ ดังนี้</w:t>
      </w:r>
    </w:p>
    <w:p w14:paraId="046D722C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C1A8A5" w14:textId="1A619CAF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6806DE" w:rsidRPr="006806DE">
        <w:rPr>
          <w:rFonts w:ascii="Angsana New" w:hAnsi="Angsana New"/>
          <w:sz w:val="30"/>
          <w:szCs w:val="30"/>
        </w:rPr>
        <w:t>1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>ขายสินค้าและให้บริการในประเทศไทย</w:t>
      </w:r>
    </w:p>
    <w:p w14:paraId="216FB7A8" w14:textId="61FA124D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6806DE" w:rsidRPr="006806DE">
        <w:rPr>
          <w:rFonts w:ascii="Angsana New" w:hAnsi="Angsana New"/>
          <w:sz w:val="30"/>
          <w:szCs w:val="30"/>
        </w:rPr>
        <w:t>2</w:t>
      </w:r>
      <w:r w:rsidRPr="0072479F">
        <w:rPr>
          <w:rFonts w:ascii="Angsana New" w:hAnsi="Angsana New"/>
          <w:sz w:val="30"/>
          <w:szCs w:val="30"/>
          <w:cs/>
        </w:rPr>
        <w:t xml:space="preserve"> ขายสินค้าในประเทศญี่ปุ่น</w:t>
      </w:r>
    </w:p>
    <w:p w14:paraId="55E5694B" w14:textId="57A3C52E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6806DE" w:rsidRPr="006806DE">
        <w:rPr>
          <w:rFonts w:ascii="Angsana New" w:hAnsi="Angsana New"/>
          <w:sz w:val="30"/>
          <w:szCs w:val="30"/>
        </w:rPr>
        <w:t>3</w:t>
      </w:r>
      <w:r w:rsidRPr="0072479F">
        <w:rPr>
          <w:rFonts w:ascii="Angsana New" w:hAnsi="Angsana New"/>
          <w:sz w:val="30"/>
          <w:szCs w:val="30"/>
          <w:cs/>
        </w:rPr>
        <w:t xml:space="preserve"> ขายสินค้าในประเทศ</w:t>
      </w:r>
      <w:r w:rsidRPr="00C07FBE">
        <w:rPr>
          <w:rFonts w:ascii="Angsana New" w:hAnsi="Angsana New"/>
          <w:sz w:val="30"/>
          <w:szCs w:val="30"/>
          <w:cs/>
        </w:rPr>
        <w:t>อื่นๆ</w:t>
      </w:r>
    </w:p>
    <w:p w14:paraId="5D05441A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127BD4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หน่วยงานธุรกิจที่สำคัญนี้มีการบริหารจัดการแยกต่างหากเนื่องจากมีกลยุทธ์ทางการตลาดที่แตกต่างกัน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เดือน</w:t>
      </w:r>
    </w:p>
    <w:p w14:paraId="16253A73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401DBA" w14:textId="5E7899CF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ผลการดำเนินงานวัดโดยใช้กำไรจากการดำเนินงานของส่วนงาน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3B17D41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101138" w14:textId="77777777" w:rsidR="003E5538" w:rsidRPr="0072479F" w:rsidRDefault="003E5538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CEFCAD" w14:textId="5A05AB80" w:rsidR="00BF4BFD" w:rsidRPr="0072479F" w:rsidRDefault="00BF4BFD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BF4BFD" w:rsidRPr="0072479F" w:rsidSect="00525EB3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13"/>
          <w:cols w:space="737"/>
        </w:sectPr>
      </w:pPr>
    </w:p>
    <w:p w14:paraId="29D8BDA4" w14:textId="0FDD4A55" w:rsidR="00367DC2" w:rsidRPr="002C5FCE" w:rsidRDefault="00367DC2" w:rsidP="00367DC2">
      <w:pPr>
        <w:tabs>
          <w:tab w:val="left" w:pos="540"/>
        </w:tabs>
        <w:spacing w:line="240" w:lineRule="auto"/>
        <w:ind w:left="540" w:right="123"/>
        <w:jc w:val="thaiDistribute"/>
        <w:rPr>
          <w:rFonts w:ascii="Angsana New" w:hAnsi="Angsana New"/>
          <w:sz w:val="30"/>
          <w:szCs w:val="30"/>
          <w:cs/>
        </w:rPr>
      </w:pPr>
      <w:bookmarkStart w:id="0" w:name="_Hlk39853326"/>
      <w:r w:rsidRPr="002C5FCE">
        <w:rPr>
          <w:rFonts w:ascii="Angsana New" w:hAnsi="Angsana New"/>
          <w:sz w:val="30"/>
          <w:szCs w:val="30"/>
          <w:cs/>
        </w:rPr>
        <w:lastRenderedPageBreak/>
        <w:t>บริษัทดำเนินกิจการในส่วนงานธุรกิจหลัก คือการผลิตและจำหน่ายเครื่องใช้ไฟฟ้าภายในบ้านในประเทศไทยและจำหน่ายสินค้าทั้งในประเทศและต่างประเทศ ได้แก่ ญี่ปุ่นและประเทศอื่นๆ ข้อมูลทางการเงินเกี่ยวกับการดำเนินงานของบริษัทจำแนกตามส่วนงานทางภูมิศาสตร์</w:t>
      </w:r>
      <w:r w:rsidR="001630A0" w:rsidRPr="00046328">
        <w:rPr>
          <w:rFonts w:ascii="Angsana New" w:eastAsia="Calibri" w:hAnsi="Angsana New" w:hint="cs"/>
          <w:sz w:val="30"/>
          <w:szCs w:val="30"/>
          <w:cs/>
          <w:lang w:val="en-US"/>
        </w:rPr>
        <w:t>สำหรับงวดหกเดือน</w:t>
      </w:r>
      <w:r w:rsidRPr="002C5FC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8723D">
        <w:rPr>
          <w:rFonts w:ascii="Angsana New" w:hAnsi="Angsana New"/>
          <w:sz w:val="30"/>
          <w:szCs w:val="30"/>
          <w:lang w:val="en-US"/>
        </w:rPr>
        <w:t xml:space="preserve">30 </w:t>
      </w:r>
      <w:r w:rsidR="00E8723D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Pr="002C5FCE">
        <w:rPr>
          <w:rFonts w:ascii="Angsana New" w:hAnsi="Angsana New"/>
          <w:sz w:val="30"/>
          <w:szCs w:val="30"/>
          <w:cs/>
        </w:rPr>
        <w:t xml:space="preserve"> </w:t>
      </w:r>
      <w:r w:rsidR="006806DE" w:rsidRPr="002C5FCE">
        <w:rPr>
          <w:rFonts w:ascii="Angsana New" w:hAnsi="Angsana New"/>
          <w:sz w:val="30"/>
          <w:szCs w:val="30"/>
          <w:lang w:val="en-US"/>
        </w:rPr>
        <w:t>256</w:t>
      </w:r>
      <w:r w:rsidR="009B0968" w:rsidRPr="002C5FCE">
        <w:rPr>
          <w:rFonts w:ascii="Angsana New" w:hAnsi="Angsana New"/>
          <w:sz w:val="30"/>
          <w:szCs w:val="30"/>
          <w:lang w:val="en-US"/>
        </w:rPr>
        <w:t>4</w:t>
      </w:r>
      <w:r w:rsidRPr="002C5FCE">
        <w:rPr>
          <w:rFonts w:ascii="Angsana New" w:hAnsi="Angsana New"/>
          <w:sz w:val="30"/>
          <w:szCs w:val="30"/>
        </w:rPr>
        <w:t xml:space="preserve"> </w:t>
      </w:r>
      <w:r w:rsidRPr="002C5FCE">
        <w:rPr>
          <w:rFonts w:ascii="Angsana New" w:hAnsi="Angsana New"/>
          <w:sz w:val="30"/>
          <w:szCs w:val="30"/>
          <w:cs/>
        </w:rPr>
        <w:t xml:space="preserve">และ </w:t>
      </w:r>
      <w:r w:rsidR="006806DE" w:rsidRPr="002C5FCE">
        <w:rPr>
          <w:rFonts w:ascii="Angsana New" w:hAnsi="Angsana New"/>
          <w:sz w:val="30"/>
          <w:szCs w:val="30"/>
          <w:lang w:val="en-US"/>
        </w:rPr>
        <w:t>256</w:t>
      </w:r>
      <w:r w:rsidR="009B0968" w:rsidRPr="002C5FCE">
        <w:rPr>
          <w:rFonts w:ascii="Angsana New" w:hAnsi="Angsana New"/>
          <w:sz w:val="30"/>
          <w:szCs w:val="30"/>
          <w:lang w:val="en-US"/>
        </w:rPr>
        <w:t>3</w:t>
      </w:r>
      <w:r w:rsidRPr="002C5FCE">
        <w:rPr>
          <w:rFonts w:ascii="Angsana New" w:hAnsi="Angsana New"/>
          <w:sz w:val="30"/>
          <w:szCs w:val="30"/>
        </w:rPr>
        <w:t xml:space="preserve"> </w:t>
      </w:r>
      <w:r w:rsidRPr="002C5FCE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76D31FF8" w14:textId="77777777" w:rsidR="002A19E9" w:rsidRPr="00046328" w:rsidRDefault="002A19E9" w:rsidP="002A19E9">
      <w:pPr>
        <w:spacing w:line="240" w:lineRule="auto"/>
        <w:ind w:left="540"/>
        <w:jc w:val="thaiDistribute"/>
        <w:rPr>
          <w:rFonts w:ascii="Angsana New" w:eastAsia="Calibri" w:hAnsi="Angsana New"/>
          <w:sz w:val="24"/>
          <w:szCs w:val="24"/>
          <w:lang w:val="en-US"/>
        </w:rPr>
      </w:pPr>
    </w:p>
    <w:tbl>
      <w:tblPr>
        <w:tblW w:w="14407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0"/>
        <w:gridCol w:w="270"/>
        <w:gridCol w:w="990"/>
        <w:gridCol w:w="270"/>
        <w:gridCol w:w="1170"/>
        <w:gridCol w:w="270"/>
        <w:gridCol w:w="1170"/>
        <w:gridCol w:w="270"/>
        <w:gridCol w:w="1080"/>
        <w:gridCol w:w="270"/>
        <w:gridCol w:w="1087"/>
        <w:gridCol w:w="270"/>
        <w:gridCol w:w="1260"/>
        <w:gridCol w:w="270"/>
        <w:gridCol w:w="1260"/>
      </w:tblGrid>
      <w:tr w:rsidR="002A19E9" w:rsidRPr="00046328" w14:paraId="4DA76F70" w14:textId="77777777" w:rsidTr="00B211D8">
        <w:trPr>
          <w:trHeight w:val="288"/>
        </w:trPr>
        <w:tc>
          <w:tcPr>
            <w:tcW w:w="3510" w:type="dxa"/>
            <w:vAlign w:val="bottom"/>
          </w:tcPr>
          <w:p w14:paraId="44452257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97" w:type="dxa"/>
            <w:gridSpan w:val="15"/>
            <w:vAlign w:val="bottom"/>
          </w:tcPr>
          <w:p w14:paraId="2B433DD2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ต่างประเทศ</w:t>
            </w:r>
          </w:p>
        </w:tc>
      </w:tr>
      <w:tr w:rsidR="002A19E9" w:rsidRPr="00046328" w14:paraId="32D41208" w14:textId="77777777" w:rsidTr="00B211D8">
        <w:trPr>
          <w:trHeight w:val="288"/>
        </w:trPr>
        <w:tc>
          <w:tcPr>
            <w:tcW w:w="3510" w:type="dxa"/>
            <w:vAlign w:val="bottom"/>
          </w:tcPr>
          <w:p w14:paraId="2B6B06D6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3F20FD7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ในประเทศ</w:t>
            </w:r>
          </w:p>
        </w:tc>
        <w:tc>
          <w:tcPr>
            <w:tcW w:w="270" w:type="dxa"/>
            <w:vAlign w:val="bottom"/>
          </w:tcPr>
          <w:p w14:paraId="38568B9D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B36DE13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32F26927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437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18B8C687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270" w:type="dxa"/>
            <w:vAlign w:val="bottom"/>
          </w:tcPr>
          <w:p w14:paraId="03A4D5DB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5ACD77F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2A19E9" w:rsidRPr="00046328" w14:paraId="3753B8F8" w14:textId="77777777" w:rsidTr="00B211D8">
        <w:trPr>
          <w:trHeight w:val="288"/>
        </w:trPr>
        <w:tc>
          <w:tcPr>
            <w:tcW w:w="3510" w:type="dxa"/>
            <w:vAlign w:val="bottom"/>
          </w:tcPr>
          <w:p w14:paraId="0CC49028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 xml:space="preserve">สำหรับงวดหกเดือนสิ้นสุดวันที่ </w:t>
            </w:r>
            <w:r w:rsidRPr="00EA4EF7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lang w:val="en-US"/>
              </w:rPr>
              <w:t xml:space="preserve">30 </w:t>
            </w:r>
            <w:r w:rsidRPr="00EA4EF7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BDAFA70" w14:textId="26B64413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4AC68576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CFAD390" w14:textId="2BDF34AB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7D931107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E0131F5" w14:textId="00D82DDC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5EE63395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055C215" w14:textId="0063EF6C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35036922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EE51E75" w14:textId="7211C91C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16CE57EE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05100EBF" w14:textId="2F5D2FA8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54125B3A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F428F7E" w14:textId="0D6DCD85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1787C34C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E5BEB03" w14:textId="487220B6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2A19E9" w:rsidRPr="00046328" w14:paraId="642A0A87" w14:textId="77777777" w:rsidTr="00B211D8">
        <w:trPr>
          <w:trHeight w:val="288"/>
        </w:trPr>
        <w:tc>
          <w:tcPr>
            <w:tcW w:w="3510" w:type="dxa"/>
            <w:vAlign w:val="bottom"/>
          </w:tcPr>
          <w:p w14:paraId="21EBC4A2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97" w:type="dxa"/>
            <w:gridSpan w:val="15"/>
            <w:tcBorders>
              <w:bottom w:val="nil"/>
            </w:tcBorders>
            <w:vAlign w:val="bottom"/>
          </w:tcPr>
          <w:p w14:paraId="6CE339B7" w14:textId="77777777" w:rsidR="002A19E9" w:rsidRPr="00EA4EF7" w:rsidRDefault="002A19E9" w:rsidP="002A19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i/>
                <w:iCs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lang w:val="en-US"/>
              </w:rPr>
              <w:t>(</w:t>
            </w: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EA4EF7" w:rsidRPr="00046328" w14:paraId="48A70128" w14:textId="77777777" w:rsidTr="00B211D8">
        <w:trPr>
          <w:trHeight w:val="288"/>
        </w:trPr>
        <w:tc>
          <w:tcPr>
            <w:tcW w:w="3510" w:type="dxa"/>
            <w:vAlign w:val="bottom"/>
          </w:tcPr>
          <w:p w14:paraId="3BE2D05C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76021CE" w14:textId="7364031A" w:rsidR="00EA4EF7" w:rsidRPr="00EA4EF7" w:rsidRDefault="00EA4EF7" w:rsidP="00EA4EF7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1,303,09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0DFDA126" w14:textId="77777777" w:rsidR="00EA4EF7" w:rsidRPr="00EA4EF7" w:rsidRDefault="00EA4EF7" w:rsidP="00EA4EF7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61BE2F4" w14:textId="5894DCDD" w:rsidR="00EA4EF7" w:rsidRPr="00EA4EF7" w:rsidRDefault="00EA4EF7" w:rsidP="00EA4EF7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1,546,072</w:t>
            </w:r>
          </w:p>
        </w:tc>
        <w:tc>
          <w:tcPr>
            <w:tcW w:w="270" w:type="dxa"/>
            <w:vAlign w:val="bottom"/>
          </w:tcPr>
          <w:p w14:paraId="06DE94AB" w14:textId="77777777" w:rsidR="00EA4EF7" w:rsidRPr="00EA4EF7" w:rsidRDefault="00EA4EF7" w:rsidP="00EA4EF7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3FA186C" w14:textId="49AE6B52" w:rsidR="00EA4EF7" w:rsidRPr="00EA4EF7" w:rsidRDefault="00EA4EF7" w:rsidP="00EA4EF7">
            <w:pPr>
              <w:tabs>
                <w:tab w:val="decimal" w:pos="950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1</w:t>
            </w: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EA4EF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677</w:t>
            </w: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EA4EF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730</w:t>
            </w:r>
          </w:p>
        </w:tc>
        <w:tc>
          <w:tcPr>
            <w:tcW w:w="270" w:type="dxa"/>
            <w:vAlign w:val="bottom"/>
          </w:tcPr>
          <w:p w14:paraId="4C87B8D5" w14:textId="77777777" w:rsidR="00EA4EF7" w:rsidRPr="00EA4EF7" w:rsidRDefault="00EA4EF7" w:rsidP="00EA4EF7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CA95CE" w14:textId="36788126" w:rsidR="00EA4EF7" w:rsidRPr="00EA4EF7" w:rsidRDefault="00EA4EF7" w:rsidP="00EA4EF7">
            <w:pPr>
              <w:tabs>
                <w:tab w:val="decimal" w:pos="893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1,770,468</w:t>
            </w:r>
          </w:p>
        </w:tc>
        <w:tc>
          <w:tcPr>
            <w:tcW w:w="270" w:type="dxa"/>
            <w:vAlign w:val="bottom"/>
          </w:tcPr>
          <w:p w14:paraId="2FE1ABD2" w14:textId="77777777" w:rsidR="00EA4EF7" w:rsidRPr="00EA4EF7" w:rsidRDefault="00EA4EF7" w:rsidP="00EA4EF7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8962AA" w14:textId="48374426" w:rsidR="00EA4EF7" w:rsidRPr="00EA4EF7" w:rsidRDefault="00EA4EF7" w:rsidP="00EA4EF7">
            <w:pPr>
              <w:tabs>
                <w:tab w:val="decimal" w:pos="863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511,826</w:t>
            </w:r>
          </w:p>
        </w:tc>
        <w:tc>
          <w:tcPr>
            <w:tcW w:w="270" w:type="dxa"/>
            <w:vAlign w:val="bottom"/>
          </w:tcPr>
          <w:p w14:paraId="549B099E" w14:textId="77777777" w:rsidR="00EA4EF7" w:rsidRPr="00EA4EF7" w:rsidRDefault="00EA4EF7" w:rsidP="00EA4EF7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5ACCE7F6" w14:textId="67104DD3" w:rsidR="00EA4EF7" w:rsidRPr="00EA4EF7" w:rsidRDefault="00EA4EF7" w:rsidP="00EA4EF7">
            <w:pPr>
              <w:tabs>
                <w:tab w:val="decimal" w:pos="877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715,274</w:t>
            </w:r>
          </w:p>
        </w:tc>
        <w:tc>
          <w:tcPr>
            <w:tcW w:w="270" w:type="dxa"/>
            <w:vAlign w:val="bottom"/>
          </w:tcPr>
          <w:p w14:paraId="01EBA1FC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7B1FD50" w14:textId="6231990C" w:rsidR="00EA4EF7" w:rsidRPr="00EA4EF7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3,492,648</w:t>
            </w:r>
          </w:p>
        </w:tc>
        <w:tc>
          <w:tcPr>
            <w:tcW w:w="270" w:type="dxa"/>
            <w:vAlign w:val="bottom"/>
          </w:tcPr>
          <w:p w14:paraId="124FCBD2" w14:textId="77777777" w:rsidR="00EA4EF7" w:rsidRPr="00EA4EF7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A4AF508" w14:textId="24C325BF" w:rsidR="00EA4EF7" w:rsidRPr="00EA4EF7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4,031,814</w:t>
            </w:r>
          </w:p>
        </w:tc>
      </w:tr>
      <w:tr w:rsidR="00EA4EF7" w:rsidRPr="00046328" w14:paraId="28D4C0E6" w14:textId="77777777" w:rsidTr="00B211D8">
        <w:trPr>
          <w:trHeight w:val="288"/>
        </w:trPr>
        <w:tc>
          <w:tcPr>
            <w:tcW w:w="3510" w:type="dxa"/>
            <w:vAlign w:val="bottom"/>
          </w:tcPr>
          <w:p w14:paraId="49E43FC9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</w:t>
            </w:r>
            <w:r w:rsidRPr="00EA4EF7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(ขาดทุน) จากการดำเนินงาน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46FDD35" w14:textId="2BDEEBF8" w:rsidR="00EA4EF7" w:rsidRPr="00EA4EF7" w:rsidRDefault="00EA4EF7" w:rsidP="00EA4EF7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90</w:t>
            </w: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EA4EF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82</w:t>
            </w:r>
            <w:r w:rsidR="0020608E">
              <w:rPr>
                <w:rFonts w:ascii="Angsana New" w:eastAsia="Calibri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2861644" w14:textId="77777777" w:rsidR="00EA4EF7" w:rsidRPr="00EA4EF7" w:rsidRDefault="00EA4EF7" w:rsidP="00EA4EF7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D110AA4" w14:textId="668DBE06" w:rsidR="00EA4EF7" w:rsidRPr="00EA4EF7" w:rsidRDefault="00EA4EF7" w:rsidP="00EA4EF7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270,777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1D20A8D" w14:textId="77777777" w:rsidR="00EA4EF7" w:rsidRPr="00EA4EF7" w:rsidRDefault="00EA4EF7" w:rsidP="00EA4EF7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1EB75F4" w14:textId="4357F2AB" w:rsidR="00EA4EF7" w:rsidRPr="00EA4EF7" w:rsidRDefault="00EA4EF7" w:rsidP="00EA4EF7">
            <w:pPr>
              <w:tabs>
                <w:tab w:val="decimal" w:pos="950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229</w:t>
            </w: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EA4EF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23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118C3FF" w14:textId="77777777" w:rsidR="00EA4EF7" w:rsidRPr="00EA4EF7" w:rsidRDefault="00EA4EF7" w:rsidP="00EA4EF7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E23C382" w14:textId="28C39D21" w:rsidR="00EA4EF7" w:rsidRPr="00EA4EF7" w:rsidRDefault="00EA4EF7" w:rsidP="00EA4EF7">
            <w:pPr>
              <w:tabs>
                <w:tab w:val="decimal" w:pos="893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373,279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D104312" w14:textId="77777777" w:rsidR="00EA4EF7" w:rsidRPr="00EA4EF7" w:rsidRDefault="00EA4EF7" w:rsidP="00EA4EF7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3E9D24C" w14:textId="0B3E5407" w:rsidR="00EA4EF7" w:rsidRPr="00EA4EF7" w:rsidRDefault="00EA4EF7" w:rsidP="00EA4EF7">
            <w:pPr>
              <w:tabs>
                <w:tab w:val="decimal" w:pos="863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(32,41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9</w:t>
            </w: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C356F66" w14:textId="77777777" w:rsidR="00EA4EF7" w:rsidRPr="00EA4EF7" w:rsidRDefault="00EA4EF7" w:rsidP="00EA4EF7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18FF61F7" w14:textId="7F1559E7" w:rsidR="00EA4EF7" w:rsidRPr="00EA4EF7" w:rsidRDefault="00EA4EF7" w:rsidP="00EA4EF7">
            <w:pPr>
              <w:tabs>
                <w:tab w:val="decimal" w:pos="877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49,800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85E0644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A2327C2" w14:textId="40F797A8" w:rsidR="00EA4EF7" w:rsidRPr="00EA4EF7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287,63</w:t>
            </w:r>
            <w:r w:rsidR="0020608E">
              <w:rPr>
                <w:rFonts w:ascii="Angsana New" w:eastAsia="Calibri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1B91B23" w14:textId="77777777" w:rsidR="00EA4EF7" w:rsidRPr="00EA4EF7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1552E981" w14:textId="2721F8BC" w:rsidR="00EA4EF7" w:rsidRPr="00EA4EF7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693,856</w:t>
            </w:r>
          </w:p>
        </w:tc>
      </w:tr>
      <w:tr w:rsidR="00EA4EF7" w:rsidRPr="00046328" w14:paraId="143E1109" w14:textId="77777777" w:rsidTr="00B211D8">
        <w:trPr>
          <w:trHeight w:val="288"/>
        </w:trPr>
        <w:tc>
          <w:tcPr>
            <w:tcW w:w="3510" w:type="dxa"/>
            <w:vAlign w:val="bottom"/>
          </w:tcPr>
          <w:p w14:paraId="04F8F287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ค่าใช้จ่ายที่ปันส่วนไม่ได้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D7CD6A5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9435B39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80F6708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1F08922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3C98E0E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65B8B78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1027960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6F7183D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069B720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2A30DBB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bottom"/>
          </w:tcPr>
          <w:p w14:paraId="0452A73D" w14:textId="77777777" w:rsidR="00EA4EF7" w:rsidRPr="00EA4EF7" w:rsidRDefault="00EA4EF7" w:rsidP="00EA4EF7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1E67CA4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248833C" w14:textId="12EA3201" w:rsidR="00EA4EF7" w:rsidRPr="00EA4EF7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(366,17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4</w:t>
            </w: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2DF5EC1" w14:textId="77777777" w:rsidR="00EA4EF7" w:rsidRPr="00EA4EF7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E42D04D" w14:textId="60DE2D38" w:rsidR="00EA4EF7" w:rsidRPr="00EA4EF7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(358,786)</w:t>
            </w:r>
          </w:p>
        </w:tc>
      </w:tr>
      <w:tr w:rsidR="00EA4EF7" w:rsidRPr="00046328" w14:paraId="3CAB6BC7" w14:textId="77777777" w:rsidTr="00B211D8">
        <w:trPr>
          <w:trHeight w:val="288"/>
        </w:trPr>
        <w:tc>
          <w:tcPr>
            <w:tcW w:w="3510" w:type="dxa"/>
            <w:vAlign w:val="bottom"/>
          </w:tcPr>
          <w:p w14:paraId="2C2051E0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EF1BC6A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AD617A2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25575B3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3911151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F524099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184DDE9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5142138D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EF4F53E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46713060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F59BF98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31181990" w14:textId="77777777" w:rsidR="00EA4EF7" w:rsidRPr="00EA4EF7" w:rsidRDefault="00EA4EF7" w:rsidP="00EA4EF7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4998029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0FD64604" w14:textId="483AAAC0" w:rsidR="00EA4EF7" w:rsidRPr="00EA4EF7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266,146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A48C5DF" w14:textId="77777777" w:rsidR="00EA4EF7" w:rsidRPr="00EA4EF7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44DBBB40" w14:textId="44BD5450" w:rsidR="00EA4EF7" w:rsidRPr="00EA4EF7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344,569</w:t>
            </w:r>
          </w:p>
        </w:tc>
      </w:tr>
      <w:tr w:rsidR="00EA4EF7" w:rsidRPr="00046328" w14:paraId="0EEAA8ED" w14:textId="77777777" w:rsidTr="00B211D8">
        <w:trPr>
          <w:trHeight w:val="288"/>
        </w:trPr>
        <w:tc>
          <w:tcPr>
            <w:tcW w:w="3510" w:type="dxa"/>
            <w:vAlign w:val="bottom"/>
          </w:tcPr>
          <w:p w14:paraId="17528FDB" w14:textId="7676934E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</w:t>
            </w:r>
            <w:r w:rsidRPr="00EA4EF7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(</w:t>
            </w: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ขาดทุน</w:t>
            </w:r>
            <w:r w:rsidRPr="00EA4EF7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) </w:t>
            </w: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จากอัตราแลกเปลี่ยนสุทธิ</w:t>
            </w:r>
          </w:p>
        </w:tc>
        <w:tc>
          <w:tcPr>
            <w:tcW w:w="990" w:type="dxa"/>
            <w:vAlign w:val="bottom"/>
          </w:tcPr>
          <w:p w14:paraId="556580E0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20DF3AF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C4A4009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78793B4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73A3297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EB3884C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880A35A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A078212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D15C63A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762892B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7A351840" w14:textId="77777777" w:rsidR="00EA4EF7" w:rsidRPr="00EA4EF7" w:rsidRDefault="00EA4EF7" w:rsidP="00EA4EF7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1F04316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94A9C4D" w14:textId="7A844856" w:rsidR="00EA4EF7" w:rsidRPr="00EA4EF7" w:rsidRDefault="00EA4EF7" w:rsidP="00EA4EF7">
            <w:pPr>
              <w:tabs>
                <w:tab w:val="decimal" w:pos="972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34,35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1E5B12BC" w14:textId="77777777" w:rsidR="00EA4EF7" w:rsidRPr="00EA4EF7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6EA8B31" w14:textId="0C14BF14" w:rsidR="00EA4EF7" w:rsidRPr="00EA4EF7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(4,311)</w:t>
            </w:r>
          </w:p>
        </w:tc>
      </w:tr>
      <w:tr w:rsidR="00EA4EF7" w:rsidRPr="00046328" w14:paraId="428ED146" w14:textId="77777777" w:rsidTr="00B211D8">
        <w:trPr>
          <w:trHeight w:val="288"/>
        </w:trPr>
        <w:tc>
          <w:tcPr>
            <w:tcW w:w="3510" w:type="dxa"/>
            <w:vAlign w:val="bottom"/>
          </w:tcPr>
          <w:p w14:paraId="5B5F4292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089B6E6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E3A89EA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6C9D9A8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8AFE16B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2E67821D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3F76DDF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563EEDF6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73BCA10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5BC39D87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A7F3C73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7E3F0401" w14:textId="77777777" w:rsidR="00EA4EF7" w:rsidRPr="00EA4EF7" w:rsidRDefault="00EA4EF7" w:rsidP="00EA4EF7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289A0DC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04ECF390" w14:textId="5CA289E2" w:rsidR="00EA4EF7" w:rsidRPr="00EA4EF7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29,26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1489469" w14:textId="77777777" w:rsidR="00EA4EF7" w:rsidRPr="00EA4EF7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2872435B" w14:textId="15590BE2" w:rsidR="00EA4EF7" w:rsidRPr="00EA4EF7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24,331</w:t>
            </w:r>
          </w:p>
        </w:tc>
      </w:tr>
      <w:tr w:rsidR="00EA4EF7" w:rsidRPr="00046328" w14:paraId="18AF6D2C" w14:textId="77777777" w:rsidTr="00B211D8">
        <w:trPr>
          <w:trHeight w:val="288"/>
        </w:trPr>
        <w:tc>
          <w:tcPr>
            <w:tcW w:w="3510" w:type="dxa"/>
            <w:vAlign w:val="bottom"/>
          </w:tcPr>
          <w:p w14:paraId="7BFF54C0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D63404A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3A61825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5F9254D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218B6FE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4930F4B5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62893B3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0DB732F7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82AE7CD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10B748C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F82E6DE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7BDF9B7A" w14:textId="77777777" w:rsidR="00EA4EF7" w:rsidRPr="00EA4EF7" w:rsidRDefault="00EA4EF7" w:rsidP="00EA4EF7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C5C8670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149E5EEA" w14:textId="36F29657" w:rsidR="00EA4EF7" w:rsidRPr="00EA4EF7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(15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AAC03E3" w14:textId="77777777" w:rsidR="00EA4EF7" w:rsidRPr="00EA4EF7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541DDCE0" w14:textId="1CD82A32" w:rsidR="00EA4EF7" w:rsidRPr="00EA4EF7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(175)</w:t>
            </w:r>
          </w:p>
        </w:tc>
      </w:tr>
      <w:tr w:rsidR="00EA4EF7" w:rsidRPr="00046328" w14:paraId="510926A5" w14:textId="77777777" w:rsidTr="00B211D8">
        <w:trPr>
          <w:trHeight w:val="288"/>
        </w:trPr>
        <w:tc>
          <w:tcPr>
            <w:tcW w:w="3510" w:type="dxa"/>
            <w:vAlign w:val="bottom"/>
          </w:tcPr>
          <w:p w14:paraId="1CFBE4C3" w14:textId="7C735E93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ส่วนแบ่งขาดทุนของบริษัทร่วม</w:t>
            </w:r>
          </w:p>
        </w:tc>
        <w:tc>
          <w:tcPr>
            <w:tcW w:w="990" w:type="dxa"/>
            <w:vAlign w:val="bottom"/>
          </w:tcPr>
          <w:p w14:paraId="0683D407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A69B317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40822B8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728AA83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E2229E0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FAD3863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35908C7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9B299D4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3C42431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6AD6542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75127FAC" w14:textId="77777777" w:rsidR="00EA4EF7" w:rsidRPr="00EA4EF7" w:rsidRDefault="00EA4EF7" w:rsidP="00EA4EF7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1B8DC7F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BEFED73" w14:textId="49BAEF08" w:rsidR="00EA4EF7" w:rsidRPr="00EA4EF7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(114)</w:t>
            </w:r>
          </w:p>
        </w:tc>
        <w:tc>
          <w:tcPr>
            <w:tcW w:w="270" w:type="dxa"/>
            <w:vAlign w:val="bottom"/>
          </w:tcPr>
          <w:p w14:paraId="0E750B2E" w14:textId="77777777" w:rsidR="00EA4EF7" w:rsidRPr="00EA4EF7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B3A923E" w14:textId="03C6E8E4" w:rsidR="00EA4EF7" w:rsidRPr="00EA4EF7" w:rsidRDefault="00EA4EF7" w:rsidP="00EA4EF7">
            <w:pPr>
              <w:tabs>
                <w:tab w:val="decimal" w:pos="972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(2,493)</w:t>
            </w:r>
          </w:p>
        </w:tc>
      </w:tr>
      <w:tr w:rsidR="00EA4EF7" w:rsidRPr="00046328" w14:paraId="343DF312" w14:textId="77777777" w:rsidTr="00B211D8">
        <w:trPr>
          <w:trHeight w:val="288"/>
        </w:trPr>
        <w:tc>
          <w:tcPr>
            <w:tcW w:w="3510" w:type="dxa"/>
            <w:vAlign w:val="bottom"/>
          </w:tcPr>
          <w:p w14:paraId="671C64C7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990" w:type="dxa"/>
            <w:vAlign w:val="bottom"/>
          </w:tcPr>
          <w:p w14:paraId="47530228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6868688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1E3EC9F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FF941BE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85BCF6C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53131F6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B566809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CE1E78D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17CF49A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1C06C79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3E0E1E19" w14:textId="77777777" w:rsidR="00EA4EF7" w:rsidRPr="00EA4EF7" w:rsidRDefault="00EA4EF7" w:rsidP="00EA4EF7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EA576A4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6CC553BB" w14:textId="040E08E3" w:rsidR="00EA4EF7" w:rsidRPr="00EA4EF7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250,96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692A2B30" w14:textId="77777777" w:rsidR="00EA4EF7" w:rsidRPr="00EA4EF7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11C7ACD4" w14:textId="59A6C313" w:rsidR="00EA4EF7" w:rsidRPr="00EA4EF7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696,991</w:t>
            </w:r>
          </w:p>
        </w:tc>
      </w:tr>
      <w:tr w:rsidR="00EA4EF7" w:rsidRPr="00046328" w14:paraId="2AB56B09" w14:textId="77777777" w:rsidTr="00B211D8">
        <w:trPr>
          <w:trHeight w:val="288"/>
        </w:trPr>
        <w:tc>
          <w:tcPr>
            <w:tcW w:w="3510" w:type="dxa"/>
            <w:vAlign w:val="bottom"/>
          </w:tcPr>
          <w:p w14:paraId="47A2B9E7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990" w:type="dxa"/>
            <w:vAlign w:val="bottom"/>
          </w:tcPr>
          <w:p w14:paraId="48C2ADE1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F957E35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5179F8E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650DE6F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772059D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C4E4835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234C983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E23592B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D209166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576F18A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0F1CFBCD" w14:textId="77777777" w:rsidR="00EA4EF7" w:rsidRPr="00EA4EF7" w:rsidRDefault="00EA4EF7" w:rsidP="00EA4EF7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5F49195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281DE1D" w14:textId="56C5D5D6" w:rsidR="00EA4EF7" w:rsidRPr="00EA4EF7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(1,257)</w:t>
            </w:r>
          </w:p>
        </w:tc>
        <w:tc>
          <w:tcPr>
            <w:tcW w:w="270" w:type="dxa"/>
            <w:vAlign w:val="bottom"/>
          </w:tcPr>
          <w:p w14:paraId="7B32E855" w14:textId="77777777" w:rsidR="00EA4EF7" w:rsidRPr="00EA4EF7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B07F100" w14:textId="44994ADD" w:rsidR="00EA4EF7" w:rsidRPr="00EA4EF7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(73,622)</w:t>
            </w:r>
          </w:p>
        </w:tc>
      </w:tr>
      <w:tr w:rsidR="00EA4EF7" w:rsidRPr="00046328" w14:paraId="40C1CC1C" w14:textId="77777777" w:rsidTr="00B211D8">
        <w:trPr>
          <w:trHeight w:val="288"/>
        </w:trPr>
        <w:tc>
          <w:tcPr>
            <w:tcW w:w="3510" w:type="dxa"/>
            <w:vAlign w:val="bottom"/>
          </w:tcPr>
          <w:p w14:paraId="0CD8109D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  <w:lang w:val="en-US"/>
              </w:rPr>
              <w:t>กำไรสำหรับงวด</w:t>
            </w:r>
          </w:p>
        </w:tc>
        <w:tc>
          <w:tcPr>
            <w:tcW w:w="990" w:type="dxa"/>
            <w:vAlign w:val="bottom"/>
          </w:tcPr>
          <w:p w14:paraId="5802106E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23D2B0B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FA93217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8F3882D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1BC0ECD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6908A0B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20C8AFB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63CA7DB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0007340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C5206EF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71E0F0DD" w14:textId="77777777" w:rsidR="00EA4EF7" w:rsidRPr="00EA4EF7" w:rsidRDefault="00EA4EF7" w:rsidP="00EA4EF7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D8539CE" w14:textId="77777777" w:rsidR="00EA4EF7" w:rsidRPr="00EA4EF7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786D9" w14:textId="3332C2E0" w:rsidR="00EA4EF7" w:rsidRPr="00EA4EF7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249,70</w:t>
            </w:r>
            <w:r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ACD2C11" w14:textId="77777777" w:rsidR="00EA4EF7" w:rsidRPr="00EA4EF7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05DF8" w14:textId="0CFBFF01" w:rsidR="00EA4EF7" w:rsidRPr="00EA4EF7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b/>
                <w:bCs/>
                <w:sz w:val="26"/>
                <w:szCs w:val="26"/>
                <w:lang w:val="en-US"/>
              </w:rPr>
              <w:t>623,369</w:t>
            </w:r>
          </w:p>
        </w:tc>
      </w:tr>
      <w:tr w:rsidR="00EA4EF7" w:rsidRPr="00046328" w14:paraId="3306E8D3" w14:textId="77777777" w:rsidTr="00B211D8">
        <w:trPr>
          <w:trHeight w:val="288"/>
        </w:trPr>
        <w:tc>
          <w:tcPr>
            <w:tcW w:w="3510" w:type="dxa"/>
            <w:vAlign w:val="bottom"/>
          </w:tcPr>
          <w:p w14:paraId="65C01FEB" w14:textId="77777777" w:rsidR="00EA4EF7" w:rsidRPr="001A0B4D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b/>
                <w:bCs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6955ABB" w14:textId="77777777" w:rsidR="00EA4EF7" w:rsidRPr="001A0B4D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AC68209" w14:textId="77777777" w:rsidR="00EA4EF7" w:rsidRPr="001A0B4D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C7785C3" w14:textId="77777777" w:rsidR="00EA4EF7" w:rsidRPr="001A0B4D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053524D" w14:textId="77777777" w:rsidR="00EA4EF7" w:rsidRPr="001A0B4D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788F9E4" w14:textId="77777777" w:rsidR="00EA4EF7" w:rsidRPr="001A0B4D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CE74FDB" w14:textId="77777777" w:rsidR="00EA4EF7" w:rsidRPr="001A0B4D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0EF7D53" w14:textId="77777777" w:rsidR="00EA4EF7" w:rsidRPr="001A0B4D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EA7B372" w14:textId="77777777" w:rsidR="00EA4EF7" w:rsidRPr="001A0B4D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29BCB2B" w14:textId="77777777" w:rsidR="00EA4EF7" w:rsidRPr="001A0B4D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DCE17A6" w14:textId="77777777" w:rsidR="00EA4EF7" w:rsidRPr="001A0B4D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266E0BC8" w14:textId="77777777" w:rsidR="00EA4EF7" w:rsidRPr="001A0B4D" w:rsidRDefault="00EA4EF7" w:rsidP="00EA4EF7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6C6AE47" w14:textId="77777777" w:rsidR="00EA4EF7" w:rsidRPr="001A0B4D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6F18C397" w14:textId="77777777" w:rsidR="00EA4EF7" w:rsidRPr="001A0B4D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1463FB" w14:textId="77777777" w:rsidR="00EA4EF7" w:rsidRPr="001A0B4D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3D4C4BDB" w14:textId="77777777" w:rsidR="00EA4EF7" w:rsidRPr="001A0B4D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highlight w:val="yellow"/>
                <w:lang w:val="en-US"/>
              </w:rPr>
            </w:pPr>
          </w:p>
        </w:tc>
      </w:tr>
      <w:tr w:rsidR="00EA4EF7" w:rsidRPr="00046328" w14:paraId="3E74F9D3" w14:textId="77777777" w:rsidTr="00B211D8">
        <w:trPr>
          <w:trHeight w:val="288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14:paraId="4CBDD408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สินทรัพย์ส่วนงาน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97C1BFC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94A6DAA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75DC170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2D2C5BF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AF904FB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E40EDCC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BEF7212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BF7D089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D081A38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AE2B952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bottom"/>
          </w:tcPr>
          <w:p w14:paraId="16EC7D0C" w14:textId="77777777" w:rsidR="00EA4EF7" w:rsidRPr="00226264" w:rsidRDefault="00EA4EF7" w:rsidP="00EA4EF7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985EB63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1A3E704" w14:textId="77777777" w:rsidR="00EA4EF7" w:rsidRPr="00226264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7E26B2E" w14:textId="77777777" w:rsidR="00EA4EF7" w:rsidRPr="00226264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4369EC1" w14:textId="77777777" w:rsidR="00EA4EF7" w:rsidRPr="00226264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EA4EF7" w:rsidRPr="00046328" w14:paraId="79164BF8" w14:textId="77777777" w:rsidTr="006A16DC">
        <w:trPr>
          <w:trHeight w:val="288"/>
        </w:trPr>
        <w:tc>
          <w:tcPr>
            <w:tcW w:w="3510" w:type="dxa"/>
            <w:tcBorders>
              <w:bottom w:val="nil"/>
            </w:tcBorders>
            <w:vAlign w:val="bottom"/>
          </w:tcPr>
          <w:p w14:paraId="28A0F7D5" w14:textId="061919C2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30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</w:t>
            </w:r>
            <w:r w:rsidRPr="00226264">
              <w:rPr>
                <w:rFonts w:ascii="Angsana New" w:eastAsia="Calibri" w:hAnsi="Angsana New"/>
                <w:sz w:val="26"/>
                <w:szCs w:val="26"/>
                <w:lang w:val="en-US"/>
              </w:rPr>
              <w:t>4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/ 31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</w:t>
            </w:r>
            <w:r w:rsidRPr="00226264">
              <w:rPr>
                <w:rFonts w:ascii="Angsana New" w:eastAsia="Calibri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2507A99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47C1FB8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8D98B0B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CB7FD7C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9846BBF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8262EDE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BE0C221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88450C5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71B54CE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E91485C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2691F659" w14:textId="77777777" w:rsidR="00EA4EF7" w:rsidRPr="00226264" w:rsidRDefault="00EA4EF7" w:rsidP="00EA4EF7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8A470CD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6788325A" w14:textId="027BDD45" w:rsidR="00EA4EF7" w:rsidRPr="00226264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226264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9</w:t>
            </w:r>
            <w:r w:rsidRPr="00226264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226264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931</w:t>
            </w:r>
            <w:r w:rsidRPr="00226264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226264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41</w:t>
            </w:r>
            <w:r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F008447" w14:textId="77777777" w:rsidR="00EA4EF7" w:rsidRPr="00226264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1DF92FB" w14:textId="2D0A6A4C" w:rsidR="00EA4EF7" w:rsidRPr="00226264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22626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10,543,040</w:t>
            </w:r>
          </w:p>
        </w:tc>
      </w:tr>
      <w:tr w:rsidR="00EA4EF7" w:rsidRPr="00046328" w14:paraId="613192E2" w14:textId="77777777" w:rsidTr="006A16DC">
        <w:trPr>
          <w:trHeight w:val="288"/>
        </w:trPr>
        <w:tc>
          <w:tcPr>
            <w:tcW w:w="3510" w:type="dxa"/>
            <w:tcBorders>
              <w:bottom w:val="nil"/>
            </w:tcBorders>
            <w:vAlign w:val="bottom"/>
          </w:tcPr>
          <w:p w14:paraId="676D706A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หนี้สินส่วนงาน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C7E8512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CC3F953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540D3AD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3054440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C183221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747DE9A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B337FC7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1B9DA38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1F589E2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3B78063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21C53547" w14:textId="77777777" w:rsidR="00EA4EF7" w:rsidRPr="00226264" w:rsidRDefault="00EA4EF7" w:rsidP="00EA4EF7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5999A12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10B85DA3" w14:textId="77777777" w:rsidR="00EA4EF7" w:rsidRPr="00226264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BECF96E" w14:textId="77777777" w:rsidR="00EA4EF7" w:rsidRPr="00226264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1D29A1D1" w14:textId="77777777" w:rsidR="00EA4EF7" w:rsidRPr="00226264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</w:tr>
      <w:tr w:rsidR="00EA4EF7" w:rsidRPr="00046328" w14:paraId="1E3FD382" w14:textId="77777777" w:rsidTr="006A16DC">
        <w:trPr>
          <w:trHeight w:val="288"/>
        </w:trPr>
        <w:tc>
          <w:tcPr>
            <w:tcW w:w="3510" w:type="dxa"/>
            <w:tcBorders>
              <w:bottom w:val="nil"/>
            </w:tcBorders>
            <w:vAlign w:val="bottom"/>
          </w:tcPr>
          <w:p w14:paraId="45DCDEA3" w14:textId="25CB288C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30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กันยายน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256</w:t>
            </w:r>
            <w:r w:rsidRPr="00226264">
              <w:rPr>
                <w:rFonts w:ascii="Angsana New" w:eastAsia="Calibri" w:hAnsi="Angsana New"/>
                <w:sz w:val="26"/>
                <w:szCs w:val="26"/>
                <w:lang w:val="en-US"/>
              </w:rPr>
              <w:t>4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/ 31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</w:t>
            </w:r>
            <w:r w:rsidRPr="00226264">
              <w:rPr>
                <w:rFonts w:ascii="Angsana New" w:eastAsia="Calibri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555FAB1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E7F2C39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FD04AF8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4D8D1C7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CF49648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E3643F0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2D92ABA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048E18F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702096E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430C30A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7DB716B1" w14:textId="77777777" w:rsidR="00EA4EF7" w:rsidRPr="00226264" w:rsidRDefault="00EA4EF7" w:rsidP="00EA4EF7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3EE901D" w14:textId="77777777" w:rsidR="00EA4EF7" w:rsidRPr="00226264" w:rsidRDefault="00EA4EF7" w:rsidP="00EA4E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221BA6A4" w14:textId="3D634873" w:rsidR="00EA4EF7" w:rsidRPr="00226264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226264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1,869,64</w:t>
            </w:r>
            <w:r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9D4B008" w14:textId="77777777" w:rsidR="00EA4EF7" w:rsidRPr="00226264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F71DD34" w14:textId="2EFF153C" w:rsidR="00EA4EF7" w:rsidRPr="00226264" w:rsidRDefault="00EA4EF7" w:rsidP="00EA4EF7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22626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2,152,212</w:t>
            </w:r>
          </w:p>
        </w:tc>
      </w:tr>
    </w:tbl>
    <w:p w14:paraId="61B8610A" w14:textId="77777777" w:rsidR="00B211D8" w:rsidRDefault="00B211D8" w:rsidP="0079421C">
      <w:pPr>
        <w:tabs>
          <w:tab w:val="left" w:pos="540"/>
        </w:tabs>
        <w:spacing w:line="240" w:lineRule="auto"/>
        <w:ind w:right="123"/>
        <w:jc w:val="thaiDistribute"/>
        <w:rPr>
          <w:rFonts w:ascii="Angsana New" w:hAnsi="Angsana New"/>
          <w:sz w:val="30"/>
          <w:szCs w:val="30"/>
        </w:rPr>
        <w:sectPr w:rsidR="00B211D8" w:rsidSect="00FD457C">
          <w:headerReference w:type="default" r:id="rId11"/>
          <w:footerReference w:type="default" r:id="rId12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61B8F46B" w14:textId="75A6FDF2" w:rsidR="00B211D8" w:rsidRDefault="00B211D8" w:rsidP="00525EB3">
      <w:pPr>
        <w:numPr>
          <w:ilvl w:val="0"/>
          <w:numId w:val="6"/>
        </w:numPr>
        <w:tabs>
          <w:tab w:val="left" w:pos="990"/>
          <w:tab w:val="left" w:pos="1080"/>
        </w:tabs>
        <w:spacing w:line="240" w:lineRule="auto"/>
        <w:ind w:left="1170"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046328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เงินปันผล</w:t>
      </w:r>
    </w:p>
    <w:p w14:paraId="70518669" w14:textId="77777777" w:rsidR="00B211D8" w:rsidRDefault="00B211D8" w:rsidP="00B211D8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3DDBFA4" w14:textId="6892E995" w:rsidR="00B211D8" w:rsidRPr="00046328" w:rsidRDefault="00D150AC" w:rsidP="00641C63">
      <w:pPr>
        <w:tabs>
          <w:tab w:val="left" w:pos="540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รายละเอียด</w:t>
      </w:r>
      <w:r w:rsidR="00B211D8" w:rsidRPr="00046328">
        <w:rPr>
          <w:rFonts w:ascii="Angsana New" w:hAnsi="Angsana New" w:hint="cs"/>
          <w:sz w:val="30"/>
          <w:szCs w:val="30"/>
          <w:cs/>
        </w:rPr>
        <w:t>เงินปันผล</w:t>
      </w:r>
      <w:r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>
        <w:rPr>
          <w:rFonts w:ascii="Angsana New" w:hAnsi="Angsana New"/>
          <w:sz w:val="30"/>
          <w:szCs w:val="30"/>
          <w:lang w:val="en-US"/>
        </w:rPr>
        <w:t xml:space="preserve">2564 </w:t>
      </w:r>
      <w:r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14:paraId="3D0DB585" w14:textId="77777777" w:rsidR="00B211D8" w:rsidRPr="00AF37DB" w:rsidRDefault="00B211D8" w:rsidP="00B211D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88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800"/>
        <w:gridCol w:w="1530"/>
        <w:gridCol w:w="1530"/>
        <w:gridCol w:w="236"/>
        <w:gridCol w:w="1312"/>
      </w:tblGrid>
      <w:tr w:rsidR="00B211D8" w:rsidRPr="00AF37DB" w14:paraId="3B81DE4C" w14:textId="77777777" w:rsidTr="00EA1A58">
        <w:trPr>
          <w:trHeight w:val="450"/>
          <w:tblHeader/>
        </w:trPr>
        <w:tc>
          <w:tcPr>
            <w:tcW w:w="2880" w:type="dxa"/>
            <w:vAlign w:val="bottom"/>
          </w:tcPr>
          <w:p w14:paraId="51F978F8" w14:textId="77777777" w:rsidR="00B211D8" w:rsidRPr="00AF37DB" w:rsidRDefault="00B211D8" w:rsidP="00EA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AA2B123" w14:textId="77777777" w:rsidR="00B211D8" w:rsidRPr="00AF37DB" w:rsidRDefault="00B211D8" w:rsidP="00EA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37DB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06C87D96" w14:textId="1FBAC435" w:rsidR="00B211D8" w:rsidRPr="00AF37DB" w:rsidRDefault="00B211D8" w:rsidP="00EA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37DB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530" w:type="dxa"/>
            <w:vAlign w:val="bottom"/>
          </w:tcPr>
          <w:p w14:paraId="5486A8A6" w14:textId="408BC6CC" w:rsidR="00B211D8" w:rsidRPr="00AF37DB" w:rsidRDefault="00B211D8" w:rsidP="00EA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37DB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4D00DB3F" w14:textId="77777777" w:rsidR="00B211D8" w:rsidRPr="00AF37DB" w:rsidRDefault="00B211D8" w:rsidP="00EA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2" w:type="dxa"/>
            <w:vAlign w:val="bottom"/>
          </w:tcPr>
          <w:p w14:paraId="34E7CBCA" w14:textId="77777777" w:rsidR="00B211D8" w:rsidRPr="00AF37DB" w:rsidDel="00D43E7A" w:rsidRDefault="00B211D8" w:rsidP="00EA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37DB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B211D8" w:rsidRPr="00AF37DB" w14:paraId="50F6D2EF" w14:textId="77777777" w:rsidTr="00641C63">
        <w:trPr>
          <w:tblHeader/>
        </w:trPr>
        <w:tc>
          <w:tcPr>
            <w:tcW w:w="2880" w:type="dxa"/>
          </w:tcPr>
          <w:p w14:paraId="0039E241" w14:textId="77777777" w:rsidR="00B211D8" w:rsidRPr="00AF37DB" w:rsidRDefault="00B211D8" w:rsidP="006A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7A98685" w14:textId="77777777" w:rsidR="00B211D8" w:rsidRPr="00AF37DB" w:rsidRDefault="00B211D8" w:rsidP="006A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D9A6AEB" w14:textId="77777777" w:rsidR="00B211D8" w:rsidRPr="00AF37DB" w:rsidRDefault="00B211D8" w:rsidP="006A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8048FFD" w14:textId="77777777" w:rsidR="00B211D8" w:rsidRPr="00AF37DB" w:rsidRDefault="00B211D8" w:rsidP="006A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F37D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2214B5DA" w14:textId="77777777" w:rsidR="00B211D8" w:rsidRPr="00AF37DB" w:rsidRDefault="00B211D8" w:rsidP="006A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2" w:type="dxa"/>
          </w:tcPr>
          <w:p w14:paraId="0F9136FA" w14:textId="77777777" w:rsidR="00B211D8" w:rsidRPr="00FB7133" w:rsidRDefault="00B211D8" w:rsidP="00FB7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B713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211D8" w:rsidRPr="00AF37DB" w14:paraId="24A2DB52" w14:textId="77777777" w:rsidTr="00641C63">
        <w:tc>
          <w:tcPr>
            <w:tcW w:w="2880" w:type="dxa"/>
          </w:tcPr>
          <w:p w14:paraId="6DEB8FB2" w14:textId="69BE0F78" w:rsidR="00B211D8" w:rsidRPr="00D150AC" w:rsidRDefault="00B211D8" w:rsidP="006A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41C6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 w:rsidRPr="00265122">
              <w:rPr>
                <w:rFonts w:ascii="Angsana New" w:hAnsi="Angsana New" w:cs="Angsana New" w:hint="cs"/>
                <w:sz w:val="30"/>
                <w:szCs w:val="30"/>
                <w:cs/>
              </w:rPr>
              <w:t>ประจำปี</w:t>
            </w:r>
            <w:r w:rsidR="00641C63" w:rsidRPr="0026512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641C63" w:rsidRPr="00265122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D150AC" w:rsidRPr="00265122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800" w:type="dxa"/>
          </w:tcPr>
          <w:p w14:paraId="00F49B73" w14:textId="5A4BC826" w:rsidR="00B211D8" w:rsidRPr="00AF37DB" w:rsidRDefault="00B211D8" w:rsidP="006A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AF37DB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525EB3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AF37D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AF37D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กรกฎาคม </w:t>
            </w:r>
            <w:r w:rsidRPr="00AF37D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525EB3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30" w:type="dxa"/>
          </w:tcPr>
          <w:p w14:paraId="42FC40F3" w14:textId="448BF182" w:rsidR="00B211D8" w:rsidRPr="00AF37DB" w:rsidRDefault="00B211D8" w:rsidP="006A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AF37D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AF37D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525EB3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30" w:type="dxa"/>
          </w:tcPr>
          <w:p w14:paraId="625490A1" w14:textId="6A45ABA8" w:rsidR="00B211D8" w:rsidRPr="00437F56" w:rsidRDefault="00C34792" w:rsidP="006A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25.25</w:t>
            </w:r>
          </w:p>
        </w:tc>
        <w:tc>
          <w:tcPr>
            <w:tcW w:w="236" w:type="dxa"/>
          </w:tcPr>
          <w:p w14:paraId="613D5A6F" w14:textId="77777777" w:rsidR="00B211D8" w:rsidRPr="00437F56" w:rsidRDefault="00B211D8" w:rsidP="006A1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14:paraId="09C34E63" w14:textId="380B3BB9" w:rsidR="00B211D8" w:rsidRPr="00437F56" w:rsidRDefault="00215E4B" w:rsidP="00655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eastAsia="Calibri" w:hAnsi="Angsana New" w:cs="Angsana New"/>
                <w:sz w:val="30"/>
                <w:szCs w:val="30"/>
                <w:lang w:val="en-US" w:eastAsia="ja-JP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val="en-US" w:eastAsia="ja-JP"/>
              </w:rPr>
              <w:t>499.95</w:t>
            </w:r>
          </w:p>
        </w:tc>
      </w:tr>
    </w:tbl>
    <w:p w14:paraId="00337867" w14:textId="2750956C" w:rsidR="00B211D8" w:rsidRPr="00B211D8" w:rsidRDefault="00B211D8" w:rsidP="00B211D8">
      <w:pPr>
        <w:rPr>
          <w:rFonts w:ascii="Angsana New" w:hAnsi="Angsana New"/>
          <w:sz w:val="30"/>
          <w:szCs w:val="30"/>
        </w:rPr>
        <w:sectPr w:rsidR="00B211D8" w:rsidRPr="00B211D8" w:rsidSect="00B211D8">
          <w:pgSz w:w="11909" w:h="16834" w:code="9"/>
          <w:pgMar w:top="1152" w:right="1109" w:bottom="1152" w:left="691" w:header="720" w:footer="720" w:gutter="0"/>
          <w:cols w:space="737"/>
          <w:docGrid w:linePitch="299"/>
        </w:sectPr>
      </w:pPr>
    </w:p>
    <w:bookmarkEnd w:id="0"/>
    <w:p w14:paraId="49BC465F" w14:textId="71CC9E09" w:rsidR="00E5444F" w:rsidRPr="0072479F" w:rsidRDefault="00E5444F" w:rsidP="00525EB3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7F6C7A37" w14:textId="77777777" w:rsidR="00471CCE" w:rsidRPr="0072479F" w:rsidRDefault="00471CCE" w:rsidP="00691F1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3BE12C8" w14:textId="5C76A9D4" w:rsidR="00E5444F" w:rsidRPr="0072479F" w:rsidRDefault="00E5444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72479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มูลค่าตามบัญชีและมูลค่ายุติธรรม</w:t>
      </w:r>
      <w:r w:rsidRPr="0072479F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</w:p>
    <w:p w14:paraId="4DE3523B" w14:textId="1C6BEB7F" w:rsidR="00E5444F" w:rsidRPr="0072479F" w:rsidRDefault="00E5444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E09864E" w14:textId="1898990D" w:rsidR="00502F6D" w:rsidRPr="0072479F" w:rsidRDefault="00502F6D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2479F">
        <w:rPr>
          <w:rFonts w:ascii="Angsana New" w:hAnsi="Angsana New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C07704" w:rsidRPr="00C07704">
        <w:rPr>
          <w:rFonts w:ascii="Angsana New" w:hAnsi="Angsana New"/>
          <w:sz w:val="30"/>
          <w:szCs w:val="30"/>
          <w:cs/>
          <w:lang w:val="en-US"/>
        </w:rPr>
        <w:t>วัดมูลค่าด้วยราคาทุนตัดจำหน่าย</w:t>
      </w:r>
      <w:r w:rsidRPr="0072479F">
        <w:rPr>
          <w:rFonts w:ascii="Angsana New" w:hAnsi="Angsana New"/>
          <w:sz w:val="30"/>
          <w:szCs w:val="30"/>
          <w:cs/>
          <w:lang w:val="en-US"/>
        </w:rPr>
        <w:t>หากมูลค่าตามบัญชีใกล้เคียงกับมูลค่ายุติธรรมอย่างสมเหตุสมผล</w:t>
      </w:r>
    </w:p>
    <w:p w14:paraId="0A2E1B55" w14:textId="3F2B3A3F" w:rsidR="001A6A37" w:rsidRDefault="001A6A37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14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427"/>
        <w:gridCol w:w="236"/>
        <w:gridCol w:w="1474"/>
        <w:gridCol w:w="236"/>
        <w:gridCol w:w="1291"/>
        <w:gridCol w:w="236"/>
        <w:gridCol w:w="1294"/>
        <w:gridCol w:w="236"/>
        <w:gridCol w:w="1294"/>
        <w:gridCol w:w="270"/>
        <w:gridCol w:w="1263"/>
      </w:tblGrid>
      <w:tr w:rsidR="00F301DD" w:rsidRPr="00697BBC" w14:paraId="7A6A982E" w14:textId="77777777" w:rsidTr="00F301DD">
        <w:tc>
          <w:tcPr>
            <w:tcW w:w="3870" w:type="dxa"/>
            <w:shd w:val="clear" w:color="auto" w:fill="auto"/>
            <w:vAlign w:val="bottom"/>
          </w:tcPr>
          <w:p w14:paraId="12BFAFFE" w14:textId="77777777" w:rsidR="00F301DD" w:rsidRPr="00046328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52935D2E" w14:textId="77777777" w:rsidR="00F301DD" w:rsidRPr="00697BB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B226A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  <w:r w:rsidRPr="00697B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 w:bidi="th-TH"/>
              </w:rPr>
              <w:t>และ</w:t>
            </w:r>
            <w:r w:rsidRPr="00B226A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F301DD" w:rsidRPr="00697BBC" w14:paraId="329C774E" w14:textId="77777777" w:rsidTr="00F301DD">
        <w:tc>
          <w:tcPr>
            <w:tcW w:w="3870" w:type="dxa"/>
            <w:shd w:val="clear" w:color="auto" w:fill="auto"/>
            <w:vAlign w:val="bottom"/>
          </w:tcPr>
          <w:p w14:paraId="665D212F" w14:textId="77777777" w:rsidR="00F301DD" w:rsidRPr="00046328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37" w:type="dxa"/>
            <w:gridSpan w:val="3"/>
            <w:shd w:val="clear" w:color="auto" w:fill="auto"/>
            <w:vAlign w:val="bottom"/>
          </w:tcPr>
          <w:p w14:paraId="258C965F" w14:textId="77777777" w:rsidR="00F301DD" w:rsidRPr="00697BB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97B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D7177BB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250B03C6" w14:textId="77777777" w:rsidR="00F301DD" w:rsidRPr="00697BB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97B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301DD" w:rsidRPr="00046328" w14:paraId="14A6CE9A" w14:textId="77777777" w:rsidTr="00F301DD">
        <w:tc>
          <w:tcPr>
            <w:tcW w:w="3870" w:type="dxa"/>
            <w:shd w:val="clear" w:color="auto" w:fill="auto"/>
            <w:vAlign w:val="bottom"/>
          </w:tcPr>
          <w:p w14:paraId="3799C3E7" w14:textId="61DB6522" w:rsidR="00F301DD" w:rsidRPr="00046328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7" w:type="dxa"/>
            <w:shd w:val="clear" w:color="auto" w:fill="auto"/>
            <w:vAlign w:val="bottom"/>
          </w:tcPr>
          <w:p w14:paraId="2F088E11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224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3EEA07" w14:textId="77777777" w:rsidR="00F301DD" w:rsidRPr="00046328" w:rsidRDefault="00F301DD" w:rsidP="00DC19B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6A51629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6501A67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2A11D6C2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04632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09689531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C301B92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04632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C9E6E4E" w14:textId="77777777" w:rsidR="00F301DD" w:rsidRPr="00046328" w:rsidRDefault="00F301DD" w:rsidP="00DC19B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4FA7E00" w14:textId="77777777" w:rsidR="00F301DD" w:rsidRPr="00046328" w:rsidRDefault="00F301DD" w:rsidP="00DC19B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0463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8C0B3C6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3BD6A61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301DD" w:rsidRPr="008C0F16" w14:paraId="6AC3FD53" w14:textId="77777777" w:rsidTr="00F301DD">
        <w:tc>
          <w:tcPr>
            <w:tcW w:w="3870" w:type="dxa"/>
            <w:shd w:val="clear" w:color="auto" w:fill="auto"/>
            <w:vAlign w:val="bottom"/>
          </w:tcPr>
          <w:p w14:paraId="5E50A8BC" w14:textId="77777777" w:rsidR="00F301DD" w:rsidRPr="00046328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0275582A" w14:textId="77777777" w:rsidR="00F301DD" w:rsidRPr="008C0F16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C0F1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4355" w:rsidRPr="008C0F16" w14:paraId="6B587215" w14:textId="77777777" w:rsidTr="00F301DD">
        <w:tc>
          <w:tcPr>
            <w:tcW w:w="3870" w:type="dxa"/>
            <w:shd w:val="clear" w:color="auto" w:fill="auto"/>
            <w:vAlign w:val="bottom"/>
          </w:tcPr>
          <w:p w14:paraId="40DA1821" w14:textId="6CF243A6" w:rsidR="00784355" w:rsidRPr="00046328" w:rsidRDefault="00784355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872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E872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5322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09DC8149" w14:textId="77777777" w:rsidR="00784355" w:rsidRPr="008C0F16" w:rsidRDefault="00784355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F301DD" w:rsidRPr="00046328" w14:paraId="4B79357E" w14:textId="77777777" w:rsidTr="00F301DD">
        <w:tc>
          <w:tcPr>
            <w:tcW w:w="3870" w:type="dxa"/>
            <w:shd w:val="clear" w:color="auto" w:fill="auto"/>
          </w:tcPr>
          <w:p w14:paraId="7BDA5096" w14:textId="77777777" w:rsidR="00F301DD" w:rsidRPr="00046328" w:rsidRDefault="00F301DD" w:rsidP="00DC19B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427" w:type="dxa"/>
            <w:shd w:val="clear" w:color="auto" w:fill="auto"/>
          </w:tcPr>
          <w:p w14:paraId="5765F769" w14:textId="77777777" w:rsidR="00F301DD" w:rsidRPr="008E5BE3" w:rsidRDefault="00F301DD" w:rsidP="00DC19B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DD16716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656CAA88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D700D8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1748255B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CDC117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1756F91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45C9D9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D5D37D7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340650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32E30D12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01DD" w:rsidRPr="00046328" w14:paraId="1925B0E1" w14:textId="77777777" w:rsidTr="00F301DD">
        <w:tc>
          <w:tcPr>
            <w:tcW w:w="3870" w:type="dxa"/>
            <w:shd w:val="clear" w:color="auto" w:fill="auto"/>
          </w:tcPr>
          <w:p w14:paraId="04060755" w14:textId="77777777" w:rsidR="00F301DD" w:rsidRPr="00046328" w:rsidRDefault="00F301DD" w:rsidP="00DC19B8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427" w:type="dxa"/>
            <w:shd w:val="clear" w:color="auto" w:fill="auto"/>
          </w:tcPr>
          <w:p w14:paraId="0D7FF383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0AD9FAB" w14:textId="77777777" w:rsidR="00F301DD" w:rsidRPr="00046328" w:rsidRDefault="00F301DD" w:rsidP="00DC19B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FD303A4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3F7DF9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7D0A52C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5D2D79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3A66668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B36963" w14:textId="77777777" w:rsidR="00F301DD" w:rsidRPr="00046328" w:rsidRDefault="00F301DD" w:rsidP="00DC19B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ADEF15B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DDE33D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4C6350F5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01DD" w:rsidRPr="00046328" w14:paraId="65810814" w14:textId="77777777" w:rsidTr="00F301DD">
        <w:tc>
          <w:tcPr>
            <w:tcW w:w="3870" w:type="dxa"/>
            <w:shd w:val="clear" w:color="auto" w:fill="auto"/>
          </w:tcPr>
          <w:p w14:paraId="55FF7477" w14:textId="77777777" w:rsidR="00F301DD" w:rsidRPr="00046328" w:rsidRDefault="00F301DD" w:rsidP="00F301DD">
            <w:pPr>
              <w:ind w:left="166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427" w:type="dxa"/>
            <w:shd w:val="clear" w:color="auto" w:fill="auto"/>
          </w:tcPr>
          <w:p w14:paraId="2D652B36" w14:textId="6BC683A0" w:rsidR="00F301DD" w:rsidRPr="00A77BD2" w:rsidRDefault="00C34792" w:rsidP="00F301DD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  <w:r w:rsidRPr="00C34792">
              <w:rPr>
                <w:rFonts w:ascii="Angsana New" w:hAnsi="Angsana New" w:cs="Angsana New"/>
                <w:sz w:val="30"/>
                <w:szCs w:val="30"/>
              </w:rPr>
              <w:t>2,508,620</w:t>
            </w:r>
          </w:p>
        </w:tc>
        <w:tc>
          <w:tcPr>
            <w:tcW w:w="236" w:type="dxa"/>
            <w:shd w:val="clear" w:color="auto" w:fill="auto"/>
          </w:tcPr>
          <w:p w14:paraId="1D379002" w14:textId="77777777" w:rsidR="00F301DD" w:rsidRPr="00A77BD2" w:rsidRDefault="00F301DD" w:rsidP="00F301D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74" w:type="dxa"/>
            <w:shd w:val="clear" w:color="auto" w:fill="auto"/>
          </w:tcPr>
          <w:p w14:paraId="779C6AF3" w14:textId="091008FE" w:rsidR="00F301DD" w:rsidRPr="00A77BD2" w:rsidRDefault="00C75260" w:rsidP="00F301DD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  <w:r w:rsidRPr="00C75260">
              <w:rPr>
                <w:rFonts w:ascii="Angsana New" w:hAnsi="Angsana New" w:cs="Angsana New"/>
                <w:sz w:val="30"/>
                <w:szCs w:val="30"/>
              </w:rPr>
              <w:t>2,508,620</w:t>
            </w:r>
          </w:p>
        </w:tc>
        <w:tc>
          <w:tcPr>
            <w:tcW w:w="236" w:type="dxa"/>
          </w:tcPr>
          <w:p w14:paraId="46BFDE65" w14:textId="77777777" w:rsidR="00F301DD" w:rsidRPr="0004632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49C394BE" w14:textId="0572D5FC" w:rsidR="00F301DD" w:rsidRPr="00046328" w:rsidRDefault="00C75260" w:rsidP="00F301DD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C75260">
              <w:rPr>
                <w:rFonts w:ascii="Angsana New" w:hAnsi="Angsana New" w:cs="Angsana New"/>
                <w:sz w:val="30"/>
                <w:szCs w:val="30"/>
              </w:rPr>
              <w:t>6,05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F2E24DF" w14:textId="77777777" w:rsidR="00F301DD" w:rsidRPr="0004632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84975C6" w14:textId="7B879DC0" w:rsidR="00F301DD" w:rsidRPr="00046328" w:rsidRDefault="00C75260" w:rsidP="00F301DD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380306" w14:textId="77777777" w:rsidR="00F301DD" w:rsidRPr="00046328" w:rsidRDefault="00F301DD" w:rsidP="00F301D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0D8CBB5" w14:textId="2B086140" w:rsidR="00F301DD" w:rsidRPr="00046328" w:rsidRDefault="00C75260" w:rsidP="00F301DD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75260">
              <w:rPr>
                <w:rFonts w:ascii="Angsana New" w:hAnsi="Angsana New" w:cs="Angsana New"/>
                <w:sz w:val="30"/>
                <w:szCs w:val="30"/>
              </w:rPr>
              <w:t>2,502,568</w:t>
            </w:r>
          </w:p>
        </w:tc>
        <w:tc>
          <w:tcPr>
            <w:tcW w:w="270" w:type="dxa"/>
          </w:tcPr>
          <w:p w14:paraId="380BA004" w14:textId="77777777" w:rsidR="00F301DD" w:rsidRPr="0004632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31069B50" w14:textId="5B212DC1" w:rsidR="00F301DD" w:rsidRPr="00046328" w:rsidRDefault="00C75260" w:rsidP="00F301DD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75260">
              <w:rPr>
                <w:rFonts w:ascii="Angsana New" w:hAnsi="Angsana New" w:cs="Angsana New"/>
                <w:sz w:val="30"/>
                <w:szCs w:val="30"/>
              </w:rPr>
              <w:t>2,508,620</w:t>
            </w:r>
          </w:p>
        </w:tc>
      </w:tr>
      <w:tr w:rsidR="00F301DD" w:rsidRPr="00046328" w14:paraId="5ECF5848" w14:textId="77777777" w:rsidTr="00F301DD">
        <w:tc>
          <w:tcPr>
            <w:tcW w:w="3870" w:type="dxa"/>
            <w:shd w:val="clear" w:color="auto" w:fill="auto"/>
          </w:tcPr>
          <w:p w14:paraId="221FD410" w14:textId="77777777" w:rsidR="00F301DD" w:rsidRPr="00046328" w:rsidRDefault="00F301DD" w:rsidP="00EB0E8C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0FC06A" w14:textId="70EE5EE7" w:rsidR="00F301DD" w:rsidRPr="00A77BD2" w:rsidRDefault="00C75260" w:rsidP="00F301DD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  <w:r w:rsidRPr="00C752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2,508,620</w:t>
            </w:r>
          </w:p>
        </w:tc>
        <w:tc>
          <w:tcPr>
            <w:tcW w:w="236" w:type="dxa"/>
            <w:shd w:val="clear" w:color="auto" w:fill="auto"/>
          </w:tcPr>
          <w:p w14:paraId="7F555C6D" w14:textId="77777777" w:rsidR="00F301DD" w:rsidRPr="00A77BD2" w:rsidRDefault="00F301DD" w:rsidP="00F301D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C7AB1A" w14:textId="6A5D0576" w:rsidR="00F301DD" w:rsidRPr="00A77BD2" w:rsidRDefault="00C75260" w:rsidP="00F301DD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  <w:r w:rsidRPr="00C752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2,508,620</w:t>
            </w:r>
          </w:p>
        </w:tc>
        <w:tc>
          <w:tcPr>
            <w:tcW w:w="236" w:type="dxa"/>
          </w:tcPr>
          <w:p w14:paraId="6EFBAE54" w14:textId="77777777" w:rsidR="00F301DD" w:rsidRPr="0004632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485BBAF6" w14:textId="77777777" w:rsidR="00F301DD" w:rsidRPr="0004632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203F52" w14:textId="77777777" w:rsidR="00F301DD" w:rsidRPr="0004632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A29D900" w14:textId="77777777" w:rsidR="00F301DD" w:rsidRPr="0004632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768EED" w14:textId="77777777" w:rsidR="00F301DD" w:rsidRPr="00046328" w:rsidRDefault="00F301DD" w:rsidP="00F301D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955CDE0" w14:textId="77777777" w:rsidR="00F301DD" w:rsidRPr="00046328" w:rsidRDefault="00F301DD" w:rsidP="00F301D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C7D18F" w14:textId="77777777" w:rsidR="00F301DD" w:rsidRPr="0004632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2BBF23DB" w14:textId="77777777" w:rsidR="00F301DD" w:rsidRPr="0004632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BA1FEF5" w14:textId="77777777" w:rsidR="0039685D" w:rsidRDefault="0039685D">
      <w:pPr>
        <w:rPr>
          <w:cs/>
        </w:rPr>
      </w:pPr>
      <w:r>
        <w:br w:type="page"/>
      </w:r>
    </w:p>
    <w:tbl>
      <w:tblPr>
        <w:tblW w:w="14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427"/>
        <w:gridCol w:w="236"/>
        <w:gridCol w:w="1474"/>
        <w:gridCol w:w="236"/>
        <w:gridCol w:w="1291"/>
        <w:gridCol w:w="236"/>
        <w:gridCol w:w="1294"/>
        <w:gridCol w:w="236"/>
        <w:gridCol w:w="1294"/>
        <w:gridCol w:w="270"/>
        <w:gridCol w:w="1263"/>
      </w:tblGrid>
      <w:tr w:rsidR="00F301DD" w:rsidRPr="00697BBC" w14:paraId="3EC47292" w14:textId="77777777" w:rsidTr="00DC19B8">
        <w:tc>
          <w:tcPr>
            <w:tcW w:w="3870" w:type="dxa"/>
            <w:shd w:val="clear" w:color="auto" w:fill="auto"/>
            <w:vAlign w:val="bottom"/>
          </w:tcPr>
          <w:p w14:paraId="4DB80218" w14:textId="1B9559C8" w:rsidR="00F301DD" w:rsidRPr="00046328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273531CE" w14:textId="77777777" w:rsidR="00F301DD" w:rsidRPr="00697BB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B226A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  <w:r w:rsidRPr="00697B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 w:bidi="th-TH"/>
              </w:rPr>
              <w:t>และ</w:t>
            </w:r>
            <w:r w:rsidRPr="00B226A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F301DD" w:rsidRPr="00697BBC" w14:paraId="7632FCE4" w14:textId="77777777" w:rsidTr="00DC19B8">
        <w:tc>
          <w:tcPr>
            <w:tcW w:w="3870" w:type="dxa"/>
            <w:shd w:val="clear" w:color="auto" w:fill="auto"/>
            <w:vAlign w:val="bottom"/>
          </w:tcPr>
          <w:p w14:paraId="116C1080" w14:textId="77777777" w:rsidR="00F301DD" w:rsidRPr="00046328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37" w:type="dxa"/>
            <w:gridSpan w:val="3"/>
            <w:shd w:val="clear" w:color="auto" w:fill="auto"/>
            <w:vAlign w:val="bottom"/>
          </w:tcPr>
          <w:p w14:paraId="79C1C095" w14:textId="77777777" w:rsidR="00F301DD" w:rsidRPr="00697BB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97B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9061C47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1A7784EB" w14:textId="77777777" w:rsidR="00F301DD" w:rsidRPr="00697BB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97B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301DD" w:rsidRPr="00046328" w14:paraId="6B4D4E3F" w14:textId="77777777" w:rsidTr="00DC19B8">
        <w:tc>
          <w:tcPr>
            <w:tcW w:w="3870" w:type="dxa"/>
            <w:shd w:val="clear" w:color="auto" w:fill="auto"/>
            <w:vAlign w:val="bottom"/>
          </w:tcPr>
          <w:p w14:paraId="1D1CA8A6" w14:textId="06AFBF9C" w:rsidR="00F301DD" w:rsidRPr="00046328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7" w:type="dxa"/>
            <w:shd w:val="clear" w:color="auto" w:fill="auto"/>
            <w:vAlign w:val="bottom"/>
          </w:tcPr>
          <w:p w14:paraId="6F7E987B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224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AC9F04" w14:textId="77777777" w:rsidR="00F301DD" w:rsidRPr="00046328" w:rsidRDefault="00F301DD" w:rsidP="00DC19B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75D51DF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21A7D54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6D46C486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04632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4EEE2DAF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225B66B9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04632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7807A03" w14:textId="77777777" w:rsidR="00F301DD" w:rsidRPr="00046328" w:rsidRDefault="00F301DD" w:rsidP="00DC19B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06D57E6A" w14:textId="77777777" w:rsidR="00F301DD" w:rsidRPr="00046328" w:rsidRDefault="00F301DD" w:rsidP="00DC19B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0463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22F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475F5A43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30168732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301DD" w:rsidRPr="008C0F16" w14:paraId="784C0A52" w14:textId="77777777" w:rsidTr="00DC19B8">
        <w:tc>
          <w:tcPr>
            <w:tcW w:w="3870" w:type="dxa"/>
            <w:shd w:val="clear" w:color="auto" w:fill="auto"/>
            <w:vAlign w:val="bottom"/>
          </w:tcPr>
          <w:p w14:paraId="0FBFB2DD" w14:textId="77777777" w:rsidR="00F301DD" w:rsidRPr="00046328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483D7205" w14:textId="77777777" w:rsidR="00F301DD" w:rsidRPr="008C0F16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C0F1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3397C" w:rsidRPr="008C0F16" w14:paraId="6DB67CB9" w14:textId="77777777" w:rsidTr="00DC19B8">
        <w:tc>
          <w:tcPr>
            <w:tcW w:w="3870" w:type="dxa"/>
            <w:shd w:val="clear" w:color="auto" w:fill="auto"/>
            <w:vAlign w:val="bottom"/>
          </w:tcPr>
          <w:p w14:paraId="03A7BAE5" w14:textId="1F56799F" w:rsidR="0013397C" w:rsidRPr="00046328" w:rsidRDefault="0013397C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322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คม </w:t>
            </w:r>
            <w:r w:rsidRPr="005322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54B98F2C" w14:textId="77777777" w:rsidR="0013397C" w:rsidRPr="008C0F16" w:rsidRDefault="0013397C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F301DD" w:rsidRPr="00046328" w14:paraId="0FDB17DB" w14:textId="77777777" w:rsidTr="00DC19B8">
        <w:tc>
          <w:tcPr>
            <w:tcW w:w="3870" w:type="dxa"/>
            <w:shd w:val="clear" w:color="auto" w:fill="auto"/>
          </w:tcPr>
          <w:p w14:paraId="1834EA32" w14:textId="77777777" w:rsidR="00F301DD" w:rsidRPr="00046328" w:rsidRDefault="00F301DD" w:rsidP="00DC19B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427" w:type="dxa"/>
            <w:shd w:val="clear" w:color="auto" w:fill="auto"/>
          </w:tcPr>
          <w:p w14:paraId="41094420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B874FCD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310D2C96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744A69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455788C4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26B340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9B7753E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19A0F2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8401A16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35A458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5AEEA274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01DD" w:rsidRPr="00046328" w14:paraId="79E6402D" w14:textId="77777777" w:rsidTr="00DC19B8">
        <w:tc>
          <w:tcPr>
            <w:tcW w:w="3870" w:type="dxa"/>
            <w:shd w:val="clear" w:color="auto" w:fill="auto"/>
          </w:tcPr>
          <w:p w14:paraId="632EEC9F" w14:textId="77777777" w:rsidR="00F301DD" w:rsidRPr="00046328" w:rsidRDefault="00F301DD" w:rsidP="00DC19B8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427" w:type="dxa"/>
            <w:shd w:val="clear" w:color="auto" w:fill="auto"/>
          </w:tcPr>
          <w:p w14:paraId="1A387538" w14:textId="77777777" w:rsidR="00F301DD" w:rsidRPr="00046328" w:rsidRDefault="00F301DD" w:rsidP="00F301DD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2F59693" w14:textId="77777777" w:rsidR="00F301DD" w:rsidRPr="00046328" w:rsidRDefault="00F301DD" w:rsidP="00DC19B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229E45D8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EA2B0A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2E81F8A0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2BCB5F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A25CCA8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293E5E" w14:textId="77777777" w:rsidR="00F301DD" w:rsidRPr="00046328" w:rsidRDefault="00F301DD" w:rsidP="00DC19B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44A8739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325ED7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496D1C5F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01DD" w:rsidRPr="00046328" w14:paraId="2CA5B0E0" w14:textId="77777777" w:rsidTr="00DC19B8">
        <w:tc>
          <w:tcPr>
            <w:tcW w:w="3870" w:type="dxa"/>
            <w:shd w:val="clear" w:color="auto" w:fill="auto"/>
          </w:tcPr>
          <w:p w14:paraId="1138EC1F" w14:textId="77777777" w:rsidR="00F301DD" w:rsidRPr="00046328" w:rsidRDefault="00F301DD" w:rsidP="00DC19B8">
            <w:pPr>
              <w:ind w:left="166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427" w:type="dxa"/>
            <w:shd w:val="clear" w:color="auto" w:fill="auto"/>
          </w:tcPr>
          <w:p w14:paraId="4FC718C8" w14:textId="77777777" w:rsidR="00F301DD" w:rsidRPr="00046328" w:rsidRDefault="00F301DD" w:rsidP="00216D67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216D6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A63F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6D67">
              <w:rPr>
                <w:rFonts w:ascii="Angsana New" w:hAnsi="Angsana New" w:cs="Angsana New"/>
                <w:sz w:val="30"/>
                <w:szCs w:val="30"/>
              </w:rPr>
              <w:t>607</w:t>
            </w:r>
            <w:r w:rsidRPr="00A63F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6D67">
              <w:rPr>
                <w:rFonts w:ascii="Angsana New" w:hAnsi="Angsana New" w:cs="Angsana New"/>
                <w:sz w:val="30"/>
                <w:szCs w:val="30"/>
              </w:rPr>
              <w:t>144</w:t>
            </w:r>
          </w:p>
        </w:tc>
        <w:tc>
          <w:tcPr>
            <w:tcW w:w="236" w:type="dxa"/>
            <w:shd w:val="clear" w:color="auto" w:fill="auto"/>
          </w:tcPr>
          <w:p w14:paraId="240EA15A" w14:textId="77777777" w:rsidR="00F301DD" w:rsidRPr="00046328" w:rsidRDefault="00F301DD" w:rsidP="00DC19B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6050B45D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A63F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607</w:t>
            </w:r>
            <w:r w:rsidRPr="00A63F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144</w:t>
            </w:r>
          </w:p>
        </w:tc>
        <w:tc>
          <w:tcPr>
            <w:tcW w:w="236" w:type="dxa"/>
          </w:tcPr>
          <w:p w14:paraId="1324363E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6F41B5EC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A63F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555</w:t>
            </w:r>
          </w:p>
        </w:tc>
        <w:tc>
          <w:tcPr>
            <w:tcW w:w="236" w:type="dxa"/>
          </w:tcPr>
          <w:p w14:paraId="46ED10ED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FAF270C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79ADC2" w14:textId="77777777" w:rsidR="00F301DD" w:rsidRPr="00046328" w:rsidRDefault="00F301DD" w:rsidP="00DC19B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00BC05F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A63F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603</w:t>
            </w:r>
            <w:r w:rsidRPr="00A63F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589</w:t>
            </w:r>
          </w:p>
        </w:tc>
        <w:tc>
          <w:tcPr>
            <w:tcW w:w="270" w:type="dxa"/>
          </w:tcPr>
          <w:p w14:paraId="6DDFCEA1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3E06F9B0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A63F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607</w:t>
            </w:r>
            <w:r w:rsidRPr="00A63F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/>
                <w:sz w:val="30"/>
                <w:szCs w:val="30"/>
                <w:lang w:val="en-US"/>
              </w:rPr>
              <w:t>144</w:t>
            </w:r>
          </w:p>
        </w:tc>
      </w:tr>
      <w:tr w:rsidR="00F301DD" w:rsidRPr="00046328" w14:paraId="77E7703D" w14:textId="77777777" w:rsidTr="00DC19B8">
        <w:tc>
          <w:tcPr>
            <w:tcW w:w="3870" w:type="dxa"/>
            <w:shd w:val="clear" w:color="auto" w:fill="auto"/>
          </w:tcPr>
          <w:p w14:paraId="6B7F5657" w14:textId="77777777" w:rsidR="00F301DD" w:rsidRPr="00046328" w:rsidRDefault="00F301DD" w:rsidP="007F6AD2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204710" w14:textId="77777777" w:rsidR="00F301DD" w:rsidRPr="00216D67" w:rsidRDefault="00F301DD" w:rsidP="00216D67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6D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2,607,144</w:t>
            </w:r>
          </w:p>
        </w:tc>
        <w:tc>
          <w:tcPr>
            <w:tcW w:w="236" w:type="dxa"/>
            <w:shd w:val="clear" w:color="auto" w:fill="auto"/>
          </w:tcPr>
          <w:p w14:paraId="6452E33D" w14:textId="77777777" w:rsidR="00F301DD" w:rsidRPr="00046328" w:rsidRDefault="00F301DD" w:rsidP="00DC19B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E47E5D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Pr="00A63F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607</w:t>
            </w:r>
            <w:r w:rsidRPr="00A63F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322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144</w:t>
            </w:r>
          </w:p>
        </w:tc>
        <w:tc>
          <w:tcPr>
            <w:tcW w:w="236" w:type="dxa"/>
          </w:tcPr>
          <w:p w14:paraId="0AD0A282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0F71E36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4EADF3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C73FCD3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B6FCD0" w14:textId="77777777" w:rsidR="00F301DD" w:rsidRPr="00046328" w:rsidRDefault="00F301DD" w:rsidP="00DC19B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F0D84B4" w14:textId="77777777" w:rsidR="00F301DD" w:rsidRPr="00046328" w:rsidRDefault="00F301DD" w:rsidP="00DC19B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A8B403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270EA548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6F1EFC3D" w14:textId="77777777" w:rsidR="00F301DD" w:rsidRPr="0072479F" w:rsidRDefault="00F301DD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444585" w14:textId="1F0E9407" w:rsidR="001A6A37" w:rsidRPr="0072479F" w:rsidRDefault="001A6A37" w:rsidP="001A6A37">
      <w:pPr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  <w:sectPr w:rsidR="001A6A37" w:rsidRPr="0072479F" w:rsidSect="00FD457C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7F531D53" w14:textId="2831F9CB" w:rsidR="00B345ED" w:rsidRPr="0072479F" w:rsidRDefault="00335A00" w:rsidP="0071482A">
      <w:pPr>
        <w:tabs>
          <w:tab w:val="left" w:pos="55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20489A85" w14:textId="77777777" w:rsidR="00143759" w:rsidRPr="0072479F" w:rsidRDefault="00143759" w:rsidP="009704D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67C9B6" w14:textId="766DBE7C" w:rsidR="000B3F8C" w:rsidRDefault="00C07704" w:rsidP="009704D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07704">
        <w:rPr>
          <w:rFonts w:ascii="Angsana New" w:hAnsi="Angsana New"/>
          <w:sz w:val="30"/>
          <w:szCs w:val="30"/>
          <w:cs/>
        </w:rPr>
        <w:t>บริษัทพิจารณามูลค่ายุติธรรมระดับ 3 สำหรับเงินลงทุนในตราสารทุนของบริษัทที่ไม่ได้จดทะเบียนในตลาดหลักทรัพย์ โดยใช้เทคนิคการประเมินมูลค่าซึ่งใช้ข้อมูลที่ไม่สามารถสังเกตได้อย่างมีนัยสำคัญ เช่น การคิดลดเงินปันผล และการเปรียบเทียบราคาตลาด</w:t>
      </w:r>
    </w:p>
    <w:p w14:paraId="695910AA" w14:textId="703E262B" w:rsidR="00A44132" w:rsidRDefault="00A44132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44132">
        <w:rPr>
          <w:rFonts w:ascii="Angsana New" w:hAnsi="Angsana New"/>
          <w:sz w:val="30"/>
          <w:szCs w:val="30"/>
          <w:cs/>
        </w:rPr>
        <w:tab/>
      </w:r>
    </w:p>
    <w:p w14:paraId="3996813E" w14:textId="77777777" w:rsidR="000E7D80" w:rsidRPr="0013335C" w:rsidRDefault="000E7D80" w:rsidP="000E7D80">
      <w:pPr>
        <w:spacing w:line="240" w:lineRule="auto"/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454BCA82" w14:textId="77777777" w:rsidR="0079421C" w:rsidRDefault="0079421C" w:rsidP="0079421C">
      <w:pPr>
        <w:tabs>
          <w:tab w:val="left" w:pos="55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7A4BD70" w14:textId="31B3BE99" w:rsidR="0079421C" w:rsidRDefault="0079421C" w:rsidP="0079421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31FF6">
        <w:rPr>
          <w:rFonts w:ascii="Angsana New" w:hAnsi="Angsana New"/>
          <w:sz w:val="30"/>
          <w:szCs w:val="30"/>
          <w:cs/>
          <w:lang w:val="en-US"/>
        </w:rPr>
        <w:t>การเปลี่ยนแปลงในข้อมูลที่ไม่สามารถสังเกตได้ที่มีนัยสำคัญเพียงหนึ่งอย่างซึ่งอาจเป็นไปได้อย่างมีเหตุผล ณ วันที่รายงาน โดยถือว่าข้อมูลอื่นๆ คงที่จะมีผลกระทบต่อ</w:t>
      </w:r>
      <w:r>
        <w:rPr>
          <w:rFonts w:ascii="Angsana New" w:hAnsi="Angsana New" w:hint="cs"/>
          <w:sz w:val="30"/>
          <w:szCs w:val="30"/>
          <w:cs/>
          <w:lang w:val="en-US"/>
        </w:rPr>
        <w:t>มูลค่ายุติธรรมของสิ</w:t>
      </w:r>
      <w:r w:rsidRPr="00031FF6">
        <w:rPr>
          <w:rFonts w:ascii="Angsana New" w:hAnsi="Angsana New"/>
          <w:sz w:val="30"/>
          <w:szCs w:val="30"/>
          <w:cs/>
          <w:lang w:val="en-US"/>
        </w:rPr>
        <w:t>นทรัพย์ทางการเงินที่วัดมูลค่าด้วยมูลค่ายุติธรรมระดับ 3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ดังต่อไปนี้</w:t>
      </w:r>
    </w:p>
    <w:p w14:paraId="6C435E68" w14:textId="77777777" w:rsidR="000E7D80" w:rsidRPr="00A44132" w:rsidRDefault="000E7D80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430"/>
        <w:gridCol w:w="4590"/>
      </w:tblGrid>
      <w:tr w:rsidR="00A44132" w:rsidRPr="00C42188" w14:paraId="79257938" w14:textId="77777777" w:rsidTr="00943D61">
        <w:tc>
          <w:tcPr>
            <w:tcW w:w="2250" w:type="dxa"/>
          </w:tcPr>
          <w:p w14:paraId="18E13C07" w14:textId="77777777" w:rsidR="00A44132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13C88C19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เทคนิคการประเมินมูลค่า </w:t>
            </w:r>
          </w:p>
        </w:tc>
        <w:tc>
          <w:tcPr>
            <w:tcW w:w="2430" w:type="dxa"/>
          </w:tcPr>
          <w:p w14:paraId="0FB34D5D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ข้อมูลที่ไม่สามารถสังเกตได้ </w:t>
            </w:r>
          </w:p>
          <w:p w14:paraId="6CAB97B0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ที่มีนัยสำคัญ </w:t>
            </w:r>
          </w:p>
        </w:tc>
        <w:tc>
          <w:tcPr>
            <w:tcW w:w="4590" w:type="dxa"/>
          </w:tcPr>
          <w:p w14:paraId="0DE72FE7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ความสัมพันธ์ระหว่างข้อมูลที่ไม่สามารถสังเกตได้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br/>
            </w: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ที่มีนัยสำคัญแล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ะ </w:t>
            </w: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การวัดมูลค่ายุติธรรม </w:t>
            </w:r>
          </w:p>
        </w:tc>
      </w:tr>
      <w:tr w:rsidR="00A44132" w:rsidRPr="002F1DF7" w14:paraId="7D09C8BB" w14:textId="77777777" w:rsidTr="00943D61">
        <w:tc>
          <w:tcPr>
            <w:tcW w:w="2250" w:type="dxa"/>
          </w:tcPr>
          <w:p w14:paraId="2DA86469" w14:textId="77777777" w:rsidR="00A44132" w:rsidRDefault="00A44132" w:rsidP="000D6BCA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การคิดลดเงินปันผล</w:t>
            </w:r>
          </w:p>
        </w:tc>
        <w:tc>
          <w:tcPr>
            <w:tcW w:w="2430" w:type="dxa"/>
          </w:tcPr>
          <w:p w14:paraId="3020EEC8" w14:textId="77777777" w:rsidR="00A44132" w:rsidRPr="00131687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590" w:type="dxa"/>
          </w:tcPr>
          <w:p w14:paraId="7A7531F0" w14:textId="574BB3FB" w:rsidR="00A44132" w:rsidRPr="002F1DF7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366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66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หากอัตราคิดลดตํ่าลง (สูงขึ้น) </w:t>
            </w:r>
          </w:p>
        </w:tc>
      </w:tr>
      <w:tr w:rsidR="00A44132" w:rsidRPr="00C42188" w14:paraId="33D845B5" w14:textId="77777777" w:rsidTr="00943D61">
        <w:tc>
          <w:tcPr>
            <w:tcW w:w="2250" w:type="dxa"/>
          </w:tcPr>
          <w:p w14:paraId="7B66BA92" w14:textId="77777777" w:rsidR="00A44132" w:rsidRPr="00C42188" w:rsidRDefault="00A44132" w:rsidP="000D6BCA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การเปรียบเทียบ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ราคาตลาด</w:t>
            </w:r>
          </w:p>
        </w:tc>
        <w:tc>
          <w:tcPr>
            <w:tcW w:w="2430" w:type="dxa"/>
          </w:tcPr>
          <w:p w14:paraId="2F1070FF" w14:textId="77777777" w:rsidR="00A44132" w:rsidRPr="00C42188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>ตัวคูณร่วมของตลาดที่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ปรับปรุงแล้ว </w:t>
            </w:r>
          </w:p>
        </w:tc>
        <w:tc>
          <w:tcPr>
            <w:tcW w:w="4590" w:type="dxa"/>
          </w:tcPr>
          <w:p w14:paraId="24CBA727" w14:textId="7273AB7C" w:rsidR="00A44132" w:rsidRPr="00C42188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หากตัวคูณร่วมของตลาดที่ปรับปรุงแล้วสูงขึ้น (ตํ่าลง) </w:t>
            </w:r>
          </w:p>
        </w:tc>
      </w:tr>
    </w:tbl>
    <w:p w14:paraId="0BE31030" w14:textId="77777777" w:rsidR="0058456C" w:rsidRPr="00D3194E" w:rsidRDefault="0058456C" w:rsidP="00FD745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4732" w:type="pct"/>
        <w:tblInd w:w="540" w:type="dxa"/>
        <w:tblLook w:val="00A0" w:firstRow="1" w:lastRow="0" w:firstColumn="1" w:lastColumn="0" w:noHBand="0" w:noVBand="0"/>
      </w:tblPr>
      <w:tblGrid>
        <w:gridCol w:w="6299"/>
        <w:gridCol w:w="271"/>
        <w:gridCol w:w="2520"/>
      </w:tblGrid>
      <w:tr w:rsidR="0058456C" w:rsidRPr="0013335C" w14:paraId="6F57CF7B" w14:textId="77777777" w:rsidTr="004E3E38">
        <w:trPr>
          <w:tblHeader/>
        </w:trPr>
        <w:tc>
          <w:tcPr>
            <w:tcW w:w="3465" w:type="pct"/>
          </w:tcPr>
          <w:p w14:paraId="14F34004" w14:textId="77777777" w:rsidR="00B11F88" w:rsidRDefault="00B11F88" w:rsidP="00FD745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0F0CACB" w14:textId="0F08C0EE" w:rsidR="0058456C" w:rsidRPr="00B11F88" w:rsidRDefault="0058456C" w:rsidP="002C5FC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0A0A0EA" w14:textId="77777777" w:rsidR="0058456C" w:rsidRPr="0013335C" w:rsidRDefault="0058456C" w:rsidP="002C5FCE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pct"/>
          </w:tcPr>
          <w:p w14:paraId="3D4A22AD" w14:textId="77777777" w:rsidR="0058456C" w:rsidRDefault="0058456C" w:rsidP="002C5F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  <w:p w14:paraId="60210F60" w14:textId="77777777" w:rsidR="0058456C" w:rsidRPr="009F5672" w:rsidRDefault="0058456C" w:rsidP="002C5F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</w:tr>
      <w:tr w:rsidR="0058456C" w:rsidRPr="0013335C" w14:paraId="1FEEEC57" w14:textId="77777777" w:rsidTr="004E3E38">
        <w:trPr>
          <w:tblHeader/>
        </w:trPr>
        <w:tc>
          <w:tcPr>
            <w:tcW w:w="3465" w:type="pct"/>
          </w:tcPr>
          <w:p w14:paraId="16BF9A52" w14:textId="5DDE243B" w:rsidR="0058456C" w:rsidRPr="0013335C" w:rsidRDefault="00B11F88" w:rsidP="002C5FC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74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การกระทบยอดของมูลค่ายุติธรรมระดับ </w:t>
            </w:r>
            <w:r w:rsidRPr="00FD74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49" w:type="pct"/>
          </w:tcPr>
          <w:p w14:paraId="4F900059" w14:textId="77777777" w:rsidR="0058456C" w:rsidRPr="0013335C" w:rsidRDefault="0058456C" w:rsidP="002C5FCE">
            <w:pPr>
              <w:spacing w:line="240" w:lineRule="auto"/>
              <w:ind w:left="470" w:right="-120" w:hanging="60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pct"/>
          </w:tcPr>
          <w:p w14:paraId="626A37E3" w14:textId="77777777" w:rsidR="0058456C" w:rsidRPr="0013335C" w:rsidRDefault="0058456C" w:rsidP="002C5FC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58456C" w:rsidRPr="0013335C" w14:paraId="3362CA4B" w14:textId="77777777" w:rsidTr="004E3E38">
        <w:trPr>
          <w:tblHeader/>
        </w:trPr>
        <w:tc>
          <w:tcPr>
            <w:tcW w:w="3465" w:type="pct"/>
          </w:tcPr>
          <w:p w14:paraId="4C24B2E9" w14:textId="77777777" w:rsidR="0058456C" w:rsidRPr="0013335C" w:rsidRDefault="0058456C" w:rsidP="002C5FC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6F06797" w14:textId="77777777" w:rsidR="0058456C" w:rsidRPr="0013335C" w:rsidRDefault="0058456C" w:rsidP="002C5FCE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3FC2E89E" w14:textId="77777777" w:rsidR="0058456C" w:rsidRPr="0013335C" w:rsidRDefault="0058456C" w:rsidP="002C5FC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9421C" w:rsidRPr="0013335C" w14:paraId="0AF11383" w14:textId="77777777" w:rsidTr="004E3E38">
        <w:tc>
          <w:tcPr>
            <w:tcW w:w="3465" w:type="pct"/>
          </w:tcPr>
          <w:p w14:paraId="6FF7715D" w14:textId="77777777" w:rsidR="0079421C" w:rsidRPr="0013335C" w:rsidRDefault="0079421C" w:rsidP="002C5FC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9" w:type="pct"/>
          </w:tcPr>
          <w:p w14:paraId="02C4FFFD" w14:textId="77777777" w:rsidR="0079421C" w:rsidRPr="0013335C" w:rsidRDefault="0079421C" w:rsidP="002C5FCE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1C65DD8C" w14:textId="77777777" w:rsidR="0079421C" w:rsidRPr="0013335C" w:rsidRDefault="0079421C" w:rsidP="002C5FCE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9421C" w:rsidRPr="0013335C" w14:paraId="57EB6601" w14:textId="77777777" w:rsidTr="004E3E38">
        <w:tc>
          <w:tcPr>
            <w:tcW w:w="3465" w:type="pct"/>
          </w:tcPr>
          <w:p w14:paraId="5D863F49" w14:textId="6E7AA1DE" w:rsidR="0079421C" w:rsidRPr="0013335C" w:rsidRDefault="0079421C" w:rsidP="002C5FCE">
            <w:pPr>
              <w:rPr>
                <w:rFonts w:ascii="Angsana New" w:hAnsi="Angsana New"/>
                <w:sz w:val="30"/>
                <w:szCs w:val="30"/>
              </w:rPr>
            </w:pPr>
            <w:r w:rsidRPr="00E87DD4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9" w:type="pct"/>
          </w:tcPr>
          <w:p w14:paraId="0236C44A" w14:textId="77777777" w:rsidR="0079421C" w:rsidRPr="0013335C" w:rsidRDefault="0079421C" w:rsidP="002C5FCE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3CBA7370" w14:textId="26D18EFE" w:rsidR="0079421C" w:rsidRPr="0013335C" w:rsidRDefault="00525EB3" w:rsidP="004E3E38">
            <w:pPr>
              <w:tabs>
                <w:tab w:val="decimal" w:pos="116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1932">
              <w:rPr>
                <w:rFonts w:ascii="Angsana New" w:hAnsi="Angsana New"/>
                <w:sz w:val="30"/>
                <w:szCs w:val="30"/>
                <w:lang w:val="en-US"/>
              </w:rPr>
              <w:t>2,603,589</w:t>
            </w:r>
          </w:p>
        </w:tc>
      </w:tr>
      <w:tr w:rsidR="0079421C" w:rsidRPr="0013335C" w14:paraId="5DB16DD5" w14:textId="77777777" w:rsidTr="004E3E38">
        <w:tc>
          <w:tcPr>
            <w:tcW w:w="3465" w:type="pct"/>
          </w:tcPr>
          <w:p w14:paraId="4A5EA202" w14:textId="3B599DD8" w:rsidR="0079421C" w:rsidRPr="006E1932" w:rsidRDefault="0079421C" w:rsidP="006E1932">
            <w:pPr>
              <w:ind w:hanging="2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063A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การเปลี่ยนแปลงสุทธิในมูลค่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</w:t>
            </w:r>
            <w:r w:rsidRPr="002063A8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ยุติธรรม (รวมรายการที่ยังไม่เกิดขึ้น)</w:t>
            </w:r>
          </w:p>
        </w:tc>
        <w:tc>
          <w:tcPr>
            <w:tcW w:w="149" w:type="pct"/>
          </w:tcPr>
          <w:p w14:paraId="2B7A09DC" w14:textId="77777777" w:rsidR="0079421C" w:rsidRPr="0013335C" w:rsidRDefault="0079421C" w:rsidP="002C5FCE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6" w:type="pct"/>
          </w:tcPr>
          <w:p w14:paraId="5C7A5F93" w14:textId="77777777" w:rsidR="0079421C" w:rsidRPr="0013335C" w:rsidRDefault="0079421C" w:rsidP="004E3E38">
            <w:pPr>
              <w:tabs>
                <w:tab w:val="decimal" w:pos="87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9421C" w:rsidRPr="0013335C" w14:paraId="7F35425B" w14:textId="77777777" w:rsidTr="004E3E38">
        <w:tc>
          <w:tcPr>
            <w:tcW w:w="3465" w:type="pct"/>
          </w:tcPr>
          <w:p w14:paraId="7ACF5FA3" w14:textId="77777777" w:rsidR="0079421C" w:rsidRPr="00FB3AB4" w:rsidRDefault="0079421C" w:rsidP="0058456C">
            <w:pPr>
              <w:pStyle w:val="ListParagraph"/>
              <w:numPr>
                <w:ilvl w:val="0"/>
                <w:numId w:val="16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FB3AB4">
              <w:rPr>
                <w:rFonts w:ascii="Angsana New" w:hAnsi="Angsana New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9" w:type="pct"/>
          </w:tcPr>
          <w:p w14:paraId="0094F990" w14:textId="77777777" w:rsidR="0079421C" w:rsidRDefault="0079421C" w:rsidP="002C5FCE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6" w:type="pct"/>
            <w:tcBorders>
              <w:bottom w:val="single" w:sz="4" w:space="0" w:color="auto"/>
            </w:tcBorders>
          </w:tcPr>
          <w:p w14:paraId="61BF33DB" w14:textId="3152201E" w:rsidR="0079421C" w:rsidRPr="0013335C" w:rsidRDefault="00C75260" w:rsidP="0038359F">
            <w:pPr>
              <w:tabs>
                <w:tab w:val="decimal" w:pos="820"/>
              </w:tabs>
              <w:spacing w:line="240" w:lineRule="auto"/>
              <w:ind w:left="-108" w:right="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5260">
              <w:rPr>
                <w:rFonts w:ascii="Angsana New" w:hAnsi="Angsana New"/>
                <w:sz w:val="30"/>
                <w:szCs w:val="30"/>
                <w:lang w:val="en-US"/>
              </w:rPr>
              <w:t>(101,021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E3E38" w:rsidRPr="0013335C" w14:paraId="36DD6C59" w14:textId="77777777" w:rsidTr="004E3E38">
        <w:tc>
          <w:tcPr>
            <w:tcW w:w="3465" w:type="pct"/>
          </w:tcPr>
          <w:p w14:paraId="393F892E" w14:textId="7968CCA0" w:rsidR="004E3E38" w:rsidRPr="0058456C" w:rsidRDefault="004E3E38" w:rsidP="002C5FCE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87D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="00E872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E8723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2564</w:t>
            </w:r>
          </w:p>
        </w:tc>
        <w:tc>
          <w:tcPr>
            <w:tcW w:w="149" w:type="pct"/>
          </w:tcPr>
          <w:p w14:paraId="557E87BF" w14:textId="77777777" w:rsidR="004E3E38" w:rsidRPr="0013335C" w:rsidRDefault="004E3E38" w:rsidP="002C5FCE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  <w:tcBorders>
              <w:top w:val="single" w:sz="4" w:space="0" w:color="auto"/>
              <w:bottom w:val="double" w:sz="4" w:space="0" w:color="auto"/>
            </w:tcBorders>
          </w:tcPr>
          <w:p w14:paraId="1A5480C9" w14:textId="5A2BAFBC" w:rsidR="004E3E38" w:rsidRPr="00A63F6D" w:rsidRDefault="00C75260" w:rsidP="004E3E38">
            <w:pPr>
              <w:tabs>
                <w:tab w:val="decimal" w:pos="116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52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2,502,568</w:t>
            </w:r>
          </w:p>
        </w:tc>
      </w:tr>
    </w:tbl>
    <w:p w14:paraId="7B204608" w14:textId="780928CE" w:rsidR="0058456C" w:rsidRDefault="0058456C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cyan"/>
          <w:lang w:val="en-US"/>
        </w:rPr>
      </w:pPr>
    </w:p>
    <w:p w14:paraId="126F4FAA" w14:textId="534FE4BA" w:rsidR="00D654D5" w:rsidRDefault="00D654D5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cyan"/>
          <w:lang w:val="en-US"/>
        </w:rPr>
      </w:pPr>
    </w:p>
    <w:p w14:paraId="3B06A7B6" w14:textId="095CB96D" w:rsidR="00D654D5" w:rsidRDefault="00D654D5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cyan"/>
          <w:lang w:val="en-US"/>
        </w:rPr>
      </w:pPr>
    </w:p>
    <w:p w14:paraId="454248F0" w14:textId="1AF4FDD3" w:rsidR="00D654D5" w:rsidRDefault="00D654D5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cyan"/>
          <w:lang w:val="en-US"/>
        </w:rPr>
      </w:pPr>
    </w:p>
    <w:p w14:paraId="15908CA9" w14:textId="78AE91D7" w:rsidR="005F2501" w:rsidRPr="00831C1F" w:rsidRDefault="00D2305A" w:rsidP="00525EB3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ภาระผูกพันกับ</w:t>
      </w:r>
      <w:r w:rsidR="009E76B6"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</w:t>
      </w: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กิจการที่ไม่เกี่ยวข้องกัน</w:t>
      </w:r>
    </w:p>
    <w:p w14:paraId="2C62B79F" w14:textId="77777777" w:rsidR="004B0C28" w:rsidRPr="0072479F" w:rsidRDefault="004B0C28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520"/>
      </w:tblGrid>
      <w:tr w:rsidR="009C69AD" w:rsidRPr="0072479F" w14:paraId="664638F4" w14:textId="77777777" w:rsidTr="00434390">
        <w:trPr>
          <w:tblHeader/>
        </w:trPr>
        <w:tc>
          <w:tcPr>
            <w:tcW w:w="6660" w:type="dxa"/>
          </w:tcPr>
          <w:p w14:paraId="510E0325" w14:textId="77777777" w:rsidR="009C69AD" w:rsidRPr="0072479F" w:rsidRDefault="009C69AD" w:rsidP="0043439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219B84E6" w14:textId="77777777" w:rsidR="009C69AD" w:rsidRPr="0072479F" w:rsidRDefault="009C69AD" w:rsidP="00434390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9C69AD" w:rsidRPr="0072479F" w14:paraId="06867CEB" w14:textId="77777777" w:rsidTr="00434390">
        <w:trPr>
          <w:tblHeader/>
        </w:trPr>
        <w:tc>
          <w:tcPr>
            <w:tcW w:w="6660" w:type="dxa"/>
          </w:tcPr>
          <w:p w14:paraId="2F03DAD5" w14:textId="77777777" w:rsidR="009C69AD" w:rsidRPr="0072479F" w:rsidRDefault="009C69AD" w:rsidP="0043439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41EEF053" w14:textId="77777777" w:rsidR="009C69AD" w:rsidRPr="0072479F" w:rsidRDefault="009C69AD" w:rsidP="00434390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9C69AD" w:rsidRPr="0072479F" w14:paraId="7B164577" w14:textId="77777777" w:rsidTr="00434390">
        <w:trPr>
          <w:tblHeader/>
        </w:trPr>
        <w:tc>
          <w:tcPr>
            <w:tcW w:w="6660" w:type="dxa"/>
          </w:tcPr>
          <w:p w14:paraId="7072F1E6" w14:textId="5ABF03E1" w:rsidR="009C69AD" w:rsidRPr="0072479F" w:rsidRDefault="009C69AD" w:rsidP="0043439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ณ วันที่ </w:t>
            </w:r>
            <w:r w:rsidR="00E872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E872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6806DE" w:rsidRPr="006806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3968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2520" w:type="dxa"/>
          </w:tcPr>
          <w:p w14:paraId="04B6FD0B" w14:textId="77777777" w:rsidR="009C69AD" w:rsidRPr="0072479F" w:rsidRDefault="009C69AD" w:rsidP="00434390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9C69AD" w:rsidRPr="0072479F" w14:paraId="1B3857D1" w14:textId="77777777" w:rsidTr="00434390">
        <w:trPr>
          <w:tblHeader/>
        </w:trPr>
        <w:tc>
          <w:tcPr>
            <w:tcW w:w="6660" w:type="dxa"/>
          </w:tcPr>
          <w:p w14:paraId="2073E875" w14:textId="77777777" w:rsidR="009C69AD" w:rsidRPr="0072479F" w:rsidRDefault="009C69AD" w:rsidP="0043439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19A99EA8" w14:textId="77777777" w:rsidR="009C69AD" w:rsidRPr="0072479F" w:rsidRDefault="009C69AD" w:rsidP="00434390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C69AD" w:rsidRPr="0072479F" w14:paraId="045E8AFB" w14:textId="77777777" w:rsidTr="00434390">
        <w:trPr>
          <w:trHeight w:val="389"/>
        </w:trPr>
        <w:tc>
          <w:tcPr>
            <w:tcW w:w="6660" w:type="dxa"/>
          </w:tcPr>
          <w:p w14:paraId="5B8DBD06" w14:textId="77777777" w:rsidR="009C69AD" w:rsidRPr="0072479F" w:rsidRDefault="009C69AD" w:rsidP="00434390">
            <w:pPr>
              <w:tabs>
                <w:tab w:val="left" w:pos="540"/>
                <w:tab w:val="left" w:pos="990"/>
              </w:tabs>
              <w:spacing w:line="240" w:lineRule="auto"/>
              <w:ind w:left="-126" w:right="389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ภาระผูกพันรายจ่ายฝ่ายทุน</w:t>
            </w:r>
          </w:p>
        </w:tc>
        <w:tc>
          <w:tcPr>
            <w:tcW w:w="2520" w:type="dxa"/>
            <w:vAlign w:val="bottom"/>
          </w:tcPr>
          <w:p w14:paraId="67996FAF" w14:textId="77777777" w:rsidR="009C69AD" w:rsidRPr="0072479F" w:rsidRDefault="009C69AD" w:rsidP="00434390">
            <w:pPr>
              <w:tabs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69AD" w:rsidRPr="0072479F" w14:paraId="18E173FA" w14:textId="77777777" w:rsidTr="00434390">
        <w:trPr>
          <w:trHeight w:val="407"/>
        </w:trPr>
        <w:tc>
          <w:tcPr>
            <w:tcW w:w="6660" w:type="dxa"/>
          </w:tcPr>
          <w:p w14:paraId="41751D4F" w14:textId="77777777" w:rsidR="009C69AD" w:rsidRPr="0072479F" w:rsidRDefault="009C69AD" w:rsidP="00434390">
            <w:pPr>
              <w:tabs>
                <w:tab w:val="left" w:pos="540"/>
                <w:tab w:val="left" w:pos="990"/>
              </w:tabs>
              <w:spacing w:line="240" w:lineRule="auto"/>
              <w:ind w:left="-126" w:right="389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อาคารและอุปกรณ์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bottom"/>
          </w:tcPr>
          <w:p w14:paraId="44F2277B" w14:textId="00D475C8" w:rsidR="009C69AD" w:rsidRPr="0072479F" w:rsidRDefault="000C0088" w:rsidP="008A14FA">
            <w:pPr>
              <w:tabs>
                <w:tab w:val="decimal" w:pos="214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088">
              <w:rPr>
                <w:rFonts w:ascii="Angsana New" w:hAnsi="Angsana New"/>
                <w:b/>
                <w:bCs/>
                <w:sz w:val="30"/>
                <w:szCs w:val="30"/>
              </w:rPr>
              <w:t>59,90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9C69AD" w:rsidRPr="0072479F" w14:paraId="08110E70" w14:textId="77777777" w:rsidTr="001B2652">
        <w:trPr>
          <w:trHeight w:val="107"/>
        </w:trPr>
        <w:tc>
          <w:tcPr>
            <w:tcW w:w="6660" w:type="dxa"/>
          </w:tcPr>
          <w:p w14:paraId="1C2AEC94" w14:textId="77777777" w:rsidR="009C69AD" w:rsidRPr="0072479F" w:rsidRDefault="009C69AD" w:rsidP="00434390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35C2AA6E" w14:textId="77777777" w:rsidR="009C69AD" w:rsidRPr="0072479F" w:rsidRDefault="009C69AD" w:rsidP="008A14FA">
            <w:pPr>
              <w:tabs>
                <w:tab w:val="decimal" w:pos="214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69AD" w:rsidRPr="0072479F" w14:paraId="72730EEF" w14:textId="77777777" w:rsidTr="001B2652">
        <w:tc>
          <w:tcPr>
            <w:tcW w:w="6660" w:type="dxa"/>
            <w:vAlign w:val="center"/>
          </w:tcPr>
          <w:p w14:paraId="3463E180" w14:textId="0A15E460" w:rsidR="009C69AD" w:rsidRPr="0072479F" w:rsidRDefault="004B0C28" w:rsidP="009C69AD">
            <w:pPr>
              <w:keepNext/>
              <w:keepLines/>
              <w:spacing w:line="240" w:lineRule="auto"/>
              <w:ind w:left="-126" w:firstLine="90"/>
              <w:outlineLvl w:val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C3D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C3D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2520" w:type="dxa"/>
            <w:vAlign w:val="bottom"/>
          </w:tcPr>
          <w:p w14:paraId="76CEB141" w14:textId="77777777" w:rsidR="009C69AD" w:rsidRPr="0072479F" w:rsidRDefault="009C69AD" w:rsidP="008A14FA">
            <w:pPr>
              <w:tabs>
                <w:tab w:val="decimal" w:pos="972"/>
                <w:tab w:val="decimal" w:pos="21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0C28" w:rsidRPr="0072479F" w14:paraId="3B17A87D" w14:textId="77777777" w:rsidTr="001B2652">
        <w:tc>
          <w:tcPr>
            <w:tcW w:w="6660" w:type="dxa"/>
            <w:vAlign w:val="center"/>
          </w:tcPr>
          <w:p w14:paraId="4310DEA2" w14:textId="2D81238B" w:rsidR="004B0C28" w:rsidRPr="0072479F" w:rsidRDefault="001B2652" w:rsidP="004B0C28">
            <w:pPr>
              <w:keepNext/>
              <w:keepLines/>
              <w:spacing w:line="240" w:lineRule="auto"/>
              <w:ind w:left="-126" w:firstLine="90"/>
              <w:outlineLvl w:val="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C3D7A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bottom"/>
          </w:tcPr>
          <w:p w14:paraId="7939D7C5" w14:textId="3BC85F03" w:rsidR="004B0C28" w:rsidRPr="00D80AEB" w:rsidRDefault="000C0088" w:rsidP="004B0C28">
            <w:pPr>
              <w:tabs>
                <w:tab w:val="decimal" w:pos="21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15,765</w:t>
            </w:r>
          </w:p>
        </w:tc>
      </w:tr>
    </w:tbl>
    <w:p w14:paraId="28296313" w14:textId="77777777" w:rsidR="006F1473" w:rsidRPr="00C52025" w:rsidRDefault="006F1473" w:rsidP="000E42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6F1473" w:rsidRPr="00C52025" w:rsidSect="00FD457C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ADDDBB" w14:textId="77777777" w:rsidR="00ED5274" w:rsidRDefault="00ED5274">
      <w:r>
        <w:separator/>
      </w:r>
    </w:p>
  </w:endnote>
  <w:endnote w:type="continuationSeparator" w:id="0">
    <w:p w14:paraId="35D1FC3C" w14:textId="77777777" w:rsidR="00ED5274" w:rsidRDefault="00ED5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96A990" w14:textId="0BEEFAA9" w:rsidR="00AE3E0B" w:rsidRDefault="00AE3E0B" w:rsidP="00707D8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6806DE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2F3BAF4" w14:textId="77777777" w:rsidR="00AE3E0B" w:rsidRDefault="00AE3E0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6A86CF" w14:textId="0D858CE1" w:rsidR="00AE3E0B" w:rsidRPr="005F1339" w:rsidRDefault="00AE3E0B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6806DE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5C2A205" w14:textId="77777777" w:rsidR="00AE3E0B" w:rsidRPr="00783104" w:rsidRDefault="00AE3E0B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E3068A" w14:textId="77777777" w:rsidR="00AE3E0B" w:rsidRPr="005F1339" w:rsidRDefault="00AE3E0B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6806DE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4B7EAE7B" w14:textId="77777777" w:rsidR="00AE3E0B" w:rsidRPr="00783104" w:rsidRDefault="00AE3E0B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CEF932" w14:textId="77777777" w:rsidR="00AE3E0B" w:rsidRPr="005F1339" w:rsidRDefault="00AE3E0B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6806DE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73AECC5" w14:textId="77777777" w:rsidR="00AE3E0B" w:rsidRPr="00783104" w:rsidRDefault="00AE3E0B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AEC02" w14:textId="77777777" w:rsidR="00AE3E0B" w:rsidRPr="005F1339" w:rsidRDefault="00AE3E0B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6806DE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64CE70F" w14:textId="77777777" w:rsidR="00AE3E0B" w:rsidRPr="00783104" w:rsidRDefault="00AE3E0B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59082E" w14:textId="77777777" w:rsidR="00ED5274" w:rsidRDefault="00ED5274">
      <w:r>
        <w:separator/>
      </w:r>
    </w:p>
  </w:footnote>
  <w:footnote w:type="continuationSeparator" w:id="0">
    <w:p w14:paraId="28B80E47" w14:textId="77777777" w:rsidR="00ED5274" w:rsidRDefault="00ED52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EF48B0" w14:textId="77777777" w:rsidR="00AE3E0B" w:rsidRDefault="00AE3E0B" w:rsidP="004D3F99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FC46C6B" w14:textId="759E85AC" w:rsidR="00AE3E0B" w:rsidRDefault="00AE3E0B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4D800E9A" w14:textId="0229093C" w:rsidR="00AE3E0B" w:rsidRPr="00624810" w:rsidRDefault="00AE3E0B" w:rsidP="00E559F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สำหรับงวดสามเดือนและหกเดือนสิ้นสุดวันที่ 30 กันยายน 2564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4BCF998" w14:textId="77777777" w:rsidR="00AE3E0B" w:rsidRDefault="00AE3E0B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4F0E1D" w14:textId="77777777" w:rsidR="00AE3E0B" w:rsidRDefault="00AE3E0B" w:rsidP="00B211D8">
    <w:pPr>
      <w:tabs>
        <w:tab w:val="left" w:pos="90"/>
      </w:tabs>
      <w:spacing w:line="240" w:lineRule="auto"/>
      <w:ind w:left="450"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30DD6599" w14:textId="7043AD5C" w:rsidR="00AE3E0B" w:rsidRDefault="00AE3E0B" w:rsidP="00B211D8">
    <w:pPr>
      <w:spacing w:line="240" w:lineRule="auto"/>
      <w:ind w:left="450"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388F6A1C" w14:textId="3C503BB1" w:rsidR="00AE3E0B" w:rsidRPr="00624810" w:rsidRDefault="00AE3E0B" w:rsidP="00B211D8">
    <w:pPr>
      <w:spacing w:line="240" w:lineRule="auto"/>
      <w:ind w:left="450"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F925C4">
      <w:rPr>
        <w:rFonts w:ascii="Angsana New" w:hAnsi="Angsana New"/>
        <w:b/>
        <w:bCs/>
        <w:sz w:val="32"/>
        <w:szCs w:val="32"/>
        <w:cs/>
      </w:rPr>
      <w:t xml:space="preserve"> </w:t>
    </w:r>
    <w:r w:rsidRPr="006806DE">
      <w:rPr>
        <w:rFonts w:ascii="Angsana New" w:hAnsi="Angsana New"/>
        <w:b/>
        <w:bCs/>
        <w:sz w:val="32"/>
        <w:szCs w:val="32"/>
        <w:lang w:val="en-US"/>
      </w:rPr>
      <w:t>30</w:t>
    </w:r>
    <w:r w:rsidRPr="00F925C4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F925C4">
      <w:rPr>
        <w:rFonts w:ascii="Angsana New" w:hAnsi="Angsana New"/>
        <w:b/>
        <w:bCs/>
        <w:sz w:val="32"/>
        <w:szCs w:val="32"/>
        <w:cs/>
      </w:rPr>
      <w:t xml:space="preserve"> </w:t>
    </w:r>
    <w:r w:rsidRPr="006806DE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4</w:t>
    </w:r>
    <w:r w:rsidRPr="00F925C4">
      <w:rPr>
        <w:rFonts w:ascii="Angsana New" w:hAnsi="Angsana New"/>
        <w:b/>
        <w:bCs/>
        <w:sz w:val="32"/>
        <w:szCs w:val="32"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0E6919B" w14:textId="77777777" w:rsidR="00AE3E0B" w:rsidRDefault="00AE3E0B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7C3EDB" w14:textId="77777777" w:rsidR="00AE3E0B" w:rsidRDefault="00AE3E0B" w:rsidP="004D3F99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0684306D" w14:textId="15AD2769" w:rsidR="00AE3E0B" w:rsidRDefault="00AE3E0B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8428969" w14:textId="68D7B028" w:rsidR="00AE3E0B" w:rsidRPr="00624810" w:rsidRDefault="00AE3E0B" w:rsidP="00E559F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F925C4">
      <w:rPr>
        <w:rFonts w:ascii="Angsana New" w:hAnsi="Angsana New"/>
        <w:b/>
        <w:bCs/>
        <w:sz w:val="32"/>
        <w:szCs w:val="32"/>
        <w:cs/>
      </w:rPr>
      <w:t xml:space="preserve"> </w:t>
    </w:r>
    <w:r w:rsidRPr="006806DE">
      <w:rPr>
        <w:rFonts w:ascii="Angsana New" w:hAnsi="Angsana New"/>
        <w:b/>
        <w:bCs/>
        <w:sz w:val="32"/>
        <w:szCs w:val="32"/>
        <w:lang w:val="en-US"/>
      </w:rPr>
      <w:t>30</w:t>
    </w:r>
    <w:r w:rsidRPr="00F925C4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F925C4">
      <w:rPr>
        <w:rFonts w:ascii="Angsana New" w:hAnsi="Angsana New"/>
        <w:b/>
        <w:bCs/>
        <w:sz w:val="32"/>
        <w:szCs w:val="32"/>
        <w:cs/>
      </w:rPr>
      <w:t xml:space="preserve"> </w:t>
    </w:r>
    <w:r w:rsidRPr="006806DE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4</w:t>
    </w:r>
    <w:r w:rsidRPr="00F925C4">
      <w:rPr>
        <w:rFonts w:ascii="Angsana New" w:hAnsi="Angsana New"/>
        <w:b/>
        <w:bCs/>
        <w:sz w:val="32"/>
        <w:szCs w:val="32"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B9E4361" w14:textId="77777777" w:rsidR="00AE3E0B" w:rsidRDefault="00AE3E0B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51ED6" w14:textId="77777777" w:rsidR="00AE3E0B" w:rsidRDefault="00AE3E0B" w:rsidP="004D3F99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727CB4E2" w14:textId="30B950F7" w:rsidR="00AE3E0B" w:rsidRDefault="00AE3E0B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5342455" w14:textId="20713AF4" w:rsidR="00AE3E0B" w:rsidRPr="00624810" w:rsidRDefault="00AE3E0B" w:rsidP="00E559F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F925C4">
      <w:rPr>
        <w:rFonts w:ascii="Angsana New" w:hAnsi="Angsana New"/>
        <w:b/>
        <w:bCs/>
        <w:sz w:val="32"/>
        <w:szCs w:val="32"/>
        <w:cs/>
      </w:rPr>
      <w:t xml:space="preserve"> </w:t>
    </w:r>
    <w:r w:rsidRPr="006806DE">
      <w:rPr>
        <w:rFonts w:ascii="Angsana New" w:hAnsi="Angsana New"/>
        <w:b/>
        <w:bCs/>
        <w:sz w:val="32"/>
        <w:szCs w:val="32"/>
        <w:lang w:val="en-US"/>
      </w:rPr>
      <w:t>30</w:t>
    </w:r>
    <w:r w:rsidRPr="00F925C4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F925C4">
      <w:rPr>
        <w:rFonts w:ascii="Angsana New" w:hAnsi="Angsana New"/>
        <w:b/>
        <w:bCs/>
        <w:sz w:val="32"/>
        <w:szCs w:val="32"/>
        <w:cs/>
      </w:rPr>
      <w:t xml:space="preserve"> </w:t>
    </w:r>
    <w:r w:rsidRPr="006806DE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4</w:t>
    </w:r>
    <w:r w:rsidRPr="00F925C4">
      <w:rPr>
        <w:rFonts w:ascii="Angsana New" w:hAnsi="Angsana New"/>
        <w:b/>
        <w:bCs/>
        <w:sz w:val="32"/>
        <w:szCs w:val="32"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2C62AFD1" w14:textId="77777777" w:rsidR="00AE3E0B" w:rsidRDefault="00AE3E0B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D613A3"/>
    <w:multiLevelType w:val="hybridMultilevel"/>
    <w:tmpl w:val="3EE66B1C"/>
    <w:lvl w:ilvl="0" w:tplc="C0F621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EFA305C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F848DD"/>
    <w:multiLevelType w:val="hybridMultilevel"/>
    <w:tmpl w:val="4EEC0AE6"/>
    <w:lvl w:ilvl="0" w:tplc="201C4A7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5727312F"/>
    <w:multiLevelType w:val="hybridMultilevel"/>
    <w:tmpl w:val="E82C7066"/>
    <w:lvl w:ilvl="0" w:tplc="C55AC8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4529B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11"/>
  </w:num>
  <w:num w:numId="5">
    <w:abstractNumId w:val="1"/>
  </w:num>
  <w:num w:numId="6">
    <w:abstractNumId w:val="7"/>
  </w:num>
  <w:num w:numId="7">
    <w:abstractNumId w:val="14"/>
  </w:num>
  <w:num w:numId="8">
    <w:abstractNumId w:val="15"/>
  </w:num>
  <w:num w:numId="9">
    <w:abstractNumId w:val="10"/>
  </w:num>
  <w:num w:numId="10">
    <w:abstractNumId w:val="6"/>
  </w:num>
  <w:num w:numId="11">
    <w:abstractNumId w:val="13"/>
  </w:num>
  <w:num w:numId="12">
    <w:abstractNumId w:val="3"/>
  </w:num>
  <w:num w:numId="13">
    <w:abstractNumId w:val="4"/>
  </w:num>
  <w:num w:numId="14">
    <w:abstractNumId w:val="2"/>
  </w:num>
  <w:num w:numId="15">
    <w:abstractNumId w:val="12"/>
  </w:num>
  <w:num w:numId="16">
    <w:abstractNumId w:val="16"/>
  </w:num>
  <w:num w:numId="17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78F"/>
    <w:rsid w:val="00000F8C"/>
    <w:rsid w:val="00001529"/>
    <w:rsid w:val="00001545"/>
    <w:rsid w:val="0000189F"/>
    <w:rsid w:val="00001ED7"/>
    <w:rsid w:val="000020CA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9C5"/>
    <w:rsid w:val="00010106"/>
    <w:rsid w:val="00010D8C"/>
    <w:rsid w:val="00010E80"/>
    <w:rsid w:val="000111AC"/>
    <w:rsid w:val="000111BA"/>
    <w:rsid w:val="0001130D"/>
    <w:rsid w:val="00011441"/>
    <w:rsid w:val="00011C0D"/>
    <w:rsid w:val="0001204B"/>
    <w:rsid w:val="000123FE"/>
    <w:rsid w:val="000126F5"/>
    <w:rsid w:val="0001281E"/>
    <w:rsid w:val="00012CB7"/>
    <w:rsid w:val="000133B5"/>
    <w:rsid w:val="00013BF3"/>
    <w:rsid w:val="00013DDC"/>
    <w:rsid w:val="0001434A"/>
    <w:rsid w:val="00014847"/>
    <w:rsid w:val="00014B14"/>
    <w:rsid w:val="00014F23"/>
    <w:rsid w:val="00015284"/>
    <w:rsid w:val="00015504"/>
    <w:rsid w:val="000156DB"/>
    <w:rsid w:val="00015825"/>
    <w:rsid w:val="00015BAC"/>
    <w:rsid w:val="00015EBE"/>
    <w:rsid w:val="000163D1"/>
    <w:rsid w:val="00016671"/>
    <w:rsid w:val="00016B0F"/>
    <w:rsid w:val="00017288"/>
    <w:rsid w:val="0001799F"/>
    <w:rsid w:val="00017E77"/>
    <w:rsid w:val="00020390"/>
    <w:rsid w:val="000204EF"/>
    <w:rsid w:val="00020CA8"/>
    <w:rsid w:val="00020E93"/>
    <w:rsid w:val="00021194"/>
    <w:rsid w:val="00021BF2"/>
    <w:rsid w:val="00023370"/>
    <w:rsid w:val="00023982"/>
    <w:rsid w:val="00023ED8"/>
    <w:rsid w:val="000243BD"/>
    <w:rsid w:val="000243BE"/>
    <w:rsid w:val="00024463"/>
    <w:rsid w:val="00024D17"/>
    <w:rsid w:val="00025631"/>
    <w:rsid w:val="00026799"/>
    <w:rsid w:val="000269C5"/>
    <w:rsid w:val="00027061"/>
    <w:rsid w:val="000272E1"/>
    <w:rsid w:val="00027794"/>
    <w:rsid w:val="00027A79"/>
    <w:rsid w:val="00027DE4"/>
    <w:rsid w:val="00030C59"/>
    <w:rsid w:val="00031094"/>
    <w:rsid w:val="00031A9A"/>
    <w:rsid w:val="00032E1E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5FF"/>
    <w:rsid w:val="000366B2"/>
    <w:rsid w:val="000368A9"/>
    <w:rsid w:val="00036B43"/>
    <w:rsid w:val="000377F8"/>
    <w:rsid w:val="00037A93"/>
    <w:rsid w:val="00040B14"/>
    <w:rsid w:val="00040C6E"/>
    <w:rsid w:val="00041977"/>
    <w:rsid w:val="00041991"/>
    <w:rsid w:val="00041C1E"/>
    <w:rsid w:val="00041E38"/>
    <w:rsid w:val="000425A0"/>
    <w:rsid w:val="00042827"/>
    <w:rsid w:val="000432C0"/>
    <w:rsid w:val="00043CAC"/>
    <w:rsid w:val="00043EF5"/>
    <w:rsid w:val="0004424A"/>
    <w:rsid w:val="000442A9"/>
    <w:rsid w:val="0004494A"/>
    <w:rsid w:val="00044BCF"/>
    <w:rsid w:val="00045A36"/>
    <w:rsid w:val="00045ABE"/>
    <w:rsid w:val="00047141"/>
    <w:rsid w:val="00047360"/>
    <w:rsid w:val="00047703"/>
    <w:rsid w:val="000478D1"/>
    <w:rsid w:val="00047985"/>
    <w:rsid w:val="00047A3C"/>
    <w:rsid w:val="0005008C"/>
    <w:rsid w:val="00050217"/>
    <w:rsid w:val="00050DA1"/>
    <w:rsid w:val="00051840"/>
    <w:rsid w:val="00051E1F"/>
    <w:rsid w:val="00051EA9"/>
    <w:rsid w:val="000523AA"/>
    <w:rsid w:val="000523B8"/>
    <w:rsid w:val="000532D8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81B"/>
    <w:rsid w:val="00056886"/>
    <w:rsid w:val="00056A98"/>
    <w:rsid w:val="00057241"/>
    <w:rsid w:val="00057275"/>
    <w:rsid w:val="00057BB0"/>
    <w:rsid w:val="000600D4"/>
    <w:rsid w:val="0006018F"/>
    <w:rsid w:val="000605C6"/>
    <w:rsid w:val="00060A6A"/>
    <w:rsid w:val="00060FC7"/>
    <w:rsid w:val="0006145A"/>
    <w:rsid w:val="0006182F"/>
    <w:rsid w:val="00061D66"/>
    <w:rsid w:val="00062363"/>
    <w:rsid w:val="00062A4B"/>
    <w:rsid w:val="00062BE0"/>
    <w:rsid w:val="00063C6C"/>
    <w:rsid w:val="00064658"/>
    <w:rsid w:val="00064700"/>
    <w:rsid w:val="00065067"/>
    <w:rsid w:val="00065716"/>
    <w:rsid w:val="0006596A"/>
    <w:rsid w:val="000662BC"/>
    <w:rsid w:val="000663B1"/>
    <w:rsid w:val="000666B5"/>
    <w:rsid w:val="000666BC"/>
    <w:rsid w:val="00066B6D"/>
    <w:rsid w:val="00066F14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0ECD"/>
    <w:rsid w:val="00071AA4"/>
    <w:rsid w:val="00071B4B"/>
    <w:rsid w:val="00072273"/>
    <w:rsid w:val="00073437"/>
    <w:rsid w:val="000735A2"/>
    <w:rsid w:val="00073675"/>
    <w:rsid w:val="0007424E"/>
    <w:rsid w:val="0007484E"/>
    <w:rsid w:val="00074AD9"/>
    <w:rsid w:val="00074DEE"/>
    <w:rsid w:val="00075664"/>
    <w:rsid w:val="00075DAB"/>
    <w:rsid w:val="00076258"/>
    <w:rsid w:val="000764BA"/>
    <w:rsid w:val="000768ED"/>
    <w:rsid w:val="00076B23"/>
    <w:rsid w:val="00077491"/>
    <w:rsid w:val="00077A6D"/>
    <w:rsid w:val="00077D74"/>
    <w:rsid w:val="0008127D"/>
    <w:rsid w:val="0008210E"/>
    <w:rsid w:val="00082771"/>
    <w:rsid w:val="00082999"/>
    <w:rsid w:val="000830D6"/>
    <w:rsid w:val="00083307"/>
    <w:rsid w:val="00083A11"/>
    <w:rsid w:val="00083F87"/>
    <w:rsid w:val="00084083"/>
    <w:rsid w:val="00084E0F"/>
    <w:rsid w:val="00085023"/>
    <w:rsid w:val="0008588E"/>
    <w:rsid w:val="00085B4A"/>
    <w:rsid w:val="00085C94"/>
    <w:rsid w:val="000870EB"/>
    <w:rsid w:val="00087348"/>
    <w:rsid w:val="00087B1D"/>
    <w:rsid w:val="00087C95"/>
    <w:rsid w:val="000904A3"/>
    <w:rsid w:val="00090693"/>
    <w:rsid w:val="000906D6"/>
    <w:rsid w:val="00090A95"/>
    <w:rsid w:val="00090AAA"/>
    <w:rsid w:val="00090B74"/>
    <w:rsid w:val="0009163D"/>
    <w:rsid w:val="000918CC"/>
    <w:rsid w:val="00091F0B"/>
    <w:rsid w:val="00091FC3"/>
    <w:rsid w:val="00092898"/>
    <w:rsid w:val="00093C9D"/>
    <w:rsid w:val="00093CB7"/>
    <w:rsid w:val="00094005"/>
    <w:rsid w:val="0009430C"/>
    <w:rsid w:val="00094689"/>
    <w:rsid w:val="00094A0A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26AD"/>
    <w:rsid w:val="000A3375"/>
    <w:rsid w:val="000A39D8"/>
    <w:rsid w:val="000A443A"/>
    <w:rsid w:val="000A57A1"/>
    <w:rsid w:val="000A64C2"/>
    <w:rsid w:val="000A6CCE"/>
    <w:rsid w:val="000A799D"/>
    <w:rsid w:val="000A7A85"/>
    <w:rsid w:val="000A7BAA"/>
    <w:rsid w:val="000B05CE"/>
    <w:rsid w:val="000B0B0E"/>
    <w:rsid w:val="000B0FF5"/>
    <w:rsid w:val="000B11F0"/>
    <w:rsid w:val="000B1654"/>
    <w:rsid w:val="000B19A0"/>
    <w:rsid w:val="000B2BDA"/>
    <w:rsid w:val="000B3222"/>
    <w:rsid w:val="000B3F8C"/>
    <w:rsid w:val="000B44EF"/>
    <w:rsid w:val="000B4ABA"/>
    <w:rsid w:val="000B558C"/>
    <w:rsid w:val="000B55F2"/>
    <w:rsid w:val="000B5971"/>
    <w:rsid w:val="000B5BAD"/>
    <w:rsid w:val="000B5EB0"/>
    <w:rsid w:val="000B5EDF"/>
    <w:rsid w:val="000B67A1"/>
    <w:rsid w:val="000B74D0"/>
    <w:rsid w:val="000B7C93"/>
    <w:rsid w:val="000C0088"/>
    <w:rsid w:val="000C079C"/>
    <w:rsid w:val="000C07E2"/>
    <w:rsid w:val="000C0822"/>
    <w:rsid w:val="000C08CE"/>
    <w:rsid w:val="000C0D7E"/>
    <w:rsid w:val="000C1C41"/>
    <w:rsid w:val="000C2179"/>
    <w:rsid w:val="000C2184"/>
    <w:rsid w:val="000C2EA8"/>
    <w:rsid w:val="000C336D"/>
    <w:rsid w:val="000C3DFC"/>
    <w:rsid w:val="000C3FEC"/>
    <w:rsid w:val="000C494E"/>
    <w:rsid w:val="000C4AA0"/>
    <w:rsid w:val="000C4BDC"/>
    <w:rsid w:val="000C4CB5"/>
    <w:rsid w:val="000C5891"/>
    <w:rsid w:val="000C61C5"/>
    <w:rsid w:val="000C6B27"/>
    <w:rsid w:val="000C6F9C"/>
    <w:rsid w:val="000C72DF"/>
    <w:rsid w:val="000C7569"/>
    <w:rsid w:val="000C7F73"/>
    <w:rsid w:val="000D0218"/>
    <w:rsid w:val="000D035B"/>
    <w:rsid w:val="000D03F2"/>
    <w:rsid w:val="000D095F"/>
    <w:rsid w:val="000D1060"/>
    <w:rsid w:val="000D2AEC"/>
    <w:rsid w:val="000D3653"/>
    <w:rsid w:val="000D3828"/>
    <w:rsid w:val="000D3C96"/>
    <w:rsid w:val="000D3D8A"/>
    <w:rsid w:val="000D4C4C"/>
    <w:rsid w:val="000D4C8D"/>
    <w:rsid w:val="000D558E"/>
    <w:rsid w:val="000D5612"/>
    <w:rsid w:val="000D5A3D"/>
    <w:rsid w:val="000D5B76"/>
    <w:rsid w:val="000D61B3"/>
    <w:rsid w:val="000D63FA"/>
    <w:rsid w:val="000D6BCA"/>
    <w:rsid w:val="000D79E9"/>
    <w:rsid w:val="000D7CD8"/>
    <w:rsid w:val="000E0A85"/>
    <w:rsid w:val="000E0E7C"/>
    <w:rsid w:val="000E133F"/>
    <w:rsid w:val="000E184E"/>
    <w:rsid w:val="000E1B9F"/>
    <w:rsid w:val="000E20D7"/>
    <w:rsid w:val="000E27CB"/>
    <w:rsid w:val="000E2911"/>
    <w:rsid w:val="000E2A0D"/>
    <w:rsid w:val="000E2F60"/>
    <w:rsid w:val="000E403B"/>
    <w:rsid w:val="000E406E"/>
    <w:rsid w:val="000E41BD"/>
    <w:rsid w:val="000E42C1"/>
    <w:rsid w:val="000E4A4D"/>
    <w:rsid w:val="000E4BDD"/>
    <w:rsid w:val="000E4E4A"/>
    <w:rsid w:val="000E4F73"/>
    <w:rsid w:val="000E5223"/>
    <w:rsid w:val="000E5785"/>
    <w:rsid w:val="000E5DE5"/>
    <w:rsid w:val="000E5ECE"/>
    <w:rsid w:val="000E6110"/>
    <w:rsid w:val="000E6146"/>
    <w:rsid w:val="000E62CF"/>
    <w:rsid w:val="000E6722"/>
    <w:rsid w:val="000E68AA"/>
    <w:rsid w:val="000E6A36"/>
    <w:rsid w:val="000E6DE1"/>
    <w:rsid w:val="000E6ED6"/>
    <w:rsid w:val="000E71DB"/>
    <w:rsid w:val="000E7D80"/>
    <w:rsid w:val="000E7DB7"/>
    <w:rsid w:val="000E7E3E"/>
    <w:rsid w:val="000E7E9E"/>
    <w:rsid w:val="000F08D7"/>
    <w:rsid w:val="000F0E73"/>
    <w:rsid w:val="000F1227"/>
    <w:rsid w:val="000F14A8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2B6"/>
    <w:rsid w:val="000F584E"/>
    <w:rsid w:val="000F5FE3"/>
    <w:rsid w:val="000F6051"/>
    <w:rsid w:val="000F61E5"/>
    <w:rsid w:val="000F669E"/>
    <w:rsid w:val="000F6A35"/>
    <w:rsid w:val="000F7399"/>
    <w:rsid w:val="000F7CA6"/>
    <w:rsid w:val="00100659"/>
    <w:rsid w:val="00100945"/>
    <w:rsid w:val="00100D10"/>
    <w:rsid w:val="00100E8F"/>
    <w:rsid w:val="00100EF5"/>
    <w:rsid w:val="00101533"/>
    <w:rsid w:val="001020EB"/>
    <w:rsid w:val="00102400"/>
    <w:rsid w:val="0010307A"/>
    <w:rsid w:val="0010318D"/>
    <w:rsid w:val="00103F74"/>
    <w:rsid w:val="00104544"/>
    <w:rsid w:val="001045E7"/>
    <w:rsid w:val="001047B3"/>
    <w:rsid w:val="00104C2E"/>
    <w:rsid w:val="0010519B"/>
    <w:rsid w:val="001055CD"/>
    <w:rsid w:val="0010579C"/>
    <w:rsid w:val="001058D7"/>
    <w:rsid w:val="00105963"/>
    <w:rsid w:val="001059AE"/>
    <w:rsid w:val="00106056"/>
    <w:rsid w:val="00106287"/>
    <w:rsid w:val="001068DF"/>
    <w:rsid w:val="00106AB9"/>
    <w:rsid w:val="00106DAB"/>
    <w:rsid w:val="00107413"/>
    <w:rsid w:val="0010767E"/>
    <w:rsid w:val="001100A9"/>
    <w:rsid w:val="001106DF"/>
    <w:rsid w:val="0011081B"/>
    <w:rsid w:val="00110B31"/>
    <w:rsid w:val="00111D11"/>
    <w:rsid w:val="00111F5F"/>
    <w:rsid w:val="0011211E"/>
    <w:rsid w:val="00112597"/>
    <w:rsid w:val="001129E2"/>
    <w:rsid w:val="00112C6E"/>
    <w:rsid w:val="001131EC"/>
    <w:rsid w:val="00113DCC"/>
    <w:rsid w:val="00114182"/>
    <w:rsid w:val="0011436D"/>
    <w:rsid w:val="00114B36"/>
    <w:rsid w:val="00114C71"/>
    <w:rsid w:val="00115679"/>
    <w:rsid w:val="00115BA5"/>
    <w:rsid w:val="00115EEB"/>
    <w:rsid w:val="00115FD5"/>
    <w:rsid w:val="0011622A"/>
    <w:rsid w:val="001171D2"/>
    <w:rsid w:val="00117CCA"/>
    <w:rsid w:val="00117D53"/>
    <w:rsid w:val="00117E04"/>
    <w:rsid w:val="001201BA"/>
    <w:rsid w:val="001202DF"/>
    <w:rsid w:val="001208AC"/>
    <w:rsid w:val="001211FE"/>
    <w:rsid w:val="00121445"/>
    <w:rsid w:val="0012160D"/>
    <w:rsid w:val="001222B6"/>
    <w:rsid w:val="001226B7"/>
    <w:rsid w:val="0012280D"/>
    <w:rsid w:val="00122B70"/>
    <w:rsid w:val="001234CC"/>
    <w:rsid w:val="0012371B"/>
    <w:rsid w:val="00123C73"/>
    <w:rsid w:val="00123EF5"/>
    <w:rsid w:val="00125368"/>
    <w:rsid w:val="001254C5"/>
    <w:rsid w:val="001262D7"/>
    <w:rsid w:val="001265CC"/>
    <w:rsid w:val="001269F7"/>
    <w:rsid w:val="00126A6B"/>
    <w:rsid w:val="00126D7D"/>
    <w:rsid w:val="0012734A"/>
    <w:rsid w:val="00127505"/>
    <w:rsid w:val="00127632"/>
    <w:rsid w:val="001277FA"/>
    <w:rsid w:val="001277FE"/>
    <w:rsid w:val="00127A76"/>
    <w:rsid w:val="00127CDE"/>
    <w:rsid w:val="00130D41"/>
    <w:rsid w:val="001312B8"/>
    <w:rsid w:val="0013165C"/>
    <w:rsid w:val="001319F1"/>
    <w:rsid w:val="00131D9A"/>
    <w:rsid w:val="00132BB0"/>
    <w:rsid w:val="00133117"/>
    <w:rsid w:val="001332EC"/>
    <w:rsid w:val="0013333E"/>
    <w:rsid w:val="0013335C"/>
    <w:rsid w:val="0013397C"/>
    <w:rsid w:val="001339F4"/>
    <w:rsid w:val="00133D20"/>
    <w:rsid w:val="001340DE"/>
    <w:rsid w:val="001341A0"/>
    <w:rsid w:val="001341A4"/>
    <w:rsid w:val="001348B6"/>
    <w:rsid w:val="00134B5C"/>
    <w:rsid w:val="0013548D"/>
    <w:rsid w:val="001356B0"/>
    <w:rsid w:val="001362A4"/>
    <w:rsid w:val="00136373"/>
    <w:rsid w:val="001364D2"/>
    <w:rsid w:val="00136BB0"/>
    <w:rsid w:val="00136FA4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38"/>
    <w:rsid w:val="001425FE"/>
    <w:rsid w:val="0014275E"/>
    <w:rsid w:val="001436C4"/>
    <w:rsid w:val="00143712"/>
    <w:rsid w:val="00143759"/>
    <w:rsid w:val="00143A76"/>
    <w:rsid w:val="00143DCC"/>
    <w:rsid w:val="00143E09"/>
    <w:rsid w:val="001445A8"/>
    <w:rsid w:val="00144782"/>
    <w:rsid w:val="00144FCA"/>
    <w:rsid w:val="0014511C"/>
    <w:rsid w:val="001456ED"/>
    <w:rsid w:val="00145B94"/>
    <w:rsid w:val="00145DEF"/>
    <w:rsid w:val="00146743"/>
    <w:rsid w:val="00146778"/>
    <w:rsid w:val="00146A44"/>
    <w:rsid w:val="00146AB9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0F87"/>
    <w:rsid w:val="00151402"/>
    <w:rsid w:val="001516B7"/>
    <w:rsid w:val="00151FD3"/>
    <w:rsid w:val="0015226F"/>
    <w:rsid w:val="00152384"/>
    <w:rsid w:val="00152905"/>
    <w:rsid w:val="00152A56"/>
    <w:rsid w:val="00152BBC"/>
    <w:rsid w:val="00152CCD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262"/>
    <w:rsid w:val="001615D5"/>
    <w:rsid w:val="0016164B"/>
    <w:rsid w:val="001617A5"/>
    <w:rsid w:val="00162468"/>
    <w:rsid w:val="001629BA"/>
    <w:rsid w:val="00162AD0"/>
    <w:rsid w:val="00162D05"/>
    <w:rsid w:val="001630A0"/>
    <w:rsid w:val="0016415A"/>
    <w:rsid w:val="00164B99"/>
    <w:rsid w:val="00164BB0"/>
    <w:rsid w:val="00165045"/>
    <w:rsid w:val="00165796"/>
    <w:rsid w:val="00165B49"/>
    <w:rsid w:val="00165EAE"/>
    <w:rsid w:val="0016649D"/>
    <w:rsid w:val="0016660E"/>
    <w:rsid w:val="0016661D"/>
    <w:rsid w:val="00166C4C"/>
    <w:rsid w:val="00166CEB"/>
    <w:rsid w:val="00166DFA"/>
    <w:rsid w:val="00167181"/>
    <w:rsid w:val="00167742"/>
    <w:rsid w:val="0016796D"/>
    <w:rsid w:val="00167B71"/>
    <w:rsid w:val="00167E48"/>
    <w:rsid w:val="00170182"/>
    <w:rsid w:val="00170281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39B"/>
    <w:rsid w:val="00175640"/>
    <w:rsid w:val="001756CF"/>
    <w:rsid w:val="00175B6A"/>
    <w:rsid w:val="00175BA9"/>
    <w:rsid w:val="00176082"/>
    <w:rsid w:val="001761DB"/>
    <w:rsid w:val="00176318"/>
    <w:rsid w:val="001769F3"/>
    <w:rsid w:val="00176BB9"/>
    <w:rsid w:val="00176D1E"/>
    <w:rsid w:val="00176F49"/>
    <w:rsid w:val="00177329"/>
    <w:rsid w:val="0017736B"/>
    <w:rsid w:val="00177481"/>
    <w:rsid w:val="00177830"/>
    <w:rsid w:val="00180279"/>
    <w:rsid w:val="001805CB"/>
    <w:rsid w:val="001806C0"/>
    <w:rsid w:val="00181168"/>
    <w:rsid w:val="0018151D"/>
    <w:rsid w:val="001817FE"/>
    <w:rsid w:val="001826F4"/>
    <w:rsid w:val="00182A2F"/>
    <w:rsid w:val="00182B6B"/>
    <w:rsid w:val="001834EE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60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910"/>
    <w:rsid w:val="00192E44"/>
    <w:rsid w:val="0019308F"/>
    <w:rsid w:val="001930E4"/>
    <w:rsid w:val="00193591"/>
    <w:rsid w:val="0019379C"/>
    <w:rsid w:val="0019394D"/>
    <w:rsid w:val="00193E32"/>
    <w:rsid w:val="0019483D"/>
    <w:rsid w:val="00194BC3"/>
    <w:rsid w:val="001958AE"/>
    <w:rsid w:val="001959C8"/>
    <w:rsid w:val="00195F20"/>
    <w:rsid w:val="00196CDC"/>
    <w:rsid w:val="00197075"/>
    <w:rsid w:val="00197608"/>
    <w:rsid w:val="00197FDF"/>
    <w:rsid w:val="001A07C6"/>
    <w:rsid w:val="001A0B4D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3AD"/>
    <w:rsid w:val="001A3553"/>
    <w:rsid w:val="001A3C71"/>
    <w:rsid w:val="001A423F"/>
    <w:rsid w:val="001A42BE"/>
    <w:rsid w:val="001A459F"/>
    <w:rsid w:val="001A50F5"/>
    <w:rsid w:val="001A5144"/>
    <w:rsid w:val="001A52D7"/>
    <w:rsid w:val="001A5C86"/>
    <w:rsid w:val="001A5E60"/>
    <w:rsid w:val="001A5EAE"/>
    <w:rsid w:val="001A6225"/>
    <w:rsid w:val="001A633B"/>
    <w:rsid w:val="001A6A37"/>
    <w:rsid w:val="001A6AEF"/>
    <w:rsid w:val="001A6C79"/>
    <w:rsid w:val="001A6D99"/>
    <w:rsid w:val="001A73A0"/>
    <w:rsid w:val="001A76B5"/>
    <w:rsid w:val="001A7B9A"/>
    <w:rsid w:val="001A7C9D"/>
    <w:rsid w:val="001A7D0B"/>
    <w:rsid w:val="001B0406"/>
    <w:rsid w:val="001B0845"/>
    <w:rsid w:val="001B0BB7"/>
    <w:rsid w:val="001B0DD7"/>
    <w:rsid w:val="001B210A"/>
    <w:rsid w:val="001B2652"/>
    <w:rsid w:val="001B2830"/>
    <w:rsid w:val="001B2AF7"/>
    <w:rsid w:val="001B2B48"/>
    <w:rsid w:val="001B2CA0"/>
    <w:rsid w:val="001B3451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71F8"/>
    <w:rsid w:val="001B7495"/>
    <w:rsid w:val="001B75B5"/>
    <w:rsid w:val="001B7723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262B"/>
    <w:rsid w:val="001C2ABB"/>
    <w:rsid w:val="001C2B36"/>
    <w:rsid w:val="001C2D73"/>
    <w:rsid w:val="001C2DBE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B9"/>
    <w:rsid w:val="001C6C28"/>
    <w:rsid w:val="001C6D30"/>
    <w:rsid w:val="001C6D6A"/>
    <w:rsid w:val="001C730B"/>
    <w:rsid w:val="001C7CAA"/>
    <w:rsid w:val="001D0562"/>
    <w:rsid w:val="001D0E1E"/>
    <w:rsid w:val="001D1482"/>
    <w:rsid w:val="001D17FE"/>
    <w:rsid w:val="001D1D37"/>
    <w:rsid w:val="001D1F68"/>
    <w:rsid w:val="001D35DE"/>
    <w:rsid w:val="001D35E6"/>
    <w:rsid w:val="001D3859"/>
    <w:rsid w:val="001D4435"/>
    <w:rsid w:val="001D44E5"/>
    <w:rsid w:val="001D4AF4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E23"/>
    <w:rsid w:val="001E605F"/>
    <w:rsid w:val="001E646B"/>
    <w:rsid w:val="001E6665"/>
    <w:rsid w:val="001E673C"/>
    <w:rsid w:val="001E677F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461"/>
    <w:rsid w:val="001F4651"/>
    <w:rsid w:val="001F4DAF"/>
    <w:rsid w:val="001F55D4"/>
    <w:rsid w:val="001F5C26"/>
    <w:rsid w:val="001F5E10"/>
    <w:rsid w:val="001F605D"/>
    <w:rsid w:val="001F615D"/>
    <w:rsid w:val="001F6200"/>
    <w:rsid w:val="001F6283"/>
    <w:rsid w:val="001F65E8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9D0"/>
    <w:rsid w:val="00206024"/>
    <w:rsid w:val="0020608E"/>
    <w:rsid w:val="0020626F"/>
    <w:rsid w:val="002064CF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3D0"/>
    <w:rsid w:val="00214855"/>
    <w:rsid w:val="00214C78"/>
    <w:rsid w:val="002150EF"/>
    <w:rsid w:val="002157BD"/>
    <w:rsid w:val="00215DBF"/>
    <w:rsid w:val="00215E4B"/>
    <w:rsid w:val="0021627D"/>
    <w:rsid w:val="00216957"/>
    <w:rsid w:val="00216D67"/>
    <w:rsid w:val="00216FAB"/>
    <w:rsid w:val="0021775C"/>
    <w:rsid w:val="00220024"/>
    <w:rsid w:val="00220988"/>
    <w:rsid w:val="00220C0C"/>
    <w:rsid w:val="00222064"/>
    <w:rsid w:val="00222C3E"/>
    <w:rsid w:val="0022310B"/>
    <w:rsid w:val="002236DD"/>
    <w:rsid w:val="00223A89"/>
    <w:rsid w:val="00223DE6"/>
    <w:rsid w:val="002243BC"/>
    <w:rsid w:val="00224412"/>
    <w:rsid w:val="00224522"/>
    <w:rsid w:val="002255D0"/>
    <w:rsid w:val="0022593C"/>
    <w:rsid w:val="00225CE7"/>
    <w:rsid w:val="00226015"/>
    <w:rsid w:val="00226264"/>
    <w:rsid w:val="002264F6"/>
    <w:rsid w:val="00226CD7"/>
    <w:rsid w:val="0022751C"/>
    <w:rsid w:val="002275F8"/>
    <w:rsid w:val="0022760F"/>
    <w:rsid w:val="00227678"/>
    <w:rsid w:val="00227E69"/>
    <w:rsid w:val="00227FF4"/>
    <w:rsid w:val="0023058C"/>
    <w:rsid w:val="002308CB"/>
    <w:rsid w:val="00230A18"/>
    <w:rsid w:val="00231014"/>
    <w:rsid w:val="002312D5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44D"/>
    <w:rsid w:val="0023360F"/>
    <w:rsid w:val="00233DD2"/>
    <w:rsid w:val="00234622"/>
    <w:rsid w:val="00235164"/>
    <w:rsid w:val="002363E6"/>
    <w:rsid w:val="00237AA7"/>
    <w:rsid w:val="00237E04"/>
    <w:rsid w:val="0024027B"/>
    <w:rsid w:val="0024027C"/>
    <w:rsid w:val="00240739"/>
    <w:rsid w:val="00240BAD"/>
    <w:rsid w:val="00240F18"/>
    <w:rsid w:val="0024148D"/>
    <w:rsid w:val="002416FE"/>
    <w:rsid w:val="00242B1F"/>
    <w:rsid w:val="00242C88"/>
    <w:rsid w:val="00243837"/>
    <w:rsid w:val="00243B6D"/>
    <w:rsid w:val="00243C7B"/>
    <w:rsid w:val="002447AE"/>
    <w:rsid w:val="00244825"/>
    <w:rsid w:val="00244C93"/>
    <w:rsid w:val="00244D9E"/>
    <w:rsid w:val="0024514A"/>
    <w:rsid w:val="00245351"/>
    <w:rsid w:val="0024613C"/>
    <w:rsid w:val="002474C2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63F"/>
    <w:rsid w:val="00251729"/>
    <w:rsid w:val="00251E93"/>
    <w:rsid w:val="00251F8E"/>
    <w:rsid w:val="002526E0"/>
    <w:rsid w:val="00252874"/>
    <w:rsid w:val="00253008"/>
    <w:rsid w:val="00253231"/>
    <w:rsid w:val="002533DC"/>
    <w:rsid w:val="00253C76"/>
    <w:rsid w:val="00254124"/>
    <w:rsid w:val="00254909"/>
    <w:rsid w:val="00254CC6"/>
    <w:rsid w:val="00255240"/>
    <w:rsid w:val="002552FE"/>
    <w:rsid w:val="0025543B"/>
    <w:rsid w:val="00255600"/>
    <w:rsid w:val="00255A29"/>
    <w:rsid w:val="00255B6D"/>
    <w:rsid w:val="002563F4"/>
    <w:rsid w:val="00256F0A"/>
    <w:rsid w:val="00256FA7"/>
    <w:rsid w:val="00256FB0"/>
    <w:rsid w:val="002571E7"/>
    <w:rsid w:val="0025721B"/>
    <w:rsid w:val="002572FF"/>
    <w:rsid w:val="002577A4"/>
    <w:rsid w:val="002604F7"/>
    <w:rsid w:val="00260C2C"/>
    <w:rsid w:val="002614EE"/>
    <w:rsid w:val="00261569"/>
    <w:rsid w:val="0026178D"/>
    <w:rsid w:val="00261B6E"/>
    <w:rsid w:val="00262073"/>
    <w:rsid w:val="00262B43"/>
    <w:rsid w:val="00262DC9"/>
    <w:rsid w:val="002633B6"/>
    <w:rsid w:val="0026374F"/>
    <w:rsid w:val="00263BDA"/>
    <w:rsid w:val="00264246"/>
    <w:rsid w:val="002645FF"/>
    <w:rsid w:val="00264A79"/>
    <w:rsid w:val="00265122"/>
    <w:rsid w:val="00265300"/>
    <w:rsid w:val="00265AF2"/>
    <w:rsid w:val="00265C54"/>
    <w:rsid w:val="00266012"/>
    <w:rsid w:val="00266139"/>
    <w:rsid w:val="00266285"/>
    <w:rsid w:val="002663F4"/>
    <w:rsid w:val="00266567"/>
    <w:rsid w:val="0026662B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3B"/>
    <w:rsid w:val="002708E2"/>
    <w:rsid w:val="002710C0"/>
    <w:rsid w:val="00271624"/>
    <w:rsid w:val="002720EF"/>
    <w:rsid w:val="0027226A"/>
    <w:rsid w:val="00272888"/>
    <w:rsid w:val="002728EF"/>
    <w:rsid w:val="00272EC8"/>
    <w:rsid w:val="00272FED"/>
    <w:rsid w:val="00273283"/>
    <w:rsid w:val="002739DA"/>
    <w:rsid w:val="00274915"/>
    <w:rsid w:val="00275F0D"/>
    <w:rsid w:val="002765CC"/>
    <w:rsid w:val="0028032B"/>
    <w:rsid w:val="00280569"/>
    <w:rsid w:val="00281652"/>
    <w:rsid w:val="00281C1E"/>
    <w:rsid w:val="002822B8"/>
    <w:rsid w:val="002824A2"/>
    <w:rsid w:val="00282D02"/>
    <w:rsid w:val="002832E0"/>
    <w:rsid w:val="00284033"/>
    <w:rsid w:val="00284064"/>
    <w:rsid w:val="00284856"/>
    <w:rsid w:val="00285103"/>
    <w:rsid w:val="0028555C"/>
    <w:rsid w:val="002857DC"/>
    <w:rsid w:val="00285AFC"/>
    <w:rsid w:val="00285B40"/>
    <w:rsid w:val="00285B41"/>
    <w:rsid w:val="002860B3"/>
    <w:rsid w:val="002862D2"/>
    <w:rsid w:val="0028652C"/>
    <w:rsid w:val="002868E5"/>
    <w:rsid w:val="00286FF1"/>
    <w:rsid w:val="002872F3"/>
    <w:rsid w:val="0028765C"/>
    <w:rsid w:val="00287A7A"/>
    <w:rsid w:val="00290AE8"/>
    <w:rsid w:val="00290DA0"/>
    <w:rsid w:val="00291151"/>
    <w:rsid w:val="002917CE"/>
    <w:rsid w:val="00291DBB"/>
    <w:rsid w:val="00292187"/>
    <w:rsid w:val="00292B1E"/>
    <w:rsid w:val="0029386B"/>
    <w:rsid w:val="00293935"/>
    <w:rsid w:val="00293960"/>
    <w:rsid w:val="00294228"/>
    <w:rsid w:val="002953B3"/>
    <w:rsid w:val="00295CA6"/>
    <w:rsid w:val="0029710B"/>
    <w:rsid w:val="00297279"/>
    <w:rsid w:val="002974C6"/>
    <w:rsid w:val="002976B9"/>
    <w:rsid w:val="00297938"/>
    <w:rsid w:val="00297B5D"/>
    <w:rsid w:val="00297BB4"/>
    <w:rsid w:val="00297FF2"/>
    <w:rsid w:val="002A0D76"/>
    <w:rsid w:val="002A0DB2"/>
    <w:rsid w:val="002A0F47"/>
    <w:rsid w:val="002A129C"/>
    <w:rsid w:val="002A19E9"/>
    <w:rsid w:val="002A1E4C"/>
    <w:rsid w:val="002A2265"/>
    <w:rsid w:val="002A2D6A"/>
    <w:rsid w:val="002A2DFC"/>
    <w:rsid w:val="002A36A8"/>
    <w:rsid w:val="002A3E98"/>
    <w:rsid w:val="002A43B1"/>
    <w:rsid w:val="002A4BAD"/>
    <w:rsid w:val="002A4C37"/>
    <w:rsid w:val="002A5026"/>
    <w:rsid w:val="002A53FB"/>
    <w:rsid w:val="002A556E"/>
    <w:rsid w:val="002A688C"/>
    <w:rsid w:val="002A6AB4"/>
    <w:rsid w:val="002A6D22"/>
    <w:rsid w:val="002A7317"/>
    <w:rsid w:val="002B02E4"/>
    <w:rsid w:val="002B046F"/>
    <w:rsid w:val="002B0C99"/>
    <w:rsid w:val="002B0DC7"/>
    <w:rsid w:val="002B10F4"/>
    <w:rsid w:val="002B16E1"/>
    <w:rsid w:val="002B178C"/>
    <w:rsid w:val="002B195E"/>
    <w:rsid w:val="002B1F65"/>
    <w:rsid w:val="002B287F"/>
    <w:rsid w:val="002B3765"/>
    <w:rsid w:val="002B3C2F"/>
    <w:rsid w:val="002B3FF5"/>
    <w:rsid w:val="002B4A6A"/>
    <w:rsid w:val="002B54D5"/>
    <w:rsid w:val="002B60A1"/>
    <w:rsid w:val="002B6454"/>
    <w:rsid w:val="002B6947"/>
    <w:rsid w:val="002B6A9F"/>
    <w:rsid w:val="002B6B40"/>
    <w:rsid w:val="002B6DC4"/>
    <w:rsid w:val="002B6EDC"/>
    <w:rsid w:val="002B70B9"/>
    <w:rsid w:val="002B7113"/>
    <w:rsid w:val="002B7814"/>
    <w:rsid w:val="002C012D"/>
    <w:rsid w:val="002C0992"/>
    <w:rsid w:val="002C0ADE"/>
    <w:rsid w:val="002C11CC"/>
    <w:rsid w:val="002C14F5"/>
    <w:rsid w:val="002C2088"/>
    <w:rsid w:val="002C297B"/>
    <w:rsid w:val="002C3BBC"/>
    <w:rsid w:val="002C493F"/>
    <w:rsid w:val="002C4BE9"/>
    <w:rsid w:val="002C4C44"/>
    <w:rsid w:val="002C535E"/>
    <w:rsid w:val="002C56F5"/>
    <w:rsid w:val="002C5AED"/>
    <w:rsid w:val="002C5BEA"/>
    <w:rsid w:val="002C5FCE"/>
    <w:rsid w:val="002C6460"/>
    <w:rsid w:val="002C6615"/>
    <w:rsid w:val="002C6BCB"/>
    <w:rsid w:val="002D0355"/>
    <w:rsid w:val="002D0999"/>
    <w:rsid w:val="002D0A17"/>
    <w:rsid w:val="002D12B8"/>
    <w:rsid w:val="002D160F"/>
    <w:rsid w:val="002D16BE"/>
    <w:rsid w:val="002D17C1"/>
    <w:rsid w:val="002D1C11"/>
    <w:rsid w:val="002D2043"/>
    <w:rsid w:val="002D20BB"/>
    <w:rsid w:val="002D210F"/>
    <w:rsid w:val="002D2BB9"/>
    <w:rsid w:val="002D3021"/>
    <w:rsid w:val="002D31D3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41C"/>
    <w:rsid w:val="002D6BC7"/>
    <w:rsid w:val="002D7768"/>
    <w:rsid w:val="002D7C07"/>
    <w:rsid w:val="002D7E1B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66E"/>
    <w:rsid w:val="002E4998"/>
    <w:rsid w:val="002E4E52"/>
    <w:rsid w:val="002E4FF6"/>
    <w:rsid w:val="002E5302"/>
    <w:rsid w:val="002E5B4F"/>
    <w:rsid w:val="002E5CD6"/>
    <w:rsid w:val="002E5D88"/>
    <w:rsid w:val="002E605D"/>
    <w:rsid w:val="002E638B"/>
    <w:rsid w:val="002E6900"/>
    <w:rsid w:val="002E6F53"/>
    <w:rsid w:val="002E7167"/>
    <w:rsid w:val="002E7AC5"/>
    <w:rsid w:val="002F07C2"/>
    <w:rsid w:val="002F0E27"/>
    <w:rsid w:val="002F1204"/>
    <w:rsid w:val="002F1412"/>
    <w:rsid w:val="002F1961"/>
    <w:rsid w:val="002F1973"/>
    <w:rsid w:val="002F2FAC"/>
    <w:rsid w:val="002F36A7"/>
    <w:rsid w:val="002F3D6F"/>
    <w:rsid w:val="002F4133"/>
    <w:rsid w:val="002F494D"/>
    <w:rsid w:val="002F4D91"/>
    <w:rsid w:val="002F552A"/>
    <w:rsid w:val="002F5F9F"/>
    <w:rsid w:val="002F6C3E"/>
    <w:rsid w:val="002F733D"/>
    <w:rsid w:val="002F744F"/>
    <w:rsid w:val="002F7682"/>
    <w:rsid w:val="002F78E8"/>
    <w:rsid w:val="002F7AE5"/>
    <w:rsid w:val="002F7D0A"/>
    <w:rsid w:val="003018F7"/>
    <w:rsid w:val="00301AE4"/>
    <w:rsid w:val="00301D33"/>
    <w:rsid w:val="00302075"/>
    <w:rsid w:val="00302122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9B2"/>
    <w:rsid w:val="00307ACA"/>
    <w:rsid w:val="00307B4B"/>
    <w:rsid w:val="00310332"/>
    <w:rsid w:val="00310957"/>
    <w:rsid w:val="003119C0"/>
    <w:rsid w:val="00311A8C"/>
    <w:rsid w:val="00311F0B"/>
    <w:rsid w:val="00312097"/>
    <w:rsid w:val="0031246D"/>
    <w:rsid w:val="00312BDC"/>
    <w:rsid w:val="00313446"/>
    <w:rsid w:val="003136BA"/>
    <w:rsid w:val="003138F5"/>
    <w:rsid w:val="0031464A"/>
    <w:rsid w:val="00314772"/>
    <w:rsid w:val="003150C2"/>
    <w:rsid w:val="003151EF"/>
    <w:rsid w:val="003152C9"/>
    <w:rsid w:val="003152ED"/>
    <w:rsid w:val="0031535B"/>
    <w:rsid w:val="003153A5"/>
    <w:rsid w:val="0031552D"/>
    <w:rsid w:val="003155B3"/>
    <w:rsid w:val="00315E60"/>
    <w:rsid w:val="00315EBF"/>
    <w:rsid w:val="00316B05"/>
    <w:rsid w:val="00316F5C"/>
    <w:rsid w:val="00317C41"/>
    <w:rsid w:val="003204F0"/>
    <w:rsid w:val="00320ACD"/>
    <w:rsid w:val="00321400"/>
    <w:rsid w:val="0032237B"/>
    <w:rsid w:val="00322515"/>
    <w:rsid w:val="003228D2"/>
    <w:rsid w:val="00322A8B"/>
    <w:rsid w:val="00322C81"/>
    <w:rsid w:val="003232F5"/>
    <w:rsid w:val="0032345A"/>
    <w:rsid w:val="00323779"/>
    <w:rsid w:val="00323D4E"/>
    <w:rsid w:val="00324D9E"/>
    <w:rsid w:val="0032513A"/>
    <w:rsid w:val="003252D5"/>
    <w:rsid w:val="00325B21"/>
    <w:rsid w:val="0032676D"/>
    <w:rsid w:val="003268DE"/>
    <w:rsid w:val="00326979"/>
    <w:rsid w:val="00326EA8"/>
    <w:rsid w:val="00327241"/>
    <w:rsid w:val="003273C2"/>
    <w:rsid w:val="00327A53"/>
    <w:rsid w:val="00327ABA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FC1"/>
    <w:rsid w:val="00335261"/>
    <w:rsid w:val="003353A3"/>
    <w:rsid w:val="00335A00"/>
    <w:rsid w:val="00335A95"/>
    <w:rsid w:val="00335C02"/>
    <w:rsid w:val="00336132"/>
    <w:rsid w:val="0033683C"/>
    <w:rsid w:val="00337308"/>
    <w:rsid w:val="00337A22"/>
    <w:rsid w:val="00337EEE"/>
    <w:rsid w:val="00340057"/>
    <w:rsid w:val="003405BD"/>
    <w:rsid w:val="0034064F"/>
    <w:rsid w:val="003406FD"/>
    <w:rsid w:val="003408C2"/>
    <w:rsid w:val="00340A7F"/>
    <w:rsid w:val="0034130F"/>
    <w:rsid w:val="00341337"/>
    <w:rsid w:val="00341A73"/>
    <w:rsid w:val="00341B78"/>
    <w:rsid w:val="00341F48"/>
    <w:rsid w:val="00342153"/>
    <w:rsid w:val="00342231"/>
    <w:rsid w:val="00342553"/>
    <w:rsid w:val="003426D7"/>
    <w:rsid w:val="00342EF8"/>
    <w:rsid w:val="00343BAD"/>
    <w:rsid w:val="00344A6D"/>
    <w:rsid w:val="00344F08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76C7"/>
    <w:rsid w:val="00347A1F"/>
    <w:rsid w:val="00347D7A"/>
    <w:rsid w:val="003506A1"/>
    <w:rsid w:val="003511AE"/>
    <w:rsid w:val="003513F0"/>
    <w:rsid w:val="003515F5"/>
    <w:rsid w:val="003519A4"/>
    <w:rsid w:val="00351D5B"/>
    <w:rsid w:val="00352C0E"/>
    <w:rsid w:val="00352C95"/>
    <w:rsid w:val="00354F00"/>
    <w:rsid w:val="003558A9"/>
    <w:rsid w:val="00355950"/>
    <w:rsid w:val="00355FDA"/>
    <w:rsid w:val="00356EFF"/>
    <w:rsid w:val="00357455"/>
    <w:rsid w:val="00357D9A"/>
    <w:rsid w:val="00357E63"/>
    <w:rsid w:val="003615BC"/>
    <w:rsid w:val="00361D37"/>
    <w:rsid w:val="00361E8F"/>
    <w:rsid w:val="00362003"/>
    <w:rsid w:val="00362CC7"/>
    <w:rsid w:val="00362F35"/>
    <w:rsid w:val="00362F8C"/>
    <w:rsid w:val="003633E3"/>
    <w:rsid w:val="003643C0"/>
    <w:rsid w:val="003645DB"/>
    <w:rsid w:val="0036469B"/>
    <w:rsid w:val="00365B89"/>
    <w:rsid w:val="00365FA4"/>
    <w:rsid w:val="0036613C"/>
    <w:rsid w:val="0036661D"/>
    <w:rsid w:val="00366884"/>
    <w:rsid w:val="00366D74"/>
    <w:rsid w:val="0036725C"/>
    <w:rsid w:val="003675B1"/>
    <w:rsid w:val="00367924"/>
    <w:rsid w:val="00367DC2"/>
    <w:rsid w:val="003700E5"/>
    <w:rsid w:val="00370A73"/>
    <w:rsid w:val="0037121C"/>
    <w:rsid w:val="00371405"/>
    <w:rsid w:val="003727A6"/>
    <w:rsid w:val="00372837"/>
    <w:rsid w:val="00372BAD"/>
    <w:rsid w:val="00372C0E"/>
    <w:rsid w:val="00372D2A"/>
    <w:rsid w:val="00373413"/>
    <w:rsid w:val="0037534A"/>
    <w:rsid w:val="0037542B"/>
    <w:rsid w:val="00375CCB"/>
    <w:rsid w:val="00376320"/>
    <w:rsid w:val="00376720"/>
    <w:rsid w:val="003769D3"/>
    <w:rsid w:val="00376CD3"/>
    <w:rsid w:val="00376EF0"/>
    <w:rsid w:val="00377B05"/>
    <w:rsid w:val="00381167"/>
    <w:rsid w:val="0038148B"/>
    <w:rsid w:val="003816A0"/>
    <w:rsid w:val="003817BD"/>
    <w:rsid w:val="0038192B"/>
    <w:rsid w:val="00381E86"/>
    <w:rsid w:val="003826FC"/>
    <w:rsid w:val="00382B44"/>
    <w:rsid w:val="00382BF5"/>
    <w:rsid w:val="00382CC0"/>
    <w:rsid w:val="00382FE1"/>
    <w:rsid w:val="0038359F"/>
    <w:rsid w:val="003838B8"/>
    <w:rsid w:val="00383B76"/>
    <w:rsid w:val="00384F64"/>
    <w:rsid w:val="00385EB0"/>
    <w:rsid w:val="00385F76"/>
    <w:rsid w:val="00386C7A"/>
    <w:rsid w:val="003871AC"/>
    <w:rsid w:val="00387834"/>
    <w:rsid w:val="00387ED6"/>
    <w:rsid w:val="003905A0"/>
    <w:rsid w:val="00390604"/>
    <w:rsid w:val="00390686"/>
    <w:rsid w:val="003908F7"/>
    <w:rsid w:val="00390910"/>
    <w:rsid w:val="003909C8"/>
    <w:rsid w:val="00390A51"/>
    <w:rsid w:val="00390B23"/>
    <w:rsid w:val="00390D42"/>
    <w:rsid w:val="00390D91"/>
    <w:rsid w:val="003913DA"/>
    <w:rsid w:val="00391535"/>
    <w:rsid w:val="003915FE"/>
    <w:rsid w:val="003922D4"/>
    <w:rsid w:val="0039279E"/>
    <w:rsid w:val="0039294F"/>
    <w:rsid w:val="00392DFE"/>
    <w:rsid w:val="00393EE2"/>
    <w:rsid w:val="0039431E"/>
    <w:rsid w:val="00394432"/>
    <w:rsid w:val="0039477E"/>
    <w:rsid w:val="003947E7"/>
    <w:rsid w:val="00394D69"/>
    <w:rsid w:val="00395633"/>
    <w:rsid w:val="0039685D"/>
    <w:rsid w:val="00396E7D"/>
    <w:rsid w:val="0039736C"/>
    <w:rsid w:val="0039754B"/>
    <w:rsid w:val="00397866"/>
    <w:rsid w:val="003978CF"/>
    <w:rsid w:val="00397F2C"/>
    <w:rsid w:val="003A01D4"/>
    <w:rsid w:val="003A082B"/>
    <w:rsid w:val="003A1855"/>
    <w:rsid w:val="003A1B0C"/>
    <w:rsid w:val="003A1C17"/>
    <w:rsid w:val="003A2D51"/>
    <w:rsid w:val="003A2E68"/>
    <w:rsid w:val="003A43AF"/>
    <w:rsid w:val="003A46F0"/>
    <w:rsid w:val="003A49B8"/>
    <w:rsid w:val="003A5DF4"/>
    <w:rsid w:val="003A5FD6"/>
    <w:rsid w:val="003A644A"/>
    <w:rsid w:val="003A6632"/>
    <w:rsid w:val="003A6AFB"/>
    <w:rsid w:val="003A6ECC"/>
    <w:rsid w:val="003A6EEF"/>
    <w:rsid w:val="003A7225"/>
    <w:rsid w:val="003A7337"/>
    <w:rsid w:val="003A7A2C"/>
    <w:rsid w:val="003A7CE6"/>
    <w:rsid w:val="003A7F5F"/>
    <w:rsid w:val="003B0041"/>
    <w:rsid w:val="003B086D"/>
    <w:rsid w:val="003B146D"/>
    <w:rsid w:val="003B14E4"/>
    <w:rsid w:val="003B22D1"/>
    <w:rsid w:val="003B2A5B"/>
    <w:rsid w:val="003B306A"/>
    <w:rsid w:val="003B317B"/>
    <w:rsid w:val="003B31D4"/>
    <w:rsid w:val="003B31FA"/>
    <w:rsid w:val="003B3CFE"/>
    <w:rsid w:val="003B4813"/>
    <w:rsid w:val="003B4A49"/>
    <w:rsid w:val="003B4AD8"/>
    <w:rsid w:val="003B4FFC"/>
    <w:rsid w:val="003B5405"/>
    <w:rsid w:val="003B58B3"/>
    <w:rsid w:val="003B599F"/>
    <w:rsid w:val="003B5A03"/>
    <w:rsid w:val="003B6185"/>
    <w:rsid w:val="003B626F"/>
    <w:rsid w:val="003B6D35"/>
    <w:rsid w:val="003B6EC2"/>
    <w:rsid w:val="003B72B9"/>
    <w:rsid w:val="003B7AEA"/>
    <w:rsid w:val="003C0898"/>
    <w:rsid w:val="003C0A26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40E7"/>
    <w:rsid w:val="003C441F"/>
    <w:rsid w:val="003C4538"/>
    <w:rsid w:val="003C460C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C9E"/>
    <w:rsid w:val="003D4E2D"/>
    <w:rsid w:val="003D597C"/>
    <w:rsid w:val="003D5A32"/>
    <w:rsid w:val="003D6CA3"/>
    <w:rsid w:val="003D761F"/>
    <w:rsid w:val="003D7780"/>
    <w:rsid w:val="003D7E24"/>
    <w:rsid w:val="003E08F3"/>
    <w:rsid w:val="003E0B9E"/>
    <w:rsid w:val="003E1B51"/>
    <w:rsid w:val="003E1DED"/>
    <w:rsid w:val="003E3B17"/>
    <w:rsid w:val="003E40DA"/>
    <w:rsid w:val="003E4285"/>
    <w:rsid w:val="003E4975"/>
    <w:rsid w:val="003E4ABD"/>
    <w:rsid w:val="003E4E03"/>
    <w:rsid w:val="003E4E7B"/>
    <w:rsid w:val="003E5538"/>
    <w:rsid w:val="003E5FF2"/>
    <w:rsid w:val="003E6CAD"/>
    <w:rsid w:val="003E7733"/>
    <w:rsid w:val="003F0108"/>
    <w:rsid w:val="003F010D"/>
    <w:rsid w:val="003F0E31"/>
    <w:rsid w:val="003F0F05"/>
    <w:rsid w:val="003F0F63"/>
    <w:rsid w:val="003F1021"/>
    <w:rsid w:val="003F1941"/>
    <w:rsid w:val="003F1C4B"/>
    <w:rsid w:val="003F28A0"/>
    <w:rsid w:val="003F29E5"/>
    <w:rsid w:val="003F2A30"/>
    <w:rsid w:val="003F35B9"/>
    <w:rsid w:val="003F43C6"/>
    <w:rsid w:val="003F4527"/>
    <w:rsid w:val="003F5565"/>
    <w:rsid w:val="003F5573"/>
    <w:rsid w:val="003F55B7"/>
    <w:rsid w:val="003F6713"/>
    <w:rsid w:val="003F69DA"/>
    <w:rsid w:val="003F6D33"/>
    <w:rsid w:val="003F74CD"/>
    <w:rsid w:val="00400598"/>
    <w:rsid w:val="00400C3C"/>
    <w:rsid w:val="00401193"/>
    <w:rsid w:val="00401556"/>
    <w:rsid w:val="00401967"/>
    <w:rsid w:val="00401C97"/>
    <w:rsid w:val="00402159"/>
    <w:rsid w:val="0040238D"/>
    <w:rsid w:val="004024CA"/>
    <w:rsid w:val="004032C3"/>
    <w:rsid w:val="004039BE"/>
    <w:rsid w:val="00403A70"/>
    <w:rsid w:val="00403F0C"/>
    <w:rsid w:val="00404257"/>
    <w:rsid w:val="00404315"/>
    <w:rsid w:val="00404FCA"/>
    <w:rsid w:val="004050EB"/>
    <w:rsid w:val="00405366"/>
    <w:rsid w:val="0040667D"/>
    <w:rsid w:val="0040669B"/>
    <w:rsid w:val="00406A56"/>
    <w:rsid w:val="004073C6"/>
    <w:rsid w:val="00407626"/>
    <w:rsid w:val="00407B00"/>
    <w:rsid w:val="00407C5D"/>
    <w:rsid w:val="00407E61"/>
    <w:rsid w:val="004100B4"/>
    <w:rsid w:val="004109F1"/>
    <w:rsid w:val="00411AC1"/>
    <w:rsid w:val="00411FA6"/>
    <w:rsid w:val="00412A6E"/>
    <w:rsid w:val="00412F12"/>
    <w:rsid w:val="004132B3"/>
    <w:rsid w:val="004134CD"/>
    <w:rsid w:val="00413930"/>
    <w:rsid w:val="004145D5"/>
    <w:rsid w:val="00415293"/>
    <w:rsid w:val="0041533C"/>
    <w:rsid w:val="00415586"/>
    <w:rsid w:val="00415A88"/>
    <w:rsid w:val="00415B7B"/>
    <w:rsid w:val="0041619D"/>
    <w:rsid w:val="00416DF4"/>
    <w:rsid w:val="00417928"/>
    <w:rsid w:val="00420B19"/>
    <w:rsid w:val="00420B4A"/>
    <w:rsid w:val="00420BEE"/>
    <w:rsid w:val="00420FB0"/>
    <w:rsid w:val="00421501"/>
    <w:rsid w:val="004218B3"/>
    <w:rsid w:val="00422663"/>
    <w:rsid w:val="00423214"/>
    <w:rsid w:val="00423C20"/>
    <w:rsid w:val="00424F47"/>
    <w:rsid w:val="004253F0"/>
    <w:rsid w:val="004255A0"/>
    <w:rsid w:val="00425C8F"/>
    <w:rsid w:val="00425E90"/>
    <w:rsid w:val="00425F47"/>
    <w:rsid w:val="004275E3"/>
    <w:rsid w:val="00427BE8"/>
    <w:rsid w:val="004305B8"/>
    <w:rsid w:val="0043063A"/>
    <w:rsid w:val="00431939"/>
    <w:rsid w:val="00431A0C"/>
    <w:rsid w:val="00432546"/>
    <w:rsid w:val="00432E98"/>
    <w:rsid w:val="00432F12"/>
    <w:rsid w:val="004331DA"/>
    <w:rsid w:val="00433375"/>
    <w:rsid w:val="004337FB"/>
    <w:rsid w:val="00433C7F"/>
    <w:rsid w:val="00433EBB"/>
    <w:rsid w:val="00434051"/>
    <w:rsid w:val="00434390"/>
    <w:rsid w:val="00434AF3"/>
    <w:rsid w:val="00434B8C"/>
    <w:rsid w:val="00434CFE"/>
    <w:rsid w:val="00434FB7"/>
    <w:rsid w:val="004367B5"/>
    <w:rsid w:val="00436AE8"/>
    <w:rsid w:val="0043729C"/>
    <w:rsid w:val="00437F56"/>
    <w:rsid w:val="0044004B"/>
    <w:rsid w:val="0044156A"/>
    <w:rsid w:val="0044175B"/>
    <w:rsid w:val="00441AC4"/>
    <w:rsid w:val="00441E19"/>
    <w:rsid w:val="00441E84"/>
    <w:rsid w:val="00442132"/>
    <w:rsid w:val="004425ED"/>
    <w:rsid w:val="00443577"/>
    <w:rsid w:val="00443873"/>
    <w:rsid w:val="00443B64"/>
    <w:rsid w:val="00443EC7"/>
    <w:rsid w:val="00443EDA"/>
    <w:rsid w:val="00443FE4"/>
    <w:rsid w:val="00444403"/>
    <w:rsid w:val="0044495F"/>
    <w:rsid w:val="00445128"/>
    <w:rsid w:val="00447B1D"/>
    <w:rsid w:val="00447EBA"/>
    <w:rsid w:val="00447EDB"/>
    <w:rsid w:val="00450AD1"/>
    <w:rsid w:val="00450DC0"/>
    <w:rsid w:val="00450DCE"/>
    <w:rsid w:val="00451D31"/>
    <w:rsid w:val="004521EE"/>
    <w:rsid w:val="00452705"/>
    <w:rsid w:val="004534D3"/>
    <w:rsid w:val="004535A6"/>
    <w:rsid w:val="0045391C"/>
    <w:rsid w:val="00453AA1"/>
    <w:rsid w:val="00453B40"/>
    <w:rsid w:val="004542F8"/>
    <w:rsid w:val="00454592"/>
    <w:rsid w:val="00454748"/>
    <w:rsid w:val="00454779"/>
    <w:rsid w:val="00454C29"/>
    <w:rsid w:val="00454C32"/>
    <w:rsid w:val="00454FFF"/>
    <w:rsid w:val="00455CEC"/>
    <w:rsid w:val="00455E40"/>
    <w:rsid w:val="00456485"/>
    <w:rsid w:val="0045690E"/>
    <w:rsid w:val="00456BAE"/>
    <w:rsid w:val="0045705E"/>
    <w:rsid w:val="004570AE"/>
    <w:rsid w:val="00457481"/>
    <w:rsid w:val="00457698"/>
    <w:rsid w:val="004579F9"/>
    <w:rsid w:val="00457D59"/>
    <w:rsid w:val="00460DDF"/>
    <w:rsid w:val="00460DF0"/>
    <w:rsid w:val="00461598"/>
    <w:rsid w:val="00461A38"/>
    <w:rsid w:val="00461E87"/>
    <w:rsid w:val="0046224F"/>
    <w:rsid w:val="00462A15"/>
    <w:rsid w:val="00462BEF"/>
    <w:rsid w:val="00462DF6"/>
    <w:rsid w:val="00462F2A"/>
    <w:rsid w:val="00463978"/>
    <w:rsid w:val="004644B0"/>
    <w:rsid w:val="0046452E"/>
    <w:rsid w:val="0046467D"/>
    <w:rsid w:val="0046572E"/>
    <w:rsid w:val="00465D46"/>
    <w:rsid w:val="00466601"/>
    <w:rsid w:val="00466992"/>
    <w:rsid w:val="00466C85"/>
    <w:rsid w:val="004671C8"/>
    <w:rsid w:val="004671F4"/>
    <w:rsid w:val="004673EA"/>
    <w:rsid w:val="00467436"/>
    <w:rsid w:val="00467645"/>
    <w:rsid w:val="004677A3"/>
    <w:rsid w:val="004701EF"/>
    <w:rsid w:val="004706AF"/>
    <w:rsid w:val="00471C93"/>
    <w:rsid w:val="00471CCE"/>
    <w:rsid w:val="00471D28"/>
    <w:rsid w:val="00472041"/>
    <w:rsid w:val="00472312"/>
    <w:rsid w:val="004724F3"/>
    <w:rsid w:val="00472B7B"/>
    <w:rsid w:val="00473467"/>
    <w:rsid w:val="00473C89"/>
    <w:rsid w:val="00473E12"/>
    <w:rsid w:val="00473F04"/>
    <w:rsid w:val="00474367"/>
    <w:rsid w:val="004745C4"/>
    <w:rsid w:val="00475402"/>
    <w:rsid w:val="004754C1"/>
    <w:rsid w:val="00475763"/>
    <w:rsid w:val="00476A95"/>
    <w:rsid w:val="00476B1D"/>
    <w:rsid w:val="00476C39"/>
    <w:rsid w:val="004772D5"/>
    <w:rsid w:val="00477731"/>
    <w:rsid w:val="00477E34"/>
    <w:rsid w:val="00480AD1"/>
    <w:rsid w:val="00480F47"/>
    <w:rsid w:val="004813B1"/>
    <w:rsid w:val="004819A2"/>
    <w:rsid w:val="00481EC9"/>
    <w:rsid w:val="004820B1"/>
    <w:rsid w:val="00482265"/>
    <w:rsid w:val="00482A31"/>
    <w:rsid w:val="004835CA"/>
    <w:rsid w:val="00483696"/>
    <w:rsid w:val="00483F7F"/>
    <w:rsid w:val="00484186"/>
    <w:rsid w:val="00484335"/>
    <w:rsid w:val="00484387"/>
    <w:rsid w:val="004847C3"/>
    <w:rsid w:val="00484911"/>
    <w:rsid w:val="00484946"/>
    <w:rsid w:val="00484B02"/>
    <w:rsid w:val="00484DA2"/>
    <w:rsid w:val="00485418"/>
    <w:rsid w:val="0048580C"/>
    <w:rsid w:val="0048638D"/>
    <w:rsid w:val="004864C4"/>
    <w:rsid w:val="0048737A"/>
    <w:rsid w:val="0049024A"/>
    <w:rsid w:val="0049047D"/>
    <w:rsid w:val="00490D8E"/>
    <w:rsid w:val="004913DF"/>
    <w:rsid w:val="004916E7"/>
    <w:rsid w:val="004919FB"/>
    <w:rsid w:val="00491AAA"/>
    <w:rsid w:val="00491E81"/>
    <w:rsid w:val="004923BD"/>
    <w:rsid w:val="00492D3C"/>
    <w:rsid w:val="00492EC7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7CA"/>
    <w:rsid w:val="004A02B4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4143"/>
    <w:rsid w:val="004A4836"/>
    <w:rsid w:val="004A4F3F"/>
    <w:rsid w:val="004A50C2"/>
    <w:rsid w:val="004A541C"/>
    <w:rsid w:val="004A5CA1"/>
    <w:rsid w:val="004A5D52"/>
    <w:rsid w:val="004A5F65"/>
    <w:rsid w:val="004A64FC"/>
    <w:rsid w:val="004A671E"/>
    <w:rsid w:val="004A67FE"/>
    <w:rsid w:val="004A7FEF"/>
    <w:rsid w:val="004B07C9"/>
    <w:rsid w:val="004B0C28"/>
    <w:rsid w:val="004B116B"/>
    <w:rsid w:val="004B11A4"/>
    <w:rsid w:val="004B1896"/>
    <w:rsid w:val="004B20A5"/>
    <w:rsid w:val="004B21C3"/>
    <w:rsid w:val="004B2B06"/>
    <w:rsid w:val="004B3224"/>
    <w:rsid w:val="004B33FD"/>
    <w:rsid w:val="004B355B"/>
    <w:rsid w:val="004B35BE"/>
    <w:rsid w:val="004B3AD6"/>
    <w:rsid w:val="004B483C"/>
    <w:rsid w:val="004B4C03"/>
    <w:rsid w:val="004B54AC"/>
    <w:rsid w:val="004B63BD"/>
    <w:rsid w:val="004B68D0"/>
    <w:rsid w:val="004B696B"/>
    <w:rsid w:val="004B6AD0"/>
    <w:rsid w:val="004B7424"/>
    <w:rsid w:val="004B7510"/>
    <w:rsid w:val="004B7741"/>
    <w:rsid w:val="004B79E8"/>
    <w:rsid w:val="004C05D8"/>
    <w:rsid w:val="004C077B"/>
    <w:rsid w:val="004C0C64"/>
    <w:rsid w:val="004C0E33"/>
    <w:rsid w:val="004C0E4D"/>
    <w:rsid w:val="004C0EA1"/>
    <w:rsid w:val="004C1364"/>
    <w:rsid w:val="004C1E77"/>
    <w:rsid w:val="004C2137"/>
    <w:rsid w:val="004C22BC"/>
    <w:rsid w:val="004C2423"/>
    <w:rsid w:val="004C25CD"/>
    <w:rsid w:val="004C28E7"/>
    <w:rsid w:val="004C29D2"/>
    <w:rsid w:val="004C2CAA"/>
    <w:rsid w:val="004C3438"/>
    <w:rsid w:val="004C4EDE"/>
    <w:rsid w:val="004C5334"/>
    <w:rsid w:val="004C5418"/>
    <w:rsid w:val="004C650B"/>
    <w:rsid w:val="004C68CE"/>
    <w:rsid w:val="004C6B6C"/>
    <w:rsid w:val="004C70AA"/>
    <w:rsid w:val="004C7112"/>
    <w:rsid w:val="004C73AA"/>
    <w:rsid w:val="004C7F88"/>
    <w:rsid w:val="004D01D5"/>
    <w:rsid w:val="004D0FD2"/>
    <w:rsid w:val="004D1138"/>
    <w:rsid w:val="004D12F9"/>
    <w:rsid w:val="004D15AC"/>
    <w:rsid w:val="004D170D"/>
    <w:rsid w:val="004D1928"/>
    <w:rsid w:val="004D1F71"/>
    <w:rsid w:val="004D248F"/>
    <w:rsid w:val="004D2C82"/>
    <w:rsid w:val="004D3211"/>
    <w:rsid w:val="004D3497"/>
    <w:rsid w:val="004D38BD"/>
    <w:rsid w:val="004D3CA0"/>
    <w:rsid w:val="004D3F99"/>
    <w:rsid w:val="004D40BD"/>
    <w:rsid w:val="004D40D3"/>
    <w:rsid w:val="004D46DD"/>
    <w:rsid w:val="004D56B4"/>
    <w:rsid w:val="004D5B09"/>
    <w:rsid w:val="004D5B49"/>
    <w:rsid w:val="004D6839"/>
    <w:rsid w:val="004D6BC6"/>
    <w:rsid w:val="004D6FE3"/>
    <w:rsid w:val="004D7116"/>
    <w:rsid w:val="004D74FA"/>
    <w:rsid w:val="004D751B"/>
    <w:rsid w:val="004D7928"/>
    <w:rsid w:val="004D795E"/>
    <w:rsid w:val="004D7A16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E38"/>
    <w:rsid w:val="004E3EBA"/>
    <w:rsid w:val="004E4189"/>
    <w:rsid w:val="004E442E"/>
    <w:rsid w:val="004E483F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79A8"/>
    <w:rsid w:val="004E7E79"/>
    <w:rsid w:val="004E7F36"/>
    <w:rsid w:val="004F01AF"/>
    <w:rsid w:val="004F0326"/>
    <w:rsid w:val="004F0FE4"/>
    <w:rsid w:val="004F105F"/>
    <w:rsid w:val="004F1BC1"/>
    <w:rsid w:val="004F1C60"/>
    <w:rsid w:val="004F1CEB"/>
    <w:rsid w:val="004F213F"/>
    <w:rsid w:val="004F274B"/>
    <w:rsid w:val="004F2AB5"/>
    <w:rsid w:val="004F3876"/>
    <w:rsid w:val="004F4C42"/>
    <w:rsid w:val="004F4D17"/>
    <w:rsid w:val="004F4E9D"/>
    <w:rsid w:val="004F4EAA"/>
    <w:rsid w:val="004F539E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DF"/>
    <w:rsid w:val="0050129F"/>
    <w:rsid w:val="0050179B"/>
    <w:rsid w:val="00502957"/>
    <w:rsid w:val="00502F6D"/>
    <w:rsid w:val="00503A92"/>
    <w:rsid w:val="00503BED"/>
    <w:rsid w:val="00503DA1"/>
    <w:rsid w:val="00504431"/>
    <w:rsid w:val="00504670"/>
    <w:rsid w:val="00504936"/>
    <w:rsid w:val="005049D7"/>
    <w:rsid w:val="00505367"/>
    <w:rsid w:val="00505B1D"/>
    <w:rsid w:val="00505C77"/>
    <w:rsid w:val="0050673D"/>
    <w:rsid w:val="00507055"/>
    <w:rsid w:val="00507A99"/>
    <w:rsid w:val="00510079"/>
    <w:rsid w:val="0051099F"/>
    <w:rsid w:val="00510E6F"/>
    <w:rsid w:val="00511AFD"/>
    <w:rsid w:val="005122DF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5339"/>
    <w:rsid w:val="005159FD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1420"/>
    <w:rsid w:val="005216B0"/>
    <w:rsid w:val="00521DCB"/>
    <w:rsid w:val="00522335"/>
    <w:rsid w:val="00522B5E"/>
    <w:rsid w:val="00523777"/>
    <w:rsid w:val="00523B73"/>
    <w:rsid w:val="00524B5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B3"/>
    <w:rsid w:val="00525EE9"/>
    <w:rsid w:val="00526B30"/>
    <w:rsid w:val="00527286"/>
    <w:rsid w:val="00527458"/>
    <w:rsid w:val="00527463"/>
    <w:rsid w:val="005274B1"/>
    <w:rsid w:val="00527693"/>
    <w:rsid w:val="00527F79"/>
    <w:rsid w:val="00527FC6"/>
    <w:rsid w:val="00530169"/>
    <w:rsid w:val="00530413"/>
    <w:rsid w:val="00530416"/>
    <w:rsid w:val="00531838"/>
    <w:rsid w:val="00531BBA"/>
    <w:rsid w:val="005320AD"/>
    <w:rsid w:val="0053230C"/>
    <w:rsid w:val="00532692"/>
    <w:rsid w:val="0053279D"/>
    <w:rsid w:val="00532B65"/>
    <w:rsid w:val="00532F21"/>
    <w:rsid w:val="00532F70"/>
    <w:rsid w:val="0053349D"/>
    <w:rsid w:val="00533617"/>
    <w:rsid w:val="005337ED"/>
    <w:rsid w:val="005339F8"/>
    <w:rsid w:val="00533C86"/>
    <w:rsid w:val="00533CC0"/>
    <w:rsid w:val="00534772"/>
    <w:rsid w:val="005348B1"/>
    <w:rsid w:val="00535225"/>
    <w:rsid w:val="00535413"/>
    <w:rsid w:val="00535F39"/>
    <w:rsid w:val="005366B6"/>
    <w:rsid w:val="0053689C"/>
    <w:rsid w:val="00536B49"/>
    <w:rsid w:val="00536BE8"/>
    <w:rsid w:val="00536E45"/>
    <w:rsid w:val="005372BE"/>
    <w:rsid w:val="00537367"/>
    <w:rsid w:val="0053759C"/>
    <w:rsid w:val="00537861"/>
    <w:rsid w:val="00540493"/>
    <w:rsid w:val="00540555"/>
    <w:rsid w:val="00540663"/>
    <w:rsid w:val="005406DD"/>
    <w:rsid w:val="00540E68"/>
    <w:rsid w:val="005417A6"/>
    <w:rsid w:val="00542ACC"/>
    <w:rsid w:val="00542F4D"/>
    <w:rsid w:val="005435C7"/>
    <w:rsid w:val="00543A49"/>
    <w:rsid w:val="00543BE6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C73"/>
    <w:rsid w:val="00551072"/>
    <w:rsid w:val="00551420"/>
    <w:rsid w:val="0055154E"/>
    <w:rsid w:val="0055208C"/>
    <w:rsid w:val="00552673"/>
    <w:rsid w:val="00553BD2"/>
    <w:rsid w:val="00553BE9"/>
    <w:rsid w:val="00553C6D"/>
    <w:rsid w:val="00554CF9"/>
    <w:rsid w:val="005553F3"/>
    <w:rsid w:val="00555D8E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2053"/>
    <w:rsid w:val="00563693"/>
    <w:rsid w:val="0056421C"/>
    <w:rsid w:val="00564749"/>
    <w:rsid w:val="005647B1"/>
    <w:rsid w:val="00565307"/>
    <w:rsid w:val="00565921"/>
    <w:rsid w:val="00566051"/>
    <w:rsid w:val="00566392"/>
    <w:rsid w:val="00566D53"/>
    <w:rsid w:val="0056765C"/>
    <w:rsid w:val="00570559"/>
    <w:rsid w:val="00570B8B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748"/>
    <w:rsid w:val="005737AA"/>
    <w:rsid w:val="00573F30"/>
    <w:rsid w:val="005744AD"/>
    <w:rsid w:val="00574C54"/>
    <w:rsid w:val="00574C71"/>
    <w:rsid w:val="00574F73"/>
    <w:rsid w:val="00575197"/>
    <w:rsid w:val="00575491"/>
    <w:rsid w:val="0057562F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64D"/>
    <w:rsid w:val="00580E29"/>
    <w:rsid w:val="00580FCC"/>
    <w:rsid w:val="00581074"/>
    <w:rsid w:val="00581650"/>
    <w:rsid w:val="00581AAB"/>
    <w:rsid w:val="00581FAF"/>
    <w:rsid w:val="00582D93"/>
    <w:rsid w:val="00583F0F"/>
    <w:rsid w:val="00583F48"/>
    <w:rsid w:val="00584062"/>
    <w:rsid w:val="00584183"/>
    <w:rsid w:val="00584304"/>
    <w:rsid w:val="0058441C"/>
    <w:rsid w:val="0058456C"/>
    <w:rsid w:val="00584F5D"/>
    <w:rsid w:val="00584F7D"/>
    <w:rsid w:val="00585405"/>
    <w:rsid w:val="005856C1"/>
    <w:rsid w:val="00585D70"/>
    <w:rsid w:val="00585FED"/>
    <w:rsid w:val="005860BC"/>
    <w:rsid w:val="00587142"/>
    <w:rsid w:val="00587213"/>
    <w:rsid w:val="005873CE"/>
    <w:rsid w:val="00587A18"/>
    <w:rsid w:val="00587C40"/>
    <w:rsid w:val="005901A0"/>
    <w:rsid w:val="00590A60"/>
    <w:rsid w:val="00590B4C"/>
    <w:rsid w:val="005915B8"/>
    <w:rsid w:val="005918AE"/>
    <w:rsid w:val="0059195E"/>
    <w:rsid w:val="00591AFA"/>
    <w:rsid w:val="0059209B"/>
    <w:rsid w:val="005924DC"/>
    <w:rsid w:val="00592D80"/>
    <w:rsid w:val="00592DF0"/>
    <w:rsid w:val="005931F0"/>
    <w:rsid w:val="00593212"/>
    <w:rsid w:val="0059332C"/>
    <w:rsid w:val="005933E5"/>
    <w:rsid w:val="00593513"/>
    <w:rsid w:val="00594076"/>
    <w:rsid w:val="00594D19"/>
    <w:rsid w:val="00595F98"/>
    <w:rsid w:val="0059634F"/>
    <w:rsid w:val="00596357"/>
    <w:rsid w:val="00596594"/>
    <w:rsid w:val="00596758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25F"/>
    <w:rsid w:val="005A1483"/>
    <w:rsid w:val="005A26FE"/>
    <w:rsid w:val="005A2E96"/>
    <w:rsid w:val="005A31D8"/>
    <w:rsid w:val="005A37DD"/>
    <w:rsid w:val="005A5086"/>
    <w:rsid w:val="005A597B"/>
    <w:rsid w:val="005A5A95"/>
    <w:rsid w:val="005A6A47"/>
    <w:rsid w:val="005A7BF8"/>
    <w:rsid w:val="005A7C77"/>
    <w:rsid w:val="005A7ED2"/>
    <w:rsid w:val="005B0F98"/>
    <w:rsid w:val="005B1045"/>
    <w:rsid w:val="005B16A7"/>
    <w:rsid w:val="005B18CD"/>
    <w:rsid w:val="005B2B98"/>
    <w:rsid w:val="005B2C56"/>
    <w:rsid w:val="005B322E"/>
    <w:rsid w:val="005B359C"/>
    <w:rsid w:val="005B3DEC"/>
    <w:rsid w:val="005B4BE3"/>
    <w:rsid w:val="005B5333"/>
    <w:rsid w:val="005B5EBD"/>
    <w:rsid w:val="005B60DD"/>
    <w:rsid w:val="005B619B"/>
    <w:rsid w:val="005B6EBF"/>
    <w:rsid w:val="005B70B5"/>
    <w:rsid w:val="005B74FA"/>
    <w:rsid w:val="005B752B"/>
    <w:rsid w:val="005B755D"/>
    <w:rsid w:val="005B76C2"/>
    <w:rsid w:val="005B7FD5"/>
    <w:rsid w:val="005C007D"/>
    <w:rsid w:val="005C0506"/>
    <w:rsid w:val="005C0DAC"/>
    <w:rsid w:val="005C0DAE"/>
    <w:rsid w:val="005C102F"/>
    <w:rsid w:val="005C17FF"/>
    <w:rsid w:val="005C1808"/>
    <w:rsid w:val="005C22D1"/>
    <w:rsid w:val="005C2445"/>
    <w:rsid w:val="005C2DCF"/>
    <w:rsid w:val="005C3486"/>
    <w:rsid w:val="005C382F"/>
    <w:rsid w:val="005C4413"/>
    <w:rsid w:val="005C4AA2"/>
    <w:rsid w:val="005C4C20"/>
    <w:rsid w:val="005C51FD"/>
    <w:rsid w:val="005C5460"/>
    <w:rsid w:val="005C5AB3"/>
    <w:rsid w:val="005C5F21"/>
    <w:rsid w:val="005C6584"/>
    <w:rsid w:val="005C6A88"/>
    <w:rsid w:val="005C6B29"/>
    <w:rsid w:val="005C7FBD"/>
    <w:rsid w:val="005D1241"/>
    <w:rsid w:val="005D14F8"/>
    <w:rsid w:val="005D1A93"/>
    <w:rsid w:val="005D1E72"/>
    <w:rsid w:val="005D26B6"/>
    <w:rsid w:val="005D2DCB"/>
    <w:rsid w:val="005D2DF3"/>
    <w:rsid w:val="005D3157"/>
    <w:rsid w:val="005D32A0"/>
    <w:rsid w:val="005D3A06"/>
    <w:rsid w:val="005D3E91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818"/>
    <w:rsid w:val="005E0F74"/>
    <w:rsid w:val="005E178F"/>
    <w:rsid w:val="005E1B06"/>
    <w:rsid w:val="005E1BEB"/>
    <w:rsid w:val="005E1D94"/>
    <w:rsid w:val="005E26AD"/>
    <w:rsid w:val="005E2EF4"/>
    <w:rsid w:val="005E38A2"/>
    <w:rsid w:val="005E3B5C"/>
    <w:rsid w:val="005E3E5A"/>
    <w:rsid w:val="005E4FA1"/>
    <w:rsid w:val="005E510B"/>
    <w:rsid w:val="005E541E"/>
    <w:rsid w:val="005E543C"/>
    <w:rsid w:val="005E60C4"/>
    <w:rsid w:val="005E6426"/>
    <w:rsid w:val="005E6890"/>
    <w:rsid w:val="005E6FA3"/>
    <w:rsid w:val="005E70E2"/>
    <w:rsid w:val="005E7377"/>
    <w:rsid w:val="005E7DE2"/>
    <w:rsid w:val="005F056A"/>
    <w:rsid w:val="005F0F4D"/>
    <w:rsid w:val="005F1337"/>
    <w:rsid w:val="005F1339"/>
    <w:rsid w:val="005F14FA"/>
    <w:rsid w:val="005F189C"/>
    <w:rsid w:val="005F1EE0"/>
    <w:rsid w:val="005F2501"/>
    <w:rsid w:val="005F26C4"/>
    <w:rsid w:val="005F27BC"/>
    <w:rsid w:val="005F322C"/>
    <w:rsid w:val="005F3AEF"/>
    <w:rsid w:val="005F3C18"/>
    <w:rsid w:val="005F3E8A"/>
    <w:rsid w:val="005F3F92"/>
    <w:rsid w:val="005F3FE0"/>
    <w:rsid w:val="005F41A5"/>
    <w:rsid w:val="005F4384"/>
    <w:rsid w:val="005F456A"/>
    <w:rsid w:val="005F472F"/>
    <w:rsid w:val="005F4B6A"/>
    <w:rsid w:val="005F4C3F"/>
    <w:rsid w:val="005F4E15"/>
    <w:rsid w:val="005F4EC4"/>
    <w:rsid w:val="005F5246"/>
    <w:rsid w:val="005F53CC"/>
    <w:rsid w:val="005F5657"/>
    <w:rsid w:val="005F5847"/>
    <w:rsid w:val="005F59C1"/>
    <w:rsid w:val="005F5B04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2B3A"/>
    <w:rsid w:val="006031AE"/>
    <w:rsid w:val="006032A1"/>
    <w:rsid w:val="006039C7"/>
    <w:rsid w:val="00603A78"/>
    <w:rsid w:val="00603CA6"/>
    <w:rsid w:val="00603E61"/>
    <w:rsid w:val="00603F5F"/>
    <w:rsid w:val="00604676"/>
    <w:rsid w:val="0060489E"/>
    <w:rsid w:val="00604F91"/>
    <w:rsid w:val="00605061"/>
    <w:rsid w:val="00605590"/>
    <w:rsid w:val="00605D97"/>
    <w:rsid w:val="0060635F"/>
    <w:rsid w:val="006069AA"/>
    <w:rsid w:val="00606C24"/>
    <w:rsid w:val="00611C48"/>
    <w:rsid w:val="00612ABF"/>
    <w:rsid w:val="00612C40"/>
    <w:rsid w:val="00612DDB"/>
    <w:rsid w:val="006137D8"/>
    <w:rsid w:val="00613A54"/>
    <w:rsid w:val="00614186"/>
    <w:rsid w:val="00614A0B"/>
    <w:rsid w:val="0061562C"/>
    <w:rsid w:val="00615DD4"/>
    <w:rsid w:val="00615E3F"/>
    <w:rsid w:val="006162D6"/>
    <w:rsid w:val="00617212"/>
    <w:rsid w:val="00620561"/>
    <w:rsid w:val="00620DA0"/>
    <w:rsid w:val="00620F7C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537"/>
    <w:rsid w:val="00625632"/>
    <w:rsid w:val="00625A1D"/>
    <w:rsid w:val="00625AC7"/>
    <w:rsid w:val="00625E5C"/>
    <w:rsid w:val="00626179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23DA"/>
    <w:rsid w:val="006327FA"/>
    <w:rsid w:val="00632D0E"/>
    <w:rsid w:val="00633138"/>
    <w:rsid w:val="006331CC"/>
    <w:rsid w:val="006338B0"/>
    <w:rsid w:val="00633ACC"/>
    <w:rsid w:val="00633C37"/>
    <w:rsid w:val="00634072"/>
    <w:rsid w:val="006347B4"/>
    <w:rsid w:val="00634C6A"/>
    <w:rsid w:val="00635770"/>
    <w:rsid w:val="00635AFC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1C63"/>
    <w:rsid w:val="00642DE1"/>
    <w:rsid w:val="00642E2B"/>
    <w:rsid w:val="0064336A"/>
    <w:rsid w:val="0064366C"/>
    <w:rsid w:val="0064409B"/>
    <w:rsid w:val="00644E30"/>
    <w:rsid w:val="00645B82"/>
    <w:rsid w:val="00645F72"/>
    <w:rsid w:val="0064664B"/>
    <w:rsid w:val="006467EC"/>
    <w:rsid w:val="00646ED8"/>
    <w:rsid w:val="00647377"/>
    <w:rsid w:val="0064776E"/>
    <w:rsid w:val="00647C3F"/>
    <w:rsid w:val="00651886"/>
    <w:rsid w:val="00651EAA"/>
    <w:rsid w:val="006520CD"/>
    <w:rsid w:val="0065215B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3D7F"/>
    <w:rsid w:val="00653DA7"/>
    <w:rsid w:val="0065407A"/>
    <w:rsid w:val="0065414F"/>
    <w:rsid w:val="006545F2"/>
    <w:rsid w:val="00654787"/>
    <w:rsid w:val="006554E7"/>
    <w:rsid w:val="006557EE"/>
    <w:rsid w:val="006558E2"/>
    <w:rsid w:val="00656346"/>
    <w:rsid w:val="00656354"/>
    <w:rsid w:val="0065674B"/>
    <w:rsid w:val="00656DDA"/>
    <w:rsid w:val="00657D3B"/>
    <w:rsid w:val="00657D5D"/>
    <w:rsid w:val="00657E9C"/>
    <w:rsid w:val="00657EEE"/>
    <w:rsid w:val="00660201"/>
    <w:rsid w:val="00660547"/>
    <w:rsid w:val="006609DF"/>
    <w:rsid w:val="006609E6"/>
    <w:rsid w:val="00660B9B"/>
    <w:rsid w:val="00660FAB"/>
    <w:rsid w:val="00660FAE"/>
    <w:rsid w:val="006614C1"/>
    <w:rsid w:val="0066164F"/>
    <w:rsid w:val="00661D84"/>
    <w:rsid w:val="00662461"/>
    <w:rsid w:val="00662531"/>
    <w:rsid w:val="006626B6"/>
    <w:rsid w:val="006627C4"/>
    <w:rsid w:val="00662A16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2F7"/>
    <w:rsid w:val="00665769"/>
    <w:rsid w:val="0066640C"/>
    <w:rsid w:val="00666435"/>
    <w:rsid w:val="006665EA"/>
    <w:rsid w:val="006666B3"/>
    <w:rsid w:val="00666E0B"/>
    <w:rsid w:val="00666E6D"/>
    <w:rsid w:val="0066728A"/>
    <w:rsid w:val="00667360"/>
    <w:rsid w:val="00667600"/>
    <w:rsid w:val="00667A32"/>
    <w:rsid w:val="006700EB"/>
    <w:rsid w:val="00670167"/>
    <w:rsid w:val="00670315"/>
    <w:rsid w:val="00670519"/>
    <w:rsid w:val="0067139D"/>
    <w:rsid w:val="0067164A"/>
    <w:rsid w:val="006716FD"/>
    <w:rsid w:val="00671990"/>
    <w:rsid w:val="00671EFE"/>
    <w:rsid w:val="0067226D"/>
    <w:rsid w:val="006722AD"/>
    <w:rsid w:val="00672D47"/>
    <w:rsid w:val="006730FE"/>
    <w:rsid w:val="00673590"/>
    <w:rsid w:val="00673856"/>
    <w:rsid w:val="006740CE"/>
    <w:rsid w:val="00675563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082"/>
    <w:rsid w:val="006801D1"/>
    <w:rsid w:val="006802AD"/>
    <w:rsid w:val="006806DE"/>
    <w:rsid w:val="00680762"/>
    <w:rsid w:val="00680DD2"/>
    <w:rsid w:val="00680EDA"/>
    <w:rsid w:val="00681167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745D"/>
    <w:rsid w:val="00687DF4"/>
    <w:rsid w:val="00687FAC"/>
    <w:rsid w:val="00690086"/>
    <w:rsid w:val="006902E9"/>
    <w:rsid w:val="006903BA"/>
    <w:rsid w:val="006904F1"/>
    <w:rsid w:val="00690800"/>
    <w:rsid w:val="00690D19"/>
    <w:rsid w:val="00691B69"/>
    <w:rsid w:val="00691D3F"/>
    <w:rsid w:val="00691EC3"/>
    <w:rsid w:val="00691F10"/>
    <w:rsid w:val="00692848"/>
    <w:rsid w:val="00692D28"/>
    <w:rsid w:val="00692EF2"/>
    <w:rsid w:val="00692F20"/>
    <w:rsid w:val="00693191"/>
    <w:rsid w:val="006934FE"/>
    <w:rsid w:val="006936E1"/>
    <w:rsid w:val="00693904"/>
    <w:rsid w:val="00693B31"/>
    <w:rsid w:val="00694338"/>
    <w:rsid w:val="006943E2"/>
    <w:rsid w:val="006944F7"/>
    <w:rsid w:val="0069461A"/>
    <w:rsid w:val="0069498B"/>
    <w:rsid w:val="00694ED6"/>
    <w:rsid w:val="00694EF4"/>
    <w:rsid w:val="0069516E"/>
    <w:rsid w:val="006952DE"/>
    <w:rsid w:val="006958C0"/>
    <w:rsid w:val="00695B15"/>
    <w:rsid w:val="00695F79"/>
    <w:rsid w:val="00696112"/>
    <w:rsid w:val="006964F6"/>
    <w:rsid w:val="00696CF7"/>
    <w:rsid w:val="006977B2"/>
    <w:rsid w:val="00697B77"/>
    <w:rsid w:val="00697FBE"/>
    <w:rsid w:val="006A042A"/>
    <w:rsid w:val="006A052F"/>
    <w:rsid w:val="006A0666"/>
    <w:rsid w:val="006A067C"/>
    <w:rsid w:val="006A0B19"/>
    <w:rsid w:val="006A150D"/>
    <w:rsid w:val="006A1631"/>
    <w:rsid w:val="006A16DC"/>
    <w:rsid w:val="006A178B"/>
    <w:rsid w:val="006A1AC4"/>
    <w:rsid w:val="006A21FF"/>
    <w:rsid w:val="006A2621"/>
    <w:rsid w:val="006A2F0A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ED4"/>
    <w:rsid w:val="006A6297"/>
    <w:rsid w:val="006A67BB"/>
    <w:rsid w:val="006A6AC3"/>
    <w:rsid w:val="006A6DC4"/>
    <w:rsid w:val="006A6EA2"/>
    <w:rsid w:val="006B0339"/>
    <w:rsid w:val="006B0E14"/>
    <w:rsid w:val="006B10E6"/>
    <w:rsid w:val="006B1294"/>
    <w:rsid w:val="006B1D4A"/>
    <w:rsid w:val="006B27BA"/>
    <w:rsid w:val="006B2BCA"/>
    <w:rsid w:val="006B2DBC"/>
    <w:rsid w:val="006B2E06"/>
    <w:rsid w:val="006B355C"/>
    <w:rsid w:val="006B3B06"/>
    <w:rsid w:val="006B3DBC"/>
    <w:rsid w:val="006B3DFA"/>
    <w:rsid w:val="006B4240"/>
    <w:rsid w:val="006B4E99"/>
    <w:rsid w:val="006B6549"/>
    <w:rsid w:val="006B6FCE"/>
    <w:rsid w:val="006B7399"/>
    <w:rsid w:val="006B7774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751"/>
    <w:rsid w:val="006C2CFC"/>
    <w:rsid w:val="006C322A"/>
    <w:rsid w:val="006C3364"/>
    <w:rsid w:val="006C36CC"/>
    <w:rsid w:val="006C403C"/>
    <w:rsid w:val="006C4324"/>
    <w:rsid w:val="006C4727"/>
    <w:rsid w:val="006C472E"/>
    <w:rsid w:val="006C476D"/>
    <w:rsid w:val="006C4802"/>
    <w:rsid w:val="006C486A"/>
    <w:rsid w:val="006C5366"/>
    <w:rsid w:val="006C5DCD"/>
    <w:rsid w:val="006C6072"/>
    <w:rsid w:val="006C627A"/>
    <w:rsid w:val="006C64A5"/>
    <w:rsid w:val="006C6A27"/>
    <w:rsid w:val="006C7337"/>
    <w:rsid w:val="006C7576"/>
    <w:rsid w:val="006C78E6"/>
    <w:rsid w:val="006C7E66"/>
    <w:rsid w:val="006D1038"/>
    <w:rsid w:val="006D150D"/>
    <w:rsid w:val="006D1BF9"/>
    <w:rsid w:val="006D1F10"/>
    <w:rsid w:val="006D2CDD"/>
    <w:rsid w:val="006D4084"/>
    <w:rsid w:val="006D46B0"/>
    <w:rsid w:val="006D4AC2"/>
    <w:rsid w:val="006D4C4A"/>
    <w:rsid w:val="006D52BC"/>
    <w:rsid w:val="006D5489"/>
    <w:rsid w:val="006D552D"/>
    <w:rsid w:val="006D59BA"/>
    <w:rsid w:val="006D5A00"/>
    <w:rsid w:val="006D5AC0"/>
    <w:rsid w:val="006D62D9"/>
    <w:rsid w:val="006D66B2"/>
    <w:rsid w:val="006D6788"/>
    <w:rsid w:val="006D68AA"/>
    <w:rsid w:val="006D6DEA"/>
    <w:rsid w:val="006D7425"/>
    <w:rsid w:val="006D77CF"/>
    <w:rsid w:val="006E072A"/>
    <w:rsid w:val="006E188D"/>
    <w:rsid w:val="006E1932"/>
    <w:rsid w:val="006E1BE1"/>
    <w:rsid w:val="006E2212"/>
    <w:rsid w:val="006E23B7"/>
    <w:rsid w:val="006E3046"/>
    <w:rsid w:val="006E32B7"/>
    <w:rsid w:val="006E35B3"/>
    <w:rsid w:val="006E3A06"/>
    <w:rsid w:val="006E51B3"/>
    <w:rsid w:val="006E537B"/>
    <w:rsid w:val="006E5A8C"/>
    <w:rsid w:val="006E62CF"/>
    <w:rsid w:val="006E67EC"/>
    <w:rsid w:val="006E6E99"/>
    <w:rsid w:val="006E73D7"/>
    <w:rsid w:val="006E7785"/>
    <w:rsid w:val="006E79CD"/>
    <w:rsid w:val="006E7CC5"/>
    <w:rsid w:val="006E7CF7"/>
    <w:rsid w:val="006E7DD4"/>
    <w:rsid w:val="006E7FCF"/>
    <w:rsid w:val="006F0959"/>
    <w:rsid w:val="006F10E5"/>
    <w:rsid w:val="006F122D"/>
    <w:rsid w:val="006F13E5"/>
    <w:rsid w:val="006F1473"/>
    <w:rsid w:val="006F1AAC"/>
    <w:rsid w:val="006F2252"/>
    <w:rsid w:val="006F227C"/>
    <w:rsid w:val="006F22CA"/>
    <w:rsid w:val="006F249C"/>
    <w:rsid w:val="006F2D73"/>
    <w:rsid w:val="006F3174"/>
    <w:rsid w:val="006F3247"/>
    <w:rsid w:val="006F38CF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6E4B"/>
    <w:rsid w:val="006F78BD"/>
    <w:rsid w:val="0070005A"/>
    <w:rsid w:val="00700094"/>
    <w:rsid w:val="007004C1"/>
    <w:rsid w:val="00700608"/>
    <w:rsid w:val="00700C51"/>
    <w:rsid w:val="007012A8"/>
    <w:rsid w:val="00701D75"/>
    <w:rsid w:val="00702264"/>
    <w:rsid w:val="007027BE"/>
    <w:rsid w:val="00702A69"/>
    <w:rsid w:val="00703C49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C9C"/>
    <w:rsid w:val="00710DF9"/>
    <w:rsid w:val="00710E3E"/>
    <w:rsid w:val="00711342"/>
    <w:rsid w:val="00712135"/>
    <w:rsid w:val="007125FB"/>
    <w:rsid w:val="00712C08"/>
    <w:rsid w:val="007139CE"/>
    <w:rsid w:val="00714357"/>
    <w:rsid w:val="0071440E"/>
    <w:rsid w:val="007145F2"/>
    <w:rsid w:val="00714760"/>
    <w:rsid w:val="0071482A"/>
    <w:rsid w:val="0071486E"/>
    <w:rsid w:val="00714D67"/>
    <w:rsid w:val="00714DC5"/>
    <w:rsid w:val="007155F1"/>
    <w:rsid w:val="00716168"/>
    <w:rsid w:val="0071627C"/>
    <w:rsid w:val="007162FA"/>
    <w:rsid w:val="0071634E"/>
    <w:rsid w:val="007164D9"/>
    <w:rsid w:val="00716A4C"/>
    <w:rsid w:val="00716A67"/>
    <w:rsid w:val="00716BA2"/>
    <w:rsid w:val="0071789E"/>
    <w:rsid w:val="00717D69"/>
    <w:rsid w:val="00717E5E"/>
    <w:rsid w:val="00720690"/>
    <w:rsid w:val="00721303"/>
    <w:rsid w:val="00721597"/>
    <w:rsid w:val="00721668"/>
    <w:rsid w:val="007222AC"/>
    <w:rsid w:val="0072262F"/>
    <w:rsid w:val="00722702"/>
    <w:rsid w:val="00722AD2"/>
    <w:rsid w:val="00722EA7"/>
    <w:rsid w:val="00723383"/>
    <w:rsid w:val="00723FED"/>
    <w:rsid w:val="0072419E"/>
    <w:rsid w:val="00724309"/>
    <w:rsid w:val="0072436A"/>
    <w:rsid w:val="0072479F"/>
    <w:rsid w:val="00724B5C"/>
    <w:rsid w:val="00724F18"/>
    <w:rsid w:val="00725290"/>
    <w:rsid w:val="00725829"/>
    <w:rsid w:val="00725B34"/>
    <w:rsid w:val="00725FE8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11A"/>
    <w:rsid w:val="0073072A"/>
    <w:rsid w:val="00730A77"/>
    <w:rsid w:val="007317C3"/>
    <w:rsid w:val="0073255E"/>
    <w:rsid w:val="0073444D"/>
    <w:rsid w:val="0073484A"/>
    <w:rsid w:val="0073486E"/>
    <w:rsid w:val="00734B68"/>
    <w:rsid w:val="00735A78"/>
    <w:rsid w:val="007360AA"/>
    <w:rsid w:val="0073652F"/>
    <w:rsid w:val="00736791"/>
    <w:rsid w:val="00736AA5"/>
    <w:rsid w:val="00736DDC"/>
    <w:rsid w:val="0073724D"/>
    <w:rsid w:val="00737585"/>
    <w:rsid w:val="00737663"/>
    <w:rsid w:val="00740450"/>
    <w:rsid w:val="00740F6C"/>
    <w:rsid w:val="00741888"/>
    <w:rsid w:val="007419B9"/>
    <w:rsid w:val="00741FBA"/>
    <w:rsid w:val="007422CF"/>
    <w:rsid w:val="007425B0"/>
    <w:rsid w:val="00742CA4"/>
    <w:rsid w:val="00743288"/>
    <w:rsid w:val="00743E4E"/>
    <w:rsid w:val="0074412A"/>
    <w:rsid w:val="00744324"/>
    <w:rsid w:val="007457D1"/>
    <w:rsid w:val="00745A7D"/>
    <w:rsid w:val="00745BC2"/>
    <w:rsid w:val="00745DFC"/>
    <w:rsid w:val="00745FDC"/>
    <w:rsid w:val="00746775"/>
    <w:rsid w:val="007467DC"/>
    <w:rsid w:val="00746982"/>
    <w:rsid w:val="00747107"/>
    <w:rsid w:val="00747332"/>
    <w:rsid w:val="00747FCC"/>
    <w:rsid w:val="007510DA"/>
    <w:rsid w:val="007516FC"/>
    <w:rsid w:val="00751E59"/>
    <w:rsid w:val="00751EE2"/>
    <w:rsid w:val="007521BB"/>
    <w:rsid w:val="0075221E"/>
    <w:rsid w:val="00752B5B"/>
    <w:rsid w:val="00752E16"/>
    <w:rsid w:val="0075373C"/>
    <w:rsid w:val="00753BC8"/>
    <w:rsid w:val="00753BF3"/>
    <w:rsid w:val="00753D28"/>
    <w:rsid w:val="00754040"/>
    <w:rsid w:val="0075405E"/>
    <w:rsid w:val="00754170"/>
    <w:rsid w:val="007542F1"/>
    <w:rsid w:val="00754750"/>
    <w:rsid w:val="00754B69"/>
    <w:rsid w:val="00754E12"/>
    <w:rsid w:val="00754FDD"/>
    <w:rsid w:val="007562FF"/>
    <w:rsid w:val="0075703F"/>
    <w:rsid w:val="0075730F"/>
    <w:rsid w:val="00757411"/>
    <w:rsid w:val="007574D4"/>
    <w:rsid w:val="0075756E"/>
    <w:rsid w:val="00757EBE"/>
    <w:rsid w:val="00760510"/>
    <w:rsid w:val="0076160F"/>
    <w:rsid w:val="0076265E"/>
    <w:rsid w:val="007629CC"/>
    <w:rsid w:val="007639B3"/>
    <w:rsid w:val="00764167"/>
    <w:rsid w:val="00764D12"/>
    <w:rsid w:val="0076549A"/>
    <w:rsid w:val="007656D0"/>
    <w:rsid w:val="00765B80"/>
    <w:rsid w:val="00765EAB"/>
    <w:rsid w:val="007663A4"/>
    <w:rsid w:val="007679E5"/>
    <w:rsid w:val="00767D9C"/>
    <w:rsid w:val="0077002E"/>
    <w:rsid w:val="007700AF"/>
    <w:rsid w:val="0077027D"/>
    <w:rsid w:val="007704BE"/>
    <w:rsid w:val="007710FA"/>
    <w:rsid w:val="007714A0"/>
    <w:rsid w:val="007714DE"/>
    <w:rsid w:val="00771F56"/>
    <w:rsid w:val="007720DF"/>
    <w:rsid w:val="00772C67"/>
    <w:rsid w:val="00772F90"/>
    <w:rsid w:val="00772FC4"/>
    <w:rsid w:val="00773208"/>
    <w:rsid w:val="007735B5"/>
    <w:rsid w:val="00773D22"/>
    <w:rsid w:val="007740D7"/>
    <w:rsid w:val="0077425E"/>
    <w:rsid w:val="00774478"/>
    <w:rsid w:val="00774629"/>
    <w:rsid w:val="00774BF0"/>
    <w:rsid w:val="007756FC"/>
    <w:rsid w:val="00775E54"/>
    <w:rsid w:val="007762DD"/>
    <w:rsid w:val="007767E4"/>
    <w:rsid w:val="007770CF"/>
    <w:rsid w:val="00777493"/>
    <w:rsid w:val="00777F3E"/>
    <w:rsid w:val="00780051"/>
    <w:rsid w:val="00780064"/>
    <w:rsid w:val="0078036F"/>
    <w:rsid w:val="00780518"/>
    <w:rsid w:val="00780F4E"/>
    <w:rsid w:val="0078107E"/>
    <w:rsid w:val="0078182A"/>
    <w:rsid w:val="00782750"/>
    <w:rsid w:val="00783104"/>
    <w:rsid w:val="007837CA"/>
    <w:rsid w:val="007838F6"/>
    <w:rsid w:val="00783FE3"/>
    <w:rsid w:val="0078403D"/>
    <w:rsid w:val="00784355"/>
    <w:rsid w:val="007845EB"/>
    <w:rsid w:val="00784B9B"/>
    <w:rsid w:val="0078514C"/>
    <w:rsid w:val="00785B94"/>
    <w:rsid w:val="00786157"/>
    <w:rsid w:val="0078714C"/>
    <w:rsid w:val="00787EE2"/>
    <w:rsid w:val="00787EF2"/>
    <w:rsid w:val="007905D1"/>
    <w:rsid w:val="00790EAC"/>
    <w:rsid w:val="00790FE6"/>
    <w:rsid w:val="00791011"/>
    <w:rsid w:val="007911E0"/>
    <w:rsid w:val="007920FF"/>
    <w:rsid w:val="007925A9"/>
    <w:rsid w:val="007929EB"/>
    <w:rsid w:val="00793878"/>
    <w:rsid w:val="00793881"/>
    <w:rsid w:val="007940A0"/>
    <w:rsid w:val="0079421C"/>
    <w:rsid w:val="00794345"/>
    <w:rsid w:val="00794723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5B1"/>
    <w:rsid w:val="007A3653"/>
    <w:rsid w:val="007A38C4"/>
    <w:rsid w:val="007A4568"/>
    <w:rsid w:val="007A4B29"/>
    <w:rsid w:val="007A4FD5"/>
    <w:rsid w:val="007A6B0E"/>
    <w:rsid w:val="007A6BE5"/>
    <w:rsid w:val="007A6CB7"/>
    <w:rsid w:val="007A733B"/>
    <w:rsid w:val="007A73EC"/>
    <w:rsid w:val="007A73FB"/>
    <w:rsid w:val="007A7999"/>
    <w:rsid w:val="007B02AD"/>
    <w:rsid w:val="007B02EE"/>
    <w:rsid w:val="007B0A3E"/>
    <w:rsid w:val="007B0DD2"/>
    <w:rsid w:val="007B0F66"/>
    <w:rsid w:val="007B1828"/>
    <w:rsid w:val="007B1A3B"/>
    <w:rsid w:val="007B26AC"/>
    <w:rsid w:val="007B2874"/>
    <w:rsid w:val="007B2BB8"/>
    <w:rsid w:val="007B3017"/>
    <w:rsid w:val="007B54BD"/>
    <w:rsid w:val="007B56AB"/>
    <w:rsid w:val="007B5C30"/>
    <w:rsid w:val="007B5D50"/>
    <w:rsid w:val="007B6002"/>
    <w:rsid w:val="007B73E4"/>
    <w:rsid w:val="007B7BDA"/>
    <w:rsid w:val="007C06D7"/>
    <w:rsid w:val="007C1067"/>
    <w:rsid w:val="007C130F"/>
    <w:rsid w:val="007C215E"/>
    <w:rsid w:val="007C3833"/>
    <w:rsid w:val="007C3B85"/>
    <w:rsid w:val="007C3D75"/>
    <w:rsid w:val="007C41A7"/>
    <w:rsid w:val="007C501B"/>
    <w:rsid w:val="007C52B3"/>
    <w:rsid w:val="007C568A"/>
    <w:rsid w:val="007C587D"/>
    <w:rsid w:val="007C58AF"/>
    <w:rsid w:val="007C5B0A"/>
    <w:rsid w:val="007C5C5C"/>
    <w:rsid w:val="007C6236"/>
    <w:rsid w:val="007C630A"/>
    <w:rsid w:val="007C633C"/>
    <w:rsid w:val="007C6CF7"/>
    <w:rsid w:val="007D0150"/>
    <w:rsid w:val="007D04E7"/>
    <w:rsid w:val="007D056C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4B7B"/>
    <w:rsid w:val="007D5946"/>
    <w:rsid w:val="007D5D6A"/>
    <w:rsid w:val="007D6155"/>
    <w:rsid w:val="007D7136"/>
    <w:rsid w:val="007D7468"/>
    <w:rsid w:val="007D7E9D"/>
    <w:rsid w:val="007D7F78"/>
    <w:rsid w:val="007E02DC"/>
    <w:rsid w:val="007E0FCE"/>
    <w:rsid w:val="007E16BB"/>
    <w:rsid w:val="007E2001"/>
    <w:rsid w:val="007E2110"/>
    <w:rsid w:val="007E21E6"/>
    <w:rsid w:val="007E2887"/>
    <w:rsid w:val="007E2C1E"/>
    <w:rsid w:val="007E2C3F"/>
    <w:rsid w:val="007E39D2"/>
    <w:rsid w:val="007E428F"/>
    <w:rsid w:val="007E4554"/>
    <w:rsid w:val="007E46BA"/>
    <w:rsid w:val="007E47AB"/>
    <w:rsid w:val="007E5898"/>
    <w:rsid w:val="007E5B3E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BB7"/>
    <w:rsid w:val="007E7F84"/>
    <w:rsid w:val="007F0D15"/>
    <w:rsid w:val="007F0D79"/>
    <w:rsid w:val="007F164A"/>
    <w:rsid w:val="007F1AE2"/>
    <w:rsid w:val="007F1BB0"/>
    <w:rsid w:val="007F1F00"/>
    <w:rsid w:val="007F2F6F"/>
    <w:rsid w:val="007F30BF"/>
    <w:rsid w:val="007F30EE"/>
    <w:rsid w:val="007F3447"/>
    <w:rsid w:val="007F3A91"/>
    <w:rsid w:val="007F3F61"/>
    <w:rsid w:val="007F4584"/>
    <w:rsid w:val="007F4850"/>
    <w:rsid w:val="007F4DD1"/>
    <w:rsid w:val="007F508D"/>
    <w:rsid w:val="007F65DD"/>
    <w:rsid w:val="007F668E"/>
    <w:rsid w:val="007F6AD2"/>
    <w:rsid w:val="007F72D6"/>
    <w:rsid w:val="007F75DE"/>
    <w:rsid w:val="007F773F"/>
    <w:rsid w:val="007F77B3"/>
    <w:rsid w:val="007F7ED3"/>
    <w:rsid w:val="00800003"/>
    <w:rsid w:val="008002C1"/>
    <w:rsid w:val="00800410"/>
    <w:rsid w:val="008007E8"/>
    <w:rsid w:val="00800A76"/>
    <w:rsid w:val="00800CDA"/>
    <w:rsid w:val="00800D80"/>
    <w:rsid w:val="00801605"/>
    <w:rsid w:val="008019CF"/>
    <w:rsid w:val="00801F64"/>
    <w:rsid w:val="00802591"/>
    <w:rsid w:val="00802930"/>
    <w:rsid w:val="0080623F"/>
    <w:rsid w:val="008065D3"/>
    <w:rsid w:val="008068A0"/>
    <w:rsid w:val="008068BB"/>
    <w:rsid w:val="00806BAB"/>
    <w:rsid w:val="00806C4A"/>
    <w:rsid w:val="00807A22"/>
    <w:rsid w:val="00807A86"/>
    <w:rsid w:val="008101DD"/>
    <w:rsid w:val="00810BE4"/>
    <w:rsid w:val="00810C6F"/>
    <w:rsid w:val="00810E0A"/>
    <w:rsid w:val="00810ED2"/>
    <w:rsid w:val="0081102D"/>
    <w:rsid w:val="00811060"/>
    <w:rsid w:val="00811236"/>
    <w:rsid w:val="008118DD"/>
    <w:rsid w:val="008119F5"/>
    <w:rsid w:val="00811B04"/>
    <w:rsid w:val="00811C0F"/>
    <w:rsid w:val="00812568"/>
    <w:rsid w:val="008128B4"/>
    <w:rsid w:val="00812AAC"/>
    <w:rsid w:val="00812BD3"/>
    <w:rsid w:val="00813219"/>
    <w:rsid w:val="0081323E"/>
    <w:rsid w:val="00813C85"/>
    <w:rsid w:val="00813E96"/>
    <w:rsid w:val="008140F5"/>
    <w:rsid w:val="008140F8"/>
    <w:rsid w:val="008141C6"/>
    <w:rsid w:val="008141E0"/>
    <w:rsid w:val="008144FA"/>
    <w:rsid w:val="00814514"/>
    <w:rsid w:val="00815498"/>
    <w:rsid w:val="00815B39"/>
    <w:rsid w:val="00815C45"/>
    <w:rsid w:val="00816708"/>
    <w:rsid w:val="008167EE"/>
    <w:rsid w:val="008167EF"/>
    <w:rsid w:val="00816821"/>
    <w:rsid w:val="00816B6E"/>
    <w:rsid w:val="00816B85"/>
    <w:rsid w:val="008170CE"/>
    <w:rsid w:val="00817268"/>
    <w:rsid w:val="00817A32"/>
    <w:rsid w:val="00817ABB"/>
    <w:rsid w:val="00817DA7"/>
    <w:rsid w:val="00820539"/>
    <w:rsid w:val="008206C4"/>
    <w:rsid w:val="008207AD"/>
    <w:rsid w:val="00821403"/>
    <w:rsid w:val="0082145D"/>
    <w:rsid w:val="008215B8"/>
    <w:rsid w:val="008216EC"/>
    <w:rsid w:val="008218C9"/>
    <w:rsid w:val="00821B96"/>
    <w:rsid w:val="00822271"/>
    <w:rsid w:val="008222EA"/>
    <w:rsid w:val="0082280D"/>
    <w:rsid w:val="00822C95"/>
    <w:rsid w:val="00823297"/>
    <w:rsid w:val="00823355"/>
    <w:rsid w:val="00823411"/>
    <w:rsid w:val="008239FC"/>
    <w:rsid w:val="00824333"/>
    <w:rsid w:val="0082434B"/>
    <w:rsid w:val="0082435D"/>
    <w:rsid w:val="008246AF"/>
    <w:rsid w:val="00824E41"/>
    <w:rsid w:val="00824E91"/>
    <w:rsid w:val="008250D8"/>
    <w:rsid w:val="00825215"/>
    <w:rsid w:val="0082522E"/>
    <w:rsid w:val="008260B1"/>
    <w:rsid w:val="00826120"/>
    <w:rsid w:val="008265C0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1C1F"/>
    <w:rsid w:val="00832684"/>
    <w:rsid w:val="00832D3F"/>
    <w:rsid w:val="00832E50"/>
    <w:rsid w:val="00832FE1"/>
    <w:rsid w:val="008330A6"/>
    <w:rsid w:val="00833985"/>
    <w:rsid w:val="00833A70"/>
    <w:rsid w:val="00833EBE"/>
    <w:rsid w:val="00834B5C"/>
    <w:rsid w:val="00834C9C"/>
    <w:rsid w:val="00835135"/>
    <w:rsid w:val="00835CAB"/>
    <w:rsid w:val="00835FAE"/>
    <w:rsid w:val="00836A3A"/>
    <w:rsid w:val="00836D00"/>
    <w:rsid w:val="00836FBC"/>
    <w:rsid w:val="008370E5"/>
    <w:rsid w:val="008377AA"/>
    <w:rsid w:val="00837876"/>
    <w:rsid w:val="00837E4A"/>
    <w:rsid w:val="0084037A"/>
    <w:rsid w:val="008408F2"/>
    <w:rsid w:val="00840E74"/>
    <w:rsid w:val="00840FBE"/>
    <w:rsid w:val="008411DF"/>
    <w:rsid w:val="00841481"/>
    <w:rsid w:val="00841629"/>
    <w:rsid w:val="008417B5"/>
    <w:rsid w:val="00841DAF"/>
    <w:rsid w:val="00842984"/>
    <w:rsid w:val="00842C63"/>
    <w:rsid w:val="00842D07"/>
    <w:rsid w:val="00842E76"/>
    <w:rsid w:val="00843A74"/>
    <w:rsid w:val="00843CD8"/>
    <w:rsid w:val="008440C0"/>
    <w:rsid w:val="00844188"/>
    <w:rsid w:val="008443FE"/>
    <w:rsid w:val="00844769"/>
    <w:rsid w:val="0084552B"/>
    <w:rsid w:val="00846418"/>
    <w:rsid w:val="00846C98"/>
    <w:rsid w:val="00846D1E"/>
    <w:rsid w:val="0084741B"/>
    <w:rsid w:val="00847567"/>
    <w:rsid w:val="008477CB"/>
    <w:rsid w:val="008477FE"/>
    <w:rsid w:val="00847D47"/>
    <w:rsid w:val="00850207"/>
    <w:rsid w:val="008503DA"/>
    <w:rsid w:val="0085040F"/>
    <w:rsid w:val="008504AC"/>
    <w:rsid w:val="008509AD"/>
    <w:rsid w:val="00850D2E"/>
    <w:rsid w:val="008511D6"/>
    <w:rsid w:val="008513A4"/>
    <w:rsid w:val="008518E6"/>
    <w:rsid w:val="00851E0B"/>
    <w:rsid w:val="0085218B"/>
    <w:rsid w:val="00852994"/>
    <w:rsid w:val="008532DE"/>
    <w:rsid w:val="0085331F"/>
    <w:rsid w:val="00853569"/>
    <w:rsid w:val="00853675"/>
    <w:rsid w:val="008538F9"/>
    <w:rsid w:val="00854040"/>
    <w:rsid w:val="00854085"/>
    <w:rsid w:val="0085441B"/>
    <w:rsid w:val="0085442E"/>
    <w:rsid w:val="00854FFD"/>
    <w:rsid w:val="00855E89"/>
    <w:rsid w:val="008567ED"/>
    <w:rsid w:val="00856850"/>
    <w:rsid w:val="00856EEC"/>
    <w:rsid w:val="00856F74"/>
    <w:rsid w:val="00857252"/>
    <w:rsid w:val="00857B74"/>
    <w:rsid w:val="00857DCD"/>
    <w:rsid w:val="0086058F"/>
    <w:rsid w:val="0086073A"/>
    <w:rsid w:val="00860ADB"/>
    <w:rsid w:val="00861102"/>
    <w:rsid w:val="0086176B"/>
    <w:rsid w:val="00861FF8"/>
    <w:rsid w:val="00863039"/>
    <w:rsid w:val="00865375"/>
    <w:rsid w:val="008654EA"/>
    <w:rsid w:val="0086553D"/>
    <w:rsid w:val="00865F11"/>
    <w:rsid w:val="008661C2"/>
    <w:rsid w:val="00866764"/>
    <w:rsid w:val="00866982"/>
    <w:rsid w:val="0086721C"/>
    <w:rsid w:val="008675F3"/>
    <w:rsid w:val="00867A95"/>
    <w:rsid w:val="008701D5"/>
    <w:rsid w:val="008706DB"/>
    <w:rsid w:val="00870B83"/>
    <w:rsid w:val="00870C8F"/>
    <w:rsid w:val="00871177"/>
    <w:rsid w:val="008712ED"/>
    <w:rsid w:val="00871DDF"/>
    <w:rsid w:val="00871EB9"/>
    <w:rsid w:val="00872598"/>
    <w:rsid w:val="00872E0F"/>
    <w:rsid w:val="00873637"/>
    <w:rsid w:val="00873884"/>
    <w:rsid w:val="008739AE"/>
    <w:rsid w:val="00874C59"/>
    <w:rsid w:val="0087500B"/>
    <w:rsid w:val="008750AD"/>
    <w:rsid w:val="008757E0"/>
    <w:rsid w:val="00875AB8"/>
    <w:rsid w:val="00875D30"/>
    <w:rsid w:val="00876119"/>
    <w:rsid w:val="0087637A"/>
    <w:rsid w:val="00877981"/>
    <w:rsid w:val="00880878"/>
    <w:rsid w:val="00880AE8"/>
    <w:rsid w:val="008810DF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005"/>
    <w:rsid w:val="00884228"/>
    <w:rsid w:val="00884CF4"/>
    <w:rsid w:val="00885479"/>
    <w:rsid w:val="00885573"/>
    <w:rsid w:val="00886684"/>
    <w:rsid w:val="008868EA"/>
    <w:rsid w:val="00886C0B"/>
    <w:rsid w:val="00886E5E"/>
    <w:rsid w:val="00887DF4"/>
    <w:rsid w:val="00887E4B"/>
    <w:rsid w:val="008902EE"/>
    <w:rsid w:val="0089133F"/>
    <w:rsid w:val="00891CE8"/>
    <w:rsid w:val="00891DD5"/>
    <w:rsid w:val="00891EA3"/>
    <w:rsid w:val="008924BD"/>
    <w:rsid w:val="00892BC0"/>
    <w:rsid w:val="00892C6D"/>
    <w:rsid w:val="0089311B"/>
    <w:rsid w:val="00894B46"/>
    <w:rsid w:val="008951A1"/>
    <w:rsid w:val="00895713"/>
    <w:rsid w:val="00896532"/>
    <w:rsid w:val="00897D04"/>
    <w:rsid w:val="00897DF8"/>
    <w:rsid w:val="00897FA0"/>
    <w:rsid w:val="008A0235"/>
    <w:rsid w:val="008A080C"/>
    <w:rsid w:val="008A0D48"/>
    <w:rsid w:val="008A118B"/>
    <w:rsid w:val="008A14C2"/>
    <w:rsid w:val="008A14FA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F98"/>
    <w:rsid w:val="008A45DD"/>
    <w:rsid w:val="008A56A5"/>
    <w:rsid w:val="008A5F71"/>
    <w:rsid w:val="008A64AD"/>
    <w:rsid w:val="008A6607"/>
    <w:rsid w:val="008A67BE"/>
    <w:rsid w:val="008A6E96"/>
    <w:rsid w:val="008B00B1"/>
    <w:rsid w:val="008B0771"/>
    <w:rsid w:val="008B0889"/>
    <w:rsid w:val="008B08DE"/>
    <w:rsid w:val="008B0AC1"/>
    <w:rsid w:val="008B0FA1"/>
    <w:rsid w:val="008B1028"/>
    <w:rsid w:val="008B19B8"/>
    <w:rsid w:val="008B36C7"/>
    <w:rsid w:val="008B3712"/>
    <w:rsid w:val="008B391E"/>
    <w:rsid w:val="008B42C1"/>
    <w:rsid w:val="008B43A7"/>
    <w:rsid w:val="008B454F"/>
    <w:rsid w:val="008B4623"/>
    <w:rsid w:val="008B4627"/>
    <w:rsid w:val="008B47FF"/>
    <w:rsid w:val="008B493C"/>
    <w:rsid w:val="008B4E57"/>
    <w:rsid w:val="008B5120"/>
    <w:rsid w:val="008B52A7"/>
    <w:rsid w:val="008B52EF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41"/>
    <w:rsid w:val="008B7190"/>
    <w:rsid w:val="008B7471"/>
    <w:rsid w:val="008B78FC"/>
    <w:rsid w:val="008B7917"/>
    <w:rsid w:val="008B7DC4"/>
    <w:rsid w:val="008C048F"/>
    <w:rsid w:val="008C0646"/>
    <w:rsid w:val="008C06D3"/>
    <w:rsid w:val="008C0965"/>
    <w:rsid w:val="008C09BD"/>
    <w:rsid w:val="008C0C09"/>
    <w:rsid w:val="008C0FE1"/>
    <w:rsid w:val="008C226E"/>
    <w:rsid w:val="008C23C4"/>
    <w:rsid w:val="008C2868"/>
    <w:rsid w:val="008C3621"/>
    <w:rsid w:val="008C3A22"/>
    <w:rsid w:val="008C3C39"/>
    <w:rsid w:val="008C41BB"/>
    <w:rsid w:val="008C461C"/>
    <w:rsid w:val="008C4C62"/>
    <w:rsid w:val="008C4EC0"/>
    <w:rsid w:val="008C5837"/>
    <w:rsid w:val="008C5C08"/>
    <w:rsid w:val="008C6241"/>
    <w:rsid w:val="008C766A"/>
    <w:rsid w:val="008C7DE9"/>
    <w:rsid w:val="008D0A1B"/>
    <w:rsid w:val="008D0D83"/>
    <w:rsid w:val="008D1383"/>
    <w:rsid w:val="008D155F"/>
    <w:rsid w:val="008D1B78"/>
    <w:rsid w:val="008D24C4"/>
    <w:rsid w:val="008D2798"/>
    <w:rsid w:val="008D3155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843"/>
    <w:rsid w:val="008E1471"/>
    <w:rsid w:val="008E198F"/>
    <w:rsid w:val="008E2A7B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5BE3"/>
    <w:rsid w:val="008E6471"/>
    <w:rsid w:val="008E6638"/>
    <w:rsid w:val="008E688C"/>
    <w:rsid w:val="008E68B5"/>
    <w:rsid w:val="008E6FBA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F8F"/>
    <w:rsid w:val="008F3134"/>
    <w:rsid w:val="008F3A08"/>
    <w:rsid w:val="008F4328"/>
    <w:rsid w:val="008F4454"/>
    <w:rsid w:val="008F46F8"/>
    <w:rsid w:val="008F50E9"/>
    <w:rsid w:val="008F5674"/>
    <w:rsid w:val="008F57C5"/>
    <w:rsid w:val="008F59E3"/>
    <w:rsid w:val="008F6320"/>
    <w:rsid w:val="008F6342"/>
    <w:rsid w:val="008F6BE4"/>
    <w:rsid w:val="008F7456"/>
    <w:rsid w:val="008F76F8"/>
    <w:rsid w:val="008F7B30"/>
    <w:rsid w:val="008F7C06"/>
    <w:rsid w:val="009002CA"/>
    <w:rsid w:val="0090130E"/>
    <w:rsid w:val="009013B5"/>
    <w:rsid w:val="00901E42"/>
    <w:rsid w:val="00901FFC"/>
    <w:rsid w:val="00902AE3"/>
    <w:rsid w:val="009032A6"/>
    <w:rsid w:val="00903550"/>
    <w:rsid w:val="00903B75"/>
    <w:rsid w:val="00903D86"/>
    <w:rsid w:val="009042C7"/>
    <w:rsid w:val="009046DC"/>
    <w:rsid w:val="00904D75"/>
    <w:rsid w:val="0090591B"/>
    <w:rsid w:val="009063DB"/>
    <w:rsid w:val="00906C86"/>
    <w:rsid w:val="009077D8"/>
    <w:rsid w:val="00907A1E"/>
    <w:rsid w:val="00910961"/>
    <w:rsid w:val="00910AD1"/>
    <w:rsid w:val="00910B83"/>
    <w:rsid w:val="00910C02"/>
    <w:rsid w:val="00910CEE"/>
    <w:rsid w:val="00910D99"/>
    <w:rsid w:val="009114D5"/>
    <w:rsid w:val="00911A5C"/>
    <w:rsid w:val="00911D52"/>
    <w:rsid w:val="00911D72"/>
    <w:rsid w:val="00911F34"/>
    <w:rsid w:val="00911FDE"/>
    <w:rsid w:val="00912256"/>
    <w:rsid w:val="009125DA"/>
    <w:rsid w:val="00912607"/>
    <w:rsid w:val="009126EB"/>
    <w:rsid w:val="0091271D"/>
    <w:rsid w:val="00912EF3"/>
    <w:rsid w:val="0091304D"/>
    <w:rsid w:val="00913C8C"/>
    <w:rsid w:val="00913D02"/>
    <w:rsid w:val="00913F55"/>
    <w:rsid w:val="009141D7"/>
    <w:rsid w:val="00914358"/>
    <w:rsid w:val="00914B01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C1"/>
    <w:rsid w:val="00920D47"/>
    <w:rsid w:val="00921054"/>
    <w:rsid w:val="009211D1"/>
    <w:rsid w:val="0092140D"/>
    <w:rsid w:val="00921494"/>
    <w:rsid w:val="00922086"/>
    <w:rsid w:val="00922777"/>
    <w:rsid w:val="00922D0A"/>
    <w:rsid w:val="00923547"/>
    <w:rsid w:val="00923A47"/>
    <w:rsid w:val="009240D4"/>
    <w:rsid w:val="009241B3"/>
    <w:rsid w:val="00924439"/>
    <w:rsid w:val="0092448E"/>
    <w:rsid w:val="0092480F"/>
    <w:rsid w:val="00924858"/>
    <w:rsid w:val="009253F5"/>
    <w:rsid w:val="00925DF7"/>
    <w:rsid w:val="009263D6"/>
    <w:rsid w:val="0092685C"/>
    <w:rsid w:val="009274AE"/>
    <w:rsid w:val="00927BD2"/>
    <w:rsid w:val="00927D56"/>
    <w:rsid w:val="0093084F"/>
    <w:rsid w:val="00930A29"/>
    <w:rsid w:val="009313B7"/>
    <w:rsid w:val="0093171C"/>
    <w:rsid w:val="009325BF"/>
    <w:rsid w:val="009328B0"/>
    <w:rsid w:val="009331AC"/>
    <w:rsid w:val="00933BFA"/>
    <w:rsid w:val="00934420"/>
    <w:rsid w:val="00934582"/>
    <w:rsid w:val="009345BB"/>
    <w:rsid w:val="00934BE4"/>
    <w:rsid w:val="00935340"/>
    <w:rsid w:val="00935912"/>
    <w:rsid w:val="00935A4A"/>
    <w:rsid w:val="00935CA8"/>
    <w:rsid w:val="009361D1"/>
    <w:rsid w:val="009361D5"/>
    <w:rsid w:val="0093670E"/>
    <w:rsid w:val="00936EA4"/>
    <w:rsid w:val="0093701E"/>
    <w:rsid w:val="00937236"/>
    <w:rsid w:val="00937246"/>
    <w:rsid w:val="009372DD"/>
    <w:rsid w:val="009372E9"/>
    <w:rsid w:val="009376D9"/>
    <w:rsid w:val="00937844"/>
    <w:rsid w:val="00937F0D"/>
    <w:rsid w:val="009401DF"/>
    <w:rsid w:val="00940278"/>
    <w:rsid w:val="009409CA"/>
    <w:rsid w:val="00940C82"/>
    <w:rsid w:val="00940F8C"/>
    <w:rsid w:val="009413B7"/>
    <w:rsid w:val="009417DA"/>
    <w:rsid w:val="00941D06"/>
    <w:rsid w:val="00942456"/>
    <w:rsid w:val="00942E06"/>
    <w:rsid w:val="009431CA"/>
    <w:rsid w:val="009432A3"/>
    <w:rsid w:val="0094358C"/>
    <w:rsid w:val="00943C9B"/>
    <w:rsid w:val="00943D17"/>
    <w:rsid w:val="00943D61"/>
    <w:rsid w:val="00944479"/>
    <w:rsid w:val="00944715"/>
    <w:rsid w:val="0094494F"/>
    <w:rsid w:val="00944B6E"/>
    <w:rsid w:val="00944E42"/>
    <w:rsid w:val="0094555C"/>
    <w:rsid w:val="00945EED"/>
    <w:rsid w:val="00946112"/>
    <w:rsid w:val="00946146"/>
    <w:rsid w:val="00946626"/>
    <w:rsid w:val="009466FC"/>
    <w:rsid w:val="009471A3"/>
    <w:rsid w:val="009471D9"/>
    <w:rsid w:val="009476B9"/>
    <w:rsid w:val="009477EC"/>
    <w:rsid w:val="00947AFB"/>
    <w:rsid w:val="00947B5F"/>
    <w:rsid w:val="00950230"/>
    <w:rsid w:val="0095046B"/>
    <w:rsid w:val="00950558"/>
    <w:rsid w:val="00950821"/>
    <w:rsid w:val="00950F27"/>
    <w:rsid w:val="00950FE3"/>
    <w:rsid w:val="009513E9"/>
    <w:rsid w:val="009516E4"/>
    <w:rsid w:val="00951EBD"/>
    <w:rsid w:val="00951F35"/>
    <w:rsid w:val="00952170"/>
    <w:rsid w:val="0095233C"/>
    <w:rsid w:val="00953F6A"/>
    <w:rsid w:val="00955244"/>
    <w:rsid w:val="009554B9"/>
    <w:rsid w:val="00955640"/>
    <w:rsid w:val="009558EE"/>
    <w:rsid w:val="00955D95"/>
    <w:rsid w:val="00955F18"/>
    <w:rsid w:val="009563D1"/>
    <w:rsid w:val="0095680D"/>
    <w:rsid w:val="00956A3F"/>
    <w:rsid w:val="00956BCA"/>
    <w:rsid w:val="00956D3C"/>
    <w:rsid w:val="00957108"/>
    <w:rsid w:val="0095727C"/>
    <w:rsid w:val="009579E5"/>
    <w:rsid w:val="00957ED8"/>
    <w:rsid w:val="00960041"/>
    <w:rsid w:val="009605A1"/>
    <w:rsid w:val="00961080"/>
    <w:rsid w:val="009616A8"/>
    <w:rsid w:val="009616C8"/>
    <w:rsid w:val="00961798"/>
    <w:rsid w:val="00961893"/>
    <w:rsid w:val="0096217D"/>
    <w:rsid w:val="009625AF"/>
    <w:rsid w:val="00962747"/>
    <w:rsid w:val="00963371"/>
    <w:rsid w:val="009639EE"/>
    <w:rsid w:val="00963CCC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4DE"/>
    <w:rsid w:val="00970F90"/>
    <w:rsid w:val="0097138B"/>
    <w:rsid w:val="0097159E"/>
    <w:rsid w:val="00972600"/>
    <w:rsid w:val="00972EF6"/>
    <w:rsid w:val="009732B7"/>
    <w:rsid w:val="009735FC"/>
    <w:rsid w:val="00974290"/>
    <w:rsid w:val="0097434D"/>
    <w:rsid w:val="0097475C"/>
    <w:rsid w:val="00974768"/>
    <w:rsid w:val="00974E46"/>
    <w:rsid w:val="00975620"/>
    <w:rsid w:val="00975820"/>
    <w:rsid w:val="00976A0A"/>
    <w:rsid w:val="009775FD"/>
    <w:rsid w:val="00977D2D"/>
    <w:rsid w:val="00977E6E"/>
    <w:rsid w:val="00980484"/>
    <w:rsid w:val="00980F51"/>
    <w:rsid w:val="009816F2"/>
    <w:rsid w:val="00981795"/>
    <w:rsid w:val="009819E1"/>
    <w:rsid w:val="00981AC8"/>
    <w:rsid w:val="009826BC"/>
    <w:rsid w:val="009834DD"/>
    <w:rsid w:val="00983A25"/>
    <w:rsid w:val="009848F9"/>
    <w:rsid w:val="00985943"/>
    <w:rsid w:val="0098645D"/>
    <w:rsid w:val="0098651F"/>
    <w:rsid w:val="009868CA"/>
    <w:rsid w:val="00986A92"/>
    <w:rsid w:val="00986C08"/>
    <w:rsid w:val="00986D37"/>
    <w:rsid w:val="00986E35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B91"/>
    <w:rsid w:val="00991DFE"/>
    <w:rsid w:val="00992112"/>
    <w:rsid w:val="009926B7"/>
    <w:rsid w:val="00992894"/>
    <w:rsid w:val="00992A37"/>
    <w:rsid w:val="00992ADE"/>
    <w:rsid w:val="00992B7E"/>
    <w:rsid w:val="00993952"/>
    <w:rsid w:val="00993FD0"/>
    <w:rsid w:val="0099466A"/>
    <w:rsid w:val="00994802"/>
    <w:rsid w:val="00994EAC"/>
    <w:rsid w:val="00995159"/>
    <w:rsid w:val="009954A2"/>
    <w:rsid w:val="00995A74"/>
    <w:rsid w:val="0099659B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2096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522F"/>
    <w:rsid w:val="009A531A"/>
    <w:rsid w:val="009A5956"/>
    <w:rsid w:val="009A5C77"/>
    <w:rsid w:val="009A601D"/>
    <w:rsid w:val="009A62A1"/>
    <w:rsid w:val="009A6430"/>
    <w:rsid w:val="009A64DC"/>
    <w:rsid w:val="009A6673"/>
    <w:rsid w:val="009A68E6"/>
    <w:rsid w:val="009A6A11"/>
    <w:rsid w:val="009A6D8E"/>
    <w:rsid w:val="009A6F62"/>
    <w:rsid w:val="009A7644"/>
    <w:rsid w:val="009A7E1F"/>
    <w:rsid w:val="009A7E82"/>
    <w:rsid w:val="009B00AB"/>
    <w:rsid w:val="009B01FF"/>
    <w:rsid w:val="009B0471"/>
    <w:rsid w:val="009B0728"/>
    <w:rsid w:val="009B0968"/>
    <w:rsid w:val="009B0EE5"/>
    <w:rsid w:val="009B1C7B"/>
    <w:rsid w:val="009B21D3"/>
    <w:rsid w:val="009B2983"/>
    <w:rsid w:val="009B2DD5"/>
    <w:rsid w:val="009B36CB"/>
    <w:rsid w:val="009B3A12"/>
    <w:rsid w:val="009B3C88"/>
    <w:rsid w:val="009B4057"/>
    <w:rsid w:val="009B4599"/>
    <w:rsid w:val="009B4707"/>
    <w:rsid w:val="009B4A55"/>
    <w:rsid w:val="009B50CC"/>
    <w:rsid w:val="009B568A"/>
    <w:rsid w:val="009B5CC8"/>
    <w:rsid w:val="009B61DB"/>
    <w:rsid w:val="009B6BB9"/>
    <w:rsid w:val="009B6BC8"/>
    <w:rsid w:val="009B6E4F"/>
    <w:rsid w:val="009B7DB4"/>
    <w:rsid w:val="009C0086"/>
    <w:rsid w:val="009C07F8"/>
    <w:rsid w:val="009C08A7"/>
    <w:rsid w:val="009C0AA5"/>
    <w:rsid w:val="009C0D2F"/>
    <w:rsid w:val="009C10B2"/>
    <w:rsid w:val="009C128A"/>
    <w:rsid w:val="009C1343"/>
    <w:rsid w:val="009C1D25"/>
    <w:rsid w:val="009C1D88"/>
    <w:rsid w:val="009C223B"/>
    <w:rsid w:val="009C23FE"/>
    <w:rsid w:val="009C29ED"/>
    <w:rsid w:val="009C2F20"/>
    <w:rsid w:val="009C3083"/>
    <w:rsid w:val="009C3474"/>
    <w:rsid w:val="009C3478"/>
    <w:rsid w:val="009C4265"/>
    <w:rsid w:val="009C443C"/>
    <w:rsid w:val="009C4B61"/>
    <w:rsid w:val="009C5067"/>
    <w:rsid w:val="009C507B"/>
    <w:rsid w:val="009C5F95"/>
    <w:rsid w:val="009C65CC"/>
    <w:rsid w:val="009C6652"/>
    <w:rsid w:val="009C69AD"/>
    <w:rsid w:val="009C6BFD"/>
    <w:rsid w:val="009C6F53"/>
    <w:rsid w:val="009C7B4B"/>
    <w:rsid w:val="009C7BD2"/>
    <w:rsid w:val="009C7EAF"/>
    <w:rsid w:val="009D0A0B"/>
    <w:rsid w:val="009D0A12"/>
    <w:rsid w:val="009D16AB"/>
    <w:rsid w:val="009D1902"/>
    <w:rsid w:val="009D1BC0"/>
    <w:rsid w:val="009D1C35"/>
    <w:rsid w:val="009D209B"/>
    <w:rsid w:val="009D2237"/>
    <w:rsid w:val="009D227D"/>
    <w:rsid w:val="009D2541"/>
    <w:rsid w:val="009D272B"/>
    <w:rsid w:val="009D3008"/>
    <w:rsid w:val="009D30DF"/>
    <w:rsid w:val="009D30EE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0C5A"/>
    <w:rsid w:val="009E14E8"/>
    <w:rsid w:val="009E1592"/>
    <w:rsid w:val="009E1E25"/>
    <w:rsid w:val="009E2050"/>
    <w:rsid w:val="009E2339"/>
    <w:rsid w:val="009E29CF"/>
    <w:rsid w:val="009E29D3"/>
    <w:rsid w:val="009E34A3"/>
    <w:rsid w:val="009E4699"/>
    <w:rsid w:val="009E4814"/>
    <w:rsid w:val="009E4CC4"/>
    <w:rsid w:val="009E51B0"/>
    <w:rsid w:val="009E53D8"/>
    <w:rsid w:val="009E5EFF"/>
    <w:rsid w:val="009E5FE2"/>
    <w:rsid w:val="009E6523"/>
    <w:rsid w:val="009E65E1"/>
    <w:rsid w:val="009E6C7F"/>
    <w:rsid w:val="009E6EC2"/>
    <w:rsid w:val="009E76B6"/>
    <w:rsid w:val="009E7B7D"/>
    <w:rsid w:val="009E7BEE"/>
    <w:rsid w:val="009E7E67"/>
    <w:rsid w:val="009F00A7"/>
    <w:rsid w:val="009F0547"/>
    <w:rsid w:val="009F0618"/>
    <w:rsid w:val="009F073C"/>
    <w:rsid w:val="009F0F2B"/>
    <w:rsid w:val="009F0FC3"/>
    <w:rsid w:val="009F15EB"/>
    <w:rsid w:val="009F1934"/>
    <w:rsid w:val="009F1B73"/>
    <w:rsid w:val="009F2E6C"/>
    <w:rsid w:val="009F2F31"/>
    <w:rsid w:val="009F3C34"/>
    <w:rsid w:val="009F3FF5"/>
    <w:rsid w:val="009F4A11"/>
    <w:rsid w:val="009F4B47"/>
    <w:rsid w:val="009F5109"/>
    <w:rsid w:val="009F5158"/>
    <w:rsid w:val="009F51E8"/>
    <w:rsid w:val="009F5A8B"/>
    <w:rsid w:val="009F5C0C"/>
    <w:rsid w:val="009F5DD1"/>
    <w:rsid w:val="009F5E74"/>
    <w:rsid w:val="009F6230"/>
    <w:rsid w:val="009F62DC"/>
    <w:rsid w:val="009F6BE5"/>
    <w:rsid w:val="009F701A"/>
    <w:rsid w:val="009F7457"/>
    <w:rsid w:val="009F7531"/>
    <w:rsid w:val="009F7AC6"/>
    <w:rsid w:val="00A0021E"/>
    <w:rsid w:val="00A01E7D"/>
    <w:rsid w:val="00A0259B"/>
    <w:rsid w:val="00A026C3"/>
    <w:rsid w:val="00A02914"/>
    <w:rsid w:val="00A0303F"/>
    <w:rsid w:val="00A030A5"/>
    <w:rsid w:val="00A033EB"/>
    <w:rsid w:val="00A03B38"/>
    <w:rsid w:val="00A03C69"/>
    <w:rsid w:val="00A03F71"/>
    <w:rsid w:val="00A046DC"/>
    <w:rsid w:val="00A04705"/>
    <w:rsid w:val="00A04BED"/>
    <w:rsid w:val="00A050AA"/>
    <w:rsid w:val="00A0514E"/>
    <w:rsid w:val="00A05163"/>
    <w:rsid w:val="00A054BE"/>
    <w:rsid w:val="00A06871"/>
    <w:rsid w:val="00A07261"/>
    <w:rsid w:val="00A0736C"/>
    <w:rsid w:val="00A078B2"/>
    <w:rsid w:val="00A07A3F"/>
    <w:rsid w:val="00A07F73"/>
    <w:rsid w:val="00A07FED"/>
    <w:rsid w:val="00A10152"/>
    <w:rsid w:val="00A1017C"/>
    <w:rsid w:val="00A107A3"/>
    <w:rsid w:val="00A110F1"/>
    <w:rsid w:val="00A11F4D"/>
    <w:rsid w:val="00A12161"/>
    <w:rsid w:val="00A13278"/>
    <w:rsid w:val="00A132BE"/>
    <w:rsid w:val="00A132E2"/>
    <w:rsid w:val="00A13D79"/>
    <w:rsid w:val="00A13F0A"/>
    <w:rsid w:val="00A140C9"/>
    <w:rsid w:val="00A14A2B"/>
    <w:rsid w:val="00A14A91"/>
    <w:rsid w:val="00A14B47"/>
    <w:rsid w:val="00A1508A"/>
    <w:rsid w:val="00A153B7"/>
    <w:rsid w:val="00A15664"/>
    <w:rsid w:val="00A15A19"/>
    <w:rsid w:val="00A1645A"/>
    <w:rsid w:val="00A168C2"/>
    <w:rsid w:val="00A17491"/>
    <w:rsid w:val="00A176AE"/>
    <w:rsid w:val="00A17D72"/>
    <w:rsid w:val="00A200D2"/>
    <w:rsid w:val="00A20211"/>
    <w:rsid w:val="00A207FD"/>
    <w:rsid w:val="00A21362"/>
    <w:rsid w:val="00A21AE4"/>
    <w:rsid w:val="00A21EDF"/>
    <w:rsid w:val="00A2207F"/>
    <w:rsid w:val="00A22354"/>
    <w:rsid w:val="00A226D4"/>
    <w:rsid w:val="00A227CA"/>
    <w:rsid w:val="00A22C89"/>
    <w:rsid w:val="00A22EA5"/>
    <w:rsid w:val="00A237A0"/>
    <w:rsid w:val="00A2427C"/>
    <w:rsid w:val="00A274BD"/>
    <w:rsid w:val="00A276D8"/>
    <w:rsid w:val="00A27A84"/>
    <w:rsid w:val="00A30928"/>
    <w:rsid w:val="00A309A9"/>
    <w:rsid w:val="00A30F03"/>
    <w:rsid w:val="00A30F8A"/>
    <w:rsid w:val="00A30FD7"/>
    <w:rsid w:val="00A313AA"/>
    <w:rsid w:val="00A31DB7"/>
    <w:rsid w:val="00A31EB0"/>
    <w:rsid w:val="00A322ED"/>
    <w:rsid w:val="00A32986"/>
    <w:rsid w:val="00A32D46"/>
    <w:rsid w:val="00A32E98"/>
    <w:rsid w:val="00A3331C"/>
    <w:rsid w:val="00A33E40"/>
    <w:rsid w:val="00A33EA5"/>
    <w:rsid w:val="00A340CB"/>
    <w:rsid w:val="00A343E2"/>
    <w:rsid w:val="00A34D71"/>
    <w:rsid w:val="00A354D7"/>
    <w:rsid w:val="00A35B28"/>
    <w:rsid w:val="00A36557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11F6"/>
    <w:rsid w:val="00A41B20"/>
    <w:rsid w:val="00A41DA9"/>
    <w:rsid w:val="00A42319"/>
    <w:rsid w:val="00A4251F"/>
    <w:rsid w:val="00A426E6"/>
    <w:rsid w:val="00A42AA9"/>
    <w:rsid w:val="00A4344B"/>
    <w:rsid w:val="00A43850"/>
    <w:rsid w:val="00A43A68"/>
    <w:rsid w:val="00A44132"/>
    <w:rsid w:val="00A4415A"/>
    <w:rsid w:val="00A44E3C"/>
    <w:rsid w:val="00A45A91"/>
    <w:rsid w:val="00A45AF0"/>
    <w:rsid w:val="00A45C86"/>
    <w:rsid w:val="00A46396"/>
    <w:rsid w:val="00A47864"/>
    <w:rsid w:val="00A4798D"/>
    <w:rsid w:val="00A479CF"/>
    <w:rsid w:val="00A502AF"/>
    <w:rsid w:val="00A505B9"/>
    <w:rsid w:val="00A50F3A"/>
    <w:rsid w:val="00A522A9"/>
    <w:rsid w:val="00A5234B"/>
    <w:rsid w:val="00A52568"/>
    <w:rsid w:val="00A525EA"/>
    <w:rsid w:val="00A52945"/>
    <w:rsid w:val="00A52BE1"/>
    <w:rsid w:val="00A54714"/>
    <w:rsid w:val="00A54A4C"/>
    <w:rsid w:val="00A54D0F"/>
    <w:rsid w:val="00A54FBB"/>
    <w:rsid w:val="00A5544D"/>
    <w:rsid w:val="00A55C38"/>
    <w:rsid w:val="00A5664C"/>
    <w:rsid w:val="00A56E32"/>
    <w:rsid w:val="00A5752F"/>
    <w:rsid w:val="00A5754C"/>
    <w:rsid w:val="00A57D0A"/>
    <w:rsid w:val="00A603B9"/>
    <w:rsid w:val="00A60B23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42C0"/>
    <w:rsid w:val="00A643B0"/>
    <w:rsid w:val="00A646E6"/>
    <w:rsid w:val="00A649FC"/>
    <w:rsid w:val="00A65278"/>
    <w:rsid w:val="00A65E84"/>
    <w:rsid w:val="00A65F08"/>
    <w:rsid w:val="00A66020"/>
    <w:rsid w:val="00A66259"/>
    <w:rsid w:val="00A66A8D"/>
    <w:rsid w:val="00A67161"/>
    <w:rsid w:val="00A6758C"/>
    <w:rsid w:val="00A679EB"/>
    <w:rsid w:val="00A67E0B"/>
    <w:rsid w:val="00A67EF1"/>
    <w:rsid w:val="00A7032F"/>
    <w:rsid w:val="00A7178B"/>
    <w:rsid w:val="00A7182F"/>
    <w:rsid w:val="00A718F4"/>
    <w:rsid w:val="00A71941"/>
    <w:rsid w:val="00A71BD9"/>
    <w:rsid w:val="00A727ED"/>
    <w:rsid w:val="00A73538"/>
    <w:rsid w:val="00A7376D"/>
    <w:rsid w:val="00A737CF"/>
    <w:rsid w:val="00A73A75"/>
    <w:rsid w:val="00A73ECC"/>
    <w:rsid w:val="00A74153"/>
    <w:rsid w:val="00A741C5"/>
    <w:rsid w:val="00A744A1"/>
    <w:rsid w:val="00A74E64"/>
    <w:rsid w:val="00A754B2"/>
    <w:rsid w:val="00A76134"/>
    <w:rsid w:val="00A766BF"/>
    <w:rsid w:val="00A7694E"/>
    <w:rsid w:val="00A76EA9"/>
    <w:rsid w:val="00A76F48"/>
    <w:rsid w:val="00A7780B"/>
    <w:rsid w:val="00A77A70"/>
    <w:rsid w:val="00A77B90"/>
    <w:rsid w:val="00A77BD2"/>
    <w:rsid w:val="00A77DB0"/>
    <w:rsid w:val="00A77DEA"/>
    <w:rsid w:val="00A77F55"/>
    <w:rsid w:val="00A80005"/>
    <w:rsid w:val="00A81109"/>
    <w:rsid w:val="00A81215"/>
    <w:rsid w:val="00A815B9"/>
    <w:rsid w:val="00A82361"/>
    <w:rsid w:val="00A823BC"/>
    <w:rsid w:val="00A8274D"/>
    <w:rsid w:val="00A82874"/>
    <w:rsid w:val="00A82D81"/>
    <w:rsid w:val="00A83AF1"/>
    <w:rsid w:val="00A83CD6"/>
    <w:rsid w:val="00A83D99"/>
    <w:rsid w:val="00A83E6D"/>
    <w:rsid w:val="00A845AB"/>
    <w:rsid w:val="00A84766"/>
    <w:rsid w:val="00A849DF"/>
    <w:rsid w:val="00A84FFB"/>
    <w:rsid w:val="00A8502C"/>
    <w:rsid w:val="00A852E4"/>
    <w:rsid w:val="00A8555C"/>
    <w:rsid w:val="00A85BD8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973"/>
    <w:rsid w:val="00A90A73"/>
    <w:rsid w:val="00A9152F"/>
    <w:rsid w:val="00A91956"/>
    <w:rsid w:val="00A91CB6"/>
    <w:rsid w:val="00A9214F"/>
    <w:rsid w:val="00A92EAF"/>
    <w:rsid w:val="00A9309A"/>
    <w:rsid w:val="00A93794"/>
    <w:rsid w:val="00A9446D"/>
    <w:rsid w:val="00A9446E"/>
    <w:rsid w:val="00A9556F"/>
    <w:rsid w:val="00A95C1E"/>
    <w:rsid w:val="00A9612B"/>
    <w:rsid w:val="00A9653A"/>
    <w:rsid w:val="00A9659E"/>
    <w:rsid w:val="00A96B03"/>
    <w:rsid w:val="00A96C1B"/>
    <w:rsid w:val="00A9764E"/>
    <w:rsid w:val="00A976A0"/>
    <w:rsid w:val="00AA1218"/>
    <w:rsid w:val="00AA1381"/>
    <w:rsid w:val="00AA13EE"/>
    <w:rsid w:val="00AA152A"/>
    <w:rsid w:val="00AA15CA"/>
    <w:rsid w:val="00AA18A2"/>
    <w:rsid w:val="00AA18C9"/>
    <w:rsid w:val="00AA1CA2"/>
    <w:rsid w:val="00AA1F15"/>
    <w:rsid w:val="00AA2206"/>
    <w:rsid w:val="00AA27B2"/>
    <w:rsid w:val="00AA2A5E"/>
    <w:rsid w:val="00AA2AF8"/>
    <w:rsid w:val="00AA401D"/>
    <w:rsid w:val="00AA48D5"/>
    <w:rsid w:val="00AA54DA"/>
    <w:rsid w:val="00AA5519"/>
    <w:rsid w:val="00AA5D1D"/>
    <w:rsid w:val="00AA6562"/>
    <w:rsid w:val="00AA6980"/>
    <w:rsid w:val="00AA6E88"/>
    <w:rsid w:val="00AA77BA"/>
    <w:rsid w:val="00AB0910"/>
    <w:rsid w:val="00AB0A34"/>
    <w:rsid w:val="00AB0C4D"/>
    <w:rsid w:val="00AB0F21"/>
    <w:rsid w:val="00AB0F99"/>
    <w:rsid w:val="00AB1274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2DA4"/>
    <w:rsid w:val="00AB305F"/>
    <w:rsid w:val="00AB3348"/>
    <w:rsid w:val="00AB33E0"/>
    <w:rsid w:val="00AB3449"/>
    <w:rsid w:val="00AB3E85"/>
    <w:rsid w:val="00AB4BC6"/>
    <w:rsid w:val="00AB55DE"/>
    <w:rsid w:val="00AB55E6"/>
    <w:rsid w:val="00AB5A43"/>
    <w:rsid w:val="00AB5F4D"/>
    <w:rsid w:val="00AB6B14"/>
    <w:rsid w:val="00AB6CBD"/>
    <w:rsid w:val="00AB708C"/>
    <w:rsid w:val="00AB7130"/>
    <w:rsid w:val="00AB72EB"/>
    <w:rsid w:val="00AB7B0C"/>
    <w:rsid w:val="00AC03CE"/>
    <w:rsid w:val="00AC03ED"/>
    <w:rsid w:val="00AC0845"/>
    <w:rsid w:val="00AC13DA"/>
    <w:rsid w:val="00AC19FB"/>
    <w:rsid w:val="00AC23A1"/>
    <w:rsid w:val="00AC2479"/>
    <w:rsid w:val="00AC2D21"/>
    <w:rsid w:val="00AC3036"/>
    <w:rsid w:val="00AC34C2"/>
    <w:rsid w:val="00AC35F2"/>
    <w:rsid w:val="00AC3A56"/>
    <w:rsid w:val="00AC3D5C"/>
    <w:rsid w:val="00AC405F"/>
    <w:rsid w:val="00AC4B8D"/>
    <w:rsid w:val="00AC4FEA"/>
    <w:rsid w:val="00AC5036"/>
    <w:rsid w:val="00AC5494"/>
    <w:rsid w:val="00AC5E02"/>
    <w:rsid w:val="00AC5EFE"/>
    <w:rsid w:val="00AC64AE"/>
    <w:rsid w:val="00AC6527"/>
    <w:rsid w:val="00AC6530"/>
    <w:rsid w:val="00AC6B0B"/>
    <w:rsid w:val="00AC6B5A"/>
    <w:rsid w:val="00AC6D97"/>
    <w:rsid w:val="00AC74B1"/>
    <w:rsid w:val="00AC79E2"/>
    <w:rsid w:val="00AD0093"/>
    <w:rsid w:val="00AD0772"/>
    <w:rsid w:val="00AD1F92"/>
    <w:rsid w:val="00AD2009"/>
    <w:rsid w:val="00AD2014"/>
    <w:rsid w:val="00AD219A"/>
    <w:rsid w:val="00AD2B99"/>
    <w:rsid w:val="00AD32C4"/>
    <w:rsid w:val="00AD3788"/>
    <w:rsid w:val="00AD4497"/>
    <w:rsid w:val="00AD4641"/>
    <w:rsid w:val="00AD5BA7"/>
    <w:rsid w:val="00AD64E5"/>
    <w:rsid w:val="00AD6B38"/>
    <w:rsid w:val="00AD72DD"/>
    <w:rsid w:val="00AE0049"/>
    <w:rsid w:val="00AE004F"/>
    <w:rsid w:val="00AE060E"/>
    <w:rsid w:val="00AE13E9"/>
    <w:rsid w:val="00AE1670"/>
    <w:rsid w:val="00AE3187"/>
    <w:rsid w:val="00AE32C5"/>
    <w:rsid w:val="00AE3719"/>
    <w:rsid w:val="00AE3863"/>
    <w:rsid w:val="00AE3AFF"/>
    <w:rsid w:val="00AE3E0B"/>
    <w:rsid w:val="00AE4CCC"/>
    <w:rsid w:val="00AE4D11"/>
    <w:rsid w:val="00AE5455"/>
    <w:rsid w:val="00AE5981"/>
    <w:rsid w:val="00AE6052"/>
    <w:rsid w:val="00AE6078"/>
    <w:rsid w:val="00AE6121"/>
    <w:rsid w:val="00AE62C4"/>
    <w:rsid w:val="00AE6B6D"/>
    <w:rsid w:val="00AE75B4"/>
    <w:rsid w:val="00AE7847"/>
    <w:rsid w:val="00AF032D"/>
    <w:rsid w:val="00AF07E3"/>
    <w:rsid w:val="00AF1D46"/>
    <w:rsid w:val="00AF200E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671F"/>
    <w:rsid w:val="00AF7828"/>
    <w:rsid w:val="00AF7C9A"/>
    <w:rsid w:val="00AF7F6C"/>
    <w:rsid w:val="00B0025D"/>
    <w:rsid w:val="00B00C21"/>
    <w:rsid w:val="00B01329"/>
    <w:rsid w:val="00B015FD"/>
    <w:rsid w:val="00B0180A"/>
    <w:rsid w:val="00B01876"/>
    <w:rsid w:val="00B01C9D"/>
    <w:rsid w:val="00B01CB1"/>
    <w:rsid w:val="00B01E79"/>
    <w:rsid w:val="00B0217B"/>
    <w:rsid w:val="00B02A12"/>
    <w:rsid w:val="00B02C48"/>
    <w:rsid w:val="00B032EB"/>
    <w:rsid w:val="00B03331"/>
    <w:rsid w:val="00B03436"/>
    <w:rsid w:val="00B03460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4F1"/>
    <w:rsid w:val="00B078AC"/>
    <w:rsid w:val="00B101F4"/>
    <w:rsid w:val="00B108AE"/>
    <w:rsid w:val="00B10ACC"/>
    <w:rsid w:val="00B10BDE"/>
    <w:rsid w:val="00B10C2A"/>
    <w:rsid w:val="00B10F4F"/>
    <w:rsid w:val="00B118D6"/>
    <w:rsid w:val="00B11F88"/>
    <w:rsid w:val="00B12374"/>
    <w:rsid w:val="00B12825"/>
    <w:rsid w:val="00B12DD4"/>
    <w:rsid w:val="00B13341"/>
    <w:rsid w:val="00B1398F"/>
    <w:rsid w:val="00B13ECF"/>
    <w:rsid w:val="00B13F73"/>
    <w:rsid w:val="00B1447F"/>
    <w:rsid w:val="00B144E9"/>
    <w:rsid w:val="00B15382"/>
    <w:rsid w:val="00B15BEC"/>
    <w:rsid w:val="00B1669A"/>
    <w:rsid w:val="00B16A8E"/>
    <w:rsid w:val="00B16B24"/>
    <w:rsid w:val="00B16CEE"/>
    <w:rsid w:val="00B16FC6"/>
    <w:rsid w:val="00B17354"/>
    <w:rsid w:val="00B17FDF"/>
    <w:rsid w:val="00B17FED"/>
    <w:rsid w:val="00B20082"/>
    <w:rsid w:val="00B2065D"/>
    <w:rsid w:val="00B20A3E"/>
    <w:rsid w:val="00B20B2A"/>
    <w:rsid w:val="00B211D8"/>
    <w:rsid w:val="00B21374"/>
    <w:rsid w:val="00B21436"/>
    <w:rsid w:val="00B21455"/>
    <w:rsid w:val="00B21A9F"/>
    <w:rsid w:val="00B21ACC"/>
    <w:rsid w:val="00B221CB"/>
    <w:rsid w:val="00B226F2"/>
    <w:rsid w:val="00B22AB6"/>
    <w:rsid w:val="00B22EEB"/>
    <w:rsid w:val="00B23B33"/>
    <w:rsid w:val="00B23CAC"/>
    <w:rsid w:val="00B23EC2"/>
    <w:rsid w:val="00B24548"/>
    <w:rsid w:val="00B24793"/>
    <w:rsid w:val="00B24A3C"/>
    <w:rsid w:val="00B24F33"/>
    <w:rsid w:val="00B25679"/>
    <w:rsid w:val="00B25758"/>
    <w:rsid w:val="00B25C87"/>
    <w:rsid w:val="00B261A6"/>
    <w:rsid w:val="00B2626A"/>
    <w:rsid w:val="00B26276"/>
    <w:rsid w:val="00B262A5"/>
    <w:rsid w:val="00B2638E"/>
    <w:rsid w:val="00B273F4"/>
    <w:rsid w:val="00B301DD"/>
    <w:rsid w:val="00B301F2"/>
    <w:rsid w:val="00B304CF"/>
    <w:rsid w:val="00B30648"/>
    <w:rsid w:val="00B310BB"/>
    <w:rsid w:val="00B3122C"/>
    <w:rsid w:val="00B31763"/>
    <w:rsid w:val="00B3206F"/>
    <w:rsid w:val="00B327A8"/>
    <w:rsid w:val="00B32AB8"/>
    <w:rsid w:val="00B336F7"/>
    <w:rsid w:val="00B33B52"/>
    <w:rsid w:val="00B34163"/>
    <w:rsid w:val="00B345ED"/>
    <w:rsid w:val="00B3485A"/>
    <w:rsid w:val="00B34899"/>
    <w:rsid w:val="00B35940"/>
    <w:rsid w:val="00B35A8D"/>
    <w:rsid w:val="00B3612A"/>
    <w:rsid w:val="00B361AB"/>
    <w:rsid w:val="00B363D3"/>
    <w:rsid w:val="00B370C6"/>
    <w:rsid w:val="00B376D4"/>
    <w:rsid w:val="00B37E7A"/>
    <w:rsid w:val="00B402FF"/>
    <w:rsid w:val="00B4032E"/>
    <w:rsid w:val="00B4072C"/>
    <w:rsid w:val="00B40B23"/>
    <w:rsid w:val="00B41263"/>
    <w:rsid w:val="00B414C8"/>
    <w:rsid w:val="00B41514"/>
    <w:rsid w:val="00B4185A"/>
    <w:rsid w:val="00B42149"/>
    <w:rsid w:val="00B4285C"/>
    <w:rsid w:val="00B42D84"/>
    <w:rsid w:val="00B4302A"/>
    <w:rsid w:val="00B43145"/>
    <w:rsid w:val="00B43318"/>
    <w:rsid w:val="00B4362F"/>
    <w:rsid w:val="00B43FCF"/>
    <w:rsid w:val="00B44042"/>
    <w:rsid w:val="00B44497"/>
    <w:rsid w:val="00B44919"/>
    <w:rsid w:val="00B4494E"/>
    <w:rsid w:val="00B44A83"/>
    <w:rsid w:val="00B45515"/>
    <w:rsid w:val="00B4643F"/>
    <w:rsid w:val="00B46670"/>
    <w:rsid w:val="00B474C2"/>
    <w:rsid w:val="00B47E5D"/>
    <w:rsid w:val="00B502E8"/>
    <w:rsid w:val="00B50D40"/>
    <w:rsid w:val="00B51089"/>
    <w:rsid w:val="00B51E03"/>
    <w:rsid w:val="00B51F24"/>
    <w:rsid w:val="00B525D5"/>
    <w:rsid w:val="00B5334C"/>
    <w:rsid w:val="00B53D9D"/>
    <w:rsid w:val="00B54465"/>
    <w:rsid w:val="00B55503"/>
    <w:rsid w:val="00B55F79"/>
    <w:rsid w:val="00B55FFC"/>
    <w:rsid w:val="00B564DD"/>
    <w:rsid w:val="00B5672C"/>
    <w:rsid w:val="00B57275"/>
    <w:rsid w:val="00B576AC"/>
    <w:rsid w:val="00B576EC"/>
    <w:rsid w:val="00B57BAE"/>
    <w:rsid w:val="00B6008E"/>
    <w:rsid w:val="00B6025F"/>
    <w:rsid w:val="00B60787"/>
    <w:rsid w:val="00B60BFD"/>
    <w:rsid w:val="00B60D7A"/>
    <w:rsid w:val="00B60E1E"/>
    <w:rsid w:val="00B613C1"/>
    <w:rsid w:val="00B613D6"/>
    <w:rsid w:val="00B61C2F"/>
    <w:rsid w:val="00B620FA"/>
    <w:rsid w:val="00B6419D"/>
    <w:rsid w:val="00B6445F"/>
    <w:rsid w:val="00B64967"/>
    <w:rsid w:val="00B64A9D"/>
    <w:rsid w:val="00B64B9F"/>
    <w:rsid w:val="00B65492"/>
    <w:rsid w:val="00B654DF"/>
    <w:rsid w:val="00B658E8"/>
    <w:rsid w:val="00B65A92"/>
    <w:rsid w:val="00B66140"/>
    <w:rsid w:val="00B66AEB"/>
    <w:rsid w:val="00B66D9D"/>
    <w:rsid w:val="00B6763E"/>
    <w:rsid w:val="00B676E2"/>
    <w:rsid w:val="00B6776D"/>
    <w:rsid w:val="00B67E70"/>
    <w:rsid w:val="00B67F06"/>
    <w:rsid w:val="00B70C46"/>
    <w:rsid w:val="00B70C67"/>
    <w:rsid w:val="00B7137C"/>
    <w:rsid w:val="00B71890"/>
    <w:rsid w:val="00B72008"/>
    <w:rsid w:val="00B7210F"/>
    <w:rsid w:val="00B72315"/>
    <w:rsid w:val="00B72439"/>
    <w:rsid w:val="00B72763"/>
    <w:rsid w:val="00B72FE6"/>
    <w:rsid w:val="00B73026"/>
    <w:rsid w:val="00B73902"/>
    <w:rsid w:val="00B74384"/>
    <w:rsid w:val="00B74FC5"/>
    <w:rsid w:val="00B758C0"/>
    <w:rsid w:val="00B7599B"/>
    <w:rsid w:val="00B75A11"/>
    <w:rsid w:val="00B7674F"/>
    <w:rsid w:val="00B76896"/>
    <w:rsid w:val="00B76982"/>
    <w:rsid w:val="00B77102"/>
    <w:rsid w:val="00B776D2"/>
    <w:rsid w:val="00B80253"/>
    <w:rsid w:val="00B80674"/>
    <w:rsid w:val="00B81D5A"/>
    <w:rsid w:val="00B828E0"/>
    <w:rsid w:val="00B82DA1"/>
    <w:rsid w:val="00B82F14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C63"/>
    <w:rsid w:val="00B87CB8"/>
    <w:rsid w:val="00B87F02"/>
    <w:rsid w:val="00B90AD7"/>
    <w:rsid w:val="00B90CE5"/>
    <w:rsid w:val="00B916A5"/>
    <w:rsid w:val="00B91C7A"/>
    <w:rsid w:val="00B9208D"/>
    <w:rsid w:val="00B92240"/>
    <w:rsid w:val="00B92DBE"/>
    <w:rsid w:val="00B93630"/>
    <w:rsid w:val="00B93D72"/>
    <w:rsid w:val="00B93E86"/>
    <w:rsid w:val="00B945F8"/>
    <w:rsid w:val="00B951AE"/>
    <w:rsid w:val="00B953D0"/>
    <w:rsid w:val="00B956EC"/>
    <w:rsid w:val="00B95C4D"/>
    <w:rsid w:val="00B95D3F"/>
    <w:rsid w:val="00B96124"/>
    <w:rsid w:val="00B961E7"/>
    <w:rsid w:val="00B96B26"/>
    <w:rsid w:val="00B97127"/>
    <w:rsid w:val="00B9729D"/>
    <w:rsid w:val="00BA06F1"/>
    <w:rsid w:val="00BA12AD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5B4"/>
    <w:rsid w:val="00BA7633"/>
    <w:rsid w:val="00BA780F"/>
    <w:rsid w:val="00BA7F0C"/>
    <w:rsid w:val="00BB077B"/>
    <w:rsid w:val="00BB0B5F"/>
    <w:rsid w:val="00BB121A"/>
    <w:rsid w:val="00BB1734"/>
    <w:rsid w:val="00BB191B"/>
    <w:rsid w:val="00BB1D35"/>
    <w:rsid w:val="00BB1F1A"/>
    <w:rsid w:val="00BB3319"/>
    <w:rsid w:val="00BB3680"/>
    <w:rsid w:val="00BB38AC"/>
    <w:rsid w:val="00BB3CBD"/>
    <w:rsid w:val="00BB3FE4"/>
    <w:rsid w:val="00BB4042"/>
    <w:rsid w:val="00BB43C8"/>
    <w:rsid w:val="00BB462D"/>
    <w:rsid w:val="00BB4AB7"/>
    <w:rsid w:val="00BB4D39"/>
    <w:rsid w:val="00BB578F"/>
    <w:rsid w:val="00BB5AE9"/>
    <w:rsid w:val="00BB5CDB"/>
    <w:rsid w:val="00BB5CDE"/>
    <w:rsid w:val="00BB634C"/>
    <w:rsid w:val="00BB6601"/>
    <w:rsid w:val="00BB70CA"/>
    <w:rsid w:val="00BB73A0"/>
    <w:rsid w:val="00BB753A"/>
    <w:rsid w:val="00BB7A2E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8F7"/>
    <w:rsid w:val="00BC4CDF"/>
    <w:rsid w:val="00BC5317"/>
    <w:rsid w:val="00BC5752"/>
    <w:rsid w:val="00BC59A4"/>
    <w:rsid w:val="00BC6382"/>
    <w:rsid w:val="00BC6580"/>
    <w:rsid w:val="00BC6A2B"/>
    <w:rsid w:val="00BC6A6F"/>
    <w:rsid w:val="00BC6C1B"/>
    <w:rsid w:val="00BC6F20"/>
    <w:rsid w:val="00BC79C8"/>
    <w:rsid w:val="00BC7CC9"/>
    <w:rsid w:val="00BC7F12"/>
    <w:rsid w:val="00BD0FD2"/>
    <w:rsid w:val="00BD1168"/>
    <w:rsid w:val="00BD14C1"/>
    <w:rsid w:val="00BD1A69"/>
    <w:rsid w:val="00BD1B21"/>
    <w:rsid w:val="00BD1DAE"/>
    <w:rsid w:val="00BD1DB5"/>
    <w:rsid w:val="00BD22CE"/>
    <w:rsid w:val="00BD2E11"/>
    <w:rsid w:val="00BD3748"/>
    <w:rsid w:val="00BD4A2A"/>
    <w:rsid w:val="00BD4DE8"/>
    <w:rsid w:val="00BD5279"/>
    <w:rsid w:val="00BD59AD"/>
    <w:rsid w:val="00BD63B8"/>
    <w:rsid w:val="00BD64CB"/>
    <w:rsid w:val="00BD6A1E"/>
    <w:rsid w:val="00BD718F"/>
    <w:rsid w:val="00BD79D7"/>
    <w:rsid w:val="00BD7DAB"/>
    <w:rsid w:val="00BE0256"/>
    <w:rsid w:val="00BE0466"/>
    <w:rsid w:val="00BE0479"/>
    <w:rsid w:val="00BE06DF"/>
    <w:rsid w:val="00BE0E1A"/>
    <w:rsid w:val="00BE1990"/>
    <w:rsid w:val="00BE20CA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81E"/>
    <w:rsid w:val="00BE68D1"/>
    <w:rsid w:val="00BE712D"/>
    <w:rsid w:val="00BE7365"/>
    <w:rsid w:val="00BE7AC6"/>
    <w:rsid w:val="00BE7CCC"/>
    <w:rsid w:val="00BE7D8A"/>
    <w:rsid w:val="00BF0CED"/>
    <w:rsid w:val="00BF16B2"/>
    <w:rsid w:val="00BF2777"/>
    <w:rsid w:val="00BF28B4"/>
    <w:rsid w:val="00BF2AB3"/>
    <w:rsid w:val="00BF35D0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5C59"/>
    <w:rsid w:val="00BF633A"/>
    <w:rsid w:val="00BF6B45"/>
    <w:rsid w:val="00C0065C"/>
    <w:rsid w:val="00C00FB5"/>
    <w:rsid w:val="00C0139F"/>
    <w:rsid w:val="00C01520"/>
    <w:rsid w:val="00C01680"/>
    <w:rsid w:val="00C01C33"/>
    <w:rsid w:val="00C02073"/>
    <w:rsid w:val="00C02199"/>
    <w:rsid w:val="00C02AF8"/>
    <w:rsid w:val="00C036EF"/>
    <w:rsid w:val="00C03C90"/>
    <w:rsid w:val="00C0467F"/>
    <w:rsid w:val="00C04A8A"/>
    <w:rsid w:val="00C058B5"/>
    <w:rsid w:val="00C058E1"/>
    <w:rsid w:val="00C058E6"/>
    <w:rsid w:val="00C05BDE"/>
    <w:rsid w:val="00C06697"/>
    <w:rsid w:val="00C07704"/>
    <w:rsid w:val="00C07DD0"/>
    <w:rsid w:val="00C07E12"/>
    <w:rsid w:val="00C07E2F"/>
    <w:rsid w:val="00C07FBE"/>
    <w:rsid w:val="00C103EC"/>
    <w:rsid w:val="00C10CF9"/>
    <w:rsid w:val="00C10D7F"/>
    <w:rsid w:val="00C1142D"/>
    <w:rsid w:val="00C11A45"/>
    <w:rsid w:val="00C11B8D"/>
    <w:rsid w:val="00C11CAA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61EF"/>
    <w:rsid w:val="00C1628A"/>
    <w:rsid w:val="00C162B5"/>
    <w:rsid w:val="00C167A1"/>
    <w:rsid w:val="00C16CF8"/>
    <w:rsid w:val="00C16DAD"/>
    <w:rsid w:val="00C17216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999"/>
    <w:rsid w:val="00C23233"/>
    <w:rsid w:val="00C23281"/>
    <w:rsid w:val="00C23582"/>
    <w:rsid w:val="00C23BF4"/>
    <w:rsid w:val="00C23DAE"/>
    <w:rsid w:val="00C24ABA"/>
    <w:rsid w:val="00C24B8D"/>
    <w:rsid w:val="00C24FB0"/>
    <w:rsid w:val="00C2500E"/>
    <w:rsid w:val="00C25830"/>
    <w:rsid w:val="00C25D87"/>
    <w:rsid w:val="00C266D4"/>
    <w:rsid w:val="00C26C46"/>
    <w:rsid w:val="00C26D83"/>
    <w:rsid w:val="00C2790F"/>
    <w:rsid w:val="00C300E3"/>
    <w:rsid w:val="00C301CC"/>
    <w:rsid w:val="00C30275"/>
    <w:rsid w:val="00C31020"/>
    <w:rsid w:val="00C31EA3"/>
    <w:rsid w:val="00C3229A"/>
    <w:rsid w:val="00C32403"/>
    <w:rsid w:val="00C328F3"/>
    <w:rsid w:val="00C32B97"/>
    <w:rsid w:val="00C32BCB"/>
    <w:rsid w:val="00C32D56"/>
    <w:rsid w:val="00C33247"/>
    <w:rsid w:val="00C33840"/>
    <w:rsid w:val="00C33858"/>
    <w:rsid w:val="00C33AC0"/>
    <w:rsid w:val="00C33DF4"/>
    <w:rsid w:val="00C34127"/>
    <w:rsid w:val="00C34792"/>
    <w:rsid w:val="00C34815"/>
    <w:rsid w:val="00C349C8"/>
    <w:rsid w:val="00C34EA1"/>
    <w:rsid w:val="00C3514D"/>
    <w:rsid w:val="00C35248"/>
    <w:rsid w:val="00C3553A"/>
    <w:rsid w:val="00C35544"/>
    <w:rsid w:val="00C35B38"/>
    <w:rsid w:val="00C3647B"/>
    <w:rsid w:val="00C36757"/>
    <w:rsid w:val="00C36F20"/>
    <w:rsid w:val="00C371A2"/>
    <w:rsid w:val="00C371F6"/>
    <w:rsid w:val="00C37459"/>
    <w:rsid w:val="00C37629"/>
    <w:rsid w:val="00C37D3C"/>
    <w:rsid w:val="00C37E29"/>
    <w:rsid w:val="00C409D5"/>
    <w:rsid w:val="00C409F3"/>
    <w:rsid w:val="00C416F2"/>
    <w:rsid w:val="00C41A26"/>
    <w:rsid w:val="00C41A51"/>
    <w:rsid w:val="00C4270C"/>
    <w:rsid w:val="00C42867"/>
    <w:rsid w:val="00C42923"/>
    <w:rsid w:val="00C43069"/>
    <w:rsid w:val="00C4359D"/>
    <w:rsid w:val="00C43622"/>
    <w:rsid w:val="00C43DA4"/>
    <w:rsid w:val="00C44171"/>
    <w:rsid w:val="00C445C9"/>
    <w:rsid w:val="00C4461A"/>
    <w:rsid w:val="00C450A8"/>
    <w:rsid w:val="00C45190"/>
    <w:rsid w:val="00C4533C"/>
    <w:rsid w:val="00C45465"/>
    <w:rsid w:val="00C45882"/>
    <w:rsid w:val="00C45AEC"/>
    <w:rsid w:val="00C45C24"/>
    <w:rsid w:val="00C463B1"/>
    <w:rsid w:val="00C478A3"/>
    <w:rsid w:val="00C478AF"/>
    <w:rsid w:val="00C47CBB"/>
    <w:rsid w:val="00C5118B"/>
    <w:rsid w:val="00C51E3A"/>
    <w:rsid w:val="00C51FC8"/>
    <w:rsid w:val="00C52025"/>
    <w:rsid w:val="00C522A4"/>
    <w:rsid w:val="00C52F65"/>
    <w:rsid w:val="00C539C1"/>
    <w:rsid w:val="00C539DC"/>
    <w:rsid w:val="00C5492F"/>
    <w:rsid w:val="00C54E0E"/>
    <w:rsid w:val="00C54E92"/>
    <w:rsid w:val="00C54EA8"/>
    <w:rsid w:val="00C5648F"/>
    <w:rsid w:val="00C566DE"/>
    <w:rsid w:val="00C56764"/>
    <w:rsid w:val="00C5730F"/>
    <w:rsid w:val="00C576DA"/>
    <w:rsid w:val="00C616E1"/>
    <w:rsid w:val="00C62331"/>
    <w:rsid w:val="00C6279B"/>
    <w:rsid w:val="00C62852"/>
    <w:rsid w:val="00C63096"/>
    <w:rsid w:val="00C63134"/>
    <w:rsid w:val="00C6379C"/>
    <w:rsid w:val="00C63F29"/>
    <w:rsid w:val="00C64623"/>
    <w:rsid w:val="00C6468F"/>
    <w:rsid w:val="00C646CD"/>
    <w:rsid w:val="00C653BF"/>
    <w:rsid w:val="00C66FC5"/>
    <w:rsid w:val="00C6718D"/>
    <w:rsid w:val="00C673E0"/>
    <w:rsid w:val="00C70393"/>
    <w:rsid w:val="00C70791"/>
    <w:rsid w:val="00C70DD1"/>
    <w:rsid w:val="00C71003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5260"/>
    <w:rsid w:val="00C75977"/>
    <w:rsid w:val="00C75A23"/>
    <w:rsid w:val="00C75E7C"/>
    <w:rsid w:val="00C76042"/>
    <w:rsid w:val="00C760B3"/>
    <w:rsid w:val="00C76289"/>
    <w:rsid w:val="00C76961"/>
    <w:rsid w:val="00C76CE2"/>
    <w:rsid w:val="00C77035"/>
    <w:rsid w:val="00C7740C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1498"/>
    <w:rsid w:val="00C81D49"/>
    <w:rsid w:val="00C823EF"/>
    <w:rsid w:val="00C838DD"/>
    <w:rsid w:val="00C83E9D"/>
    <w:rsid w:val="00C845BC"/>
    <w:rsid w:val="00C849DC"/>
    <w:rsid w:val="00C84B29"/>
    <w:rsid w:val="00C84C37"/>
    <w:rsid w:val="00C85133"/>
    <w:rsid w:val="00C85561"/>
    <w:rsid w:val="00C85CDB"/>
    <w:rsid w:val="00C8617A"/>
    <w:rsid w:val="00C86461"/>
    <w:rsid w:val="00C868CE"/>
    <w:rsid w:val="00C86DDE"/>
    <w:rsid w:val="00C873EA"/>
    <w:rsid w:val="00C87F47"/>
    <w:rsid w:val="00C90407"/>
    <w:rsid w:val="00C90F88"/>
    <w:rsid w:val="00C91056"/>
    <w:rsid w:val="00C91DDB"/>
    <w:rsid w:val="00C91E06"/>
    <w:rsid w:val="00C92010"/>
    <w:rsid w:val="00C92145"/>
    <w:rsid w:val="00C92198"/>
    <w:rsid w:val="00C923AF"/>
    <w:rsid w:val="00C92B3A"/>
    <w:rsid w:val="00C92CD2"/>
    <w:rsid w:val="00C93AF2"/>
    <w:rsid w:val="00C93B68"/>
    <w:rsid w:val="00C93E19"/>
    <w:rsid w:val="00C941F4"/>
    <w:rsid w:val="00C944DF"/>
    <w:rsid w:val="00C946A8"/>
    <w:rsid w:val="00C94D55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CAD"/>
    <w:rsid w:val="00C97F40"/>
    <w:rsid w:val="00CA031F"/>
    <w:rsid w:val="00CA0B3D"/>
    <w:rsid w:val="00CA12DB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99D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B8C"/>
    <w:rsid w:val="00CB23C2"/>
    <w:rsid w:val="00CB2433"/>
    <w:rsid w:val="00CB2440"/>
    <w:rsid w:val="00CB33A7"/>
    <w:rsid w:val="00CB3A0E"/>
    <w:rsid w:val="00CB3C9D"/>
    <w:rsid w:val="00CB42E0"/>
    <w:rsid w:val="00CB5164"/>
    <w:rsid w:val="00CB53E3"/>
    <w:rsid w:val="00CB55F5"/>
    <w:rsid w:val="00CB5C2D"/>
    <w:rsid w:val="00CB5ECE"/>
    <w:rsid w:val="00CB5F64"/>
    <w:rsid w:val="00CB5F86"/>
    <w:rsid w:val="00CB6254"/>
    <w:rsid w:val="00CB625F"/>
    <w:rsid w:val="00CB639E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F35"/>
    <w:rsid w:val="00CC23F0"/>
    <w:rsid w:val="00CC2414"/>
    <w:rsid w:val="00CC2663"/>
    <w:rsid w:val="00CC2793"/>
    <w:rsid w:val="00CC2B60"/>
    <w:rsid w:val="00CC2ECD"/>
    <w:rsid w:val="00CC30A5"/>
    <w:rsid w:val="00CC4209"/>
    <w:rsid w:val="00CC4452"/>
    <w:rsid w:val="00CC5A16"/>
    <w:rsid w:val="00CC5A18"/>
    <w:rsid w:val="00CC5BB2"/>
    <w:rsid w:val="00CC6472"/>
    <w:rsid w:val="00CC675E"/>
    <w:rsid w:val="00CC6A73"/>
    <w:rsid w:val="00CC7EEA"/>
    <w:rsid w:val="00CD00D0"/>
    <w:rsid w:val="00CD00F7"/>
    <w:rsid w:val="00CD07DA"/>
    <w:rsid w:val="00CD07F6"/>
    <w:rsid w:val="00CD0921"/>
    <w:rsid w:val="00CD0F44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028"/>
    <w:rsid w:val="00CD63FD"/>
    <w:rsid w:val="00CD69A4"/>
    <w:rsid w:val="00CD7135"/>
    <w:rsid w:val="00CD77A6"/>
    <w:rsid w:val="00CD7B75"/>
    <w:rsid w:val="00CD7FED"/>
    <w:rsid w:val="00CE00FA"/>
    <w:rsid w:val="00CE06D6"/>
    <w:rsid w:val="00CE0732"/>
    <w:rsid w:val="00CE0B1B"/>
    <w:rsid w:val="00CE1168"/>
    <w:rsid w:val="00CE11F8"/>
    <w:rsid w:val="00CE13B2"/>
    <w:rsid w:val="00CE1B3D"/>
    <w:rsid w:val="00CE1F70"/>
    <w:rsid w:val="00CE257E"/>
    <w:rsid w:val="00CE2642"/>
    <w:rsid w:val="00CE2678"/>
    <w:rsid w:val="00CE2856"/>
    <w:rsid w:val="00CE2923"/>
    <w:rsid w:val="00CE31D6"/>
    <w:rsid w:val="00CE3328"/>
    <w:rsid w:val="00CE3637"/>
    <w:rsid w:val="00CE377B"/>
    <w:rsid w:val="00CE3835"/>
    <w:rsid w:val="00CE3B18"/>
    <w:rsid w:val="00CE3CD1"/>
    <w:rsid w:val="00CE420C"/>
    <w:rsid w:val="00CE468A"/>
    <w:rsid w:val="00CE4CAB"/>
    <w:rsid w:val="00CE4D21"/>
    <w:rsid w:val="00CE523F"/>
    <w:rsid w:val="00CE59B6"/>
    <w:rsid w:val="00CE6781"/>
    <w:rsid w:val="00CE695A"/>
    <w:rsid w:val="00CE6FC5"/>
    <w:rsid w:val="00CE76CC"/>
    <w:rsid w:val="00CF0866"/>
    <w:rsid w:val="00CF091C"/>
    <w:rsid w:val="00CF0956"/>
    <w:rsid w:val="00CF1091"/>
    <w:rsid w:val="00CF220C"/>
    <w:rsid w:val="00CF2CC5"/>
    <w:rsid w:val="00CF39D3"/>
    <w:rsid w:val="00CF403E"/>
    <w:rsid w:val="00CF413D"/>
    <w:rsid w:val="00CF4192"/>
    <w:rsid w:val="00CF480A"/>
    <w:rsid w:val="00CF5700"/>
    <w:rsid w:val="00CF5899"/>
    <w:rsid w:val="00CF5B2D"/>
    <w:rsid w:val="00CF618C"/>
    <w:rsid w:val="00CF6209"/>
    <w:rsid w:val="00CF63D5"/>
    <w:rsid w:val="00CF65E3"/>
    <w:rsid w:val="00CF6A2D"/>
    <w:rsid w:val="00CF6A2F"/>
    <w:rsid w:val="00CF6A9D"/>
    <w:rsid w:val="00CF6B90"/>
    <w:rsid w:val="00CF71B8"/>
    <w:rsid w:val="00CF7291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DC6"/>
    <w:rsid w:val="00D0335E"/>
    <w:rsid w:val="00D03AD5"/>
    <w:rsid w:val="00D03F38"/>
    <w:rsid w:val="00D04965"/>
    <w:rsid w:val="00D04BF9"/>
    <w:rsid w:val="00D04CE0"/>
    <w:rsid w:val="00D0528E"/>
    <w:rsid w:val="00D0553A"/>
    <w:rsid w:val="00D05798"/>
    <w:rsid w:val="00D05C70"/>
    <w:rsid w:val="00D06852"/>
    <w:rsid w:val="00D06901"/>
    <w:rsid w:val="00D06A85"/>
    <w:rsid w:val="00D07467"/>
    <w:rsid w:val="00D07B7A"/>
    <w:rsid w:val="00D1020A"/>
    <w:rsid w:val="00D110A3"/>
    <w:rsid w:val="00D11651"/>
    <w:rsid w:val="00D11813"/>
    <w:rsid w:val="00D1185B"/>
    <w:rsid w:val="00D11CBF"/>
    <w:rsid w:val="00D12888"/>
    <w:rsid w:val="00D12BD1"/>
    <w:rsid w:val="00D12EFF"/>
    <w:rsid w:val="00D12F18"/>
    <w:rsid w:val="00D134A9"/>
    <w:rsid w:val="00D13B18"/>
    <w:rsid w:val="00D13F80"/>
    <w:rsid w:val="00D141C9"/>
    <w:rsid w:val="00D14292"/>
    <w:rsid w:val="00D14330"/>
    <w:rsid w:val="00D148B3"/>
    <w:rsid w:val="00D14A7C"/>
    <w:rsid w:val="00D150AC"/>
    <w:rsid w:val="00D151D5"/>
    <w:rsid w:val="00D15846"/>
    <w:rsid w:val="00D159FB"/>
    <w:rsid w:val="00D15DB7"/>
    <w:rsid w:val="00D15E69"/>
    <w:rsid w:val="00D169F3"/>
    <w:rsid w:val="00D16A7D"/>
    <w:rsid w:val="00D1762F"/>
    <w:rsid w:val="00D17844"/>
    <w:rsid w:val="00D20115"/>
    <w:rsid w:val="00D20547"/>
    <w:rsid w:val="00D20CDE"/>
    <w:rsid w:val="00D211E1"/>
    <w:rsid w:val="00D21203"/>
    <w:rsid w:val="00D21715"/>
    <w:rsid w:val="00D21BFF"/>
    <w:rsid w:val="00D2262E"/>
    <w:rsid w:val="00D22D80"/>
    <w:rsid w:val="00D2305A"/>
    <w:rsid w:val="00D23709"/>
    <w:rsid w:val="00D23C60"/>
    <w:rsid w:val="00D23DC6"/>
    <w:rsid w:val="00D2423D"/>
    <w:rsid w:val="00D24450"/>
    <w:rsid w:val="00D24C82"/>
    <w:rsid w:val="00D25463"/>
    <w:rsid w:val="00D25DAD"/>
    <w:rsid w:val="00D25F54"/>
    <w:rsid w:val="00D2615A"/>
    <w:rsid w:val="00D26A41"/>
    <w:rsid w:val="00D26B23"/>
    <w:rsid w:val="00D26C42"/>
    <w:rsid w:val="00D26E44"/>
    <w:rsid w:val="00D27DF5"/>
    <w:rsid w:val="00D301CC"/>
    <w:rsid w:val="00D3039E"/>
    <w:rsid w:val="00D30864"/>
    <w:rsid w:val="00D30973"/>
    <w:rsid w:val="00D31313"/>
    <w:rsid w:val="00D3194E"/>
    <w:rsid w:val="00D3200B"/>
    <w:rsid w:val="00D324DA"/>
    <w:rsid w:val="00D3391E"/>
    <w:rsid w:val="00D33A8A"/>
    <w:rsid w:val="00D34232"/>
    <w:rsid w:val="00D3472D"/>
    <w:rsid w:val="00D348B8"/>
    <w:rsid w:val="00D34965"/>
    <w:rsid w:val="00D34AF4"/>
    <w:rsid w:val="00D351C7"/>
    <w:rsid w:val="00D354C1"/>
    <w:rsid w:val="00D356E2"/>
    <w:rsid w:val="00D35953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42B"/>
    <w:rsid w:val="00D40629"/>
    <w:rsid w:val="00D40EA3"/>
    <w:rsid w:val="00D4109E"/>
    <w:rsid w:val="00D414BB"/>
    <w:rsid w:val="00D414CF"/>
    <w:rsid w:val="00D415D8"/>
    <w:rsid w:val="00D41B60"/>
    <w:rsid w:val="00D41C7B"/>
    <w:rsid w:val="00D420D6"/>
    <w:rsid w:val="00D42BCC"/>
    <w:rsid w:val="00D43449"/>
    <w:rsid w:val="00D436DF"/>
    <w:rsid w:val="00D444C3"/>
    <w:rsid w:val="00D457C7"/>
    <w:rsid w:val="00D45980"/>
    <w:rsid w:val="00D45CE5"/>
    <w:rsid w:val="00D46832"/>
    <w:rsid w:val="00D469EF"/>
    <w:rsid w:val="00D479D4"/>
    <w:rsid w:val="00D50705"/>
    <w:rsid w:val="00D50B22"/>
    <w:rsid w:val="00D515CA"/>
    <w:rsid w:val="00D51AED"/>
    <w:rsid w:val="00D5240F"/>
    <w:rsid w:val="00D5242C"/>
    <w:rsid w:val="00D52DE4"/>
    <w:rsid w:val="00D52E3A"/>
    <w:rsid w:val="00D532C0"/>
    <w:rsid w:val="00D534BC"/>
    <w:rsid w:val="00D538CA"/>
    <w:rsid w:val="00D53946"/>
    <w:rsid w:val="00D53A9E"/>
    <w:rsid w:val="00D53DF9"/>
    <w:rsid w:val="00D53E50"/>
    <w:rsid w:val="00D53F25"/>
    <w:rsid w:val="00D54120"/>
    <w:rsid w:val="00D54585"/>
    <w:rsid w:val="00D545D9"/>
    <w:rsid w:val="00D54C56"/>
    <w:rsid w:val="00D54D02"/>
    <w:rsid w:val="00D54E69"/>
    <w:rsid w:val="00D5522A"/>
    <w:rsid w:val="00D55A51"/>
    <w:rsid w:val="00D55BF1"/>
    <w:rsid w:val="00D55C37"/>
    <w:rsid w:val="00D569CC"/>
    <w:rsid w:val="00D571CB"/>
    <w:rsid w:val="00D57EFF"/>
    <w:rsid w:val="00D57FD1"/>
    <w:rsid w:val="00D60423"/>
    <w:rsid w:val="00D60711"/>
    <w:rsid w:val="00D6099B"/>
    <w:rsid w:val="00D60C0E"/>
    <w:rsid w:val="00D6148F"/>
    <w:rsid w:val="00D616D2"/>
    <w:rsid w:val="00D6183A"/>
    <w:rsid w:val="00D6223D"/>
    <w:rsid w:val="00D63954"/>
    <w:rsid w:val="00D63998"/>
    <w:rsid w:val="00D63A1B"/>
    <w:rsid w:val="00D641C7"/>
    <w:rsid w:val="00D64810"/>
    <w:rsid w:val="00D64962"/>
    <w:rsid w:val="00D64B20"/>
    <w:rsid w:val="00D64C9A"/>
    <w:rsid w:val="00D654D5"/>
    <w:rsid w:val="00D658A3"/>
    <w:rsid w:val="00D6777D"/>
    <w:rsid w:val="00D67F27"/>
    <w:rsid w:val="00D700D9"/>
    <w:rsid w:val="00D70997"/>
    <w:rsid w:val="00D70EBA"/>
    <w:rsid w:val="00D70FD5"/>
    <w:rsid w:val="00D71378"/>
    <w:rsid w:val="00D71445"/>
    <w:rsid w:val="00D71E82"/>
    <w:rsid w:val="00D7274A"/>
    <w:rsid w:val="00D727F0"/>
    <w:rsid w:val="00D729A6"/>
    <w:rsid w:val="00D72B3E"/>
    <w:rsid w:val="00D72B91"/>
    <w:rsid w:val="00D7381A"/>
    <w:rsid w:val="00D73C98"/>
    <w:rsid w:val="00D744AE"/>
    <w:rsid w:val="00D75996"/>
    <w:rsid w:val="00D759BD"/>
    <w:rsid w:val="00D76674"/>
    <w:rsid w:val="00D767D7"/>
    <w:rsid w:val="00D76911"/>
    <w:rsid w:val="00D77048"/>
    <w:rsid w:val="00D7734F"/>
    <w:rsid w:val="00D80AEB"/>
    <w:rsid w:val="00D81C95"/>
    <w:rsid w:val="00D81D0C"/>
    <w:rsid w:val="00D82B0F"/>
    <w:rsid w:val="00D84290"/>
    <w:rsid w:val="00D8490C"/>
    <w:rsid w:val="00D84D4C"/>
    <w:rsid w:val="00D8526E"/>
    <w:rsid w:val="00D85850"/>
    <w:rsid w:val="00D85912"/>
    <w:rsid w:val="00D8615C"/>
    <w:rsid w:val="00D862EF"/>
    <w:rsid w:val="00D86A9F"/>
    <w:rsid w:val="00D86E3B"/>
    <w:rsid w:val="00D879A1"/>
    <w:rsid w:val="00D87EE8"/>
    <w:rsid w:val="00D87F44"/>
    <w:rsid w:val="00D90160"/>
    <w:rsid w:val="00D9023C"/>
    <w:rsid w:val="00D909C7"/>
    <w:rsid w:val="00D91222"/>
    <w:rsid w:val="00D9194F"/>
    <w:rsid w:val="00D91E34"/>
    <w:rsid w:val="00D920E5"/>
    <w:rsid w:val="00D92FE6"/>
    <w:rsid w:val="00D933B6"/>
    <w:rsid w:val="00D93826"/>
    <w:rsid w:val="00D938A5"/>
    <w:rsid w:val="00D939D2"/>
    <w:rsid w:val="00D93A4A"/>
    <w:rsid w:val="00D93C2C"/>
    <w:rsid w:val="00D93D43"/>
    <w:rsid w:val="00D9421B"/>
    <w:rsid w:val="00D944E3"/>
    <w:rsid w:val="00D95554"/>
    <w:rsid w:val="00D95CA4"/>
    <w:rsid w:val="00D95EE9"/>
    <w:rsid w:val="00D96644"/>
    <w:rsid w:val="00D96B87"/>
    <w:rsid w:val="00D96D53"/>
    <w:rsid w:val="00D96FF1"/>
    <w:rsid w:val="00D97286"/>
    <w:rsid w:val="00D97430"/>
    <w:rsid w:val="00D975DF"/>
    <w:rsid w:val="00D977EF"/>
    <w:rsid w:val="00D97B7B"/>
    <w:rsid w:val="00D97CCF"/>
    <w:rsid w:val="00D97E65"/>
    <w:rsid w:val="00DA0C9E"/>
    <w:rsid w:val="00DA0F98"/>
    <w:rsid w:val="00DA12DE"/>
    <w:rsid w:val="00DA1D2B"/>
    <w:rsid w:val="00DA1ECE"/>
    <w:rsid w:val="00DA28DE"/>
    <w:rsid w:val="00DA2B2F"/>
    <w:rsid w:val="00DA302D"/>
    <w:rsid w:val="00DA36B9"/>
    <w:rsid w:val="00DA391F"/>
    <w:rsid w:val="00DA3DE8"/>
    <w:rsid w:val="00DA3E05"/>
    <w:rsid w:val="00DA4117"/>
    <w:rsid w:val="00DA4EB9"/>
    <w:rsid w:val="00DA53EC"/>
    <w:rsid w:val="00DA62E7"/>
    <w:rsid w:val="00DA6C27"/>
    <w:rsid w:val="00DA6CA6"/>
    <w:rsid w:val="00DA733F"/>
    <w:rsid w:val="00DA74C1"/>
    <w:rsid w:val="00DA759E"/>
    <w:rsid w:val="00DA7F20"/>
    <w:rsid w:val="00DB0061"/>
    <w:rsid w:val="00DB0E18"/>
    <w:rsid w:val="00DB1001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698"/>
    <w:rsid w:val="00DB56E0"/>
    <w:rsid w:val="00DB5AB7"/>
    <w:rsid w:val="00DB5D4C"/>
    <w:rsid w:val="00DB688F"/>
    <w:rsid w:val="00DB6CA4"/>
    <w:rsid w:val="00DB77C1"/>
    <w:rsid w:val="00DB7C62"/>
    <w:rsid w:val="00DC002F"/>
    <w:rsid w:val="00DC0799"/>
    <w:rsid w:val="00DC08AF"/>
    <w:rsid w:val="00DC1401"/>
    <w:rsid w:val="00DC19B8"/>
    <w:rsid w:val="00DC1FAB"/>
    <w:rsid w:val="00DC283D"/>
    <w:rsid w:val="00DC2A9D"/>
    <w:rsid w:val="00DC2D83"/>
    <w:rsid w:val="00DC3473"/>
    <w:rsid w:val="00DC3EF8"/>
    <w:rsid w:val="00DC40E2"/>
    <w:rsid w:val="00DC4637"/>
    <w:rsid w:val="00DC66E1"/>
    <w:rsid w:val="00DC69F7"/>
    <w:rsid w:val="00DC6B35"/>
    <w:rsid w:val="00DC706C"/>
    <w:rsid w:val="00DC7928"/>
    <w:rsid w:val="00DD0818"/>
    <w:rsid w:val="00DD0C38"/>
    <w:rsid w:val="00DD0C8B"/>
    <w:rsid w:val="00DD1335"/>
    <w:rsid w:val="00DD25DB"/>
    <w:rsid w:val="00DD3349"/>
    <w:rsid w:val="00DD4595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72A4"/>
    <w:rsid w:val="00DD7417"/>
    <w:rsid w:val="00DE10C9"/>
    <w:rsid w:val="00DE1115"/>
    <w:rsid w:val="00DE111B"/>
    <w:rsid w:val="00DE2D66"/>
    <w:rsid w:val="00DE2DB4"/>
    <w:rsid w:val="00DE31DB"/>
    <w:rsid w:val="00DE32A8"/>
    <w:rsid w:val="00DE3398"/>
    <w:rsid w:val="00DE3501"/>
    <w:rsid w:val="00DE3624"/>
    <w:rsid w:val="00DE36BD"/>
    <w:rsid w:val="00DE443F"/>
    <w:rsid w:val="00DE47FC"/>
    <w:rsid w:val="00DE559A"/>
    <w:rsid w:val="00DE59DC"/>
    <w:rsid w:val="00DE5A01"/>
    <w:rsid w:val="00DE659A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627"/>
    <w:rsid w:val="00DF1848"/>
    <w:rsid w:val="00DF1C35"/>
    <w:rsid w:val="00DF1DC9"/>
    <w:rsid w:val="00DF2316"/>
    <w:rsid w:val="00DF27AB"/>
    <w:rsid w:val="00DF2E9E"/>
    <w:rsid w:val="00DF2EA6"/>
    <w:rsid w:val="00DF303C"/>
    <w:rsid w:val="00DF3052"/>
    <w:rsid w:val="00DF32CD"/>
    <w:rsid w:val="00DF330F"/>
    <w:rsid w:val="00DF3CB5"/>
    <w:rsid w:val="00DF4837"/>
    <w:rsid w:val="00DF5219"/>
    <w:rsid w:val="00DF54F9"/>
    <w:rsid w:val="00DF56B3"/>
    <w:rsid w:val="00DF57EE"/>
    <w:rsid w:val="00DF5F40"/>
    <w:rsid w:val="00DF6BE8"/>
    <w:rsid w:val="00DF6D24"/>
    <w:rsid w:val="00DF76B3"/>
    <w:rsid w:val="00DF77D0"/>
    <w:rsid w:val="00DF7CA2"/>
    <w:rsid w:val="00E002C9"/>
    <w:rsid w:val="00E00437"/>
    <w:rsid w:val="00E0143A"/>
    <w:rsid w:val="00E017BC"/>
    <w:rsid w:val="00E01DED"/>
    <w:rsid w:val="00E024F6"/>
    <w:rsid w:val="00E034D1"/>
    <w:rsid w:val="00E03E1C"/>
    <w:rsid w:val="00E041EE"/>
    <w:rsid w:val="00E05123"/>
    <w:rsid w:val="00E05FF9"/>
    <w:rsid w:val="00E06222"/>
    <w:rsid w:val="00E066E0"/>
    <w:rsid w:val="00E069F7"/>
    <w:rsid w:val="00E06C7C"/>
    <w:rsid w:val="00E06E3A"/>
    <w:rsid w:val="00E07E4F"/>
    <w:rsid w:val="00E1057D"/>
    <w:rsid w:val="00E106AF"/>
    <w:rsid w:val="00E107E2"/>
    <w:rsid w:val="00E10EAA"/>
    <w:rsid w:val="00E11BE7"/>
    <w:rsid w:val="00E121C8"/>
    <w:rsid w:val="00E12874"/>
    <w:rsid w:val="00E12D4B"/>
    <w:rsid w:val="00E14E7A"/>
    <w:rsid w:val="00E14FF5"/>
    <w:rsid w:val="00E15017"/>
    <w:rsid w:val="00E16359"/>
    <w:rsid w:val="00E1658E"/>
    <w:rsid w:val="00E16733"/>
    <w:rsid w:val="00E16C7D"/>
    <w:rsid w:val="00E16EEE"/>
    <w:rsid w:val="00E172DB"/>
    <w:rsid w:val="00E17318"/>
    <w:rsid w:val="00E1743E"/>
    <w:rsid w:val="00E200F4"/>
    <w:rsid w:val="00E20376"/>
    <w:rsid w:val="00E20964"/>
    <w:rsid w:val="00E20C86"/>
    <w:rsid w:val="00E21086"/>
    <w:rsid w:val="00E215F0"/>
    <w:rsid w:val="00E21937"/>
    <w:rsid w:val="00E21F1E"/>
    <w:rsid w:val="00E22890"/>
    <w:rsid w:val="00E22FAF"/>
    <w:rsid w:val="00E230A2"/>
    <w:rsid w:val="00E23C57"/>
    <w:rsid w:val="00E23C60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8C8"/>
    <w:rsid w:val="00E26947"/>
    <w:rsid w:val="00E26B4E"/>
    <w:rsid w:val="00E26C01"/>
    <w:rsid w:val="00E2716F"/>
    <w:rsid w:val="00E30550"/>
    <w:rsid w:val="00E306A6"/>
    <w:rsid w:val="00E3087A"/>
    <w:rsid w:val="00E308B2"/>
    <w:rsid w:val="00E30AF3"/>
    <w:rsid w:val="00E31B1E"/>
    <w:rsid w:val="00E3258F"/>
    <w:rsid w:val="00E330E0"/>
    <w:rsid w:val="00E33111"/>
    <w:rsid w:val="00E33C43"/>
    <w:rsid w:val="00E347DF"/>
    <w:rsid w:val="00E356A2"/>
    <w:rsid w:val="00E35ADC"/>
    <w:rsid w:val="00E35D42"/>
    <w:rsid w:val="00E35F19"/>
    <w:rsid w:val="00E3686A"/>
    <w:rsid w:val="00E3702F"/>
    <w:rsid w:val="00E37A48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E8F"/>
    <w:rsid w:val="00E42E9A"/>
    <w:rsid w:val="00E42F36"/>
    <w:rsid w:val="00E43C24"/>
    <w:rsid w:val="00E43D2B"/>
    <w:rsid w:val="00E43E84"/>
    <w:rsid w:val="00E44707"/>
    <w:rsid w:val="00E44A23"/>
    <w:rsid w:val="00E44EA1"/>
    <w:rsid w:val="00E44FB6"/>
    <w:rsid w:val="00E455A3"/>
    <w:rsid w:val="00E45BF3"/>
    <w:rsid w:val="00E45CAE"/>
    <w:rsid w:val="00E46B84"/>
    <w:rsid w:val="00E47105"/>
    <w:rsid w:val="00E47548"/>
    <w:rsid w:val="00E477A4"/>
    <w:rsid w:val="00E477EF"/>
    <w:rsid w:val="00E47A15"/>
    <w:rsid w:val="00E50618"/>
    <w:rsid w:val="00E509AE"/>
    <w:rsid w:val="00E50B83"/>
    <w:rsid w:val="00E50F95"/>
    <w:rsid w:val="00E51105"/>
    <w:rsid w:val="00E5143E"/>
    <w:rsid w:val="00E51B91"/>
    <w:rsid w:val="00E5285C"/>
    <w:rsid w:val="00E53114"/>
    <w:rsid w:val="00E5325F"/>
    <w:rsid w:val="00E53423"/>
    <w:rsid w:val="00E53453"/>
    <w:rsid w:val="00E53517"/>
    <w:rsid w:val="00E53746"/>
    <w:rsid w:val="00E53F10"/>
    <w:rsid w:val="00E540A4"/>
    <w:rsid w:val="00E5444F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72B9"/>
    <w:rsid w:val="00E57772"/>
    <w:rsid w:val="00E57812"/>
    <w:rsid w:val="00E578A7"/>
    <w:rsid w:val="00E579E9"/>
    <w:rsid w:val="00E57DA7"/>
    <w:rsid w:val="00E60528"/>
    <w:rsid w:val="00E60C02"/>
    <w:rsid w:val="00E60F70"/>
    <w:rsid w:val="00E61204"/>
    <w:rsid w:val="00E614D3"/>
    <w:rsid w:val="00E61FF1"/>
    <w:rsid w:val="00E6221C"/>
    <w:rsid w:val="00E6227D"/>
    <w:rsid w:val="00E62702"/>
    <w:rsid w:val="00E62754"/>
    <w:rsid w:val="00E62E0B"/>
    <w:rsid w:val="00E63141"/>
    <w:rsid w:val="00E631BF"/>
    <w:rsid w:val="00E63827"/>
    <w:rsid w:val="00E64544"/>
    <w:rsid w:val="00E64D62"/>
    <w:rsid w:val="00E64E78"/>
    <w:rsid w:val="00E65FE4"/>
    <w:rsid w:val="00E66881"/>
    <w:rsid w:val="00E67972"/>
    <w:rsid w:val="00E67FDB"/>
    <w:rsid w:val="00E7021F"/>
    <w:rsid w:val="00E70B9B"/>
    <w:rsid w:val="00E710F6"/>
    <w:rsid w:val="00E71D99"/>
    <w:rsid w:val="00E71E72"/>
    <w:rsid w:val="00E72373"/>
    <w:rsid w:val="00E7258A"/>
    <w:rsid w:val="00E730E2"/>
    <w:rsid w:val="00E7345B"/>
    <w:rsid w:val="00E734B2"/>
    <w:rsid w:val="00E734CF"/>
    <w:rsid w:val="00E7360C"/>
    <w:rsid w:val="00E737E4"/>
    <w:rsid w:val="00E737F7"/>
    <w:rsid w:val="00E73B55"/>
    <w:rsid w:val="00E73C0B"/>
    <w:rsid w:val="00E74679"/>
    <w:rsid w:val="00E7595A"/>
    <w:rsid w:val="00E759C2"/>
    <w:rsid w:val="00E75C33"/>
    <w:rsid w:val="00E76673"/>
    <w:rsid w:val="00E76677"/>
    <w:rsid w:val="00E76717"/>
    <w:rsid w:val="00E769E6"/>
    <w:rsid w:val="00E76FA3"/>
    <w:rsid w:val="00E77C74"/>
    <w:rsid w:val="00E80777"/>
    <w:rsid w:val="00E8081C"/>
    <w:rsid w:val="00E80EE6"/>
    <w:rsid w:val="00E81BEA"/>
    <w:rsid w:val="00E82870"/>
    <w:rsid w:val="00E829C7"/>
    <w:rsid w:val="00E82F34"/>
    <w:rsid w:val="00E82F38"/>
    <w:rsid w:val="00E83538"/>
    <w:rsid w:val="00E83571"/>
    <w:rsid w:val="00E835D5"/>
    <w:rsid w:val="00E83C43"/>
    <w:rsid w:val="00E83DA5"/>
    <w:rsid w:val="00E849DE"/>
    <w:rsid w:val="00E85664"/>
    <w:rsid w:val="00E86095"/>
    <w:rsid w:val="00E866FF"/>
    <w:rsid w:val="00E86753"/>
    <w:rsid w:val="00E86BA8"/>
    <w:rsid w:val="00E8720C"/>
    <w:rsid w:val="00E8723D"/>
    <w:rsid w:val="00E874F8"/>
    <w:rsid w:val="00E87A52"/>
    <w:rsid w:val="00E87A90"/>
    <w:rsid w:val="00E87CF9"/>
    <w:rsid w:val="00E90C8E"/>
    <w:rsid w:val="00E90DA8"/>
    <w:rsid w:val="00E90E0D"/>
    <w:rsid w:val="00E9175C"/>
    <w:rsid w:val="00E91A96"/>
    <w:rsid w:val="00E91D30"/>
    <w:rsid w:val="00E91F0E"/>
    <w:rsid w:val="00E922F7"/>
    <w:rsid w:val="00E92B86"/>
    <w:rsid w:val="00E93662"/>
    <w:rsid w:val="00E93A2C"/>
    <w:rsid w:val="00E93A7F"/>
    <w:rsid w:val="00E93DA4"/>
    <w:rsid w:val="00E940B8"/>
    <w:rsid w:val="00E94E77"/>
    <w:rsid w:val="00E95420"/>
    <w:rsid w:val="00E95643"/>
    <w:rsid w:val="00E95719"/>
    <w:rsid w:val="00E95974"/>
    <w:rsid w:val="00E95B80"/>
    <w:rsid w:val="00E9605A"/>
    <w:rsid w:val="00E96238"/>
    <w:rsid w:val="00E96341"/>
    <w:rsid w:val="00E9699A"/>
    <w:rsid w:val="00E96B48"/>
    <w:rsid w:val="00E96D32"/>
    <w:rsid w:val="00EA0298"/>
    <w:rsid w:val="00EA02F1"/>
    <w:rsid w:val="00EA032D"/>
    <w:rsid w:val="00EA0838"/>
    <w:rsid w:val="00EA087E"/>
    <w:rsid w:val="00EA0CA8"/>
    <w:rsid w:val="00EA0E36"/>
    <w:rsid w:val="00EA1436"/>
    <w:rsid w:val="00EA1941"/>
    <w:rsid w:val="00EA1A58"/>
    <w:rsid w:val="00EA1E80"/>
    <w:rsid w:val="00EA3D05"/>
    <w:rsid w:val="00EA3D2F"/>
    <w:rsid w:val="00EA3DCD"/>
    <w:rsid w:val="00EA4240"/>
    <w:rsid w:val="00EA428A"/>
    <w:rsid w:val="00EA439B"/>
    <w:rsid w:val="00EA4EF7"/>
    <w:rsid w:val="00EA50C6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E8C"/>
    <w:rsid w:val="00EB0FE9"/>
    <w:rsid w:val="00EB1E79"/>
    <w:rsid w:val="00EB2920"/>
    <w:rsid w:val="00EB2CB7"/>
    <w:rsid w:val="00EB3561"/>
    <w:rsid w:val="00EB3911"/>
    <w:rsid w:val="00EB4C31"/>
    <w:rsid w:val="00EB4D72"/>
    <w:rsid w:val="00EB4FC7"/>
    <w:rsid w:val="00EB5983"/>
    <w:rsid w:val="00EB5A3E"/>
    <w:rsid w:val="00EB5CC6"/>
    <w:rsid w:val="00EB5F3B"/>
    <w:rsid w:val="00EB6370"/>
    <w:rsid w:val="00EB7660"/>
    <w:rsid w:val="00EB7CDA"/>
    <w:rsid w:val="00EB7EB8"/>
    <w:rsid w:val="00EC018A"/>
    <w:rsid w:val="00EC0373"/>
    <w:rsid w:val="00EC0B17"/>
    <w:rsid w:val="00EC1967"/>
    <w:rsid w:val="00EC1A9A"/>
    <w:rsid w:val="00EC1B88"/>
    <w:rsid w:val="00EC1D84"/>
    <w:rsid w:val="00EC26D5"/>
    <w:rsid w:val="00EC2A66"/>
    <w:rsid w:val="00EC2AEC"/>
    <w:rsid w:val="00EC2F61"/>
    <w:rsid w:val="00EC30B5"/>
    <w:rsid w:val="00EC315B"/>
    <w:rsid w:val="00EC32F9"/>
    <w:rsid w:val="00EC380C"/>
    <w:rsid w:val="00EC3D51"/>
    <w:rsid w:val="00EC3D8E"/>
    <w:rsid w:val="00EC4BD1"/>
    <w:rsid w:val="00EC4FC5"/>
    <w:rsid w:val="00EC593C"/>
    <w:rsid w:val="00EC5C98"/>
    <w:rsid w:val="00EC65F8"/>
    <w:rsid w:val="00EC6D08"/>
    <w:rsid w:val="00EC71AF"/>
    <w:rsid w:val="00EC777F"/>
    <w:rsid w:val="00EC7A04"/>
    <w:rsid w:val="00EC7BF9"/>
    <w:rsid w:val="00EC7F31"/>
    <w:rsid w:val="00ED0027"/>
    <w:rsid w:val="00ED021A"/>
    <w:rsid w:val="00ED0330"/>
    <w:rsid w:val="00ED0D59"/>
    <w:rsid w:val="00ED0FB1"/>
    <w:rsid w:val="00ED1207"/>
    <w:rsid w:val="00ED1641"/>
    <w:rsid w:val="00ED1BC0"/>
    <w:rsid w:val="00ED2081"/>
    <w:rsid w:val="00ED2A18"/>
    <w:rsid w:val="00ED2C8A"/>
    <w:rsid w:val="00ED3B44"/>
    <w:rsid w:val="00ED3BFE"/>
    <w:rsid w:val="00ED418C"/>
    <w:rsid w:val="00ED429C"/>
    <w:rsid w:val="00ED45E6"/>
    <w:rsid w:val="00ED5274"/>
    <w:rsid w:val="00ED535A"/>
    <w:rsid w:val="00ED597E"/>
    <w:rsid w:val="00ED6200"/>
    <w:rsid w:val="00ED630E"/>
    <w:rsid w:val="00ED6CA4"/>
    <w:rsid w:val="00ED6CAA"/>
    <w:rsid w:val="00ED709B"/>
    <w:rsid w:val="00ED73D2"/>
    <w:rsid w:val="00ED7DD1"/>
    <w:rsid w:val="00ED7E26"/>
    <w:rsid w:val="00ED7EFB"/>
    <w:rsid w:val="00EE068E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42C3"/>
    <w:rsid w:val="00EE440B"/>
    <w:rsid w:val="00EE50C6"/>
    <w:rsid w:val="00EE5291"/>
    <w:rsid w:val="00EE57E1"/>
    <w:rsid w:val="00EE5BB2"/>
    <w:rsid w:val="00EE5EE6"/>
    <w:rsid w:val="00EE5FA3"/>
    <w:rsid w:val="00EE6A63"/>
    <w:rsid w:val="00EE6CFF"/>
    <w:rsid w:val="00EE78BD"/>
    <w:rsid w:val="00EE7D93"/>
    <w:rsid w:val="00EE7E75"/>
    <w:rsid w:val="00EE7FAD"/>
    <w:rsid w:val="00EF00A3"/>
    <w:rsid w:val="00EF01AE"/>
    <w:rsid w:val="00EF0822"/>
    <w:rsid w:val="00EF092B"/>
    <w:rsid w:val="00EF0E43"/>
    <w:rsid w:val="00EF1A16"/>
    <w:rsid w:val="00EF1A3F"/>
    <w:rsid w:val="00EF1A6A"/>
    <w:rsid w:val="00EF2131"/>
    <w:rsid w:val="00EF224A"/>
    <w:rsid w:val="00EF2356"/>
    <w:rsid w:val="00EF2A11"/>
    <w:rsid w:val="00EF2EBA"/>
    <w:rsid w:val="00EF2ED6"/>
    <w:rsid w:val="00EF3551"/>
    <w:rsid w:val="00EF39C5"/>
    <w:rsid w:val="00EF3BC2"/>
    <w:rsid w:val="00EF58C5"/>
    <w:rsid w:val="00EF58FF"/>
    <w:rsid w:val="00EF6019"/>
    <w:rsid w:val="00EF6B07"/>
    <w:rsid w:val="00EF6FD6"/>
    <w:rsid w:val="00EF789D"/>
    <w:rsid w:val="00F0055A"/>
    <w:rsid w:val="00F00902"/>
    <w:rsid w:val="00F00E6E"/>
    <w:rsid w:val="00F00E8B"/>
    <w:rsid w:val="00F01AA9"/>
    <w:rsid w:val="00F02245"/>
    <w:rsid w:val="00F02611"/>
    <w:rsid w:val="00F02DED"/>
    <w:rsid w:val="00F03B0A"/>
    <w:rsid w:val="00F04A4D"/>
    <w:rsid w:val="00F05200"/>
    <w:rsid w:val="00F0527B"/>
    <w:rsid w:val="00F0529E"/>
    <w:rsid w:val="00F05314"/>
    <w:rsid w:val="00F055D1"/>
    <w:rsid w:val="00F05D45"/>
    <w:rsid w:val="00F05F28"/>
    <w:rsid w:val="00F06392"/>
    <w:rsid w:val="00F06F60"/>
    <w:rsid w:val="00F07D74"/>
    <w:rsid w:val="00F102F5"/>
    <w:rsid w:val="00F105B2"/>
    <w:rsid w:val="00F10DDF"/>
    <w:rsid w:val="00F114D5"/>
    <w:rsid w:val="00F115C3"/>
    <w:rsid w:val="00F115ED"/>
    <w:rsid w:val="00F1189A"/>
    <w:rsid w:val="00F118E7"/>
    <w:rsid w:val="00F11A83"/>
    <w:rsid w:val="00F11F8A"/>
    <w:rsid w:val="00F1208A"/>
    <w:rsid w:val="00F12461"/>
    <w:rsid w:val="00F12C31"/>
    <w:rsid w:val="00F12E0B"/>
    <w:rsid w:val="00F13758"/>
    <w:rsid w:val="00F1385B"/>
    <w:rsid w:val="00F13F23"/>
    <w:rsid w:val="00F142B5"/>
    <w:rsid w:val="00F14800"/>
    <w:rsid w:val="00F14AAC"/>
    <w:rsid w:val="00F14C53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9B5"/>
    <w:rsid w:val="00F21319"/>
    <w:rsid w:val="00F221BA"/>
    <w:rsid w:val="00F222AC"/>
    <w:rsid w:val="00F22CF5"/>
    <w:rsid w:val="00F23FEB"/>
    <w:rsid w:val="00F24F00"/>
    <w:rsid w:val="00F25BB8"/>
    <w:rsid w:val="00F25ED3"/>
    <w:rsid w:val="00F260FB"/>
    <w:rsid w:val="00F265EF"/>
    <w:rsid w:val="00F266DE"/>
    <w:rsid w:val="00F270D6"/>
    <w:rsid w:val="00F279F6"/>
    <w:rsid w:val="00F301DD"/>
    <w:rsid w:val="00F30720"/>
    <w:rsid w:val="00F30B31"/>
    <w:rsid w:val="00F30C51"/>
    <w:rsid w:val="00F30FD7"/>
    <w:rsid w:val="00F313AA"/>
    <w:rsid w:val="00F31BDC"/>
    <w:rsid w:val="00F31D38"/>
    <w:rsid w:val="00F32079"/>
    <w:rsid w:val="00F326F8"/>
    <w:rsid w:val="00F328E7"/>
    <w:rsid w:val="00F32BEF"/>
    <w:rsid w:val="00F32C7C"/>
    <w:rsid w:val="00F33D0B"/>
    <w:rsid w:val="00F33F90"/>
    <w:rsid w:val="00F343F5"/>
    <w:rsid w:val="00F348E1"/>
    <w:rsid w:val="00F34A92"/>
    <w:rsid w:val="00F3521D"/>
    <w:rsid w:val="00F35948"/>
    <w:rsid w:val="00F36131"/>
    <w:rsid w:val="00F3613F"/>
    <w:rsid w:val="00F364F8"/>
    <w:rsid w:val="00F369ED"/>
    <w:rsid w:val="00F37C03"/>
    <w:rsid w:val="00F37FB7"/>
    <w:rsid w:val="00F40686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353"/>
    <w:rsid w:val="00F459F5"/>
    <w:rsid w:val="00F45B7C"/>
    <w:rsid w:val="00F468F3"/>
    <w:rsid w:val="00F46C36"/>
    <w:rsid w:val="00F47021"/>
    <w:rsid w:val="00F4705E"/>
    <w:rsid w:val="00F47298"/>
    <w:rsid w:val="00F4764E"/>
    <w:rsid w:val="00F50973"/>
    <w:rsid w:val="00F50EEE"/>
    <w:rsid w:val="00F511EA"/>
    <w:rsid w:val="00F51C41"/>
    <w:rsid w:val="00F51E4C"/>
    <w:rsid w:val="00F51E64"/>
    <w:rsid w:val="00F5201F"/>
    <w:rsid w:val="00F52DB4"/>
    <w:rsid w:val="00F5397C"/>
    <w:rsid w:val="00F53E52"/>
    <w:rsid w:val="00F5402D"/>
    <w:rsid w:val="00F541AD"/>
    <w:rsid w:val="00F54470"/>
    <w:rsid w:val="00F544F1"/>
    <w:rsid w:val="00F54F92"/>
    <w:rsid w:val="00F5538A"/>
    <w:rsid w:val="00F55B4D"/>
    <w:rsid w:val="00F569E0"/>
    <w:rsid w:val="00F56DD7"/>
    <w:rsid w:val="00F57508"/>
    <w:rsid w:val="00F5761A"/>
    <w:rsid w:val="00F60CB2"/>
    <w:rsid w:val="00F60E7B"/>
    <w:rsid w:val="00F6105D"/>
    <w:rsid w:val="00F619A3"/>
    <w:rsid w:val="00F62391"/>
    <w:rsid w:val="00F627FD"/>
    <w:rsid w:val="00F6283D"/>
    <w:rsid w:val="00F64B81"/>
    <w:rsid w:val="00F64D21"/>
    <w:rsid w:val="00F6548F"/>
    <w:rsid w:val="00F657D6"/>
    <w:rsid w:val="00F65BE6"/>
    <w:rsid w:val="00F65C31"/>
    <w:rsid w:val="00F661A6"/>
    <w:rsid w:val="00F66691"/>
    <w:rsid w:val="00F66E9D"/>
    <w:rsid w:val="00F7024D"/>
    <w:rsid w:val="00F71ABA"/>
    <w:rsid w:val="00F7221C"/>
    <w:rsid w:val="00F72223"/>
    <w:rsid w:val="00F72417"/>
    <w:rsid w:val="00F728C5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660A"/>
    <w:rsid w:val="00F76CB0"/>
    <w:rsid w:val="00F807E5"/>
    <w:rsid w:val="00F80887"/>
    <w:rsid w:val="00F80D1A"/>
    <w:rsid w:val="00F812D1"/>
    <w:rsid w:val="00F814A9"/>
    <w:rsid w:val="00F8237B"/>
    <w:rsid w:val="00F823F6"/>
    <w:rsid w:val="00F82522"/>
    <w:rsid w:val="00F82A00"/>
    <w:rsid w:val="00F82C2A"/>
    <w:rsid w:val="00F82C91"/>
    <w:rsid w:val="00F835B4"/>
    <w:rsid w:val="00F835E6"/>
    <w:rsid w:val="00F8423F"/>
    <w:rsid w:val="00F848A1"/>
    <w:rsid w:val="00F84BC3"/>
    <w:rsid w:val="00F84E65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273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42BB"/>
    <w:rsid w:val="00F943B8"/>
    <w:rsid w:val="00F945FF"/>
    <w:rsid w:val="00F94CF6"/>
    <w:rsid w:val="00F94F1E"/>
    <w:rsid w:val="00F94F23"/>
    <w:rsid w:val="00F958F3"/>
    <w:rsid w:val="00F95A46"/>
    <w:rsid w:val="00F95C1D"/>
    <w:rsid w:val="00F9661A"/>
    <w:rsid w:val="00F968EE"/>
    <w:rsid w:val="00F96ACC"/>
    <w:rsid w:val="00F96CB4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2D6"/>
    <w:rsid w:val="00FB157D"/>
    <w:rsid w:val="00FB216E"/>
    <w:rsid w:val="00FB29E3"/>
    <w:rsid w:val="00FB2FF2"/>
    <w:rsid w:val="00FB323D"/>
    <w:rsid w:val="00FB359A"/>
    <w:rsid w:val="00FB4236"/>
    <w:rsid w:val="00FB46FE"/>
    <w:rsid w:val="00FB481D"/>
    <w:rsid w:val="00FB4D3C"/>
    <w:rsid w:val="00FB53E1"/>
    <w:rsid w:val="00FB54AF"/>
    <w:rsid w:val="00FB5ACD"/>
    <w:rsid w:val="00FB63AA"/>
    <w:rsid w:val="00FB64DD"/>
    <w:rsid w:val="00FB67C9"/>
    <w:rsid w:val="00FB69BC"/>
    <w:rsid w:val="00FB6C28"/>
    <w:rsid w:val="00FB6D48"/>
    <w:rsid w:val="00FB7133"/>
    <w:rsid w:val="00FB728A"/>
    <w:rsid w:val="00FB74B6"/>
    <w:rsid w:val="00FB7590"/>
    <w:rsid w:val="00FC0A2E"/>
    <w:rsid w:val="00FC12FB"/>
    <w:rsid w:val="00FC18EE"/>
    <w:rsid w:val="00FC1913"/>
    <w:rsid w:val="00FC1E6A"/>
    <w:rsid w:val="00FC213F"/>
    <w:rsid w:val="00FC2A06"/>
    <w:rsid w:val="00FC2E91"/>
    <w:rsid w:val="00FC3021"/>
    <w:rsid w:val="00FC346C"/>
    <w:rsid w:val="00FC34F9"/>
    <w:rsid w:val="00FC3844"/>
    <w:rsid w:val="00FC3984"/>
    <w:rsid w:val="00FC4221"/>
    <w:rsid w:val="00FC425C"/>
    <w:rsid w:val="00FC4AD8"/>
    <w:rsid w:val="00FC4B29"/>
    <w:rsid w:val="00FC4BF3"/>
    <w:rsid w:val="00FC4D9F"/>
    <w:rsid w:val="00FC51CA"/>
    <w:rsid w:val="00FC5339"/>
    <w:rsid w:val="00FC587D"/>
    <w:rsid w:val="00FC5A9B"/>
    <w:rsid w:val="00FC5BF6"/>
    <w:rsid w:val="00FC5DCA"/>
    <w:rsid w:val="00FC5F27"/>
    <w:rsid w:val="00FC620D"/>
    <w:rsid w:val="00FC654C"/>
    <w:rsid w:val="00FC687B"/>
    <w:rsid w:val="00FC6911"/>
    <w:rsid w:val="00FC74E1"/>
    <w:rsid w:val="00FC7B85"/>
    <w:rsid w:val="00FD0337"/>
    <w:rsid w:val="00FD0443"/>
    <w:rsid w:val="00FD08CC"/>
    <w:rsid w:val="00FD09D0"/>
    <w:rsid w:val="00FD1BDB"/>
    <w:rsid w:val="00FD1CF4"/>
    <w:rsid w:val="00FD1CF5"/>
    <w:rsid w:val="00FD1E74"/>
    <w:rsid w:val="00FD33A9"/>
    <w:rsid w:val="00FD389F"/>
    <w:rsid w:val="00FD3E5C"/>
    <w:rsid w:val="00FD457C"/>
    <w:rsid w:val="00FD4716"/>
    <w:rsid w:val="00FD49DC"/>
    <w:rsid w:val="00FD4B96"/>
    <w:rsid w:val="00FD596C"/>
    <w:rsid w:val="00FD5FF3"/>
    <w:rsid w:val="00FD6DA2"/>
    <w:rsid w:val="00FD7459"/>
    <w:rsid w:val="00FD7678"/>
    <w:rsid w:val="00FD7A4F"/>
    <w:rsid w:val="00FD7A64"/>
    <w:rsid w:val="00FE03A1"/>
    <w:rsid w:val="00FE0482"/>
    <w:rsid w:val="00FE0B44"/>
    <w:rsid w:val="00FE0DE4"/>
    <w:rsid w:val="00FE1F05"/>
    <w:rsid w:val="00FE23A5"/>
    <w:rsid w:val="00FE251D"/>
    <w:rsid w:val="00FE27DE"/>
    <w:rsid w:val="00FE30F4"/>
    <w:rsid w:val="00FE385C"/>
    <w:rsid w:val="00FE38D3"/>
    <w:rsid w:val="00FE4298"/>
    <w:rsid w:val="00FE4B86"/>
    <w:rsid w:val="00FE4BB9"/>
    <w:rsid w:val="00FE4CD6"/>
    <w:rsid w:val="00FE5089"/>
    <w:rsid w:val="00FE5122"/>
    <w:rsid w:val="00FE56AC"/>
    <w:rsid w:val="00FE61EB"/>
    <w:rsid w:val="00FE6EC0"/>
    <w:rsid w:val="00FE7E5F"/>
    <w:rsid w:val="00FF02CE"/>
    <w:rsid w:val="00FF02ED"/>
    <w:rsid w:val="00FF1387"/>
    <w:rsid w:val="00FF154A"/>
    <w:rsid w:val="00FF187E"/>
    <w:rsid w:val="00FF1D11"/>
    <w:rsid w:val="00FF238E"/>
    <w:rsid w:val="00FF23C1"/>
    <w:rsid w:val="00FF2AB8"/>
    <w:rsid w:val="00FF2B48"/>
    <w:rsid w:val="00FF379A"/>
    <w:rsid w:val="00FF3B4D"/>
    <w:rsid w:val="00FF3C98"/>
    <w:rsid w:val="00FF4192"/>
    <w:rsid w:val="00FF41CD"/>
    <w:rsid w:val="00FF426F"/>
    <w:rsid w:val="00FF4A84"/>
    <w:rsid w:val="00FF5354"/>
    <w:rsid w:val="00FF565E"/>
    <w:rsid w:val="00FF59C8"/>
    <w:rsid w:val="00FF5B9B"/>
    <w:rsid w:val="00FF6465"/>
    <w:rsid w:val="00FF6474"/>
    <w:rsid w:val="00FF6575"/>
    <w:rsid w:val="00FF6999"/>
    <w:rsid w:val="00FF6A64"/>
    <w:rsid w:val="00FF6DF4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38DAD78"/>
  <w15:chartTrackingRefBased/>
  <w15:docId w15:val="{15381B26-D2A3-4726-8AB1-4269E26F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  <w:rPr>
      <w:rFonts w:ascii="Times New Roman" w:hAnsi="Times New Roman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3Char">
    <w:name w:val="Body Text 3 Char"/>
    <w:link w:val="BodyText3"/>
    <w:locked/>
    <w:rsid w:val="002E1949"/>
    <w:rPr>
      <w:rFonts w:cs="Cordi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E1949"/>
    <w:rPr>
      <w:rFonts w:ascii="Cordia New" w:hAnsi="Times New Roman" w:cs="Cordi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A2A5E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ReportHeading1">
    <w:name w:val="ReportHeading1"/>
    <w:basedOn w:val="Normal"/>
    <w:uiPriority w:val="99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uiPriority w:val="99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uiPriority w:val="99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"/>
    <w:basedOn w:val="BodyText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uiPriority w:val="99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1">
    <w:name w:val="???????"/>
    <w:basedOn w:val="Normal"/>
    <w:uiPriority w:val="99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aliases w:val="i Char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paragraph" w:customStyle="1" w:styleId="ASSETS">
    <w:name w:val="ASSETS"/>
    <w:basedOn w:val="Normal"/>
    <w:uiPriority w:val="99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uiPriority w:val="99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uiPriority w:val="99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uiPriority w:val="99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uiPriority w:val="99"/>
    <w:rsid w:val="00956D3C"/>
    <w:rPr>
      <w:sz w:val="16"/>
      <w:szCs w:val="16"/>
    </w:rPr>
  </w:style>
  <w:style w:type="character" w:styleId="Emphasis">
    <w:name w:val="Emphasis"/>
    <w:uiPriority w:val="20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AAddress">
    <w:name w:val="AA Address"/>
    <w:basedOn w:val="DefaultParagraphFont"/>
    <w:uiPriority w:val="99"/>
    <w:rsid w:val="009617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styleId="Strong">
    <w:name w:val="Strong"/>
    <w:basedOn w:val="DefaultParagraphFont"/>
    <w:uiPriority w:val="99"/>
    <w:qFormat/>
    <w:rsid w:val="00961798"/>
    <w:rPr>
      <w:rFonts w:cs="Times New Roman"/>
      <w:b/>
      <w:bCs/>
    </w:rPr>
  </w:style>
  <w:style w:type="character" w:customStyle="1" w:styleId="AACopyright">
    <w:name w:val="AA Copyright"/>
    <w:basedOn w:val="DefaultParagraphFont"/>
    <w:uiPriority w:val="99"/>
    <w:rsid w:val="00961798"/>
    <w:rPr>
      <w:rFonts w:ascii="Arial" w:hAnsi="Arial" w:cs="Times New Roman"/>
      <w:sz w:val="13"/>
      <w:szCs w:val="13"/>
    </w:rPr>
  </w:style>
  <w:style w:type="character" w:customStyle="1" w:styleId="AccPolicyHeadingCharChar">
    <w:name w:val="Acc Policy Heading Char Char"/>
    <w:basedOn w:val="DefaultParagraphFont"/>
    <w:rsid w:val="0096179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61798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6179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61798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6179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961798"/>
    <w:rPr>
      <w:rFonts w:cs="Times New Roman"/>
    </w:rPr>
  </w:style>
  <w:style w:type="paragraph" w:customStyle="1" w:styleId="Subhead3">
    <w:name w:val="Subhead 3"/>
    <w:basedOn w:val="Normal"/>
    <w:link w:val="Subhead3Char"/>
    <w:rsid w:val="0096179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96179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179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96179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179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179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179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179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179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1798"/>
  </w:style>
  <w:style w:type="character" w:styleId="FootnoteReference">
    <w:name w:val="footnote reference"/>
    <w:aliases w:val="fr"/>
    <w:basedOn w:val="DefaultParagraphFont"/>
    <w:unhideWhenUsed/>
    <w:rsid w:val="00961798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961798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rsid w:val="00961798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96179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961798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96179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96179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961798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B4BE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42282-0120-4FAD-80A7-2166B1CD2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2186</TotalTime>
  <Pages>12</Pages>
  <Words>1902</Words>
  <Characters>8581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10463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Orathai, Nuchprasert</cp:lastModifiedBy>
  <cp:revision>94</cp:revision>
  <cp:lastPrinted>2021-07-26T15:07:00Z</cp:lastPrinted>
  <dcterms:created xsi:type="dcterms:W3CDTF">2021-05-30T09:55:00Z</dcterms:created>
  <dcterms:modified xsi:type="dcterms:W3CDTF">2021-11-10T03:28:00Z</dcterms:modified>
</cp:coreProperties>
</file>