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C9FA5" w14:textId="77777777" w:rsidR="00DB308D" w:rsidRPr="00270148" w:rsidRDefault="00DB308D" w:rsidP="00F623CA">
      <w:pPr>
        <w:pStyle w:val="Reference"/>
        <w:tabs>
          <w:tab w:val="clear" w:pos="8562"/>
          <w:tab w:val="right" w:pos="8329"/>
        </w:tabs>
        <w:rPr>
          <w:rFonts w:cstheme="minorBidi"/>
          <w:cs/>
          <w:lang w:val="en-US" w:bidi="th-TH"/>
        </w:rPr>
      </w:pPr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711BC23F" w:rsidR="00734D83" w:rsidRDefault="00734D83" w:rsidP="00883BD8">
      <w:pPr>
        <w:pStyle w:val="BodyText"/>
        <w:rPr>
          <w:rFonts w:cstheme="minorBidi"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B34CF0C" w14:textId="57E12F98" w:rsidR="00CD4D4E" w:rsidRDefault="002269A8" w:rsidP="003440B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ข้าพเจ้าได้สอบทานงบแสดงฐานะการเงินรวมและเฉพาะของบริษัท เอ็น.ดี. รับเบอร์ จำกัด (มหาชน) และบริษัทย่อย (“กลุ่มบริษัท”) ณ วันที่ 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7A798C">
        <w:rPr>
          <w:rFonts w:ascii="BrowalliaUPC" w:hAnsi="BrowalliaUPC" w:cs="BrowalliaUPC"/>
          <w:sz w:val="28"/>
          <w:szCs w:val="28"/>
          <w:cs/>
          <w:lang w:val="en-US" w:bidi="th-TH"/>
        </w:rPr>
        <w:t>กันยา</w:t>
      </w:r>
      <w:r w:rsidRPr="007E66E6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ยน 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7E66E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E66E6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สำหรับงวดสามเดือนและ</w:t>
      </w:r>
      <w:r w:rsidR="007A798C">
        <w:rPr>
          <w:rFonts w:ascii="Browallia New" w:hAnsi="Browallia New" w:cs="Browallia New"/>
          <w:sz w:val="28"/>
          <w:szCs w:val="28"/>
          <w:cs/>
          <w:lang w:val="en-US" w:bidi="th-TH"/>
        </w:rPr>
        <w:t>เก้า</w:t>
      </w:r>
      <w:r w:rsidRPr="007E66E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เดือนสิ้นสุดวันที่ </w:t>
      </w:r>
      <w:r w:rsidRPr="007E66E6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7A798C" w:rsidRPr="007A798C">
        <w:rPr>
          <w:rFonts w:ascii="Browallia New" w:hAnsi="Browallia New" w:cs="Browallia New"/>
          <w:sz w:val="28"/>
          <w:szCs w:val="28"/>
          <w:cs/>
          <w:lang w:val="en-US" w:bidi="th-TH"/>
        </w:rPr>
        <w:t>กันยายน</w:t>
      </w:r>
      <w:r w:rsidRPr="007E66E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7E66E6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7E66E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7E66E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7E66E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E66E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7A798C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เก้า</w:t>
      </w:r>
      <w:r w:rsidRPr="007E66E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ประกอบงบการเงินระหว่างกาลแบบย่อ</w:t>
      </w:r>
      <w:r w:rsidRPr="007E66E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Pr="007E66E6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Pr="007E66E6">
        <w:rPr>
          <w:rFonts w:ascii="BrowalliaUPC" w:hAnsi="BrowalliaUPC" w:cs="BrowalliaUPC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E66E6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E66E6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78D19F51" w:rsidRPr="007E66E6">
        <w:rPr>
          <w:rFonts w:ascii="BrowalliaUPC" w:hAnsi="BrowalliaUPC" w:cs="BrowalliaUPC"/>
          <w:sz w:val="28"/>
          <w:szCs w:val="28"/>
          <w:cs/>
          <w:lang w:bidi="th-TH"/>
        </w:rPr>
        <w:t>รายงานใ</w:t>
      </w:r>
      <w:r w:rsidRPr="007E66E6">
        <w:rPr>
          <w:rFonts w:ascii="BrowalliaUPC" w:hAnsi="BrowalliaUPC" w:cs="BrowalliaUPC"/>
          <w:sz w:val="28"/>
          <w:szCs w:val="28"/>
          <w:cs/>
          <w:lang w:bidi="th-TH"/>
        </w:rPr>
        <w:t>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EBB8C6" w14:textId="77777777" w:rsidR="00270148" w:rsidRDefault="00270148" w:rsidP="003440B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3F7A893" w14:textId="77777777" w:rsidR="00CD4D4E" w:rsidRPr="003440BD" w:rsidRDefault="00CD4D4E" w:rsidP="25AC63A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2219F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669581E" w14:textId="059B72CC" w:rsidR="005A47A9" w:rsidRPr="00F01358" w:rsidRDefault="005A47A9" w:rsidP="005A47A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0C2A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72442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0C2A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F4572">
        <w:rPr>
          <w:rFonts w:ascii="Browallia New" w:hAnsi="Browallia New" w:cs="Browallia New" w:hint="cs"/>
          <w:sz w:val="28"/>
          <w:szCs w:val="28"/>
          <w:cs/>
          <w:lang w:bidi="th-TH"/>
        </w:rPr>
        <w:t>ทำ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FF4572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0C2AD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2E27DB" w14:textId="67FF9C0E" w:rsidR="00CD4D4E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12C297" w14:textId="26C0638A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B76E0A" w14:textId="4105455B" w:rsidR="004C1B7F" w:rsidRDefault="004C1B7F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429818" w14:textId="4FD170A3" w:rsidR="004C1B7F" w:rsidRDefault="004C1B7F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0DB0598" w14:textId="77777777" w:rsidR="004C1B7F" w:rsidRDefault="004C1B7F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8831E9" w14:textId="16A4C1D2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6489FB" w14:textId="102456EA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9E58E9" w:rsidRDefault="00CD4D4E" w:rsidP="002219FD">
      <w:pPr>
        <w:spacing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DC7B71D" w14:textId="41AA5714" w:rsidR="005A47A9" w:rsidRDefault="005A47A9" w:rsidP="005A47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FF4572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FF457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91A7C">
        <w:rPr>
          <w:rFonts w:ascii="Browallia New" w:hAnsi="Browallia New" w:cs="Browallia New"/>
          <w:sz w:val="28"/>
          <w:szCs w:val="28"/>
          <w:cs/>
          <w:lang w:bidi="th-TH"/>
        </w:rPr>
        <w:t>จากการสอบทานของข้าพเจ้า</w:t>
      </w:r>
    </w:p>
    <w:p w14:paraId="5F373768" w14:textId="77777777" w:rsidR="005F79B7" w:rsidRPr="005F79B7" w:rsidRDefault="005F79B7" w:rsidP="005F79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8BBFF39" w14:textId="48898B83" w:rsidR="00343B51" w:rsidRDefault="005F79B7" w:rsidP="005F79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F79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5FB9EA2B" w14:textId="7A595BB1" w:rsidR="00674431" w:rsidRPr="00E45F8A" w:rsidRDefault="00674431" w:rsidP="005F79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7360568" w14:textId="5812BFD6" w:rsidR="00186ED9" w:rsidRDefault="00023041" w:rsidP="00186ED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</w:t>
      </w:r>
      <w:r w:rsidR="00674431" w:rsidRPr="00E57E95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หมายเหตุประกอบงบการเงิน</w:t>
      </w:r>
      <w:r w:rsidR="007E306F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674431" w:rsidRPr="00E57E95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E3356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F4572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E5584D" w:rsidRPr="00E57E9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E306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ซึ่งอธิบายเรื่องเงินลงทุน</w:t>
      </w:r>
      <w:r w:rsidR="007E306F" w:rsidRPr="00F2225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ในบริษัทร่วม</w:t>
      </w:r>
      <w:r w:rsidR="001032C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6828A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ได้มา</w:t>
      </w:r>
      <w:r w:rsidR="00FB3A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</w:t>
      </w:r>
      <w:r w:rsidR="00896E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</w:t>
      </w:r>
      <w:r w:rsidR="004F5A4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งวด</w:t>
      </w:r>
      <w:r w:rsidR="007A798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4F5A4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="004F5A48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7A798C" w:rsidRPr="007A798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4F5A4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F5A48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="00FB3A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5584D" w:rsidRPr="00E57E9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</w:t>
      </w:r>
      <w:r w:rsidR="001231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ลงทุนใน</w:t>
      </w:r>
      <w:r w:rsidR="00E610A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ธุรกิจผลิตและจำหน่ายรถจักรยานยนต์ไฟฟ้า</w:t>
      </w:r>
      <w:r w:rsidR="004978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แห่งหนึ่ง</w:t>
      </w:r>
      <w:r w:rsidR="001032C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ในสัดส่วนร้อยละ </w:t>
      </w:r>
      <w:r w:rsidR="001032C3">
        <w:rPr>
          <w:rFonts w:ascii="Browallia New" w:hAnsi="Browallia New" w:cs="Browallia New"/>
          <w:sz w:val="28"/>
          <w:szCs w:val="28"/>
          <w:lang w:val="en-US" w:bidi="th-TH"/>
        </w:rPr>
        <w:t>35</w:t>
      </w:r>
      <w:r w:rsidR="001032C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ของทุนจดทะเบียนของบริษัทดังกล่าว</w:t>
      </w:r>
      <w:r w:rsidR="004978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โดยผู้</w:t>
      </w:r>
      <w:r w:rsidR="00364F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บริหารพิจารณาว่ารายการดังกล่าวเป็น</w:t>
      </w:r>
      <w:r w:rsidR="006017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การรวมธุรกิจตามมาตรฐานการรายงานทางการเงิน </w:t>
      </w:r>
      <w:r w:rsidR="00B729E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6017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E5584D" w:rsidRPr="00E57E9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อยู่ระหว่าง</w:t>
      </w:r>
      <w:r w:rsidR="00C85E9A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E5584D" w:rsidRPr="00E57E9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การดำเนินการป</w:t>
      </w:r>
      <w:r w:rsidR="004A1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ันส่วน</w:t>
      </w:r>
      <w:r w:rsidR="00E57E95" w:rsidRPr="00E57E9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มูลค่ายุติธรรมของสินทรัพย์ที่ระบุได้ที่ได้มาและหนี้สิน</w:t>
      </w:r>
      <w:r w:rsidR="00E57E9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ที่รับมา ณ วันซื้อธุรกิ</w:t>
      </w:r>
      <w:r w:rsidR="00186ED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</w:t>
      </w:r>
    </w:p>
    <w:p w14:paraId="785A8314" w14:textId="77777777" w:rsidR="00960C45" w:rsidRPr="007277FA" w:rsidRDefault="00960C45" w:rsidP="00186ED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11FA0F7" w14:textId="709CDC28" w:rsidR="00674431" w:rsidRPr="00E57E95" w:rsidRDefault="009F3026" w:rsidP="00186ED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ทั้งนี้ ข้อสรุปของ</w:t>
      </w:r>
      <w:r w:rsidR="00CD522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ข้าพเจ้าไม่ได้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เปลี่ยนแปลงไปจากเรื่องดังกล่าว</w:t>
      </w:r>
    </w:p>
    <w:p w14:paraId="446592FF" w14:textId="77777777" w:rsidR="005F79B7" w:rsidRDefault="005F79B7" w:rsidP="00343B5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</w:p>
    <w:p w14:paraId="40AC3738" w14:textId="07C51DA0" w:rsidR="00343B51" w:rsidRPr="00F96673" w:rsidRDefault="00343B51" w:rsidP="00343B5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9CF24BB" w14:textId="77777777" w:rsidR="00343B51" w:rsidRPr="006151FF" w:rsidRDefault="00343B51" w:rsidP="00343B5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AC0D50E" w14:textId="350BAA01" w:rsidR="00343B51" w:rsidRPr="00F22C86" w:rsidRDefault="00343B51" w:rsidP="00343B5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="00A0183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87DD3"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เอ็น</w:t>
      </w:r>
      <w:r w:rsidR="00287DD3" w:rsidRPr="00287DD3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287DD3"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r w:rsidR="00287DD3" w:rsidRPr="00287DD3">
        <w:rPr>
          <w:rFonts w:ascii="Browallia New" w:hAnsi="Browallia New" w:cs="Browallia New"/>
          <w:sz w:val="28"/>
          <w:szCs w:val="28"/>
          <w:cs/>
          <w:lang w:bidi="th-TH"/>
        </w:rPr>
        <w:t xml:space="preserve">. </w:t>
      </w:r>
      <w:r w:rsidR="00287DD3"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รับเบอร์</w:t>
      </w:r>
      <w:r w:rsidR="00287DD3" w:rsidRPr="00287D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87DD3"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287DD3" w:rsidRPr="00287DD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287DD3" w:rsidRPr="00287DD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287DD3" w:rsidRPr="00287DD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2A00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1D2A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ตรวจสอบโดยผู้สอบบัญชีอื่นที่เคยอยู่ในสำนักงานเดียวกับข้าพเจ้า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ไม่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มีเงื่อนไข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4347C">
        <w:rPr>
          <w:rFonts w:ascii="Browallia New" w:hAnsi="Browallia New" w:cs="Browallia New"/>
          <w:sz w:val="28"/>
          <w:szCs w:val="28"/>
          <w:lang w:val="en-US" w:bidi="th-TH"/>
        </w:rPr>
        <w:t>23</w:t>
      </w:r>
      <w:r w:rsidR="005434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กุมภาพันธ์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/>
          <w:sz w:val="28"/>
          <w:szCs w:val="28"/>
        </w:rPr>
        <w:t>256</w:t>
      </w:r>
      <w:r w:rsidRPr="00F27434">
        <w:rPr>
          <w:rFonts w:ascii="Browallia New" w:hAnsi="Browallia New" w:cs="Browallia New"/>
          <w:sz w:val="28"/>
          <w:szCs w:val="28"/>
          <w:lang w:val="en-US"/>
        </w:rPr>
        <w:t>4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2BA39A1" w14:textId="77777777" w:rsidR="00343B51" w:rsidRPr="006151FF" w:rsidRDefault="00343B51" w:rsidP="00343B5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383C1BD" w14:textId="625666B5" w:rsidR="00343B51" w:rsidRPr="00487E39" w:rsidRDefault="00343B51" w:rsidP="00343B51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งบกำไรขาดทุนและกำไรขาดทุนเบ็ดเสร็จอื่นรวมและเฉพาะของบริษัทสำหรับงวด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สาม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7A798C">
        <w:rPr>
          <w:rFonts w:ascii="Browallia New" w:hAnsi="Browallia New" w:cs="Browallia New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30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A798C" w:rsidRPr="007A798C">
        <w:rPr>
          <w:rFonts w:ascii="Browallia New" w:hAnsi="Browallia New" w:cs="Browallia New"/>
          <w:sz w:val="28"/>
          <w:szCs w:val="28"/>
          <w:cs/>
          <w:lang w:bidi="th-TH"/>
        </w:rPr>
        <w:t>กันยายน</w:t>
      </w:r>
      <w:r w:rsidRPr="00022495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งบแสดงการเปลี่ยนแปลงส่วนของผู้ถือหุ้นรวมและเฉพาะของบริษัท</w:t>
      </w:r>
      <w:r w:rsidR="00720F0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7A798C">
        <w:rPr>
          <w:rFonts w:ascii="Browallia New" w:hAnsi="Browallia New" w:cs="Browallia New"/>
          <w:sz w:val="28"/>
          <w:szCs w:val="28"/>
          <w:cs/>
          <w:lang w:bidi="th-TH"/>
        </w:rPr>
        <w:t>เก้า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เดือนสิ้นสุดวัน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เดียวกัน</w:t>
      </w:r>
      <w:r w:rsidR="00F2621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>สอบทานโดยผู้สอบบัญชีดังกล่าวข้างต้น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66377" w:rsidRPr="00866377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</w:t>
      </w:r>
      <w:r w:rsidR="00866377" w:rsidRPr="0086637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66377" w:rsidRPr="0086637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="00866377" w:rsidRPr="00866377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="00866377" w:rsidRPr="00866377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</w:t>
      </w:r>
      <w:r w:rsidR="001E19F0">
        <w:rPr>
          <w:rFonts w:ascii="BrowalliaUPC" w:hAnsi="BrowalliaUPC" w:cs="BrowalliaUPC"/>
          <w:sz w:val="28"/>
          <w:szCs w:val="28"/>
          <w:lang w:val="en-US" w:bidi="th-TH"/>
        </w:rPr>
        <w:t xml:space="preserve">     </w:t>
      </w:r>
      <w:r w:rsidR="00866377" w:rsidRPr="001E19F0">
        <w:rPr>
          <w:rFonts w:ascii="BrowalliaUPC" w:hAnsi="BrowalliaUPC" w:cs="BrowalliaUPC"/>
          <w:sz w:val="28"/>
          <w:szCs w:val="28"/>
          <w:cs/>
          <w:lang w:val="en-US" w:bidi="th-TH"/>
        </w:rPr>
        <w:t>ระหว่างกาล</w:t>
      </w:r>
      <w:r w:rsidR="00FF457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866377" w:rsidRPr="0086637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ในสาระสำคัญ </w:t>
      </w:r>
      <w:r w:rsidRPr="00866377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Pr="00866377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36153A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36153A">
        <w:rPr>
          <w:rFonts w:ascii="Browallia New" w:hAnsi="Browallia New" w:cs="Browallia New"/>
          <w:sz w:val="28"/>
          <w:szCs w:val="28"/>
          <w:cs/>
          <w:lang w:val="en-US" w:bidi="th-TH"/>
        </w:rPr>
        <w:t>พฤศจิกายน</w:t>
      </w:r>
      <w:r w:rsidRPr="0086637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6377">
        <w:rPr>
          <w:rFonts w:ascii="Browallia New" w:hAnsi="Browallia New" w:cs="Browallia New"/>
          <w:sz w:val="28"/>
          <w:szCs w:val="28"/>
        </w:rPr>
        <w:t>256</w:t>
      </w:r>
      <w:r w:rsidRPr="00866377">
        <w:rPr>
          <w:rFonts w:ascii="Browallia New" w:hAnsi="Browallia New" w:cs="Browallia New"/>
          <w:sz w:val="28"/>
          <w:szCs w:val="28"/>
          <w:lang w:val="en-US"/>
        </w:rPr>
        <w:t>3</w:t>
      </w:r>
    </w:p>
    <w:p w14:paraId="0EFB1DFD" w14:textId="07CD9AEF" w:rsidR="25AC63A3" w:rsidRDefault="25AC63A3" w:rsidP="25AC63A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5BD783F" w14:textId="27F04D9C" w:rsidR="007B307E" w:rsidRDefault="007B307E" w:rsidP="25AC63A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DE2786" w14:textId="77777777" w:rsidR="00F14E68" w:rsidRDefault="00F14E68" w:rsidP="25AC63A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9C49C2" w14:textId="36594336" w:rsidR="00AE0190" w:rsidRPr="006D2172" w:rsidRDefault="000F4033" w:rsidP="25AC63A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F403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 w:rsidRPr="000F403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ญา</w:t>
      </w:r>
      <w:proofErr w:type="spellEnd"/>
      <w:r w:rsidRPr="000F403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42F76CC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0F4033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D2B2FAC" w14:textId="542889CD" w:rsidR="008E2693" w:rsidRPr="008E2693" w:rsidRDefault="00CD1AA4" w:rsidP="008E269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D1AA4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36153A" w:rsidRPr="00CD1A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9420BD" w:rsidRPr="00CD1A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420BD" w:rsidRPr="00CD1AA4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sectPr w:rsidR="008E2693" w:rsidRPr="008E269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0FBD9" w14:textId="77777777" w:rsidR="00CD150A" w:rsidRDefault="00CD150A">
      <w:r>
        <w:separator/>
      </w:r>
    </w:p>
  </w:endnote>
  <w:endnote w:type="continuationSeparator" w:id="0">
    <w:p w14:paraId="57D7DDBD" w14:textId="77777777" w:rsidR="00CD150A" w:rsidRDefault="00CD150A">
      <w:r>
        <w:continuationSeparator/>
      </w:r>
    </w:p>
  </w:endnote>
  <w:endnote w:type="continuationNotice" w:id="1">
    <w:p w14:paraId="534A72BE" w14:textId="77777777" w:rsidR="00CD150A" w:rsidRDefault="00CD15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9DF16" w14:textId="77777777" w:rsidR="00CD150A" w:rsidRDefault="00CD150A">
      <w:bookmarkStart w:id="0" w:name="_Hlk482348182"/>
      <w:bookmarkEnd w:id="0"/>
      <w:r>
        <w:separator/>
      </w:r>
    </w:p>
  </w:footnote>
  <w:footnote w:type="continuationSeparator" w:id="0">
    <w:p w14:paraId="1784CCDF" w14:textId="77777777" w:rsidR="00CD150A" w:rsidRDefault="00CD150A">
      <w:r>
        <w:continuationSeparator/>
      </w:r>
    </w:p>
  </w:footnote>
  <w:footnote w:type="continuationNotice" w:id="1">
    <w:p w14:paraId="08A2112F" w14:textId="77777777" w:rsidR="00CD150A" w:rsidRDefault="00CD15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0FC7" w14:textId="135BB9C8" w:rsidR="0079035E" w:rsidRDefault="0079035E" w:rsidP="00D96128">
    <w:pPr>
      <w:pStyle w:val="Header"/>
      <w:jc w:val="right"/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448A5" w14:textId="77777777" w:rsidR="0079035E" w:rsidRDefault="0079035E" w:rsidP="00D15EA5">
    <w:pPr>
      <w:pStyle w:val="Header"/>
      <w:tabs>
        <w:tab w:val="clear" w:pos="8562"/>
        <w:tab w:val="left" w:pos="5328"/>
      </w:tabs>
      <w:spacing w:after="1418"/>
    </w:pPr>
  </w:p>
  <w:p w14:paraId="39E3B004" w14:textId="255920CF" w:rsidR="0079035E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cs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</w:t>
    </w:r>
    <w:r w:rsidR="00612CA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</w:p>
  <w:p w14:paraId="6EE46DA1" w14:textId="39132FDD" w:rsidR="0079035E" w:rsidRPr="006932D7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C4EB412" w14:textId="5D91B3D4" w:rsidR="0079035E" w:rsidRDefault="0079035E" w:rsidP="00D15EA5">
    <w:pPr>
      <w:pStyle w:val="Header"/>
    </w:pPr>
    <w:bookmarkStart w:id="1" w:name="Footer3_tbl"/>
    <w:bookmarkEnd w:id="1"/>
  </w:p>
  <w:p w14:paraId="025EF6AD" w14:textId="64E55E65" w:rsidR="0079035E" w:rsidRDefault="0079035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49F1"/>
    <w:rsid w:val="000162B0"/>
    <w:rsid w:val="00023041"/>
    <w:rsid w:val="0003023B"/>
    <w:rsid w:val="00031D17"/>
    <w:rsid w:val="00044ACE"/>
    <w:rsid w:val="0004550E"/>
    <w:rsid w:val="00050D77"/>
    <w:rsid w:val="00052614"/>
    <w:rsid w:val="000723F7"/>
    <w:rsid w:val="00073BD1"/>
    <w:rsid w:val="00074485"/>
    <w:rsid w:val="000752A8"/>
    <w:rsid w:val="000762C0"/>
    <w:rsid w:val="00076582"/>
    <w:rsid w:val="00080866"/>
    <w:rsid w:val="000828F1"/>
    <w:rsid w:val="00082F59"/>
    <w:rsid w:val="00083F84"/>
    <w:rsid w:val="00094333"/>
    <w:rsid w:val="00097FAB"/>
    <w:rsid w:val="000A5BAB"/>
    <w:rsid w:val="000B65E3"/>
    <w:rsid w:val="000B7090"/>
    <w:rsid w:val="000C2AD1"/>
    <w:rsid w:val="000C5CA7"/>
    <w:rsid w:val="000C6440"/>
    <w:rsid w:val="000E52CE"/>
    <w:rsid w:val="000F3AAB"/>
    <w:rsid w:val="000F4033"/>
    <w:rsid w:val="000F6E25"/>
    <w:rsid w:val="001011DF"/>
    <w:rsid w:val="001032C3"/>
    <w:rsid w:val="00104C94"/>
    <w:rsid w:val="00112B69"/>
    <w:rsid w:val="001218E7"/>
    <w:rsid w:val="00122E24"/>
    <w:rsid w:val="00123168"/>
    <w:rsid w:val="00123ED7"/>
    <w:rsid w:val="001316D3"/>
    <w:rsid w:val="001317BB"/>
    <w:rsid w:val="001521CA"/>
    <w:rsid w:val="001554CD"/>
    <w:rsid w:val="00155A91"/>
    <w:rsid w:val="001613E2"/>
    <w:rsid w:val="0016459D"/>
    <w:rsid w:val="00167017"/>
    <w:rsid w:val="001679F0"/>
    <w:rsid w:val="00186ED9"/>
    <w:rsid w:val="00191A7C"/>
    <w:rsid w:val="0019210D"/>
    <w:rsid w:val="001A3BFB"/>
    <w:rsid w:val="001A3C20"/>
    <w:rsid w:val="001B198C"/>
    <w:rsid w:val="001B3A7E"/>
    <w:rsid w:val="001B7388"/>
    <w:rsid w:val="001C5248"/>
    <w:rsid w:val="001D202B"/>
    <w:rsid w:val="001D2302"/>
    <w:rsid w:val="001D2A00"/>
    <w:rsid w:val="001D65C0"/>
    <w:rsid w:val="001D7BB3"/>
    <w:rsid w:val="001E12A6"/>
    <w:rsid w:val="001E19F0"/>
    <w:rsid w:val="001E498F"/>
    <w:rsid w:val="00214C9B"/>
    <w:rsid w:val="002219FD"/>
    <w:rsid w:val="00224BC1"/>
    <w:rsid w:val="0022518C"/>
    <w:rsid w:val="002269A8"/>
    <w:rsid w:val="00237A7E"/>
    <w:rsid w:val="0024179B"/>
    <w:rsid w:val="00241F16"/>
    <w:rsid w:val="0024316F"/>
    <w:rsid w:val="00247969"/>
    <w:rsid w:val="0026182A"/>
    <w:rsid w:val="00263C03"/>
    <w:rsid w:val="00270148"/>
    <w:rsid w:val="00277EBE"/>
    <w:rsid w:val="002815BF"/>
    <w:rsid w:val="002838FB"/>
    <w:rsid w:val="00285249"/>
    <w:rsid w:val="00287DD3"/>
    <w:rsid w:val="002A252E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1EA"/>
    <w:rsid w:val="00304ADA"/>
    <w:rsid w:val="00305173"/>
    <w:rsid w:val="00321A76"/>
    <w:rsid w:val="00324764"/>
    <w:rsid w:val="00330AA1"/>
    <w:rsid w:val="00335E5B"/>
    <w:rsid w:val="003410B2"/>
    <w:rsid w:val="00341451"/>
    <w:rsid w:val="00342113"/>
    <w:rsid w:val="003426B9"/>
    <w:rsid w:val="00343B51"/>
    <w:rsid w:val="003440BD"/>
    <w:rsid w:val="00352FF0"/>
    <w:rsid w:val="00354F5D"/>
    <w:rsid w:val="0036153A"/>
    <w:rsid w:val="00364F1F"/>
    <w:rsid w:val="00365ECE"/>
    <w:rsid w:val="003744DA"/>
    <w:rsid w:val="00384904"/>
    <w:rsid w:val="00387A6A"/>
    <w:rsid w:val="00393CAB"/>
    <w:rsid w:val="00394BB5"/>
    <w:rsid w:val="003B039B"/>
    <w:rsid w:val="003B4CCD"/>
    <w:rsid w:val="003B4DED"/>
    <w:rsid w:val="003B7266"/>
    <w:rsid w:val="003C12C5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37B8"/>
    <w:rsid w:val="0040435A"/>
    <w:rsid w:val="00411F1B"/>
    <w:rsid w:val="00414DB3"/>
    <w:rsid w:val="00416281"/>
    <w:rsid w:val="00422353"/>
    <w:rsid w:val="00426915"/>
    <w:rsid w:val="00433F63"/>
    <w:rsid w:val="00435788"/>
    <w:rsid w:val="004359E6"/>
    <w:rsid w:val="00441E59"/>
    <w:rsid w:val="00443CE3"/>
    <w:rsid w:val="00452E7B"/>
    <w:rsid w:val="004546FA"/>
    <w:rsid w:val="00454FA5"/>
    <w:rsid w:val="00481FE7"/>
    <w:rsid w:val="0048532C"/>
    <w:rsid w:val="0049103F"/>
    <w:rsid w:val="00497877"/>
    <w:rsid w:val="004A0DFE"/>
    <w:rsid w:val="004A1B98"/>
    <w:rsid w:val="004A30DE"/>
    <w:rsid w:val="004A3C62"/>
    <w:rsid w:val="004C0971"/>
    <w:rsid w:val="004C0C25"/>
    <w:rsid w:val="004C1B7F"/>
    <w:rsid w:val="004C2111"/>
    <w:rsid w:val="004C732E"/>
    <w:rsid w:val="004D20AE"/>
    <w:rsid w:val="004D3578"/>
    <w:rsid w:val="004F1A16"/>
    <w:rsid w:val="004F207F"/>
    <w:rsid w:val="004F5A48"/>
    <w:rsid w:val="004F5D91"/>
    <w:rsid w:val="004F62BB"/>
    <w:rsid w:val="005070FA"/>
    <w:rsid w:val="0052186A"/>
    <w:rsid w:val="005321DA"/>
    <w:rsid w:val="0054347C"/>
    <w:rsid w:val="005456E5"/>
    <w:rsid w:val="00547541"/>
    <w:rsid w:val="00551365"/>
    <w:rsid w:val="00553BBE"/>
    <w:rsid w:val="005543DC"/>
    <w:rsid w:val="00555CCD"/>
    <w:rsid w:val="005627FF"/>
    <w:rsid w:val="00566B57"/>
    <w:rsid w:val="00577D61"/>
    <w:rsid w:val="005822AC"/>
    <w:rsid w:val="005A47A9"/>
    <w:rsid w:val="005B2619"/>
    <w:rsid w:val="005B405A"/>
    <w:rsid w:val="005C25B2"/>
    <w:rsid w:val="005C2CCB"/>
    <w:rsid w:val="005C6479"/>
    <w:rsid w:val="005C69FD"/>
    <w:rsid w:val="005C773B"/>
    <w:rsid w:val="005D7025"/>
    <w:rsid w:val="005E2D67"/>
    <w:rsid w:val="005E2F87"/>
    <w:rsid w:val="005E5578"/>
    <w:rsid w:val="005F4D62"/>
    <w:rsid w:val="005F79B7"/>
    <w:rsid w:val="0060171F"/>
    <w:rsid w:val="0060470D"/>
    <w:rsid w:val="00610ED7"/>
    <w:rsid w:val="00612CAB"/>
    <w:rsid w:val="006158A9"/>
    <w:rsid w:val="00620CE3"/>
    <w:rsid w:val="00621086"/>
    <w:rsid w:val="00626013"/>
    <w:rsid w:val="00635771"/>
    <w:rsid w:val="006365A1"/>
    <w:rsid w:val="00636AA2"/>
    <w:rsid w:val="0065051C"/>
    <w:rsid w:val="00653944"/>
    <w:rsid w:val="0066281F"/>
    <w:rsid w:val="00666764"/>
    <w:rsid w:val="0066694B"/>
    <w:rsid w:val="00667DB6"/>
    <w:rsid w:val="0067282E"/>
    <w:rsid w:val="00674431"/>
    <w:rsid w:val="006771E8"/>
    <w:rsid w:val="00677C01"/>
    <w:rsid w:val="006828A7"/>
    <w:rsid w:val="006839B1"/>
    <w:rsid w:val="00683CC7"/>
    <w:rsid w:val="00692CA5"/>
    <w:rsid w:val="006932D7"/>
    <w:rsid w:val="006964C5"/>
    <w:rsid w:val="006B06A2"/>
    <w:rsid w:val="006C3D37"/>
    <w:rsid w:val="006C6376"/>
    <w:rsid w:val="006D2172"/>
    <w:rsid w:val="006D6FF5"/>
    <w:rsid w:val="006E20E6"/>
    <w:rsid w:val="006F1B19"/>
    <w:rsid w:val="006F29ED"/>
    <w:rsid w:val="006F4F77"/>
    <w:rsid w:val="0070147C"/>
    <w:rsid w:val="0070437A"/>
    <w:rsid w:val="00704876"/>
    <w:rsid w:val="00714FD6"/>
    <w:rsid w:val="00716F1F"/>
    <w:rsid w:val="00717608"/>
    <w:rsid w:val="00720F00"/>
    <w:rsid w:val="00724428"/>
    <w:rsid w:val="007265F7"/>
    <w:rsid w:val="007277FA"/>
    <w:rsid w:val="00731487"/>
    <w:rsid w:val="00731894"/>
    <w:rsid w:val="00734D83"/>
    <w:rsid w:val="00746796"/>
    <w:rsid w:val="00746D91"/>
    <w:rsid w:val="0075598A"/>
    <w:rsid w:val="00761813"/>
    <w:rsid w:val="00771B85"/>
    <w:rsid w:val="00774663"/>
    <w:rsid w:val="00775DA6"/>
    <w:rsid w:val="00775F9A"/>
    <w:rsid w:val="0078044E"/>
    <w:rsid w:val="0078170A"/>
    <w:rsid w:val="0079035E"/>
    <w:rsid w:val="00790956"/>
    <w:rsid w:val="00793BA6"/>
    <w:rsid w:val="0079502D"/>
    <w:rsid w:val="00797990"/>
    <w:rsid w:val="007A0755"/>
    <w:rsid w:val="007A31D9"/>
    <w:rsid w:val="007A74F9"/>
    <w:rsid w:val="007A798C"/>
    <w:rsid w:val="007B307E"/>
    <w:rsid w:val="007B4300"/>
    <w:rsid w:val="007D41A1"/>
    <w:rsid w:val="007E145F"/>
    <w:rsid w:val="007E156E"/>
    <w:rsid w:val="007E306F"/>
    <w:rsid w:val="007E66E6"/>
    <w:rsid w:val="007F6551"/>
    <w:rsid w:val="008033D0"/>
    <w:rsid w:val="00803FB6"/>
    <w:rsid w:val="008059EF"/>
    <w:rsid w:val="008128F7"/>
    <w:rsid w:val="00812938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66377"/>
    <w:rsid w:val="00867CAB"/>
    <w:rsid w:val="008705E4"/>
    <w:rsid w:val="0087166E"/>
    <w:rsid w:val="008719C2"/>
    <w:rsid w:val="00881FCC"/>
    <w:rsid w:val="00883BD8"/>
    <w:rsid w:val="00884FF7"/>
    <w:rsid w:val="00894ACE"/>
    <w:rsid w:val="00896ECC"/>
    <w:rsid w:val="00897E5A"/>
    <w:rsid w:val="008A6579"/>
    <w:rsid w:val="008B19D9"/>
    <w:rsid w:val="008B1FD3"/>
    <w:rsid w:val="008B204B"/>
    <w:rsid w:val="008C49AE"/>
    <w:rsid w:val="008C59F7"/>
    <w:rsid w:val="008E2693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3253"/>
    <w:rsid w:val="00935D8D"/>
    <w:rsid w:val="009420BD"/>
    <w:rsid w:val="00942FE8"/>
    <w:rsid w:val="009440FF"/>
    <w:rsid w:val="00957E70"/>
    <w:rsid w:val="00960C45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E278C"/>
    <w:rsid w:val="009E58E9"/>
    <w:rsid w:val="009F3026"/>
    <w:rsid w:val="009F6EDC"/>
    <w:rsid w:val="00A01835"/>
    <w:rsid w:val="00A035CE"/>
    <w:rsid w:val="00A0537F"/>
    <w:rsid w:val="00A0602E"/>
    <w:rsid w:val="00A06C1F"/>
    <w:rsid w:val="00A07FFA"/>
    <w:rsid w:val="00A11FB4"/>
    <w:rsid w:val="00A1550B"/>
    <w:rsid w:val="00A34E8F"/>
    <w:rsid w:val="00A35782"/>
    <w:rsid w:val="00A362F9"/>
    <w:rsid w:val="00A43EE6"/>
    <w:rsid w:val="00A60F49"/>
    <w:rsid w:val="00A61E15"/>
    <w:rsid w:val="00A61ED0"/>
    <w:rsid w:val="00A6337E"/>
    <w:rsid w:val="00A66F91"/>
    <w:rsid w:val="00A66FB8"/>
    <w:rsid w:val="00A70229"/>
    <w:rsid w:val="00A73750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D3DD5"/>
    <w:rsid w:val="00AE0190"/>
    <w:rsid w:val="00AE1FF1"/>
    <w:rsid w:val="00AE2BF6"/>
    <w:rsid w:val="00AE3370"/>
    <w:rsid w:val="00AE64CA"/>
    <w:rsid w:val="00AF7092"/>
    <w:rsid w:val="00B06E63"/>
    <w:rsid w:val="00B1324D"/>
    <w:rsid w:val="00B157E2"/>
    <w:rsid w:val="00B17767"/>
    <w:rsid w:val="00B24A45"/>
    <w:rsid w:val="00B25B92"/>
    <w:rsid w:val="00B26948"/>
    <w:rsid w:val="00B30989"/>
    <w:rsid w:val="00B34D51"/>
    <w:rsid w:val="00B36A0E"/>
    <w:rsid w:val="00B36BA1"/>
    <w:rsid w:val="00B40952"/>
    <w:rsid w:val="00B40D67"/>
    <w:rsid w:val="00B43C45"/>
    <w:rsid w:val="00B55EE8"/>
    <w:rsid w:val="00B56E6C"/>
    <w:rsid w:val="00B5750F"/>
    <w:rsid w:val="00B63D0E"/>
    <w:rsid w:val="00B65E02"/>
    <w:rsid w:val="00B729E3"/>
    <w:rsid w:val="00B83039"/>
    <w:rsid w:val="00B85FE0"/>
    <w:rsid w:val="00B91077"/>
    <w:rsid w:val="00BA050D"/>
    <w:rsid w:val="00BA5B00"/>
    <w:rsid w:val="00BB09AD"/>
    <w:rsid w:val="00BB1A07"/>
    <w:rsid w:val="00BB6DAD"/>
    <w:rsid w:val="00BB7346"/>
    <w:rsid w:val="00BB7659"/>
    <w:rsid w:val="00BC1555"/>
    <w:rsid w:val="00BC60A9"/>
    <w:rsid w:val="00BC7458"/>
    <w:rsid w:val="00BD1299"/>
    <w:rsid w:val="00BE0918"/>
    <w:rsid w:val="00BE0C8A"/>
    <w:rsid w:val="00BE334D"/>
    <w:rsid w:val="00BE4988"/>
    <w:rsid w:val="00BF1C24"/>
    <w:rsid w:val="00BF287C"/>
    <w:rsid w:val="00BF4ED5"/>
    <w:rsid w:val="00BF5E73"/>
    <w:rsid w:val="00BF62D4"/>
    <w:rsid w:val="00BF6A22"/>
    <w:rsid w:val="00C01647"/>
    <w:rsid w:val="00C01D7B"/>
    <w:rsid w:val="00C029F4"/>
    <w:rsid w:val="00C06939"/>
    <w:rsid w:val="00C21E3B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5E9A"/>
    <w:rsid w:val="00C86BB9"/>
    <w:rsid w:val="00C8772C"/>
    <w:rsid w:val="00CA43FD"/>
    <w:rsid w:val="00CB18EB"/>
    <w:rsid w:val="00CB441E"/>
    <w:rsid w:val="00CB533E"/>
    <w:rsid w:val="00CC72E9"/>
    <w:rsid w:val="00CD0463"/>
    <w:rsid w:val="00CD150A"/>
    <w:rsid w:val="00CD1AA4"/>
    <w:rsid w:val="00CD25C2"/>
    <w:rsid w:val="00CD4D4E"/>
    <w:rsid w:val="00CD5220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371E9"/>
    <w:rsid w:val="00D430AD"/>
    <w:rsid w:val="00D460E7"/>
    <w:rsid w:val="00D54671"/>
    <w:rsid w:val="00D63ABC"/>
    <w:rsid w:val="00D64D7B"/>
    <w:rsid w:val="00D675F1"/>
    <w:rsid w:val="00D73B96"/>
    <w:rsid w:val="00D80807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2897"/>
    <w:rsid w:val="00DB308D"/>
    <w:rsid w:val="00DB460F"/>
    <w:rsid w:val="00DB5F40"/>
    <w:rsid w:val="00DD1E47"/>
    <w:rsid w:val="00DD61A9"/>
    <w:rsid w:val="00DD6EF1"/>
    <w:rsid w:val="00DE490E"/>
    <w:rsid w:val="00DE4958"/>
    <w:rsid w:val="00DF5702"/>
    <w:rsid w:val="00E04361"/>
    <w:rsid w:val="00E064FD"/>
    <w:rsid w:val="00E1053A"/>
    <w:rsid w:val="00E26AF3"/>
    <w:rsid w:val="00E276E0"/>
    <w:rsid w:val="00E314EA"/>
    <w:rsid w:val="00E3356E"/>
    <w:rsid w:val="00E33FDA"/>
    <w:rsid w:val="00E373D6"/>
    <w:rsid w:val="00E406D5"/>
    <w:rsid w:val="00E45F8A"/>
    <w:rsid w:val="00E5584D"/>
    <w:rsid w:val="00E56701"/>
    <w:rsid w:val="00E57E95"/>
    <w:rsid w:val="00E57FB7"/>
    <w:rsid w:val="00E610A0"/>
    <w:rsid w:val="00E62754"/>
    <w:rsid w:val="00E64D2D"/>
    <w:rsid w:val="00E726FD"/>
    <w:rsid w:val="00E86B53"/>
    <w:rsid w:val="00E9110B"/>
    <w:rsid w:val="00E9783C"/>
    <w:rsid w:val="00EA2B6F"/>
    <w:rsid w:val="00EB3478"/>
    <w:rsid w:val="00EB4B39"/>
    <w:rsid w:val="00EB6FE3"/>
    <w:rsid w:val="00EE0F65"/>
    <w:rsid w:val="00F14E68"/>
    <w:rsid w:val="00F15794"/>
    <w:rsid w:val="00F22258"/>
    <w:rsid w:val="00F246A1"/>
    <w:rsid w:val="00F2621E"/>
    <w:rsid w:val="00F3171B"/>
    <w:rsid w:val="00F3252B"/>
    <w:rsid w:val="00F34DFF"/>
    <w:rsid w:val="00F37917"/>
    <w:rsid w:val="00F411EC"/>
    <w:rsid w:val="00F5513E"/>
    <w:rsid w:val="00F623CA"/>
    <w:rsid w:val="00F623E5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A6A57"/>
    <w:rsid w:val="00FB3AA6"/>
    <w:rsid w:val="00FC4397"/>
    <w:rsid w:val="00FD05AD"/>
    <w:rsid w:val="00FD0666"/>
    <w:rsid w:val="00FD557D"/>
    <w:rsid w:val="00FD7295"/>
    <w:rsid w:val="00FE2187"/>
    <w:rsid w:val="00FE320C"/>
    <w:rsid w:val="00FE6836"/>
    <w:rsid w:val="00FF4572"/>
    <w:rsid w:val="00FF57A4"/>
    <w:rsid w:val="0C24F384"/>
    <w:rsid w:val="25AC63A3"/>
    <w:rsid w:val="350360AA"/>
    <w:rsid w:val="4238268D"/>
    <w:rsid w:val="497F1945"/>
    <w:rsid w:val="59E22201"/>
    <w:rsid w:val="6ACAD3F0"/>
    <w:rsid w:val="6F0F6002"/>
    <w:rsid w:val="7164C604"/>
    <w:rsid w:val="7800A774"/>
    <w:rsid w:val="78D19F51"/>
    <w:rsid w:val="7D79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7323CDDC-A2C5-496C-BAF8-3AE2577B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6" ma:contentTypeDescription="Create a new document." ma:contentTypeScope="" ma:versionID="5cf2b05b3f6c7392ea8a9d5343801600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910782fe9010d650249854aa801999c6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763006-C453-4EB1-9D46-B3308CD21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</TotalTime>
  <Pages>2</Pages>
  <Words>459</Words>
  <Characters>2622</Characters>
  <Application>Microsoft Office Word</Application>
  <DocSecurity>0</DocSecurity>
  <Lines>21</Lines>
  <Paragraphs>6</Paragraphs>
  <ScaleCrop>false</ScaleCrop>
  <Company>Grant Thornton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117</cp:revision>
  <cp:lastPrinted>2021-05-10T16:42:00Z</cp:lastPrinted>
  <dcterms:created xsi:type="dcterms:W3CDTF">2020-11-01T00:13:00Z</dcterms:created>
  <dcterms:modified xsi:type="dcterms:W3CDTF">2021-11-11T03:40:00Z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