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11" w:rsidRPr="0063634C" w:rsidRDefault="00983804" w:rsidP="0063634C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251657216" stroked="f" strokecolor="#f49100"/>
        </w:pict>
      </w:r>
      <w:r w:rsidR="00E7507C" w:rsidRPr="0063634C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63634C">
        <w:rPr>
          <w:rFonts w:ascii="Angsana New" w:hAnsi="Angsana New"/>
          <w:b/>
          <w:bCs/>
          <w:sz w:val="30"/>
          <w:szCs w:val="30"/>
          <w:cs/>
        </w:rPr>
        <w:t>กา</w:t>
      </w:r>
      <w:r w:rsidR="00811CCA">
        <w:rPr>
          <w:rFonts w:ascii="Angsana New" w:hAnsi="Angsana New"/>
          <w:b/>
          <w:bCs/>
          <w:sz w:val="30"/>
          <w:szCs w:val="30"/>
          <w:cs/>
        </w:rPr>
        <w:t>รจัดทำข้อมูลทางการเงินระหว่างกา</w:t>
      </w:r>
      <w:r w:rsidR="00811CCA">
        <w:rPr>
          <w:rFonts w:ascii="Angsana New" w:hAnsi="Angsana New" w:hint="cs"/>
          <w:b/>
          <w:bCs/>
          <w:sz w:val="30"/>
          <w:szCs w:val="30"/>
          <w:cs/>
        </w:rPr>
        <w:t>ล</w:t>
      </w:r>
    </w:p>
    <w:p w:rsidR="008D0211" w:rsidRPr="004F504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Pr="004F5042">
        <w:rPr>
          <w:rFonts w:ascii="Angsana New" w:hAnsi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>(ปรับปรุง</w:t>
      </w:r>
      <w:r w:rsidRPr="004F5042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="001230EE">
        <w:rPr>
          <w:rFonts w:ascii="Angsana New" w:hAnsi="Angsana New" w:hint="cs"/>
          <w:spacing w:val="-2"/>
          <w:sz w:val="30"/>
          <w:szCs w:val="30"/>
          <w:cs/>
        </w:rPr>
        <w:t>256</w:t>
      </w:r>
      <w:r w:rsidR="00A879CD"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/>
          <w:sz w:val="30"/>
          <w:szCs w:val="30"/>
        </w:rPr>
        <w:t>6</w:t>
      </w:r>
      <w:r w:rsidR="00A879CD">
        <w:rPr>
          <w:rFonts w:ascii="Angsana New" w:hAnsi="Angsana New"/>
          <w:sz w:val="30"/>
          <w:szCs w:val="30"/>
        </w:rPr>
        <w:t>3</w:t>
      </w:r>
      <w:r w:rsidRPr="004F504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6C84">
        <w:rPr>
          <w:rFonts w:ascii="Angsana New" w:hAnsi="Angsana New"/>
          <w:sz w:val="30"/>
          <w:szCs w:val="30"/>
        </w:rPr>
        <w:t>256</w:t>
      </w:r>
      <w:r w:rsidR="00A879CD">
        <w:rPr>
          <w:rFonts w:ascii="Angsana New" w:hAnsi="Angsana New"/>
          <w:sz w:val="30"/>
          <w:szCs w:val="30"/>
        </w:rPr>
        <w:t>3</w:t>
      </w:r>
    </w:p>
    <w:p w:rsidR="008242BB" w:rsidRPr="004F504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E11D25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89378E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E11D25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89378E">
        <w:rPr>
          <w:rFonts w:ascii="Angsana New" w:hAnsi="Angsana New" w:hint="cs"/>
          <w:sz w:val="30"/>
          <w:szCs w:val="30"/>
          <w:cs/>
        </w:rPr>
        <w:t>30 กันยายน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0A3D0E">
        <w:rPr>
          <w:rFonts w:ascii="Angsana New" w:hAnsi="Angsana New"/>
          <w:sz w:val="30"/>
          <w:szCs w:val="30"/>
          <w:cs/>
        </w:rPr>
        <w:t>25</w:t>
      </w:r>
      <w:r w:rsidR="00155428" w:rsidRPr="000A3D0E">
        <w:rPr>
          <w:rFonts w:ascii="Angsana New" w:hAnsi="Angsana New"/>
          <w:sz w:val="30"/>
          <w:szCs w:val="30"/>
        </w:rPr>
        <w:t>6</w:t>
      </w:r>
      <w:r w:rsidR="00A879CD">
        <w:rPr>
          <w:rFonts w:ascii="Angsana New" w:hAnsi="Angsana New" w:hint="cs"/>
          <w:sz w:val="30"/>
          <w:szCs w:val="30"/>
          <w:cs/>
        </w:rPr>
        <w:t>4</w:t>
      </w:r>
      <w:r w:rsidRPr="000A3D0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F2E1B" w:rsidRPr="000A3D0E">
        <w:rPr>
          <w:rFonts w:ascii="Angsana New" w:hAnsi="Angsana New"/>
          <w:sz w:val="30"/>
          <w:szCs w:val="30"/>
        </w:rPr>
        <w:t>25</w:t>
      </w:r>
      <w:r w:rsidR="00D96C84" w:rsidRPr="000A3D0E">
        <w:rPr>
          <w:rFonts w:ascii="Angsana New" w:hAnsi="Angsana New" w:hint="cs"/>
          <w:sz w:val="30"/>
          <w:szCs w:val="30"/>
          <w:cs/>
        </w:rPr>
        <w:t>6</w:t>
      </w:r>
      <w:r w:rsidR="00A879CD">
        <w:rPr>
          <w:rFonts w:ascii="Angsana New" w:hAnsi="Angsana New" w:hint="cs"/>
          <w:sz w:val="30"/>
          <w:szCs w:val="30"/>
          <w:cs/>
        </w:rPr>
        <w:t>3</w:t>
      </w:r>
      <w:r w:rsidR="00EE0A94" w:rsidRPr="000A3D0E">
        <w:rPr>
          <w:rFonts w:ascii="Angsana New" w:hAnsi="Angsana New"/>
          <w:sz w:val="30"/>
          <w:szCs w:val="30"/>
        </w:rPr>
        <w:t xml:space="preserve"> </w:t>
      </w:r>
      <w:r w:rsidR="00EE0A94" w:rsidRPr="000A3D0E">
        <w:rPr>
          <w:rFonts w:ascii="Angsana New" w:hAnsi="Angsana New" w:hint="cs"/>
          <w:sz w:val="30"/>
          <w:szCs w:val="30"/>
          <w:cs/>
        </w:rPr>
        <w:t>และงบการเงินรวมสำหรับปีสิ้นสุดวันที่ 31 ธันวาคม 25</w:t>
      </w:r>
      <w:r w:rsidR="00D96C84" w:rsidRPr="000A3D0E">
        <w:rPr>
          <w:rFonts w:ascii="Angsana New" w:hAnsi="Angsana New" w:hint="cs"/>
          <w:sz w:val="30"/>
          <w:szCs w:val="30"/>
          <w:cs/>
        </w:rPr>
        <w:t>6</w:t>
      </w:r>
      <w:r w:rsidR="00A879CD">
        <w:rPr>
          <w:rFonts w:ascii="Angsana New" w:hAnsi="Angsana New" w:hint="cs"/>
          <w:sz w:val="30"/>
          <w:szCs w:val="30"/>
          <w:cs/>
        </w:rPr>
        <w:t>3</w:t>
      </w:r>
      <w:r w:rsidRPr="000A3D0E">
        <w:rPr>
          <w:rFonts w:ascii="Angsana New" w:hAnsi="Angsana New"/>
          <w:sz w:val="30"/>
          <w:szCs w:val="30"/>
        </w:rPr>
        <w:t xml:space="preserve"> </w:t>
      </w:r>
      <w:r w:rsidRPr="000A3D0E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0A3D0E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0A3D0E">
        <w:rPr>
          <w:rFonts w:ascii="Angsana New" w:hAnsi="Angsana New" w:hint="cs"/>
          <w:sz w:val="30"/>
          <w:szCs w:val="30"/>
          <w:cs/>
        </w:rPr>
        <w:t>นี้</w:t>
      </w:r>
      <w:r w:rsidRPr="000A3D0E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0A3D0E">
        <w:rPr>
          <w:rFonts w:ascii="Angsana New" w:hAnsi="Angsana New" w:hint="cs"/>
          <w:sz w:val="30"/>
          <w:szCs w:val="30"/>
          <w:cs/>
        </w:rPr>
        <w:t>ที่</w:t>
      </w:r>
      <w:r w:rsidRPr="000A3D0E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0A3D0E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Pr="00872B0A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A879CD">
        <w:rPr>
          <w:rFonts w:ascii="Angsana New" w:hAnsi="Angsana New"/>
          <w:sz w:val="30"/>
          <w:szCs w:val="30"/>
        </w:rPr>
        <w:t>6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</w:t>
      </w:r>
      <w:r w:rsidRPr="004F5042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</w:t>
      </w:r>
      <w:r w:rsidRPr="004F5042">
        <w:rPr>
          <w:rFonts w:ascii="Angsana New" w:hAnsi="Angsana New" w:hint="cs"/>
          <w:sz w:val="30"/>
          <w:szCs w:val="30"/>
          <w:cs/>
        </w:rPr>
        <w:t>จัด</w:t>
      </w:r>
      <w:r w:rsidRPr="004F5042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9B28C8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73F33" w:rsidRDefault="00A879CD" w:rsidP="00B73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C8793A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8793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C8793A">
        <w:rPr>
          <w:rFonts w:ascii="Angsana New" w:hAnsi="Angsana New"/>
          <w:sz w:val="30"/>
          <w:szCs w:val="30"/>
        </w:rPr>
        <w:t xml:space="preserve"> </w:t>
      </w:r>
      <w:r w:rsidRPr="00C8793A">
        <w:rPr>
          <w:rFonts w:ascii="Angsana New" w:hAnsi="Angsana New" w:hint="cs"/>
          <w:sz w:val="30"/>
          <w:szCs w:val="30"/>
          <w:cs/>
        </w:rPr>
        <w:t>บริษัทและบริษัทย่อยได้ถือปฏิบัติตามมาตรฐานการบัญชีและมาตรฐานการรายงานทางการเงินร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C8793A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8793A">
        <w:rPr>
          <w:rFonts w:ascii="Angsana New" w:hAnsi="Angsana New" w:hint="cs"/>
          <w:sz w:val="30"/>
          <w:szCs w:val="30"/>
          <w:cs/>
        </w:rPr>
        <w:t xml:space="preserve">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2564</w:t>
      </w:r>
      <w:r w:rsidRPr="00C8793A">
        <w:rPr>
          <w:rFonts w:ascii="Angsana New" w:hAnsi="Angsana New"/>
          <w:sz w:val="30"/>
          <w:szCs w:val="30"/>
        </w:rPr>
        <w:t xml:space="preserve"> </w:t>
      </w:r>
      <w:r w:rsidRPr="00C8793A">
        <w:rPr>
          <w:rFonts w:ascii="Angsana New" w:hAnsi="Angsana New" w:hint="cs"/>
          <w:sz w:val="30"/>
          <w:szCs w:val="30"/>
          <w:cs/>
        </w:rPr>
        <w:t>ทั้งนี้ การนำมาตรฐานการบัญชีและมาตรฐานการรายงานทางการเงินร</w:t>
      </w:r>
      <w:r>
        <w:rPr>
          <w:rFonts w:ascii="Angsana New" w:hAnsi="Angsana New" w:hint="cs"/>
          <w:sz w:val="30"/>
          <w:szCs w:val="30"/>
          <w:cs/>
        </w:rPr>
        <w:t>วมถึงการตีความมาตรฐานการบัญชีและ</w:t>
      </w:r>
      <w:r w:rsidRPr="00C8793A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ที่ปรับปรุงใหม่ดังกล่าวข้างต้นมาเริ่มถือปฏิบัติไม่มีผลกระทบที่เป็นสาระสำคัญต่องบการเงินของบริษัทและบริษัทย่อย</w:t>
      </w:r>
    </w:p>
    <w:p w:rsidR="00D52472" w:rsidRDefault="00D52472" w:rsidP="00B73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37BDE" w:rsidRPr="004F5042" w:rsidRDefault="000F27FC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</w:t>
      </w:r>
      <w:r w:rsidR="00EE0A94"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ซึ่งได้นำเสนอเพื่อวัตถุประสงค์ของการรายงานทางการเงินเพื่อใช้ในประเทศ</w:t>
      </w:r>
    </w:p>
    <w:p w:rsidR="00EF6372" w:rsidRDefault="00EF6372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A879CD" w:rsidRDefault="00A8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  <w:cs/>
        </w:rPr>
      </w:pPr>
      <w:r>
        <w:rPr>
          <w:rFonts w:ascii="Angsana New" w:hAnsi="Angsana New"/>
          <w:b/>
          <w:bCs/>
          <w:szCs w:val="30"/>
          <w:cs/>
        </w:rPr>
        <w:br w:type="page"/>
      </w:r>
    </w:p>
    <w:p w:rsidR="00090FDB" w:rsidRPr="004F5042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="00090FDB" w:rsidRPr="004F5042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E448F0" w:rsidRPr="004F5042" w:rsidRDefault="00E448F0" w:rsidP="00D10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7DBE" w:rsidRDefault="00097F22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97F22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และบริษัทย่อย</w:t>
      </w:r>
      <w:r w:rsidRPr="00097F22">
        <w:rPr>
          <w:rFonts w:ascii="Angsana New" w:hAnsi="Angsana New"/>
          <w:sz w:val="30"/>
          <w:szCs w:val="30"/>
          <w:cs/>
          <w:lang w:val="th-TH"/>
        </w:rPr>
        <w:t>ได้ใช้นโยบายการบัญชีที่สำคัญ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 xml:space="preserve">และวิธีการคำนวณต่างๆ </w:t>
      </w:r>
      <w:r w:rsidRPr="00097F22">
        <w:rPr>
          <w:rFonts w:ascii="Angsana New" w:hAnsi="Angsana New"/>
          <w:sz w:val="30"/>
          <w:szCs w:val="30"/>
          <w:cs/>
          <w:lang w:val="th-TH"/>
        </w:rPr>
        <w:t>ใน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การจัดทำ</w:t>
      </w:r>
      <w:r w:rsidRPr="00097F22">
        <w:rPr>
          <w:rFonts w:ascii="Angsana New" w:hAnsi="Angsana New"/>
          <w:sz w:val="30"/>
          <w:szCs w:val="30"/>
          <w:cs/>
          <w:lang w:val="th-TH"/>
        </w:rPr>
        <w:t>ข้อมูลทางการเงินระหว่าง</w:t>
      </w:r>
      <w:r w:rsidRPr="001F774B">
        <w:rPr>
          <w:rFonts w:ascii="Angsana New" w:hAnsi="Angsana New"/>
          <w:sz w:val="30"/>
          <w:szCs w:val="30"/>
          <w:cs/>
          <w:lang w:val="th-TH"/>
        </w:rPr>
        <w:t>กาลสำหรับ</w:t>
      </w:r>
      <w:r w:rsidRPr="001F774B">
        <w:rPr>
          <w:rFonts w:ascii="Angsana New" w:hAnsi="Angsana New" w:hint="cs"/>
          <w:sz w:val="30"/>
          <w:szCs w:val="30"/>
          <w:cs/>
          <w:lang w:val="th-TH"/>
        </w:rPr>
        <w:t>งวดสามเดือนและ</w:t>
      </w:r>
      <w:r w:rsidR="0089378E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1F774B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1F774B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89378E">
        <w:rPr>
          <w:rFonts w:ascii="Angsana New" w:hAnsi="Angsana New" w:hint="cs"/>
          <w:sz w:val="30"/>
          <w:szCs w:val="30"/>
          <w:cs/>
          <w:lang w:val="th-TH"/>
        </w:rPr>
        <w:t>30 กันยายน</w:t>
      </w:r>
      <w:r w:rsidRPr="001F774B">
        <w:rPr>
          <w:rFonts w:ascii="Angsana New" w:hAnsi="Angsana New" w:hint="cs"/>
          <w:sz w:val="30"/>
          <w:szCs w:val="30"/>
          <w:cs/>
          <w:lang w:val="th-TH"/>
        </w:rPr>
        <w:t xml:space="preserve"> 25</w:t>
      </w:r>
      <w:r w:rsidRPr="001F774B">
        <w:rPr>
          <w:rFonts w:ascii="Angsana New" w:hAnsi="Angsana New"/>
          <w:sz w:val="30"/>
          <w:szCs w:val="30"/>
          <w:cs/>
          <w:lang w:val="th-TH"/>
        </w:rPr>
        <w:t>64 และ 25</w:t>
      </w:r>
      <w:r w:rsidRPr="001F774B">
        <w:rPr>
          <w:rFonts w:ascii="Angsana New" w:hAnsi="Angsana New" w:hint="cs"/>
          <w:sz w:val="30"/>
          <w:szCs w:val="30"/>
          <w:cs/>
          <w:lang w:val="th-TH"/>
        </w:rPr>
        <w:t>63</w:t>
      </w:r>
      <w:r w:rsidRPr="001F774B">
        <w:rPr>
          <w:rFonts w:ascii="Angsana New" w:hAnsi="Angsana New"/>
          <w:sz w:val="30"/>
          <w:szCs w:val="30"/>
          <w:cs/>
          <w:lang w:val="th-TH"/>
        </w:rPr>
        <w:t xml:space="preserve"> เช่นเดียวกับที่ใช้</w:t>
      </w:r>
      <w:r w:rsidRPr="001F774B">
        <w:rPr>
          <w:rFonts w:ascii="Angsana New" w:hAnsi="Angsana New" w:hint="cs"/>
          <w:sz w:val="30"/>
          <w:szCs w:val="30"/>
          <w:cs/>
          <w:lang w:val="th-TH"/>
        </w:rPr>
        <w:t>ในการจัดทำ</w:t>
      </w:r>
      <w:r w:rsidRPr="001F774B">
        <w:rPr>
          <w:rFonts w:ascii="Angsana New" w:hAnsi="Angsana New"/>
          <w:sz w:val="30"/>
          <w:szCs w:val="30"/>
          <w:cs/>
          <w:lang w:val="th-TH"/>
        </w:rPr>
        <w:t>งบ</w:t>
      </w:r>
      <w:r w:rsidRPr="00097F22">
        <w:rPr>
          <w:rFonts w:ascii="Angsana New" w:hAnsi="Angsana New"/>
          <w:sz w:val="30"/>
          <w:szCs w:val="30"/>
          <w:cs/>
          <w:lang w:val="th-TH"/>
        </w:rPr>
        <w:t>การเงิน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สำหรับปี</w:t>
      </w:r>
      <w:r w:rsidRPr="00097F22">
        <w:rPr>
          <w:rFonts w:ascii="Angsana New" w:hAnsi="Angsana New"/>
          <w:sz w:val="30"/>
          <w:szCs w:val="30"/>
          <w:cs/>
          <w:lang w:val="th-TH"/>
        </w:rPr>
        <w:t>สิ้นสุดวันที่ 31 ธันวาคม 25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63</w:t>
      </w:r>
      <w:r w:rsidRPr="00097F22">
        <w:rPr>
          <w:rFonts w:ascii="Angsana New" w:hAnsi="Angsana New"/>
          <w:sz w:val="30"/>
          <w:szCs w:val="30"/>
          <w:cs/>
          <w:lang w:val="th-TH"/>
        </w:rPr>
        <w:t xml:space="preserve"> ยกเว้น</w:t>
      </w:r>
      <w:r w:rsidR="007E7DBE">
        <w:rPr>
          <w:rFonts w:ascii="Angsana New" w:hAnsi="Angsana New" w:hint="cs"/>
          <w:sz w:val="30"/>
          <w:szCs w:val="30"/>
          <w:cs/>
          <w:lang w:val="th-TH"/>
        </w:rPr>
        <w:t>เรื่องที่เกี่ยวข้องกับ</w:t>
      </w:r>
    </w:p>
    <w:p w:rsidR="007E7DBE" w:rsidRDefault="00097F22" w:rsidP="007E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97F22">
        <w:rPr>
          <w:rFonts w:ascii="Angsana New" w:hAnsi="Angsana New" w:hint="cs"/>
          <w:sz w:val="30"/>
          <w:szCs w:val="30"/>
          <w:cs/>
          <w:lang w:val="th-TH"/>
        </w:rPr>
        <w:t xml:space="preserve">(1) </w:t>
      </w:r>
      <w:r w:rsidR="007E7DBE">
        <w:rPr>
          <w:rFonts w:ascii="Angsana New" w:hAnsi="Angsana New" w:hint="cs"/>
          <w:sz w:val="30"/>
          <w:szCs w:val="30"/>
          <w:cs/>
          <w:lang w:val="th-TH"/>
        </w:rPr>
        <w:tab/>
      </w:r>
      <w:r w:rsidRPr="00097F22">
        <w:rPr>
          <w:rFonts w:ascii="Angsana New" w:hAnsi="Angsana New"/>
          <w:sz w:val="30"/>
          <w:szCs w:val="30"/>
          <w:cs/>
          <w:lang w:val="th-TH"/>
        </w:rPr>
        <w:t>การนำมาตรฐานการบัญชีและมาตรฐานการรายงานทางการเงินรวมถึงการตีความมาตรฐานการบัญชี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097F22">
        <w:rPr>
          <w:rFonts w:ascii="Angsana New" w:hAnsi="Angsana New"/>
          <w:sz w:val="30"/>
          <w:szCs w:val="30"/>
          <w:cs/>
          <w:lang w:val="th-TH"/>
        </w:rPr>
        <w:t>การตีความมาตรฐานการรายงานทางการเงินที่ปรับปรุงใหม่ตามที่กล่าวในหมายเหตุ 1 มาเริ่มถือปฏิบัติซึ่งผลกระทบ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ไม่เป็นสาระสำคัญ</w:t>
      </w:r>
    </w:p>
    <w:p w:rsidR="007E7DBE" w:rsidRPr="009C5103" w:rsidRDefault="00097F22" w:rsidP="007E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097F22">
        <w:rPr>
          <w:rFonts w:ascii="Angsana New" w:hAnsi="Angsana New"/>
          <w:sz w:val="30"/>
          <w:szCs w:val="30"/>
          <w:cs/>
          <w:lang w:val="th-TH"/>
        </w:rPr>
        <w:t xml:space="preserve">(2) </w:t>
      </w:r>
      <w:r w:rsidR="007E7DBE">
        <w:rPr>
          <w:rFonts w:ascii="Angsana New" w:hAnsi="Angsana New" w:hint="cs"/>
          <w:sz w:val="30"/>
          <w:szCs w:val="30"/>
          <w:cs/>
          <w:lang w:val="th-TH"/>
        </w:rPr>
        <w:tab/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นโยบายการบัญชีส่วนเพิ่มเติมสำหรับการขายและเช่ากลับคืนสินทรัพย์ที่บริษัท</w:t>
      </w:r>
      <w:r w:rsidRPr="00097F22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ในฐานะผู้ขายและผู้เช่ากลับ</w:t>
      </w:r>
      <w:r w:rsidRPr="00097F22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ได้ประเมินแล้วไม่ถือว่าเป็นการขายสินทรัพย์สำหรับการรายงานทางการเงินซึ่งบริษัทจะรับรู้สินทรัพย์ที่โอนนั้นต่อไปตามเดิมและรับรู้หนี้สินตามสัญญาเช่าเท่ากับจำนวนเงินที่ได้รับ</w:t>
      </w:r>
      <w:r w:rsidR="007E7DBE">
        <w:rPr>
          <w:rFonts w:ascii="Angsana New" w:hAnsi="Angsana New" w:hint="cs"/>
          <w:sz w:val="30"/>
          <w:szCs w:val="30"/>
          <w:cs/>
          <w:lang w:val="th-TH"/>
        </w:rPr>
        <w:t>จากการจากการโอนส</w:t>
      </w:r>
      <w:r w:rsidR="001B28EF">
        <w:rPr>
          <w:rFonts w:ascii="Angsana New" w:hAnsi="Angsana New" w:hint="cs"/>
          <w:sz w:val="30"/>
          <w:szCs w:val="30"/>
          <w:cs/>
          <w:lang w:val="th-TH"/>
        </w:rPr>
        <w:t>ินทรัพย์นั้น</w:t>
      </w:r>
      <w:r w:rsidR="009C5103">
        <w:rPr>
          <w:rFonts w:ascii="Angsana New" w:hAnsi="Angsana New"/>
          <w:sz w:val="30"/>
          <w:szCs w:val="30"/>
        </w:rPr>
        <w:t xml:space="preserve"> </w:t>
      </w:r>
      <w:r w:rsidR="009C5103">
        <w:rPr>
          <w:rFonts w:ascii="Angsana New" w:hAnsi="Angsana New" w:hint="cs"/>
          <w:sz w:val="30"/>
          <w:szCs w:val="30"/>
          <w:cs/>
        </w:rPr>
        <w:t>และ</w:t>
      </w:r>
    </w:p>
    <w:p w:rsidR="006747F5" w:rsidRPr="00BF128E" w:rsidRDefault="00097F22" w:rsidP="007E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097F22">
        <w:rPr>
          <w:rFonts w:ascii="Angsana New" w:hAnsi="Angsana New" w:hint="cs"/>
          <w:sz w:val="30"/>
          <w:szCs w:val="30"/>
          <w:cs/>
          <w:lang w:val="th-TH"/>
        </w:rPr>
        <w:t xml:space="preserve">(3) </w:t>
      </w:r>
      <w:r w:rsidR="007E7DBE">
        <w:rPr>
          <w:rFonts w:ascii="Angsana New" w:hAnsi="Angsana New" w:hint="cs"/>
          <w:sz w:val="30"/>
          <w:szCs w:val="30"/>
          <w:cs/>
          <w:lang w:val="th-TH"/>
        </w:rPr>
        <w:tab/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การยกเลิกการใช้มาตรการผ่อนปรน</w:t>
      </w:r>
      <w:r w:rsidRPr="00097F22">
        <w:rPr>
          <w:rFonts w:ascii="Angsana New" w:hAnsi="Angsana New"/>
          <w:sz w:val="30"/>
          <w:szCs w:val="30"/>
          <w:cs/>
          <w:lang w:val="th-TH"/>
        </w:rPr>
        <w:t xml:space="preserve">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(COVID-19) ซึ่งออกโดยสภาวิชาชีพบัญชีในเดือนเมษายน 2563 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(มีผลบังคับใช้สำหรับปี 2563 เท่านั้น) ซึ่งผลกระทบที่มีต่อค่าเผื่อการด้อยค่า</w:t>
      </w:r>
      <w:r w:rsidR="00306783">
        <w:rPr>
          <w:rFonts w:ascii="Angsana New" w:hAnsi="Angsana New" w:hint="cs"/>
          <w:sz w:val="30"/>
          <w:szCs w:val="30"/>
          <w:cs/>
          <w:lang w:val="th-TH"/>
        </w:rPr>
        <w:t>จาก</w:t>
      </w:r>
      <w:r w:rsidRPr="00097F22">
        <w:rPr>
          <w:rFonts w:ascii="Angsana New" w:hAnsi="Angsana New"/>
          <w:sz w:val="30"/>
          <w:szCs w:val="30"/>
          <w:cs/>
          <w:lang w:val="th-TH"/>
        </w:rPr>
        <w:t>ผลขาดทุนด้านเครดิตที่คาดว่าจะเกิดขึ้น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 xml:space="preserve">ของบัญชี </w:t>
      </w:r>
      <w:r w:rsidRPr="00097F22">
        <w:rPr>
          <w:rFonts w:ascii="Angsana New" w:hAnsi="Angsana New"/>
          <w:sz w:val="30"/>
          <w:szCs w:val="30"/>
          <w:cs/>
          <w:lang w:val="th-TH"/>
        </w:rPr>
        <w:t>“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>ลูกหนี้การค้า</w:t>
      </w:r>
      <w:r w:rsidRPr="00097F22">
        <w:rPr>
          <w:rFonts w:ascii="Angsana New" w:hAnsi="Angsana New"/>
          <w:sz w:val="30"/>
          <w:szCs w:val="30"/>
          <w:cs/>
          <w:lang w:val="th-TH"/>
        </w:rPr>
        <w:t xml:space="preserve">” 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 xml:space="preserve">เมื่อนำ </w:t>
      </w:r>
      <w:r w:rsidRPr="00097F22">
        <w:rPr>
          <w:rFonts w:ascii="Angsana New" w:hAnsi="Angsana New"/>
          <w:sz w:val="30"/>
          <w:szCs w:val="30"/>
          <w:cs/>
          <w:lang w:val="th-TH"/>
        </w:rPr>
        <w:t>Forward-looking information</w:t>
      </w:r>
      <w:r w:rsidRPr="00097F22">
        <w:rPr>
          <w:rFonts w:ascii="Angsana New" w:hAnsi="Angsana New" w:hint="cs"/>
          <w:sz w:val="30"/>
          <w:szCs w:val="30"/>
          <w:cs/>
          <w:lang w:val="th-TH"/>
        </w:rPr>
        <w:t xml:space="preserve"> มารวมในการพิจารณาและวัดมูลค่าเพิ่มขึ้นจากยอดที่เคยรายงานไว้ ณ วันที่ 31 ธันวาคม 2563 ประมาณ 3.4 ล้านบาทและ 4.1 ล้านบาทในงบการเงินเฉพาะกิจการและงบการเงินรวม ตามลำดับ โดยจำนวนเงินดังกล่าวเป็นส่วนหนึ่งของขาดทุนจากการด้อยค่าที่ถูกรับรู้ในไตรมาสที่ 1 ของปี 2564</w:t>
      </w:r>
      <w:r w:rsidR="001A1357">
        <w:rPr>
          <w:rFonts w:ascii="Angsana New" w:hAnsi="Angsana New" w:hint="cs"/>
          <w:sz w:val="30"/>
          <w:szCs w:val="30"/>
          <w:cs/>
          <w:lang w:val="th-TH"/>
        </w:rPr>
        <w:t xml:space="preserve"> (งวด</w:t>
      </w:r>
      <w:r w:rsidR="0089378E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1A1357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89378E">
        <w:rPr>
          <w:rFonts w:ascii="Angsana New" w:hAnsi="Angsana New" w:hint="cs"/>
          <w:sz w:val="30"/>
          <w:szCs w:val="30"/>
          <w:cs/>
          <w:lang w:val="th-TH"/>
        </w:rPr>
        <w:t>30 กันยายน</w:t>
      </w:r>
      <w:r w:rsidR="001A1357">
        <w:rPr>
          <w:rFonts w:ascii="Angsana New" w:hAnsi="Angsana New" w:hint="cs"/>
          <w:sz w:val="30"/>
          <w:szCs w:val="30"/>
          <w:cs/>
          <w:lang w:val="th-TH"/>
        </w:rPr>
        <w:t xml:space="preserve"> 2564)</w:t>
      </w:r>
    </w:p>
    <w:p w:rsidR="004C49F7" w:rsidRDefault="004C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090FDB" w:rsidRPr="004F5042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</w:p>
    <w:p w:rsidR="00090FDB" w:rsidRDefault="00090FDB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3401F" w:rsidRDefault="00570466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color w:val="000000"/>
          <w:sz w:val="30"/>
          <w:szCs w:val="30"/>
          <w:cs/>
        </w:rPr>
        <w:t>รายได้และค่าใช้จ่ายที่เกิดระหว่างบริษัทและบุคคลหรือบริษัทที่เกี่ยวข้องกัน</w:t>
      </w:r>
      <w:r w:rsidR="00632C23" w:rsidRPr="004F5042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</w:t>
      </w:r>
      <w:r w:rsidR="0043360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89378E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="00433604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="008C2D8F" w:rsidRPr="006178D6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89378E">
        <w:rPr>
          <w:rFonts w:ascii="Angsana New" w:hAnsi="Angsana New" w:hint="cs"/>
          <w:color w:val="000000"/>
          <w:sz w:val="30"/>
          <w:szCs w:val="30"/>
          <w:cs/>
        </w:rPr>
        <w:t>30 กันยายน</w:t>
      </w:r>
      <w:r w:rsidR="0043360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B5E83">
        <w:rPr>
          <w:rFonts w:ascii="Angsana New" w:hAnsi="Angsana New" w:hint="cs"/>
          <w:color w:val="000000"/>
          <w:sz w:val="30"/>
          <w:szCs w:val="30"/>
          <w:cs/>
        </w:rPr>
        <w:t>256</w:t>
      </w:r>
      <w:r w:rsidR="001F774B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A61F5E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A61F5E" w:rsidRPr="004F504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color w:val="000000"/>
          <w:sz w:val="30"/>
          <w:szCs w:val="30"/>
        </w:rPr>
        <w:t>25</w:t>
      </w:r>
      <w:r w:rsidR="007B5E83">
        <w:rPr>
          <w:rFonts w:ascii="Angsana New" w:hAnsi="Angsana New"/>
          <w:color w:val="000000"/>
          <w:sz w:val="30"/>
          <w:szCs w:val="30"/>
        </w:rPr>
        <w:t>6</w:t>
      </w:r>
      <w:r w:rsidR="001F774B">
        <w:rPr>
          <w:rFonts w:ascii="Angsana New" w:hAnsi="Angsana New"/>
          <w:color w:val="000000"/>
          <w:sz w:val="30"/>
          <w:szCs w:val="30"/>
        </w:rPr>
        <w:t>3</w:t>
      </w:r>
      <w:r w:rsidR="00D96C8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81BF9" w:rsidRPr="004F504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:rsidR="007B5E83" w:rsidRDefault="007B5E83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4F5042" w:rsidRDefault="001030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 (</w:t>
            </w:r>
            <w:r w:rsidR="007B5E83"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 w:rsidR="001030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1030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  <w:r w:rsidR="008937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7B5E83" w:rsidRPr="004F5042" w:rsidTr="001F774B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1F77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7B5E83" w:rsidRPr="004F5042" w:rsidTr="001F774B"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D96C8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872B0A" w:rsidRPr="004F5042" w:rsidTr="0082639A">
        <w:tc>
          <w:tcPr>
            <w:tcW w:w="3652" w:type="dxa"/>
            <w:vAlign w:val="bottom"/>
          </w:tcPr>
          <w:p w:rsidR="00872B0A" w:rsidRPr="004F5042" w:rsidRDefault="00872B0A" w:rsidP="00CD7B1B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72B0A" w:rsidRPr="0082639A" w:rsidRDefault="002C6C24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5,070</w:t>
            </w:r>
          </w:p>
        </w:tc>
        <w:tc>
          <w:tcPr>
            <w:tcW w:w="283" w:type="dxa"/>
            <w:vAlign w:val="bottom"/>
          </w:tcPr>
          <w:p w:rsidR="00872B0A" w:rsidRPr="00193960" w:rsidRDefault="00872B0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872B0A" w:rsidRPr="00193960" w:rsidRDefault="001D545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,467</w:t>
            </w:r>
          </w:p>
        </w:tc>
        <w:tc>
          <w:tcPr>
            <w:tcW w:w="282" w:type="dxa"/>
          </w:tcPr>
          <w:p w:rsidR="00872B0A" w:rsidRPr="00193960" w:rsidRDefault="00872B0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2B0A" w:rsidRPr="004A56CD" w:rsidRDefault="002C6C24" w:rsidP="00FF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19,955</w:t>
            </w:r>
          </w:p>
        </w:tc>
        <w:tc>
          <w:tcPr>
            <w:tcW w:w="283" w:type="dxa"/>
            <w:vAlign w:val="bottom"/>
          </w:tcPr>
          <w:p w:rsidR="00872B0A" w:rsidRPr="00193960" w:rsidRDefault="00872B0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2B0A" w:rsidRPr="00193960" w:rsidRDefault="001D54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16,043</w:t>
            </w:r>
          </w:p>
        </w:tc>
      </w:tr>
    </w:tbl>
    <w:p w:rsidR="00983E8B" w:rsidRDefault="00983E8B">
      <w:r>
        <w:br w:type="page"/>
      </w: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983E8B" w:rsidRPr="009F7BA5" w:rsidTr="000940C2">
        <w:trPr>
          <w:tblHeader/>
        </w:trPr>
        <w:tc>
          <w:tcPr>
            <w:tcW w:w="3652" w:type="dxa"/>
            <w:vAlign w:val="bottom"/>
          </w:tcPr>
          <w:p w:rsidR="00983E8B" w:rsidRPr="009F7BA5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983E8B" w:rsidRPr="009F7BA5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983E8B" w:rsidRPr="009F7BA5" w:rsidTr="000940C2">
        <w:trPr>
          <w:tblHeader/>
        </w:trPr>
        <w:tc>
          <w:tcPr>
            <w:tcW w:w="3652" w:type="dxa"/>
            <w:vAlign w:val="bottom"/>
          </w:tcPr>
          <w:p w:rsidR="00983E8B" w:rsidRPr="009F7BA5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E8B" w:rsidRPr="009F7BA5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983E8B" w:rsidRPr="009F7BA5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E8B" w:rsidRPr="009F7BA5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="0089378E"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983E8B" w:rsidRPr="009F7BA5" w:rsidTr="000940C2">
        <w:trPr>
          <w:tblHeader/>
        </w:trPr>
        <w:tc>
          <w:tcPr>
            <w:tcW w:w="3652" w:type="dxa"/>
            <w:vAlign w:val="bottom"/>
          </w:tcPr>
          <w:p w:rsidR="00983E8B" w:rsidRPr="009F7BA5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E8B" w:rsidRPr="009F7BA5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2564</w:t>
            </w:r>
          </w:p>
        </w:tc>
        <w:tc>
          <w:tcPr>
            <w:tcW w:w="283" w:type="dxa"/>
            <w:vAlign w:val="bottom"/>
          </w:tcPr>
          <w:p w:rsidR="00983E8B" w:rsidRPr="009F7BA5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983E8B" w:rsidRPr="009F7BA5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63</w:t>
            </w:r>
          </w:p>
        </w:tc>
        <w:tc>
          <w:tcPr>
            <w:tcW w:w="282" w:type="dxa"/>
            <w:vAlign w:val="bottom"/>
          </w:tcPr>
          <w:p w:rsidR="00983E8B" w:rsidRPr="009F7BA5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83E8B" w:rsidRPr="009F7BA5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2564</w:t>
            </w:r>
          </w:p>
        </w:tc>
        <w:tc>
          <w:tcPr>
            <w:tcW w:w="283" w:type="dxa"/>
            <w:vAlign w:val="bottom"/>
          </w:tcPr>
          <w:p w:rsidR="00983E8B" w:rsidRPr="009F7BA5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E8B" w:rsidRPr="009F7BA5" w:rsidRDefault="00983E8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63</w:t>
            </w:r>
          </w:p>
        </w:tc>
      </w:tr>
      <w:tr w:rsidR="001F774B" w:rsidRPr="009F7BA5" w:rsidTr="00D96C84">
        <w:tc>
          <w:tcPr>
            <w:tcW w:w="3652" w:type="dxa"/>
            <w:vAlign w:val="bottom"/>
          </w:tcPr>
          <w:p w:rsidR="001F774B" w:rsidRPr="009F7BA5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18" w:type="dxa"/>
            <w:vAlign w:val="bottom"/>
          </w:tcPr>
          <w:p w:rsidR="001F774B" w:rsidRPr="009F7BA5" w:rsidRDefault="001F774B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:rsidR="001F774B" w:rsidRPr="009F7BA5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F774B" w:rsidRPr="009F7BA5" w:rsidRDefault="001F774B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2" w:type="dxa"/>
          </w:tcPr>
          <w:p w:rsidR="001F774B" w:rsidRPr="009F7BA5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1F774B" w:rsidRPr="009F7BA5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1F774B" w:rsidRPr="009F7BA5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D5451" w:rsidRPr="009F7BA5" w:rsidTr="00D96C84">
        <w:tc>
          <w:tcPr>
            <w:tcW w:w="3652" w:type="dxa"/>
            <w:vAlign w:val="bottom"/>
          </w:tcPr>
          <w:p w:rsidR="001D5451" w:rsidRPr="009F7BA5" w:rsidRDefault="001D5451" w:rsidP="00D96C84">
            <w:pPr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F7BA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:rsidR="001D5451" w:rsidRPr="009F7BA5" w:rsidRDefault="001D5451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1D5451" w:rsidRPr="009F7BA5" w:rsidRDefault="001D5451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D5451" w:rsidRPr="009F7BA5" w:rsidRDefault="001D5451" w:rsidP="0052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-</w:t>
            </w:r>
          </w:p>
        </w:tc>
        <w:tc>
          <w:tcPr>
            <w:tcW w:w="282" w:type="dxa"/>
          </w:tcPr>
          <w:p w:rsidR="001D5451" w:rsidRPr="009F7BA5" w:rsidRDefault="001D5451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1D5451" w:rsidRPr="009F7BA5" w:rsidRDefault="001D5451" w:rsidP="00CC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1D5451" w:rsidRPr="009F7BA5" w:rsidRDefault="001D5451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D5451" w:rsidRPr="009F7BA5" w:rsidRDefault="001D54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16</w:t>
            </w:r>
          </w:p>
        </w:tc>
      </w:tr>
      <w:tr w:rsidR="00CC79C3" w:rsidRPr="009F7BA5" w:rsidTr="00D96C84">
        <w:tc>
          <w:tcPr>
            <w:tcW w:w="3652" w:type="dxa"/>
            <w:vAlign w:val="bottom"/>
          </w:tcPr>
          <w:p w:rsidR="00CC79C3" w:rsidRPr="009F7BA5" w:rsidRDefault="00CC79C3" w:rsidP="00D96C84">
            <w:pPr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F7BA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:rsidR="00CC79C3" w:rsidRPr="009F7BA5" w:rsidRDefault="00CC79C3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CC79C3" w:rsidRPr="009F7BA5" w:rsidRDefault="00CC79C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C79C3" w:rsidRPr="009F7BA5" w:rsidRDefault="001D545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282" w:type="dxa"/>
          </w:tcPr>
          <w:p w:rsidR="00CC79C3" w:rsidRPr="009F7BA5" w:rsidRDefault="00CC79C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CC79C3" w:rsidRPr="009F7BA5" w:rsidRDefault="00CC79C3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CC79C3" w:rsidRPr="009F7BA5" w:rsidRDefault="00CC79C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79C3" w:rsidRPr="009F7BA5" w:rsidRDefault="001D54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613</w:t>
            </w:r>
          </w:p>
        </w:tc>
      </w:tr>
      <w:tr w:rsidR="00CC79C3" w:rsidRPr="009F7BA5" w:rsidTr="00D96C84">
        <w:tc>
          <w:tcPr>
            <w:tcW w:w="3652" w:type="dxa"/>
            <w:vAlign w:val="bottom"/>
          </w:tcPr>
          <w:p w:rsidR="00CC79C3" w:rsidRPr="009F7BA5" w:rsidRDefault="00CC79C3" w:rsidP="00D96C84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</w:t>
            </w:r>
            <w:r w:rsidRPr="009F7BA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ุคคล</w:t>
            </w:r>
            <w:r w:rsidRPr="009F7BA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C79C3" w:rsidRPr="009F7BA5" w:rsidRDefault="00CC79C3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C6C24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83" w:type="dxa"/>
            <w:vAlign w:val="bottom"/>
          </w:tcPr>
          <w:p w:rsidR="00CC79C3" w:rsidRPr="009F7BA5" w:rsidRDefault="00CC79C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CC79C3" w:rsidRPr="009F7BA5" w:rsidRDefault="001D545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282" w:type="dxa"/>
          </w:tcPr>
          <w:p w:rsidR="00CC79C3" w:rsidRPr="009F7BA5" w:rsidRDefault="00CC79C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C79C3" w:rsidRPr="009F7BA5" w:rsidRDefault="002C6C24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283" w:type="dxa"/>
            <w:vAlign w:val="bottom"/>
          </w:tcPr>
          <w:p w:rsidR="00CC79C3" w:rsidRPr="009F7BA5" w:rsidRDefault="00CC79C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C79C3" w:rsidRPr="009F7BA5" w:rsidRDefault="001D54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692</w:t>
            </w:r>
          </w:p>
        </w:tc>
      </w:tr>
      <w:tr w:rsidR="00CC79C3" w:rsidRPr="009F7BA5" w:rsidTr="00D96C84">
        <w:tc>
          <w:tcPr>
            <w:tcW w:w="3652" w:type="dxa"/>
            <w:vAlign w:val="bottom"/>
          </w:tcPr>
          <w:p w:rsidR="00CC79C3" w:rsidRPr="009F7BA5" w:rsidRDefault="00CC79C3" w:rsidP="0031516A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79C3" w:rsidRPr="009F7BA5" w:rsidRDefault="00CC79C3" w:rsidP="0017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744C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26</w:t>
            </w:r>
          </w:p>
        </w:tc>
        <w:tc>
          <w:tcPr>
            <w:tcW w:w="283" w:type="dxa"/>
            <w:vAlign w:val="bottom"/>
          </w:tcPr>
          <w:p w:rsidR="00CC79C3" w:rsidRPr="009F7BA5" w:rsidRDefault="00CC79C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79C3" w:rsidRPr="009F7BA5" w:rsidRDefault="001D5451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391</w:t>
            </w:r>
          </w:p>
        </w:tc>
        <w:tc>
          <w:tcPr>
            <w:tcW w:w="282" w:type="dxa"/>
          </w:tcPr>
          <w:p w:rsidR="00CC79C3" w:rsidRPr="009F7BA5" w:rsidRDefault="00CC79C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79C3" w:rsidRPr="009F7BA5" w:rsidRDefault="001744CF" w:rsidP="0071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445</w:t>
            </w:r>
          </w:p>
        </w:tc>
        <w:tc>
          <w:tcPr>
            <w:tcW w:w="283" w:type="dxa"/>
            <w:vAlign w:val="bottom"/>
          </w:tcPr>
          <w:p w:rsidR="00CC79C3" w:rsidRPr="009F7BA5" w:rsidRDefault="00CC79C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79C3" w:rsidRPr="009F7BA5" w:rsidRDefault="001D545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1,321</w:t>
            </w:r>
          </w:p>
        </w:tc>
      </w:tr>
      <w:tr w:rsidR="00162C1C" w:rsidRPr="009F7BA5" w:rsidTr="00B23EE9">
        <w:tc>
          <w:tcPr>
            <w:tcW w:w="3652" w:type="dxa"/>
            <w:vAlign w:val="bottom"/>
          </w:tcPr>
          <w:p w:rsidR="00162C1C" w:rsidRPr="009F7BA5" w:rsidRDefault="0088128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9F7BA5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162C1C" w:rsidRPr="009F7BA5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62C1C" w:rsidRPr="009F7BA5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:rsidR="00162C1C" w:rsidRPr="009F7BA5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9F7BA5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62C1C" w:rsidRPr="009F7BA5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9F7BA5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E5F39" w:rsidRPr="009F7BA5" w:rsidTr="00B23EE9">
        <w:tc>
          <w:tcPr>
            <w:tcW w:w="3652" w:type="dxa"/>
            <w:vAlign w:val="bottom"/>
          </w:tcPr>
          <w:p w:rsidR="00AE5F39" w:rsidRPr="009F7BA5" w:rsidRDefault="00AE5F39" w:rsidP="0095199B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E5F39" w:rsidRPr="009F7BA5" w:rsidRDefault="00AE5F39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AE5F39" w:rsidRPr="009F7BA5" w:rsidRDefault="00AE5F39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AE5F39" w:rsidRPr="009F7BA5" w:rsidRDefault="00AE5F39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1D5451" w:rsidRPr="009F7BA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2" w:type="dxa"/>
          </w:tcPr>
          <w:p w:rsidR="00AE5F39" w:rsidRPr="009F7BA5" w:rsidRDefault="00AE5F39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E5F39" w:rsidRPr="009F7BA5" w:rsidRDefault="00AE5F39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AE5F39" w:rsidRPr="009F7BA5" w:rsidRDefault="00AE5F39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E5F39" w:rsidRPr="009F7BA5" w:rsidRDefault="001D5451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429</w:t>
            </w:r>
          </w:p>
        </w:tc>
      </w:tr>
      <w:tr w:rsidR="008F5FB3" w:rsidRPr="009F7BA5" w:rsidTr="00DE055D">
        <w:tc>
          <w:tcPr>
            <w:tcW w:w="3652" w:type="dxa"/>
            <w:vAlign w:val="bottom"/>
          </w:tcPr>
          <w:p w:rsidR="008F5FB3" w:rsidRPr="009F7BA5" w:rsidRDefault="008F5FB3" w:rsidP="008F5FB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เงินปันผลรับ</w:t>
            </w:r>
            <w:r w:rsidR="00DE055D" w:rsidRPr="009F7BA5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DE055D" w:rsidRPr="009F7B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(แสดงเป็นรายการ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F5FB3" w:rsidRPr="009F7BA5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F5FB3" w:rsidRPr="009F7BA5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8F5FB3" w:rsidRPr="009F7BA5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:rsidR="008F5FB3" w:rsidRPr="009F7BA5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F5FB3" w:rsidRPr="009F7BA5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F5FB3" w:rsidRPr="009F7BA5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F5FB3" w:rsidRPr="009F7BA5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E055D" w:rsidRPr="009F7BA5" w:rsidTr="00DE055D">
        <w:tc>
          <w:tcPr>
            <w:tcW w:w="3652" w:type="dxa"/>
            <w:vAlign w:val="bottom"/>
          </w:tcPr>
          <w:p w:rsidR="00DE055D" w:rsidRPr="009F7BA5" w:rsidRDefault="00DE055D" w:rsidP="008F5FB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หักจากมูลค่าเงินลงทุน)</w:t>
            </w:r>
          </w:p>
        </w:tc>
        <w:tc>
          <w:tcPr>
            <w:tcW w:w="1418" w:type="dxa"/>
            <w:vAlign w:val="bottom"/>
          </w:tcPr>
          <w:p w:rsidR="00DE055D" w:rsidRPr="009F7BA5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DE055D" w:rsidRPr="009F7BA5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DE055D" w:rsidRPr="009F7BA5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:rsidR="00DE055D" w:rsidRPr="009F7BA5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DE055D" w:rsidRPr="009F7BA5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DE055D" w:rsidRPr="009F7BA5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E055D" w:rsidRPr="009F7BA5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11306" w:rsidRPr="009F7BA5" w:rsidTr="00DE055D">
        <w:tc>
          <w:tcPr>
            <w:tcW w:w="3652" w:type="dxa"/>
            <w:vAlign w:val="bottom"/>
          </w:tcPr>
          <w:p w:rsidR="00111306" w:rsidRPr="009F7BA5" w:rsidRDefault="00111306" w:rsidP="008F5FB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บริษัทร่วม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11306" w:rsidRPr="009F7BA5" w:rsidRDefault="00111306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111306" w:rsidRPr="009F7BA5" w:rsidRDefault="00111306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111306" w:rsidRPr="009F7BA5" w:rsidRDefault="001D5451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6,486</w:t>
            </w:r>
          </w:p>
        </w:tc>
        <w:tc>
          <w:tcPr>
            <w:tcW w:w="282" w:type="dxa"/>
          </w:tcPr>
          <w:p w:rsidR="00111306" w:rsidRPr="009F7BA5" w:rsidRDefault="00111306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11306" w:rsidRPr="009F7BA5" w:rsidRDefault="00111306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111306" w:rsidRPr="009F7BA5" w:rsidRDefault="00111306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11306" w:rsidRPr="009F7BA5" w:rsidRDefault="001D5451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8,961</w:t>
            </w:r>
          </w:p>
        </w:tc>
      </w:tr>
      <w:tr w:rsidR="00EC779F" w:rsidRPr="009F7BA5" w:rsidTr="00EC779F">
        <w:tc>
          <w:tcPr>
            <w:tcW w:w="3652" w:type="dxa"/>
            <w:vAlign w:val="bottom"/>
          </w:tcPr>
          <w:p w:rsidR="00EC779F" w:rsidRPr="009F7BA5" w:rsidRDefault="00EC779F" w:rsidP="007B5E83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EC779F" w:rsidRPr="009F7BA5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C779F" w:rsidRPr="009F7BA5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EC779F" w:rsidRPr="009F7BA5" w:rsidRDefault="00EC779F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:rsidR="00EC779F" w:rsidRPr="009F7BA5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EC779F" w:rsidRPr="009F7BA5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C779F" w:rsidRPr="009F7BA5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EC779F" w:rsidRPr="009F7BA5" w:rsidRDefault="00EC779F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F774B" w:rsidRPr="009F7BA5" w:rsidTr="00EC779F">
        <w:tc>
          <w:tcPr>
            <w:tcW w:w="3652" w:type="dxa"/>
            <w:vAlign w:val="bottom"/>
          </w:tcPr>
          <w:p w:rsidR="001F774B" w:rsidRPr="009F7BA5" w:rsidRDefault="001F774B" w:rsidP="007B5E83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</w:t>
            </w:r>
            <w:r w:rsidRPr="009F7BA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ุคคล</w:t>
            </w:r>
            <w:r w:rsidRPr="009F7BA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vAlign w:val="bottom"/>
          </w:tcPr>
          <w:p w:rsidR="001F774B" w:rsidRPr="009F7BA5" w:rsidRDefault="00EE3FB2" w:rsidP="00EE3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F774B" w:rsidRPr="009F7BA5" w:rsidRDefault="001D5451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282" w:type="dxa"/>
          </w:tcPr>
          <w:p w:rsidR="001F774B" w:rsidRPr="009F7BA5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1F774B" w:rsidRPr="009F7BA5" w:rsidRDefault="00EE3FB2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Pr="009F7BA5" w:rsidRDefault="001D5451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</w:tr>
      <w:tr w:rsidR="00B23EE9" w:rsidRPr="009F7BA5" w:rsidTr="00295412">
        <w:tc>
          <w:tcPr>
            <w:tcW w:w="3652" w:type="dxa"/>
            <w:vAlign w:val="bottom"/>
          </w:tcPr>
          <w:p w:rsidR="00B23EE9" w:rsidRPr="009F7BA5" w:rsidRDefault="00B23EE9" w:rsidP="007B5E83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9F7BA5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B23EE9" w:rsidRPr="009F7BA5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B23EE9" w:rsidRPr="009F7BA5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:rsidR="00B23EE9" w:rsidRPr="009F7BA5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9F7BA5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B23EE9" w:rsidRPr="009F7BA5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9F7BA5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1F774B" w:rsidRPr="009F7BA5" w:rsidTr="005879B7">
        <w:tc>
          <w:tcPr>
            <w:tcW w:w="3652" w:type="dxa"/>
            <w:vAlign w:val="bottom"/>
          </w:tcPr>
          <w:p w:rsidR="001F774B" w:rsidRPr="009F7BA5" w:rsidRDefault="001F774B" w:rsidP="007B5E83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1F774B" w:rsidRPr="009F7BA5" w:rsidRDefault="00F9557D" w:rsidP="00E2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E23305">
              <w:rPr>
                <w:rFonts w:ascii="Angsana New" w:hAnsi="Angsana New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F774B" w:rsidRPr="009F7BA5" w:rsidRDefault="001D5451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5,166</w:t>
            </w:r>
          </w:p>
        </w:tc>
        <w:tc>
          <w:tcPr>
            <w:tcW w:w="282" w:type="dxa"/>
          </w:tcPr>
          <w:p w:rsidR="001F774B" w:rsidRPr="009F7BA5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1F774B" w:rsidRPr="009F7BA5" w:rsidRDefault="00E23305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16,065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Pr="009F7BA5" w:rsidRDefault="001D5451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14,398</w:t>
            </w:r>
          </w:p>
        </w:tc>
      </w:tr>
      <w:tr w:rsidR="001F774B" w:rsidRPr="009F7BA5" w:rsidTr="005879B7">
        <w:tc>
          <w:tcPr>
            <w:tcW w:w="3652" w:type="dxa"/>
            <w:vAlign w:val="bottom"/>
          </w:tcPr>
          <w:p w:rsidR="001F774B" w:rsidRPr="009F7BA5" w:rsidRDefault="001F774B" w:rsidP="007B5E83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9F7BA5" w:rsidRDefault="00E23305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F774B" w:rsidRPr="009F7BA5" w:rsidRDefault="001D5451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282" w:type="dxa"/>
          </w:tcPr>
          <w:p w:rsidR="001F774B" w:rsidRPr="009F7BA5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9F7BA5" w:rsidRDefault="00E23305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9865D0" w:rsidRPr="009F7BA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9F7BA5" w:rsidRDefault="001D545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</w:p>
        </w:tc>
      </w:tr>
      <w:tr w:rsidR="001F774B" w:rsidRPr="009F7BA5" w:rsidTr="005879B7">
        <w:tc>
          <w:tcPr>
            <w:tcW w:w="3652" w:type="dxa"/>
            <w:vAlign w:val="bottom"/>
          </w:tcPr>
          <w:p w:rsidR="001F774B" w:rsidRPr="009F7BA5" w:rsidRDefault="001F774B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9F7BA5" w:rsidRDefault="00E23305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5,22</w:t>
            </w:r>
            <w:r w:rsidR="000F35E6" w:rsidRPr="009F7BA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9F7BA5" w:rsidRDefault="001D5451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5,218</w:t>
            </w:r>
          </w:p>
        </w:tc>
        <w:tc>
          <w:tcPr>
            <w:tcW w:w="282" w:type="dxa"/>
          </w:tcPr>
          <w:p w:rsidR="001F774B" w:rsidRPr="009F7BA5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9F7BA5" w:rsidRDefault="00E23305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16,213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9F7BA5" w:rsidRDefault="001D5451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14,617</w:t>
            </w:r>
          </w:p>
        </w:tc>
      </w:tr>
    </w:tbl>
    <w:p w:rsidR="004C49F7" w:rsidRPr="009F7BA5" w:rsidRDefault="004C49F7" w:rsidP="001F774B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1030AF" w:rsidRPr="009F7BA5" w:rsidTr="00DD4012">
        <w:trPr>
          <w:tblHeader/>
        </w:trPr>
        <w:tc>
          <w:tcPr>
            <w:tcW w:w="3652" w:type="dxa"/>
            <w:vAlign w:val="bottom"/>
          </w:tcPr>
          <w:p w:rsidR="001030AF" w:rsidRPr="009F7BA5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1030AF" w:rsidRPr="009F7BA5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 (</w:t>
            </w:r>
            <w:r w:rsidR="001030AF"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60D12" w:rsidRPr="009F7BA5" w:rsidTr="00DD4012">
        <w:trPr>
          <w:tblHeader/>
        </w:trPr>
        <w:tc>
          <w:tcPr>
            <w:tcW w:w="3652" w:type="dxa"/>
            <w:vAlign w:val="bottom"/>
          </w:tcPr>
          <w:p w:rsidR="00A60D12" w:rsidRPr="009F7BA5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0D12" w:rsidRPr="009F7BA5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A60D12" w:rsidRPr="009F7BA5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0D12" w:rsidRPr="009F7BA5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="0089378E"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1030AF" w:rsidRPr="009F7BA5" w:rsidTr="00DD4012">
        <w:trPr>
          <w:tblHeader/>
        </w:trPr>
        <w:tc>
          <w:tcPr>
            <w:tcW w:w="3652" w:type="dxa"/>
            <w:vAlign w:val="bottom"/>
          </w:tcPr>
          <w:p w:rsidR="001030AF" w:rsidRPr="009F7BA5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9F7BA5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 w:rsidR="001F774B"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1030AF" w:rsidRPr="009F7BA5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030AF" w:rsidRPr="009F7BA5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  <w:r w:rsidR="001F774B"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282" w:type="dxa"/>
            <w:vAlign w:val="bottom"/>
          </w:tcPr>
          <w:p w:rsidR="001030AF" w:rsidRPr="009F7BA5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030AF" w:rsidRPr="009F7BA5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 w:rsidR="001F774B"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1030AF" w:rsidRPr="009F7BA5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30AF" w:rsidRPr="009F7BA5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  <w:r w:rsidR="001F774B"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1030AF" w:rsidRPr="009F7BA5" w:rsidTr="00DD4012">
        <w:tc>
          <w:tcPr>
            <w:tcW w:w="3652" w:type="dxa"/>
            <w:vAlign w:val="bottom"/>
          </w:tcPr>
          <w:p w:rsidR="001030AF" w:rsidRPr="009F7BA5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9F7BA5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030AF" w:rsidRPr="009F7BA5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030AF" w:rsidRPr="009F7BA5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:rsidR="001030AF" w:rsidRPr="009F7BA5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9F7BA5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1030AF" w:rsidRPr="009F7BA5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9F7BA5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1F774B" w:rsidRPr="009F7BA5" w:rsidTr="00DD4012">
        <w:tc>
          <w:tcPr>
            <w:tcW w:w="3652" w:type="dxa"/>
            <w:vAlign w:val="bottom"/>
          </w:tcPr>
          <w:p w:rsidR="001F774B" w:rsidRPr="009F7BA5" w:rsidRDefault="001F774B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1F774B" w:rsidRPr="009F7BA5" w:rsidRDefault="002B2EA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15,254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F774B" w:rsidRPr="009F7BA5" w:rsidRDefault="00502430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20,228</w:t>
            </w:r>
          </w:p>
        </w:tc>
        <w:tc>
          <w:tcPr>
            <w:tcW w:w="282" w:type="dxa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1F774B" w:rsidRPr="009F7BA5" w:rsidRDefault="002B2EA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65,035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Pr="009F7BA5" w:rsidRDefault="00502430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58,218</w:t>
            </w:r>
          </w:p>
        </w:tc>
      </w:tr>
      <w:tr w:rsidR="001F774B" w:rsidRPr="009F7BA5" w:rsidTr="00DD4012">
        <w:tc>
          <w:tcPr>
            <w:tcW w:w="3652" w:type="dxa"/>
            <w:vAlign w:val="bottom"/>
          </w:tcPr>
          <w:p w:rsidR="001F774B" w:rsidRPr="009F7BA5" w:rsidRDefault="001F774B" w:rsidP="00DD4012">
            <w:pPr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9F7BA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F774B" w:rsidRPr="009F7BA5" w:rsidRDefault="002B2EA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3,447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F774B" w:rsidRPr="009F7BA5" w:rsidRDefault="00502430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4,936</w:t>
            </w:r>
          </w:p>
        </w:tc>
        <w:tc>
          <w:tcPr>
            <w:tcW w:w="282" w:type="dxa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1F774B" w:rsidRPr="009F7BA5" w:rsidRDefault="002B2EA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8,888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Pr="009F7BA5" w:rsidRDefault="00502430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13,512</w:t>
            </w:r>
          </w:p>
        </w:tc>
      </w:tr>
      <w:tr w:rsidR="001F774B" w:rsidRPr="009F7BA5" w:rsidTr="00DD4012">
        <w:tc>
          <w:tcPr>
            <w:tcW w:w="3652" w:type="dxa"/>
            <w:vAlign w:val="bottom"/>
          </w:tcPr>
          <w:p w:rsidR="001F774B" w:rsidRPr="009F7BA5" w:rsidRDefault="001F774B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9F7BA5" w:rsidRDefault="002B2EA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18,701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9F7BA5" w:rsidRDefault="00502430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25,164</w:t>
            </w:r>
          </w:p>
        </w:tc>
        <w:tc>
          <w:tcPr>
            <w:tcW w:w="282" w:type="dxa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9F7BA5" w:rsidRDefault="002B2EA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73,923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9F7BA5" w:rsidRDefault="00502430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71,730</w:t>
            </w:r>
          </w:p>
        </w:tc>
      </w:tr>
      <w:tr w:rsidR="009F7BA5" w:rsidRPr="009F7BA5" w:rsidTr="009F7BA5">
        <w:tc>
          <w:tcPr>
            <w:tcW w:w="3652" w:type="dxa"/>
            <w:vAlign w:val="bottom"/>
          </w:tcPr>
          <w:p w:rsidR="009F7BA5" w:rsidRPr="009F7BA5" w:rsidRDefault="009F7BA5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F7BA5" w:rsidRPr="009F7BA5" w:rsidRDefault="009F7BA5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9F7BA5" w:rsidRPr="009F7BA5" w:rsidRDefault="009F7BA5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9F7BA5" w:rsidRPr="009F7BA5" w:rsidRDefault="009F7BA5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:rsidR="009F7BA5" w:rsidRPr="009F7BA5" w:rsidRDefault="009F7BA5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F7BA5" w:rsidRPr="009F7BA5" w:rsidRDefault="009F7BA5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9F7BA5" w:rsidRPr="009F7BA5" w:rsidRDefault="009F7BA5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F7BA5" w:rsidRPr="009F7BA5" w:rsidRDefault="009F7BA5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9F7BA5" w:rsidRPr="009F7BA5" w:rsidTr="009F7BA5">
        <w:tc>
          <w:tcPr>
            <w:tcW w:w="3652" w:type="dxa"/>
            <w:vAlign w:val="bottom"/>
          </w:tcPr>
          <w:p w:rsidR="009F7BA5" w:rsidRPr="009F7BA5" w:rsidRDefault="009F7BA5" w:rsidP="000E787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F7BA5" w:rsidRPr="009F7BA5" w:rsidRDefault="008847AA" w:rsidP="0088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283" w:type="dxa"/>
            <w:vAlign w:val="bottom"/>
          </w:tcPr>
          <w:p w:rsidR="009F7BA5" w:rsidRPr="008847AA" w:rsidRDefault="009F7BA5" w:rsidP="0088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9F7BA5" w:rsidRPr="009F7BA5" w:rsidRDefault="009F7BA5" w:rsidP="0088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82" w:type="dxa"/>
          </w:tcPr>
          <w:p w:rsidR="009F7BA5" w:rsidRPr="009F7BA5" w:rsidRDefault="009F7BA5" w:rsidP="0088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F7BA5" w:rsidRPr="009F7BA5" w:rsidRDefault="008847AA" w:rsidP="0088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283" w:type="dxa"/>
            <w:vAlign w:val="bottom"/>
          </w:tcPr>
          <w:p w:rsidR="009F7BA5" w:rsidRPr="008847AA" w:rsidRDefault="009F7BA5" w:rsidP="0088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F7BA5" w:rsidRPr="009F7BA5" w:rsidRDefault="009F7BA5" w:rsidP="0088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1F774B" w:rsidRPr="009F7BA5" w:rsidTr="009F7BA5">
        <w:tc>
          <w:tcPr>
            <w:tcW w:w="3652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1F774B" w:rsidRPr="009F7BA5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F774B" w:rsidRPr="009F7BA5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F774B" w:rsidRPr="009F7BA5" w:rsidTr="00115B64">
        <w:tc>
          <w:tcPr>
            <w:tcW w:w="3652" w:type="dxa"/>
            <w:vAlign w:val="bottom"/>
          </w:tcPr>
          <w:p w:rsidR="001F774B" w:rsidRPr="009F7BA5" w:rsidRDefault="001F774B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F774B" w:rsidRPr="009F7BA5" w:rsidRDefault="009D7C70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F774B" w:rsidRPr="009F7BA5" w:rsidRDefault="00502430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1,712</w:t>
            </w:r>
          </w:p>
        </w:tc>
        <w:tc>
          <w:tcPr>
            <w:tcW w:w="282" w:type="dxa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1F774B" w:rsidRPr="009F7BA5" w:rsidRDefault="00115B64" w:rsidP="009D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9D7C70">
              <w:rPr>
                <w:rFonts w:ascii="Angsana New" w:hAnsi="Angsana New"/>
                <w:color w:val="000000"/>
                <w:sz w:val="28"/>
                <w:szCs w:val="28"/>
              </w:rPr>
              <w:t>455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Pr="009F7BA5" w:rsidRDefault="00502430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2,680</w:t>
            </w:r>
          </w:p>
        </w:tc>
      </w:tr>
      <w:tr w:rsidR="001F774B" w:rsidRPr="009F7BA5" w:rsidTr="00115B64">
        <w:tc>
          <w:tcPr>
            <w:tcW w:w="3652" w:type="dxa"/>
            <w:vAlign w:val="bottom"/>
          </w:tcPr>
          <w:p w:rsidR="001F774B" w:rsidRPr="009F7BA5" w:rsidRDefault="001F774B" w:rsidP="00DD4012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</w:t>
            </w:r>
            <w:r w:rsidRPr="009F7BA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ุคคล</w:t>
            </w:r>
            <w:r w:rsidRPr="009F7BA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774B" w:rsidRPr="009F7BA5" w:rsidRDefault="009D7C70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F774B" w:rsidRPr="009F7BA5" w:rsidRDefault="00502430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282" w:type="dxa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9F7BA5" w:rsidRDefault="009D7C70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9F7BA5" w:rsidRDefault="00502430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692</w:t>
            </w:r>
          </w:p>
        </w:tc>
      </w:tr>
      <w:tr w:rsidR="001F774B" w:rsidRPr="009F7BA5" w:rsidTr="00115B64">
        <w:tc>
          <w:tcPr>
            <w:tcW w:w="3652" w:type="dxa"/>
            <w:vAlign w:val="bottom"/>
          </w:tcPr>
          <w:p w:rsidR="001F774B" w:rsidRPr="009F7BA5" w:rsidRDefault="001F774B" w:rsidP="00DD4012">
            <w:pPr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F7BA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774B" w:rsidRPr="009F7BA5" w:rsidRDefault="009D7C70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115B64" w:rsidRPr="009F7BA5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9F7BA5" w:rsidRDefault="00502430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1,922</w:t>
            </w:r>
          </w:p>
        </w:tc>
        <w:tc>
          <w:tcPr>
            <w:tcW w:w="282" w:type="dxa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9F7BA5" w:rsidRDefault="00115B64" w:rsidP="009D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9D7C70">
              <w:rPr>
                <w:rFonts w:ascii="Angsana New" w:hAnsi="Angsana New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283" w:type="dxa"/>
            <w:vAlign w:val="bottom"/>
          </w:tcPr>
          <w:p w:rsidR="001F774B" w:rsidRPr="009F7BA5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9F7BA5" w:rsidRDefault="00502430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7BA5">
              <w:rPr>
                <w:rFonts w:ascii="Angsana New" w:hAnsi="Angsana New"/>
                <w:color w:val="000000"/>
                <w:sz w:val="28"/>
                <w:szCs w:val="28"/>
              </w:rPr>
              <w:t>3,372</w:t>
            </w:r>
          </w:p>
        </w:tc>
      </w:tr>
      <w:tr w:rsidR="001030AF" w:rsidRPr="0088128B" w:rsidTr="00DD4012">
        <w:tc>
          <w:tcPr>
            <w:tcW w:w="3652" w:type="dxa"/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812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lastRenderedPageBreak/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15B64" w:rsidRPr="004F5042" w:rsidTr="00DD4012">
        <w:tc>
          <w:tcPr>
            <w:tcW w:w="3652" w:type="dxa"/>
            <w:vAlign w:val="bottom"/>
          </w:tcPr>
          <w:p w:rsidR="00115B64" w:rsidRPr="008D6154" w:rsidRDefault="00115B64" w:rsidP="00DD4012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15B64" w:rsidRPr="00CC79C3" w:rsidRDefault="00115B64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115B64" w:rsidRPr="00600714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115B64" w:rsidRPr="00600714" w:rsidRDefault="00525F60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144</w:t>
            </w:r>
          </w:p>
        </w:tc>
        <w:tc>
          <w:tcPr>
            <w:tcW w:w="282" w:type="dxa"/>
          </w:tcPr>
          <w:p w:rsidR="00115B64" w:rsidRPr="00600714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15B64" w:rsidRPr="00CC79C3" w:rsidRDefault="00115B64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  <w:vAlign w:val="bottom"/>
          </w:tcPr>
          <w:p w:rsidR="00115B64" w:rsidRPr="0088128B" w:rsidRDefault="00115B6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15B64" w:rsidRPr="00600714" w:rsidRDefault="00525F60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429</w:t>
            </w:r>
          </w:p>
        </w:tc>
      </w:tr>
      <w:tr w:rsidR="001F774B" w:rsidRPr="004F5042" w:rsidTr="00DD4012">
        <w:tc>
          <w:tcPr>
            <w:tcW w:w="3652" w:type="dxa"/>
            <w:vAlign w:val="bottom"/>
          </w:tcPr>
          <w:p w:rsidR="001F774B" w:rsidRPr="008D6154" w:rsidRDefault="001F774B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1F774B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1F774B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600714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F774B" w:rsidRPr="004F5042" w:rsidTr="00DD4012">
        <w:tc>
          <w:tcPr>
            <w:tcW w:w="3652" w:type="dxa"/>
            <w:vAlign w:val="bottom"/>
          </w:tcPr>
          <w:p w:rsidR="001F774B" w:rsidRPr="008D6154" w:rsidRDefault="001F774B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1F774B" w:rsidRPr="00115B64" w:rsidRDefault="00EF75C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2,132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F774B" w:rsidRPr="00600714" w:rsidRDefault="000B450D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F774B" w:rsidRPr="00115B64" w:rsidRDefault="00EF75C7" w:rsidP="0060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7,694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Pr="00600714" w:rsidRDefault="000B450D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,852</w:t>
            </w:r>
          </w:p>
        </w:tc>
      </w:tr>
      <w:tr w:rsidR="000B450D" w:rsidRPr="00E032CF" w:rsidTr="00EC779F">
        <w:tc>
          <w:tcPr>
            <w:tcW w:w="3652" w:type="dxa"/>
            <w:vAlign w:val="bottom"/>
          </w:tcPr>
          <w:p w:rsidR="000B450D" w:rsidRDefault="000B450D" w:rsidP="00EC779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B450D" w:rsidRPr="00115B64" w:rsidRDefault="00EF75C7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83" w:type="dxa"/>
            <w:vAlign w:val="bottom"/>
          </w:tcPr>
          <w:p w:rsidR="000B450D" w:rsidRPr="00600714" w:rsidRDefault="000B450D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0B450D" w:rsidRPr="00CC79C3" w:rsidRDefault="000B450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2" w:type="dxa"/>
          </w:tcPr>
          <w:p w:rsidR="000B450D" w:rsidRPr="00600714" w:rsidRDefault="000B450D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B450D" w:rsidRPr="00115B64" w:rsidRDefault="00EF75C7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331</w:t>
            </w:r>
          </w:p>
        </w:tc>
        <w:tc>
          <w:tcPr>
            <w:tcW w:w="283" w:type="dxa"/>
            <w:vAlign w:val="bottom"/>
          </w:tcPr>
          <w:p w:rsidR="000B450D" w:rsidRPr="00E032CF" w:rsidRDefault="000B450D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B450D" w:rsidRPr="00CD7B1B" w:rsidRDefault="000B450D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</w:tr>
      <w:tr w:rsidR="001F774B" w:rsidRPr="004F5042" w:rsidTr="00EC779F">
        <w:tc>
          <w:tcPr>
            <w:tcW w:w="3652" w:type="dxa"/>
            <w:vAlign w:val="bottom"/>
          </w:tcPr>
          <w:p w:rsidR="001F774B" w:rsidRPr="00E032CF" w:rsidRDefault="001F774B" w:rsidP="00EC779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115B64" w:rsidRDefault="00EF75C7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2,180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EA16CF" w:rsidRDefault="000B450D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2" w:type="dxa"/>
          </w:tcPr>
          <w:p w:rsidR="001F774B" w:rsidRPr="00600714" w:rsidRDefault="001F774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115B64" w:rsidRDefault="00EF75C7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8,025</w:t>
            </w:r>
          </w:p>
        </w:tc>
        <w:tc>
          <w:tcPr>
            <w:tcW w:w="283" w:type="dxa"/>
            <w:vAlign w:val="bottom"/>
          </w:tcPr>
          <w:p w:rsidR="001F774B" w:rsidRPr="00E032CF" w:rsidRDefault="001F774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CD7B1B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B450D">
              <w:rPr>
                <w:rFonts w:ascii="Angsana New" w:hAnsi="Angsana New"/>
                <w:color w:val="000000"/>
                <w:sz w:val="30"/>
                <w:szCs w:val="30"/>
              </w:rPr>
              <w:t>866</w:t>
            </w:r>
          </w:p>
        </w:tc>
      </w:tr>
      <w:tr w:rsidR="001F774B" w:rsidRPr="004F5042" w:rsidTr="00DD4012">
        <w:tc>
          <w:tcPr>
            <w:tcW w:w="3652" w:type="dxa"/>
            <w:vAlign w:val="bottom"/>
          </w:tcPr>
          <w:p w:rsidR="001F774B" w:rsidRPr="004F5042" w:rsidRDefault="001F774B" w:rsidP="00DD401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F774B" w:rsidRPr="00115B6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F774B" w:rsidRPr="004F5042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1F774B" w:rsidRPr="00B23EE9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1F774B" w:rsidRPr="004F5042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F774B" w:rsidRPr="00115B6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F774B" w:rsidRPr="004F5042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F774B" w:rsidRPr="00B23EE9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1F774B" w:rsidRPr="00E032CF" w:rsidTr="00DD4012">
        <w:tc>
          <w:tcPr>
            <w:tcW w:w="3652" w:type="dxa"/>
            <w:vAlign w:val="bottom"/>
          </w:tcPr>
          <w:p w:rsidR="001F774B" w:rsidRPr="00E032CF" w:rsidRDefault="001F774B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1F774B" w:rsidRPr="00115B64" w:rsidRDefault="00C51F14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4,347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F774B" w:rsidRPr="00EA16CF" w:rsidRDefault="000B450D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4,326</w:t>
            </w: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F774B" w:rsidRPr="00115B64" w:rsidRDefault="00C51F14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13,545</w:t>
            </w:r>
          </w:p>
        </w:tc>
        <w:tc>
          <w:tcPr>
            <w:tcW w:w="283" w:type="dxa"/>
            <w:vAlign w:val="bottom"/>
          </w:tcPr>
          <w:p w:rsidR="001F774B" w:rsidRPr="00E032CF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F774B" w:rsidRPr="00CD7B1B" w:rsidRDefault="000B450D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13,558</w:t>
            </w:r>
          </w:p>
        </w:tc>
      </w:tr>
      <w:tr w:rsidR="001F774B" w:rsidRPr="00E032CF" w:rsidTr="00DD4012">
        <w:tc>
          <w:tcPr>
            <w:tcW w:w="3652" w:type="dxa"/>
            <w:vAlign w:val="bottom"/>
          </w:tcPr>
          <w:p w:rsidR="001F774B" w:rsidRPr="00E032CF" w:rsidRDefault="001F774B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115B64" w:rsidRDefault="00EF75C7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F774B" w:rsidRPr="00EA16CF" w:rsidRDefault="000B450D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115B64" w:rsidRDefault="00EF75C7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148</w:t>
            </w:r>
          </w:p>
        </w:tc>
        <w:tc>
          <w:tcPr>
            <w:tcW w:w="283" w:type="dxa"/>
            <w:vAlign w:val="bottom"/>
          </w:tcPr>
          <w:p w:rsidR="001F774B" w:rsidRPr="00E032CF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F774B" w:rsidRPr="00CD7B1B" w:rsidRDefault="000B450D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219</w:t>
            </w:r>
          </w:p>
        </w:tc>
      </w:tr>
      <w:tr w:rsidR="001F774B" w:rsidRPr="004F5042" w:rsidTr="00DD4012">
        <w:tc>
          <w:tcPr>
            <w:tcW w:w="3652" w:type="dxa"/>
            <w:vAlign w:val="bottom"/>
          </w:tcPr>
          <w:p w:rsidR="001F774B" w:rsidRPr="00E032CF" w:rsidRDefault="001F774B" w:rsidP="00DD4012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115B64" w:rsidRDefault="00C51F14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4,387</w:t>
            </w:r>
          </w:p>
        </w:tc>
        <w:tc>
          <w:tcPr>
            <w:tcW w:w="283" w:type="dxa"/>
            <w:vAlign w:val="bottom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EA16CF" w:rsidRDefault="000B450D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4,378</w:t>
            </w:r>
          </w:p>
        </w:tc>
        <w:tc>
          <w:tcPr>
            <w:tcW w:w="282" w:type="dxa"/>
          </w:tcPr>
          <w:p w:rsidR="001F774B" w:rsidRPr="00600714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115B64" w:rsidRDefault="00C51F14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13,693</w:t>
            </w:r>
          </w:p>
        </w:tc>
        <w:tc>
          <w:tcPr>
            <w:tcW w:w="283" w:type="dxa"/>
            <w:vAlign w:val="bottom"/>
          </w:tcPr>
          <w:p w:rsidR="001F774B" w:rsidRPr="00E032CF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74B" w:rsidRPr="00CD7B1B" w:rsidRDefault="000B450D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13,777</w:t>
            </w:r>
          </w:p>
        </w:tc>
      </w:tr>
    </w:tbl>
    <w:p w:rsidR="001F774B" w:rsidRDefault="001F774B" w:rsidP="001F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033716" w:rsidRPr="00EF6372" w:rsidRDefault="00E064D6" w:rsidP="001F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EF6372">
        <w:rPr>
          <w:rFonts w:ascii="Angsana New" w:hAnsi="Angsana New"/>
          <w:color w:val="000000"/>
          <w:sz w:val="30"/>
          <w:szCs w:val="30"/>
          <w:cs/>
        </w:rPr>
        <w:t>ยอดคงเหลือกับ</w:t>
      </w:r>
      <w:r w:rsidR="00E91DEE">
        <w:rPr>
          <w:rFonts w:ascii="Angsana New" w:hAnsi="Angsana New" w:hint="cs"/>
          <w:color w:val="000000"/>
          <w:sz w:val="30"/>
          <w:szCs w:val="30"/>
          <w:cs/>
        </w:rPr>
        <w:t>บุคคลหรือบริษัท</w:t>
      </w:r>
      <w:r w:rsidRPr="00EF6372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EF6372">
        <w:rPr>
          <w:rFonts w:ascii="Angsana New" w:hAnsi="Angsana New"/>
          <w:sz w:val="30"/>
          <w:szCs w:val="30"/>
          <w:cs/>
        </w:rPr>
        <w:t>วันที่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 </w:t>
      </w:r>
      <w:r w:rsidR="0089378E">
        <w:rPr>
          <w:rFonts w:ascii="Angsana New" w:hAnsi="Angsana New"/>
          <w:sz w:val="30"/>
          <w:szCs w:val="30"/>
        </w:rPr>
        <w:t xml:space="preserve">30 </w:t>
      </w:r>
      <w:r w:rsidR="0089378E">
        <w:rPr>
          <w:rFonts w:ascii="Angsana New" w:hAnsi="Angsana New"/>
          <w:sz w:val="30"/>
          <w:szCs w:val="30"/>
          <w:cs/>
        </w:rPr>
        <w:t>กันยายน</w:t>
      </w:r>
      <w:r w:rsidR="007B5E83" w:rsidRPr="00EF6372">
        <w:rPr>
          <w:rFonts w:ascii="Angsana New" w:hAnsi="Angsana New" w:hint="cs"/>
          <w:sz w:val="30"/>
          <w:szCs w:val="30"/>
          <w:cs/>
        </w:rPr>
        <w:t xml:space="preserve"> </w:t>
      </w:r>
      <w:r w:rsidR="002503B9" w:rsidRPr="00EF6372">
        <w:rPr>
          <w:rFonts w:ascii="Angsana New" w:hAnsi="Angsana New"/>
          <w:sz w:val="30"/>
          <w:szCs w:val="30"/>
        </w:rPr>
        <w:t>256</w:t>
      </w:r>
      <w:r w:rsidR="002100DA">
        <w:rPr>
          <w:rFonts w:ascii="Angsana New" w:hAnsi="Angsana New"/>
          <w:sz w:val="30"/>
          <w:szCs w:val="30"/>
        </w:rPr>
        <w:t>4</w:t>
      </w:r>
      <w:r w:rsidR="00033716" w:rsidRPr="00EF6372">
        <w:rPr>
          <w:rFonts w:ascii="Angsana New" w:hAnsi="Angsana New"/>
          <w:sz w:val="30"/>
          <w:szCs w:val="30"/>
        </w:rPr>
        <w:t xml:space="preserve"> 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และ </w:t>
      </w:r>
      <w:r w:rsidR="00033716" w:rsidRPr="00EF6372">
        <w:rPr>
          <w:rFonts w:ascii="Angsana New" w:hAnsi="Angsana New"/>
          <w:sz w:val="30"/>
          <w:szCs w:val="30"/>
        </w:rPr>
        <w:t xml:space="preserve">31 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EF6372">
        <w:rPr>
          <w:rFonts w:ascii="Angsana New" w:hAnsi="Angsana New"/>
          <w:sz w:val="30"/>
          <w:szCs w:val="30"/>
        </w:rPr>
        <w:t>25</w:t>
      </w:r>
      <w:r w:rsidR="007B5E83" w:rsidRPr="00EF6372">
        <w:rPr>
          <w:rFonts w:ascii="Angsana New" w:hAnsi="Angsana New"/>
          <w:sz w:val="30"/>
          <w:szCs w:val="30"/>
        </w:rPr>
        <w:t>6</w:t>
      </w:r>
      <w:r w:rsidR="002100DA">
        <w:rPr>
          <w:rFonts w:ascii="Angsana New" w:hAnsi="Angsana New"/>
          <w:sz w:val="30"/>
          <w:szCs w:val="30"/>
        </w:rPr>
        <w:t>3</w:t>
      </w:r>
      <w:r w:rsidR="00033716" w:rsidRPr="00EF6372">
        <w:rPr>
          <w:rFonts w:ascii="Angsana New" w:hAnsi="Angsana New"/>
          <w:color w:val="000000"/>
          <w:sz w:val="30"/>
          <w:szCs w:val="30"/>
        </w:rPr>
        <w:t xml:space="preserve"> </w:t>
      </w:r>
      <w:r w:rsidR="00033716" w:rsidRPr="00EF6372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5879B7" w:rsidRPr="000A3D0E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6" w:type="dxa"/>
        <w:tblLayout w:type="fixed"/>
        <w:tblLook w:val="04A0"/>
      </w:tblPr>
      <w:tblGrid>
        <w:gridCol w:w="3652"/>
        <w:gridCol w:w="1417"/>
        <w:gridCol w:w="283"/>
        <w:gridCol w:w="1422"/>
        <w:gridCol w:w="284"/>
        <w:gridCol w:w="1417"/>
        <w:gridCol w:w="283"/>
        <w:gridCol w:w="1418"/>
      </w:tblGrid>
      <w:tr w:rsidR="007B5E83" w:rsidRPr="002100DA" w:rsidTr="007B5E83">
        <w:trPr>
          <w:tblHeader/>
        </w:trPr>
        <w:tc>
          <w:tcPr>
            <w:tcW w:w="3652" w:type="dxa"/>
            <w:vAlign w:val="bottom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7B5E83" w:rsidRPr="002100DA" w:rsidTr="007B5E83">
        <w:trPr>
          <w:tblHeader/>
        </w:trPr>
        <w:tc>
          <w:tcPr>
            <w:tcW w:w="3652" w:type="dxa"/>
            <w:vAlign w:val="bottom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0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00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3338" w:rsidRPr="002100DA" w:rsidTr="007B5E83">
        <w:trPr>
          <w:tblHeader/>
        </w:trPr>
        <w:tc>
          <w:tcPr>
            <w:tcW w:w="3652" w:type="dxa"/>
            <w:vAlign w:val="bottom"/>
          </w:tcPr>
          <w:p w:rsidR="00B93338" w:rsidRPr="002100DA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2100DA" w:rsidRDefault="0089378E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93338" w:rsidRPr="002100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93338" w:rsidRPr="002100DA">
              <w:rPr>
                <w:rFonts w:ascii="Angsana New" w:hAnsi="Angsana New"/>
                <w:sz w:val="30"/>
                <w:szCs w:val="30"/>
              </w:rPr>
              <w:t>256</w:t>
            </w:r>
            <w:r w:rsidR="002100DA" w:rsidRPr="002100D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93338" w:rsidRPr="002100DA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2100DA" w:rsidRDefault="00B93338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00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</w:rPr>
              <w:t>ธันวาคม 25</w:t>
            </w:r>
            <w:r w:rsidRPr="002100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2100DA" w:rsidRPr="002100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B93338" w:rsidRPr="002100DA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93338" w:rsidRPr="002100DA" w:rsidRDefault="0089378E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370C3" w:rsidRPr="002100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370C3" w:rsidRPr="002100DA">
              <w:rPr>
                <w:rFonts w:ascii="Angsana New" w:hAnsi="Angsana New"/>
                <w:sz w:val="30"/>
                <w:szCs w:val="30"/>
              </w:rPr>
              <w:t>256</w:t>
            </w:r>
            <w:r w:rsidR="002100DA" w:rsidRPr="002100D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B93338" w:rsidRPr="002100DA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2100DA" w:rsidRDefault="00B93338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00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</w:rPr>
              <w:t>ธันวาคม 25</w:t>
            </w:r>
            <w:r w:rsidRPr="002100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2100DA" w:rsidRPr="002100D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7B5E83" w:rsidRPr="002100DA" w:rsidTr="007B5E83">
        <w:tc>
          <w:tcPr>
            <w:tcW w:w="3652" w:type="dxa"/>
            <w:vAlign w:val="bottom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B5E83" w:rsidRPr="002100DA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2100DA" w:rsidRPr="002100DA" w:rsidTr="00A43AD8">
        <w:tc>
          <w:tcPr>
            <w:tcW w:w="3652" w:type="dxa"/>
            <w:vAlign w:val="bottom"/>
          </w:tcPr>
          <w:p w:rsidR="002100DA" w:rsidRPr="002100DA" w:rsidRDefault="002100DA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100DA" w:rsidRPr="00A43AD8" w:rsidRDefault="002100DA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2100DA" w:rsidRPr="00A43AD8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2100DA" w:rsidRPr="00A43AD8" w:rsidRDefault="002100D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100DA" w:rsidRPr="00A43AD8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100DA" w:rsidRPr="00A43AD8" w:rsidRDefault="00820398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40,531</w:t>
            </w:r>
          </w:p>
        </w:tc>
        <w:tc>
          <w:tcPr>
            <w:tcW w:w="283" w:type="dxa"/>
            <w:vAlign w:val="bottom"/>
          </w:tcPr>
          <w:p w:rsidR="002100DA" w:rsidRPr="002100DA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100DA" w:rsidRPr="002100DA" w:rsidRDefault="002100D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00DA">
              <w:rPr>
                <w:rFonts w:ascii="Angsana New" w:hAnsi="Angsana New"/>
                <w:color w:val="000000"/>
                <w:sz w:val="30"/>
                <w:szCs w:val="30"/>
              </w:rPr>
              <w:t>35,809</w:t>
            </w:r>
          </w:p>
        </w:tc>
      </w:tr>
      <w:tr w:rsidR="002100DA" w:rsidRPr="002100DA" w:rsidTr="00A43AD8">
        <w:tc>
          <w:tcPr>
            <w:tcW w:w="3652" w:type="dxa"/>
            <w:vAlign w:val="bottom"/>
          </w:tcPr>
          <w:p w:rsidR="002100DA" w:rsidRPr="002100DA" w:rsidRDefault="002100DA" w:rsidP="007B5E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0DA" w:rsidRPr="00A43AD8" w:rsidRDefault="00820398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6,803</w:t>
            </w:r>
          </w:p>
        </w:tc>
        <w:tc>
          <w:tcPr>
            <w:tcW w:w="283" w:type="dxa"/>
            <w:shd w:val="clear" w:color="auto" w:fill="auto"/>
          </w:tcPr>
          <w:p w:rsidR="002100DA" w:rsidRPr="00A43AD8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2100DA" w:rsidRPr="00A43AD8" w:rsidRDefault="002100D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7,555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100DA" w:rsidRPr="00A43AD8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100DA" w:rsidRPr="00A43AD8" w:rsidRDefault="00820398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3,687</w:t>
            </w:r>
          </w:p>
        </w:tc>
        <w:tc>
          <w:tcPr>
            <w:tcW w:w="283" w:type="dxa"/>
            <w:vAlign w:val="bottom"/>
          </w:tcPr>
          <w:p w:rsidR="002100DA" w:rsidRPr="002100DA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100DA" w:rsidRPr="002100DA" w:rsidRDefault="002100D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00DA">
              <w:rPr>
                <w:rFonts w:ascii="Angsana New" w:hAnsi="Angsana New"/>
                <w:color w:val="000000"/>
                <w:sz w:val="30"/>
                <w:szCs w:val="30"/>
              </w:rPr>
              <w:t>2,800</w:t>
            </w:r>
          </w:p>
        </w:tc>
      </w:tr>
      <w:tr w:rsidR="002100DA" w:rsidRPr="002100DA" w:rsidTr="00A43AD8">
        <w:tc>
          <w:tcPr>
            <w:tcW w:w="3652" w:type="dxa"/>
            <w:vAlign w:val="bottom"/>
          </w:tcPr>
          <w:p w:rsidR="002100DA" w:rsidRPr="002100DA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00DA" w:rsidRPr="00A43AD8" w:rsidRDefault="00820398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6,803</w:t>
            </w:r>
          </w:p>
        </w:tc>
        <w:tc>
          <w:tcPr>
            <w:tcW w:w="283" w:type="dxa"/>
            <w:shd w:val="clear" w:color="auto" w:fill="auto"/>
          </w:tcPr>
          <w:p w:rsidR="002100DA" w:rsidRPr="00A43AD8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00DA" w:rsidRPr="00A43AD8" w:rsidRDefault="002100D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7,555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100DA" w:rsidRPr="00A43AD8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00DA" w:rsidRPr="00A43AD8" w:rsidRDefault="00820398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44,218</w:t>
            </w:r>
          </w:p>
        </w:tc>
        <w:tc>
          <w:tcPr>
            <w:tcW w:w="283" w:type="dxa"/>
            <w:vAlign w:val="bottom"/>
          </w:tcPr>
          <w:p w:rsidR="002100DA" w:rsidRPr="002100DA" w:rsidRDefault="002100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00DA" w:rsidRPr="002100DA" w:rsidRDefault="002100D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color w:val="000000"/>
                <w:sz w:val="30"/>
                <w:szCs w:val="30"/>
              </w:rPr>
              <w:t>38,609</w:t>
            </w:r>
          </w:p>
        </w:tc>
      </w:tr>
      <w:tr w:rsidR="00F852A6" w:rsidRPr="002100DA" w:rsidTr="00F6770E">
        <w:tc>
          <w:tcPr>
            <w:tcW w:w="3652" w:type="dxa"/>
            <w:vAlign w:val="bottom"/>
          </w:tcPr>
          <w:p w:rsidR="00F852A6" w:rsidRPr="002100DA" w:rsidRDefault="00F852A6" w:rsidP="0005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ลูกหนี้อื่นผ่อนชำระ</w:t>
            </w: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(ดูหมายเหตุ </w:t>
            </w:r>
            <w:r w:rsidR="002100DA"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F852A6" w:rsidRPr="002100DA" w:rsidTr="00F6770E">
        <w:tc>
          <w:tcPr>
            <w:tcW w:w="3652" w:type="dxa"/>
            <w:vAlign w:val="bottom"/>
          </w:tcPr>
          <w:p w:rsidR="00F852A6" w:rsidRPr="002100DA" w:rsidRDefault="00F852A6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2100DA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58F4" w:rsidRPr="002100DA" w:rsidTr="00D9348E">
        <w:trPr>
          <w:trHeight w:val="344"/>
        </w:trPr>
        <w:tc>
          <w:tcPr>
            <w:tcW w:w="3652" w:type="dxa"/>
          </w:tcPr>
          <w:p w:rsidR="001058F4" w:rsidRPr="002100DA" w:rsidRDefault="001058F4" w:rsidP="00F6770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ส่วนที่ครบกำหนดชำระภายใน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2100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:rsidR="001058F4" w:rsidRPr="00A43AD8" w:rsidRDefault="001058F4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  <w:tc>
          <w:tcPr>
            <w:tcW w:w="283" w:type="dxa"/>
          </w:tcPr>
          <w:p w:rsidR="001058F4" w:rsidRPr="00A43AD8" w:rsidRDefault="001058F4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1058F4" w:rsidRPr="00A43AD8" w:rsidRDefault="001058F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  <w:tc>
          <w:tcPr>
            <w:tcW w:w="284" w:type="dxa"/>
            <w:vAlign w:val="bottom"/>
          </w:tcPr>
          <w:p w:rsidR="001058F4" w:rsidRPr="00A43AD8" w:rsidRDefault="001058F4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058F4" w:rsidRPr="00A43AD8" w:rsidRDefault="001058F4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  <w:tc>
          <w:tcPr>
            <w:tcW w:w="283" w:type="dxa"/>
            <w:vAlign w:val="bottom"/>
          </w:tcPr>
          <w:p w:rsidR="001058F4" w:rsidRPr="00A43AD8" w:rsidRDefault="001058F4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058F4" w:rsidRPr="00A43AD8" w:rsidRDefault="001058F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</w:tr>
      <w:tr w:rsidR="001058F4" w:rsidRPr="002100DA" w:rsidTr="00F6770E">
        <w:tc>
          <w:tcPr>
            <w:tcW w:w="3652" w:type="dxa"/>
          </w:tcPr>
          <w:p w:rsidR="001058F4" w:rsidRPr="002100DA" w:rsidRDefault="001058F4" w:rsidP="00F6770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หลังจากหนึ่งปีแต่ไม่เกินสาม</w:t>
            </w:r>
            <w:r w:rsidRPr="002100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058F4" w:rsidRPr="00A43AD8" w:rsidRDefault="001058F4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2,785</w:t>
            </w:r>
          </w:p>
        </w:tc>
        <w:tc>
          <w:tcPr>
            <w:tcW w:w="283" w:type="dxa"/>
          </w:tcPr>
          <w:p w:rsidR="001058F4" w:rsidRPr="00A43AD8" w:rsidRDefault="001058F4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1058F4" w:rsidRPr="00A43AD8" w:rsidRDefault="001058F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5,560</w:t>
            </w:r>
          </w:p>
        </w:tc>
        <w:tc>
          <w:tcPr>
            <w:tcW w:w="284" w:type="dxa"/>
            <w:vAlign w:val="bottom"/>
          </w:tcPr>
          <w:p w:rsidR="001058F4" w:rsidRPr="00A43AD8" w:rsidRDefault="001058F4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058F4" w:rsidRPr="00A43AD8" w:rsidRDefault="001058F4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2,785</w:t>
            </w:r>
          </w:p>
        </w:tc>
        <w:tc>
          <w:tcPr>
            <w:tcW w:w="283" w:type="dxa"/>
            <w:vAlign w:val="bottom"/>
          </w:tcPr>
          <w:p w:rsidR="001058F4" w:rsidRPr="00A43AD8" w:rsidRDefault="001058F4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058F4" w:rsidRPr="00A43AD8" w:rsidRDefault="001058F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5,560</w:t>
            </w:r>
          </w:p>
        </w:tc>
      </w:tr>
      <w:tr w:rsidR="001058F4" w:rsidRPr="002100DA" w:rsidTr="00F6770E">
        <w:tc>
          <w:tcPr>
            <w:tcW w:w="3652" w:type="dxa"/>
            <w:vAlign w:val="bottom"/>
          </w:tcPr>
          <w:p w:rsidR="001058F4" w:rsidRPr="002100DA" w:rsidRDefault="001058F4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058F4" w:rsidRPr="00A43AD8" w:rsidRDefault="001058F4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8,335</w:t>
            </w:r>
          </w:p>
        </w:tc>
        <w:tc>
          <w:tcPr>
            <w:tcW w:w="283" w:type="dxa"/>
          </w:tcPr>
          <w:p w:rsidR="001058F4" w:rsidRPr="00A43AD8" w:rsidRDefault="001058F4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1058F4" w:rsidRPr="00A43AD8" w:rsidRDefault="001058F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4" w:type="dxa"/>
            <w:vAlign w:val="bottom"/>
          </w:tcPr>
          <w:p w:rsidR="001058F4" w:rsidRPr="00A43AD8" w:rsidRDefault="001058F4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058F4" w:rsidRPr="00A43AD8" w:rsidRDefault="001058F4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8,335</w:t>
            </w:r>
          </w:p>
        </w:tc>
        <w:tc>
          <w:tcPr>
            <w:tcW w:w="283" w:type="dxa"/>
            <w:vAlign w:val="bottom"/>
          </w:tcPr>
          <w:p w:rsidR="001058F4" w:rsidRPr="00A43AD8" w:rsidRDefault="001058F4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58F4" w:rsidRPr="00A43AD8" w:rsidRDefault="001058F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</w:tr>
      <w:tr w:rsidR="001058F4" w:rsidRPr="002100DA" w:rsidTr="00F6770E">
        <w:tc>
          <w:tcPr>
            <w:tcW w:w="3652" w:type="dxa"/>
            <w:vAlign w:val="bottom"/>
          </w:tcPr>
          <w:p w:rsidR="001058F4" w:rsidRPr="002100DA" w:rsidRDefault="001058F4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ดอกเบี้ยค้างรับ (สินทรัพย์หมุนเวียนอื่น)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058F4" w:rsidRPr="00A43AD8" w:rsidRDefault="001058F4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1,352</w:t>
            </w:r>
          </w:p>
        </w:tc>
        <w:tc>
          <w:tcPr>
            <w:tcW w:w="283" w:type="dxa"/>
          </w:tcPr>
          <w:p w:rsidR="001058F4" w:rsidRPr="00A43AD8" w:rsidRDefault="001058F4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1058F4" w:rsidRPr="00A43AD8" w:rsidRDefault="001058F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907</w:t>
            </w:r>
          </w:p>
        </w:tc>
        <w:tc>
          <w:tcPr>
            <w:tcW w:w="284" w:type="dxa"/>
            <w:vAlign w:val="bottom"/>
          </w:tcPr>
          <w:p w:rsidR="001058F4" w:rsidRPr="00A43AD8" w:rsidRDefault="001058F4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058F4" w:rsidRPr="00A43AD8" w:rsidRDefault="001058F4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1,352</w:t>
            </w:r>
          </w:p>
        </w:tc>
        <w:tc>
          <w:tcPr>
            <w:tcW w:w="283" w:type="dxa"/>
            <w:vAlign w:val="bottom"/>
          </w:tcPr>
          <w:p w:rsidR="001058F4" w:rsidRPr="00A43AD8" w:rsidRDefault="001058F4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058F4" w:rsidRPr="00A43AD8" w:rsidRDefault="001058F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907</w:t>
            </w:r>
          </w:p>
        </w:tc>
      </w:tr>
      <w:tr w:rsidR="001058F4" w:rsidRPr="002100DA" w:rsidTr="00F6770E">
        <w:tc>
          <w:tcPr>
            <w:tcW w:w="3652" w:type="dxa"/>
            <w:vAlign w:val="bottom"/>
          </w:tcPr>
          <w:p w:rsidR="001058F4" w:rsidRPr="002100DA" w:rsidRDefault="001058F4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58F4" w:rsidRPr="00A43AD8" w:rsidRDefault="001058F4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9,687</w:t>
            </w:r>
          </w:p>
        </w:tc>
        <w:tc>
          <w:tcPr>
            <w:tcW w:w="283" w:type="dxa"/>
          </w:tcPr>
          <w:p w:rsidR="001058F4" w:rsidRPr="00A43AD8" w:rsidRDefault="001058F4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58F4" w:rsidRPr="00A43AD8" w:rsidRDefault="001058F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12,017</w:t>
            </w:r>
          </w:p>
        </w:tc>
        <w:tc>
          <w:tcPr>
            <w:tcW w:w="284" w:type="dxa"/>
            <w:vAlign w:val="bottom"/>
          </w:tcPr>
          <w:p w:rsidR="001058F4" w:rsidRPr="00A43AD8" w:rsidRDefault="001058F4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58F4" w:rsidRPr="00A43AD8" w:rsidRDefault="001058F4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9,687</w:t>
            </w:r>
          </w:p>
        </w:tc>
        <w:tc>
          <w:tcPr>
            <w:tcW w:w="283" w:type="dxa"/>
            <w:vAlign w:val="bottom"/>
          </w:tcPr>
          <w:p w:rsidR="001058F4" w:rsidRPr="00A43AD8" w:rsidRDefault="001058F4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58F4" w:rsidRPr="00A43AD8" w:rsidRDefault="001058F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AD8">
              <w:rPr>
                <w:rFonts w:ascii="Angsana New" w:hAnsi="Angsana New"/>
                <w:color w:val="000000"/>
                <w:sz w:val="30"/>
                <w:szCs w:val="30"/>
              </w:rPr>
              <w:t>12,017</w:t>
            </w:r>
          </w:p>
        </w:tc>
      </w:tr>
      <w:tr w:rsidR="004C49F7" w:rsidRPr="002100DA" w:rsidTr="007B5E83">
        <w:tc>
          <w:tcPr>
            <w:tcW w:w="3652" w:type="dxa"/>
            <w:vAlign w:val="bottom"/>
          </w:tcPr>
          <w:p w:rsidR="004C49F7" w:rsidRPr="002100DA" w:rsidRDefault="004C49F7" w:rsidP="00901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เงินให้กู้ยืมระยะสั้นและดอกเบี้ยค้างรับ</w:t>
            </w:r>
          </w:p>
        </w:tc>
        <w:tc>
          <w:tcPr>
            <w:tcW w:w="1417" w:type="dxa"/>
            <w:vAlign w:val="bottom"/>
          </w:tcPr>
          <w:p w:rsidR="004C49F7" w:rsidRPr="002100DA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C49F7" w:rsidRPr="002100DA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1422" w:type="dxa"/>
            <w:vAlign w:val="bottom"/>
          </w:tcPr>
          <w:p w:rsidR="004C49F7" w:rsidRPr="002100DA" w:rsidRDefault="004C49F7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4C49F7" w:rsidRPr="002100DA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2100DA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C49F7" w:rsidRPr="002100DA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2100DA" w:rsidRDefault="004C49F7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</w:tr>
      <w:tr w:rsidR="00493A61" w:rsidRPr="002100DA" w:rsidTr="007B5E83">
        <w:tc>
          <w:tcPr>
            <w:tcW w:w="3652" w:type="dxa"/>
            <w:vAlign w:val="bottom"/>
          </w:tcPr>
          <w:p w:rsidR="00493A61" w:rsidRPr="002100DA" w:rsidRDefault="00493A61" w:rsidP="001F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:rsidR="00493A61" w:rsidRPr="002100DA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93A61" w:rsidRPr="002100DA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1422" w:type="dxa"/>
            <w:vAlign w:val="bottom"/>
          </w:tcPr>
          <w:p w:rsidR="00493A61" w:rsidRPr="002100DA" w:rsidRDefault="00493A6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493A61" w:rsidRPr="002100DA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93A61" w:rsidRPr="002100DA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93A61" w:rsidRPr="002100DA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93A61" w:rsidRPr="002100DA" w:rsidRDefault="00493A6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</w:tr>
      <w:tr w:rsidR="00CF065D" w:rsidRPr="002100DA" w:rsidTr="007B5E83">
        <w:tc>
          <w:tcPr>
            <w:tcW w:w="3652" w:type="dxa"/>
            <w:vAlign w:val="bottom"/>
          </w:tcPr>
          <w:p w:rsidR="00CF065D" w:rsidRPr="002100DA" w:rsidRDefault="00CF065D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CF065D" w:rsidRPr="00207D5D" w:rsidRDefault="00CF065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CF065D" w:rsidRPr="002100DA" w:rsidRDefault="00CF065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F065D" w:rsidRPr="00207D5D" w:rsidRDefault="00CF065D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CF065D" w:rsidRPr="002100DA" w:rsidRDefault="00CF065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F065D" w:rsidRPr="00207D5D" w:rsidRDefault="00CF065D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CF065D" w:rsidRPr="002100DA" w:rsidRDefault="00CF065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F065D" w:rsidRPr="00207D5D" w:rsidRDefault="00CF065D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7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5,707</w:t>
            </w:r>
          </w:p>
        </w:tc>
      </w:tr>
      <w:tr w:rsidR="00CF065D" w:rsidRPr="002100DA" w:rsidTr="0018711A">
        <w:tc>
          <w:tcPr>
            <w:tcW w:w="3652" w:type="dxa"/>
            <w:vAlign w:val="bottom"/>
          </w:tcPr>
          <w:p w:rsidR="00CF065D" w:rsidRPr="002100DA" w:rsidRDefault="00CF065D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</w:t>
            </w: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7" w:type="dxa"/>
          </w:tcPr>
          <w:p w:rsidR="00CF065D" w:rsidRPr="00207D5D" w:rsidRDefault="00CF065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CF065D" w:rsidRPr="002100DA" w:rsidRDefault="00CF065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</w:tcPr>
          <w:p w:rsidR="00CF065D" w:rsidRPr="00207D5D" w:rsidRDefault="00CF065D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F065D" w:rsidRPr="002100DA" w:rsidRDefault="00CF065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CF065D" w:rsidRPr="00207D5D" w:rsidRDefault="00CF065D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F065D" w:rsidRPr="002100DA" w:rsidRDefault="00CF065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F065D" w:rsidRPr="00207D5D" w:rsidRDefault="00CF065D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7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CF065D" w:rsidRPr="002100DA" w:rsidTr="007B5E83">
        <w:tc>
          <w:tcPr>
            <w:tcW w:w="3652" w:type="dxa"/>
            <w:vAlign w:val="bottom"/>
          </w:tcPr>
          <w:p w:rsidR="00CF065D" w:rsidRPr="002100DA" w:rsidRDefault="00CF065D" w:rsidP="00F6770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2100DA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2100DA">
              <w:rPr>
                <w:rFonts w:ascii="Angsana New" w:hAnsi="Angsana New"/>
                <w:sz w:val="30"/>
                <w:szCs w:val="30"/>
                <w:lang w:eastAsia="en-GB"/>
              </w:rPr>
              <w:t xml:space="preserve">5.5 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- 7.0 </w:t>
            </w: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เมื่อทวงถาม</w:t>
            </w:r>
            <w:r w:rsidRPr="002100DA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CF065D" w:rsidRPr="00207D5D" w:rsidRDefault="00CF065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CF065D" w:rsidRPr="002100DA" w:rsidRDefault="00CF065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F065D" w:rsidRPr="00207D5D" w:rsidRDefault="00CF065D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CF065D" w:rsidRPr="002100DA" w:rsidRDefault="00CF065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F065D" w:rsidRPr="00207D5D" w:rsidRDefault="00CF065D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CF065D" w:rsidRPr="002100DA" w:rsidRDefault="00CF065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F065D" w:rsidRPr="00207D5D" w:rsidRDefault="00CF065D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7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184,000</w:t>
            </w:r>
          </w:p>
        </w:tc>
      </w:tr>
      <w:tr w:rsidR="00CF065D" w:rsidRPr="002100DA" w:rsidTr="007B5E83">
        <w:tc>
          <w:tcPr>
            <w:tcW w:w="3652" w:type="dxa"/>
            <w:vAlign w:val="bottom"/>
          </w:tcPr>
          <w:p w:rsidR="00CF065D" w:rsidRPr="002100DA" w:rsidRDefault="00CF065D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065D" w:rsidRPr="00207D5D" w:rsidRDefault="00CF065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CF065D" w:rsidRPr="002100DA" w:rsidRDefault="00CF065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065D" w:rsidRPr="00207D5D" w:rsidRDefault="00CF065D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CF065D" w:rsidRPr="002100DA" w:rsidRDefault="00CF065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065D" w:rsidRPr="00207D5D" w:rsidRDefault="00CF065D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CF065D" w:rsidRPr="002100DA" w:rsidRDefault="00CF065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065D" w:rsidRPr="00207D5D" w:rsidRDefault="00CF065D" w:rsidP="0021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7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189,707</w:t>
            </w:r>
          </w:p>
        </w:tc>
      </w:tr>
      <w:tr w:rsidR="004C49F7" w:rsidRPr="002100DA" w:rsidTr="00F6770E">
        <w:tc>
          <w:tcPr>
            <w:tcW w:w="3652" w:type="dxa"/>
            <w:vAlign w:val="bottom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เงินประกัน</w:t>
            </w: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โครงการก่อสร้างโรงไฟฟ้า</w:t>
            </w:r>
          </w:p>
        </w:tc>
        <w:tc>
          <w:tcPr>
            <w:tcW w:w="1417" w:type="dxa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2100DA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4C49F7" w:rsidRPr="002100DA" w:rsidTr="00F6770E">
        <w:tc>
          <w:tcPr>
            <w:tcW w:w="3652" w:type="dxa"/>
            <w:vAlign w:val="bottom"/>
          </w:tcPr>
          <w:p w:rsidR="004C49F7" w:rsidRPr="002100DA" w:rsidRDefault="004C49F7" w:rsidP="00F6770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C49F7" w:rsidRPr="0027756F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:rsidR="004C49F7" w:rsidRPr="0027756F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4C49F7" w:rsidRPr="0027756F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:rsidR="004C49F7" w:rsidRPr="0027756F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C49F7" w:rsidRPr="0027756F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C49F7" w:rsidRPr="0027756F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C49F7" w:rsidRPr="0027756F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10A43" w:rsidRPr="002100DA" w:rsidTr="003938EE">
        <w:tc>
          <w:tcPr>
            <w:tcW w:w="3652" w:type="dxa"/>
            <w:vAlign w:val="bottom"/>
          </w:tcPr>
          <w:p w:rsidR="00510A43" w:rsidRPr="002100DA" w:rsidRDefault="00510A43" w:rsidP="00510A43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การค้า</w:t>
            </w:r>
          </w:p>
        </w:tc>
        <w:tc>
          <w:tcPr>
            <w:tcW w:w="1417" w:type="dxa"/>
            <w:vAlign w:val="bottom"/>
          </w:tcPr>
          <w:p w:rsidR="00510A43" w:rsidRPr="002100DA" w:rsidRDefault="00510A43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510A43" w:rsidRPr="002100DA" w:rsidRDefault="00510A43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510A43" w:rsidRPr="002100DA" w:rsidRDefault="00510A43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510A43" w:rsidRPr="002100DA" w:rsidRDefault="00510A43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10A43" w:rsidRPr="002100DA" w:rsidRDefault="00510A43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510A43" w:rsidRPr="002100DA" w:rsidRDefault="00510A43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10A43" w:rsidRPr="002100DA" w:rsidRDefault="00510A43" w:rsidP="003938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10A43" w:rsidRPr="002100DA" w:rsidTr="003938EE">
        <w:tc>
          <w:tcPr>
            <w:tcW w:w="3652" w:type="dxa"/>
            <w:vAlign w:val="bottom"/>
          </w:tcPr>
          <w:p w:rsidR="00510A43" w:rsidRPr="002100DA" w:rsidRDefault="00510A43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10A43" w:rsidRPr="0027756F" w:rsidRDefault="00510A43" w:rsidP="003938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10A43" w:rsidRPr="0027756F" w:rsidRDefault="00510A43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510A43" w:rsidRPr="0027756F" w:rsidRDefault="00510A43" w:rsidP="003938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510A43" w:rsidRPr="0027756F" w:rsidRDefault="00510A43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10A43" w:rsidRPr="0027756F" w:rsidRDefault="00510A43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160</w:t>
            </w:r>
          </w:p>
        </w:tc>
        <w:tc>
          <w:tcPr>
            <w:tcW w:w="283" w:type="dxa"/>
            <w:vAlign w:val="bottom"/>
          </w:tcPr>
          <w:p w:rsidR="00510A43" w:rsidRPr="0027756F" w:rsidRDefault="00510A43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10A43" w:rsidRPr="0027756F" w:rsidRDefault="00510A43" w:rsidP="003938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B3E04" w:rsidRPr="002100DA" w:rsidTr="00910F6C">
        <w:tc>
          <w:tcPr>
            <w:tcW w:w="3652" w:type="dxa"/>
            <w:vAlign w:val="bottom"/>
          </w:tcPr>
          <w:p w:rsidR="005B3E04" w:rsidRPr="002100DA" w:rsidRDefault="005B3E04" w:rsidP="00910F6C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17" w:type="dxa"/>
            <w:vAlign w:val="bottom"/>
          </w:tcPr>
          <w:p w:rsidR="005B3E04" w:rsidRPr="002100DA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5B3E04" w:rsidRPr="002100DA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5B3E04" w:rsidRPr="002100DA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5B3E04" w:rsidRPr="002100DA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B3E04" w:rsidRPr="002100DA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5B3E04" w:rsidRPr="002100DA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B3E04" w:rsidRPr="002100DA" w:rsidRDefault="005B3E04" w:rsidP="00910F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3E04" w:rsidRPr="002100DA" w:rsidTr="00910F6C">
        <w:tc>
          <w:tcPr>
            <w:tcW w:w="3652" w:type="dxa"/>
            <w:vAlign w:val="bottom"/>
          </w:tcPr>
          <w:p w:rsidR="005B3E04" w:rsidRPr="002100DA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B3E04" w:rsidRPr="0027756F" w:rsidRDefault="005B3E04" w:rsidP="00910F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B3E04" w:rsidRPr="0027756F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5B3E04" w:rsidRPr="0027756F" w:rsidRDefault="005B3E04" w:rsidP="00910F6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5B3E04" w:rsidRPr="0027756F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5B3E04" w:rsidRPr="0027756F" w:rsidRDefault="00753477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41</w:t>
            </w:r>
          </w:p>
        </w:tc>
        <w:tc>
          <w:tcPr>
            <w:tcW w:w="283" w:type="dxa"/>
            <w:vAlign w:val="bottom"/>
          </w:tcPr>
          <w:p w:rsidR="005B3E04" w:rsidRPr="0027756F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B3E04" w:rsidRPr="0027756F" w:rsidRDefault="005B3E04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,726</w:t>
            </w:r>
          </w:p>
        </w:tc>
      </w:tr>
      <w:tr w:rsidR="004C49F7" w:rsidRPr="002100DA" w:rsidTr="00CC19A8">
        <w:tc>
          <w:tcPr>
            <w:tcW w:w="3652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</w:t>
            </w: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2100DA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C49F7" w:rsidRPr="002100DA" w:rsidTr="00CC19A8">
        <w:tc>
          <w:tcPr>
            <w:tcW w:w="3652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</w:t>
            </w: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2100DA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A099D" w:rsidRPr="002100DA" w:rsidTr="00CC19A8">
        <w:tc>
          <w:tcPr>
            <w:tcW w:w="3652" w:type="dxa"/>
            <w:vAlign w:val="bottom"/>
          </w:tcPr>
          <w:p w:rsidR="005A099D" w:rsidRPr="002100DA" w:rsidRDefault="005A099D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5A099D" w:rsidRPr="0027756F" w:rsidRDefault="005A099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5A099D" w:rsidRPr="0027756F" w:rsidRDefault="005A099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A099D" w:rsidRPr="00184746" w:rsidRDefault="00621AA1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5,54</w:t>
            </w:r>
            <w:r w:rsidR="00FC24FE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83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A099D" w:rsidRPr="00207D5D" w:rsidRDefault="005A099D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1,596</w:t>
            </w:r>
          </w:p>
        </w:tc>
      </w:tr>
      <w:tr w:rsidR="001D4747" w:rsidRPr="002100DA" w:rsidTr="00CC19A8">
        <w:tc>
          <w:tcPr>
            <w:tcW w:w="3652" w:type="dxa"/>
            <w:vAlign w:val="bottom"/>
          </w:tcPr>
          <w:p w:rsidR="001D4747" w:rsidRPr="002100DA" w:rsidRDefault="001D474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1D4747" w:rsidRPr="0027756F" w:rsidRDefault="001D4747" w:rsidP="00EB7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232</w:t>
            </w:r>
          </w:p>
        </w:tc>
        <w:tc>
          <w:tcPr>
            <w:tcW w:w="283" w:type="dxa"/>
            <w:vAlign w:val="bottom"/>
          </w:tcPr>
          <w:p w:rsidR="001D4747" w:rsidRPr="002100DA" w:rsidRDefault="001D474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1D4747" w:rsidRPr="00207D5D" w:rsidRDefault="001D4747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678</w:t>
            </w:r>
          </w:p>
        </w:tc>
        <w:tc>
          <w:tcPr>
            <w:tcW w:w="284" w:type="dxa"/>
            <w:vAlign w:val="bottom"/>
          </w:tcPr>
          <w:p w:rsidR="001D4747" w:rsidRPr="002100DA" w:rsidRDefault="001D474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1D4747" w:rsidRPr="0027756F" w:rsidRDefault="001D4747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232</w:t>
            </w:r>
          </w:p>
        </w:tc>
        <w:tc>
          <w:tcPr>
            <w:tcW w:w="283" w:type="dxa"/>
            <w:vAlign w:val="bottom"/>
          </w:tcPr>
          <w:p w:rsidR="001D4747" w:rsidRPr="002100DA" w:rsidRDefault="001D474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D4747" w:rsidRPr="00207D5D" w:rsidRDefault="001D4747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150</w:t>
            </w:r>
          </w:p>
        </w:tc>
      </w:tr>
      <w:tr w:rsidR="002100DA" w:rsidRPr="002100DA" w:rsidTr="002100DA">
        <w:tc>
          <w:tcPr>
            <w:tcW w:w="3652" w:type="dxa"/>
            <w:vAlign w:val="bottom"/>
          </w:tcPr>
          <w:p w:rsidR="002100DA" w:rsidRPr="002100DA" w:rsidRDefault="002100D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00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</w:t>
            </w:r>
            <w:r w:rsidRPr="002100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7" w:type="dxa"/>
            <w:vAlign w:val="bottom"/>
          </w:tcPr>
          <w:p w:rsidR="002100DA" w:rsidRPr="002100DA" w:rsidRDefault="002100D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100DA" w:rsidRPr="002100DA" w:rsidRDefault="002100D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2100DA" w:rsidRPr="00207D5D" w:rsidRDefault="002100D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2100DA" w:rsidRPr="002100DA" w:rsidRDefault="002100D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100DA" w:rsidRPr="00184746" w:rsidRDefault="002100DA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2100DA" w:rsidRPr="002100DA" w:rsidRDefault="002100D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100DA" w:rsidRPr="00207D5D" w:rsidRDefault="002100DA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A099D" w:rsidRPr="002100DA" w:rsidTr="002100DA">
        <w:tc>
          <w:tcPr>
            <w:tcW w:w="3652" w:type="dxa"/>
            <w:vAlign w:val="bottom"/>
          </w:tcPr>
          <w:p w:rsidR="005A099D" w:rsidRPr="00207D5D" w:rsidRDefault="005A099D" w:rsidP="001269B4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 xml:space="preserve">  (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อัตราดอกเบี้ยร้อยละ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7.0 และ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 xml:space="preserve">7.5 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5A099D" w:rsidRPr="0027756F" w:rsidRDefault="005A099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5A099D" w:rsidRPr="0027756F" w:rsidRDefault="005A099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56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A099D" w:rsidRPr="00184746" w:rsidRDefault="005A099D" w:rsidP="00621AA1">
            <w:pPr>
              <w:tabs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621AA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,152</w:t>
            </w:r>
          </w:p>
        </w:tc>
        <w:tc>
          <w:tcPr>
            <w:tcW w:w="283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A099D" w:rsidRPr="00207D5D" w:rsidRDefault="005A099D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68,500</w:t>
            </w:r>
          </w:p>
        </w:tc>
      </w:tr>
      <w:tr w:rsidR="000940C2" w:rsidRPr="002100DA" w:rsidTr="002100DA">
        <w:tc>
          <w:tcPr>
            <w:tcW w:w="3652" w:type="dxa"/>
            <w:vAlign w:val="bottom"/>
          </w:tcPr>
          <w:p w:rsidR="000940C2" w:rsidRPr="00207D5D" w:rsidRDefault="000940C2" w:rsidP="001269B4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 xml:space="preserve">  (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อัตราดอกเบี้ยร้อยละ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5.25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207D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207D5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207D5D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940C2" w:rsidRPr="0027756F" w:rsidRDefault="00EB7EBB" w:rsidP="00EB7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83" w:type="dxa"/>
            <w:vAlign w:val="bottom"/>
          </w:tcPr>
          <w:p w:rsidR="000940C2" w:rsidRPr="002100DA" w:rsidRDefault="000940C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0940C2" w:rsidRPr="00207D5D" w:rsidRDefault="000940C2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53,500</w:t>
            </w:r>
          </w:p>
        </w:tc>
        <w:tc>
          <w:tcPr>
            <w:tcW w:w="284" w:type="dxa"/>
            <w:vAlign w:val="bottom"/>
          </w:tcPr>
          <w:p w:rsidR="000940C2" w:rsidRPr="002100DA" w:rsidRDefault="000940C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940C2" w:rsidRPr="0027756F" w:rsidRDefault="00EB7EBB" w:rsidP="00EB7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83" w:type="dxa"/>
            <w:vAlign w:val="bottom"/>
          </w:tcPr>
          <w:p w:rsidR="000940C2" w:rsidRPr="002100DA" w:rsidRDefault="000940C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940C2" w:rsidRPr="00207D5D" w:rsidRDefault="000940C2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,500</w:t>
            </w:r>
          </w:p>
        </w:tc>
      </w:tr>
      <w:tr w:rsidR="005A099D" w:rsidRPr="002100DA" w:rsidTr="00CC19A8">
        <w:tc>
          <w:tcPr>
            <w:tcW w:w="3652" w:type="dxa"/>
            <w:vAlign w:val="bottom"/>
          </w:tcPr>
          <w:p w:rsidR="005A099D" w:rsidRPr="002100DA" w:rsidRDefault="005A099D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100D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99D" w:rsidRPr="0027756F" w:rsidRDefault="0000351C" w:rsidP="0000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,232</w:t>
            </w:r>
          </w:p>
        </w:tc>
        <w:tc>
          <w:tcPr>
            <w:tcW w:w="283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99D" w:rsidRPr="00207D5D" w:rsidRDefault="005A099D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54,178</w:t>
            </w:r>
          </w:p>
        </w:tc>
        <w:tc>
          <w:tcPr>
            <w:tcW w:w="284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99D" w:rsidRPr="00184746" w:rsidRDefault="00E64B8C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186,92</w:t>
            </w:r>
            <w:r w:rsidR="0000351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5A099D" w:rsidRPr="002100DA" w:rsidRDefault="005A099D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099D" w:rsidRPr="00207D5D" w:rsidRDefault="005A099D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D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82</w:t>
            </w:r>
            <w:r w:rsidRPr="00207D5D">
              <w:rPr>
                <w:rFonts w:ascii="Angsana New" w:hAnsi="Angsana New"/>
                <w:color w:val="000000"/>
                <w:sz w:val="30"/>
                <w:szCs w:val="30"/>
              </w:rPr>
              <w:t>,746</w:t>
            </w:r>
          </w:p>
        </w:tc>
      </w:tr>
    </w:tbl>
    <w:p w:rsidR="002100DA" w:rsidRDefault="002100DA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:rsidR="001477DC" w:rsidRDefault="001477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B4FC8" w:rsidRPr="00F6770E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F640E5">
        <w:rPr>
          <w:rFonts w:ascii="Angsana New" w:hAnsi="Angsana New"/>
          <w:sz w:val="30"/>
          <w:szCs w:val="30"/>
          <w:cs/>
        </w:rPr>
        <w:lastRenderedPageBreak/>
        <w:t>เงินให้กู้ยืมและเงินกู้ยืมที่เกิดขึ้นกับบริษัทและบุคคลที่เกี่ยวข้องกันมีรายการเคลื่อนไหวในระหว่าง</w:t>
      </w:r>
      <w:r w:rsidR="0095199B" w:rsidRPr="00F640E5">
        <w:rPr>
          <w:rFonts w:ascii="Angsana New" w:hAnsi="Angsana New" w:hint="cs"/>
          <w:sz w:val="30"/>
          <w:szCs w:val="30"/>
          <w:cs/>
        </w:rPr>
        <w:t>งวด</w:t>
      </w:r>
      <w:r w:rsidRPr="00F640E5">
        <w:rPr>
          <w:rFonts w:ascii="Angsana New" w:hAnsi="Angsana New"/>
          <w:sz w:val="30"/>
          <w:szCs w:val="30"/>
          <w:cs/>
        </w:rPr>
        <w:t>ดังนี้</w:t>
      </w:r>
    </w:p>
    <w:p w:rsidR="009822D7" w:rsidRPr="0000075D" w:rsidRDefault="009822D7" w:rsidP="008B4FC8">
      <w:pPr>
        <w:rPr>
          <w:sz w:val="30"/>
          <w:szCs w:val="30"/>
          <w:cs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="008B4FC8" w:rsidRPr="00F6770E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4C49F7">
            <w:pPr>
              <w:tabs>
                <w:tab w:val="left" w:pos="1266"/>
              </w:tabs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DC42E5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9701A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="009701A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89378E" w:rsidP="009701A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DC42E5" w:rsidRPr="00F6770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9701A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9701A5" w:rsidRPr="00F6770E" w:rsidTr="001269B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20752" w:rsidRPr="00F6770E" w:rsidTr="004A74A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B20752" w:rsidRPr="00F6770E" w:rsidRDefault="00B20752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20752" w:rsidRPr="00145F03" w:rsidRDefault="00B2075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0752" w:rsidRPr="00990B7B" w:rsidRDefault="00B2075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20752" w:rsidRPr="000940C2" w:rsidRDefault="00B20752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0752" w:rsidRPr="000940C2" w:rsidRDefault="00B2075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20752" w:rsidRPr="000940C2" w:rsidRDefault="00B20752" w:rsidP="00B2075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0752" w:rsidRPr="000940C2" w:rsidRDefault="00B2075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20752" w:rsidRPr="000940C2" w:rsidRDefault="00B20752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  <w:tr w:rsidR="000940C2" w:rsidRPr="00F6770E" w:rsidTr="004A74A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940C2" w:rsidRPr="00D6323C" w:rsidRDefault="000940C2" w:rsidP="00DC114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40C2" w:rsidRPr="00145F03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149,000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40C2" w:rsidRPr="00990B7B" w:rsidRDefault="000940C2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940C2" w:rsidRPr="000940C2" w:rsidRDefault="000940C2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940C2" w:rsidRPr="000940C2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940C2" w:rsidRPr="000940C2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149,000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40C2" w:rsidRPr="000940C2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940C2" w:rsidRPr="000940C2" w:rsidRDefault="000940C2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</w:tbl>
    <w:p w:rsidR="00DC42E5" w:rsidRDefault="00DC42E5" w:rsidP="008B4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9701A5" w:rsidRPr="00F6770E" w:rsidTr="001269B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701A5" w:rsidRPr="00F6770E" w:rsidRDefault="009701A5" w:rsidP="001269B4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9701A5" w:rsidRPr="00F6770E" w:rsidTr="001269B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701A5" w:rsidRPr="00F6770E" w:rsidRDefault="009701A5" w:rsidP="001269B4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9701A5" w:rsidRPr="00F6770E" w:rsidTr="001269B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701A5" w:rsidRPr="00F6770E" w:rsidRDefault="009701A5" w:rsidP="001269B4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9701A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F6770E" w:rsidRDefault="009701A5" w:rsidP="001269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F6770E" w:rsidRDefault="009701A5" w:rsidP="001269B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01A5" w:rsidRPr="00F6770E" w:rsidRDefault="0089378E" w:rsidP="001269B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701A5" w:rsidRPr="00F6770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9701A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9701A5" w:rsidRPr="00F6770E" w:rsidTr="001269B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701A5" w:rsidRPr="00F6770E" w:rsidRDefault="009701A5" w:rsidP="001269B4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01A5" w:rsidRPr="00F6770E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7A7C9E" w:rsidRPr="00D6323C" w:rsidTr="001269B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A7C9E" w:rsidRPr="00145F03" w:rsidRDefault="007A7C9E" w:rsidP="001269B4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5F0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A7C9E" w:rsidRPr="00145F03" w:rsidRDefault="007A7C9E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53,500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A7C9E" w:rsidRPr="00E21EAF" w:rsidRDefault="007A7C9E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A7C9E" w:rsidRPr="000940C2" w:rsidRDefault="002C7D2D" w:rsidP="007A7C9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</w:t>
            </w:r>
            <w:r w:rsidR="007A7C9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A7C9E" w:rsidRPr="000940C2" w:rsidRDefault="007A7C9E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A7C9E" w:rsidRPr="000940C2" w:rsidRDefault="002C7D2D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</w:t>
            </w:r>
            <w:r w:rsidR="007A7C9E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A7C9E" w:rsidRPr="000940C2" w:rsidRDefault="007A7C9E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7A7C9E" w:rsidRPr="00145F03" w:rsidRDefault="007A7C9E" w:rsidP="003938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30,000</w:t>
            </w:r>
          </w:p>
        </w:tc>
      </w:tr>
    </w:tbl>
    <w:p w:rsidR="009701A5" w:rsidRPr="00F6770E" w:rsidRDefault="009701A5" w:rsidP="008B4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4FC8" w:rsidRPr="00F6770E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  <w:r w:rsidR="004B6023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DC42E5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9701A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="009701A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89378E" w:rsidP="009701A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DC42E5" w:rsidRPr="00F6770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9701A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094855" w:rsidRPr="00F6770E" w:rsidTr="003938E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94855" w:rsidRPr="00F6770E" w:rsidRDefault="00094855" w:rsidP="003938E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4855" w:rsidRPr="00F6770E" w:rsidRDefault="00094855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94855" w:rsidRPr="00F6770E" w:rsidRDefault="00094855" w:rsidP="003938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4855" w:rsidRPr="00F6770E" w:rsidRDefault="00094855" w:rsidP="003938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94855" w:rsidRPr="00F6770E" w:rsidRDefault="00094855" w:rsidP="003938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4855" w:rsidRPr="00F6770E" w:rsidRDefault="00094855" w:rsidP="003938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94855" w:rsidRPr="00F6770E" w:rsidRDefault="00094855" w:rsidP="003938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4855" w:rsidRPr="00F6770E" w:rsidRDefault="00094855" w:rsidP="003938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9701A5" w:rsidRPr="00D6323C" w:rsidTr="00F6770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701A5" w:rsidRPr="00D6323C" w:rsidRDefault="009701A5" w:rsidP="00F6770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701A5" w:rsidRPr="00936F83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36F8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62,500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936F83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701A5" w:rsidRPr="000940C2" w:rsidRDefault="000940C2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221</w:t>
            </w:r>
            <w:r w:rsidR="009701A5"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,652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701A5" w:rsidRPr="000940C2" w:rsidRDefault="008A6E2C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139</w:t>
            </w:r>
            <w:r w:rsidR="009701A5"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701A5" w:rsidRPr="000940C2" w:rsidRDefault="000940C2" w:rsidP="008A6E2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</w:t>
            </w:r>
            <w:r w:rsidR="008A6E2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45</w:t>
            </w:r>
            <w:r w:rsidR="009701A5"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,152</w:t>
            </w:r>
          </w:p>
        </w:tc>
      </w:tr>
      <w:tr w:rsidR="009701A5" w:rsidRPr="008D6154" w:rsidTr="00F6770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701A5" w:rsidRPr="00D6323C" w:rsidRDefault="009701A5" w:rsidP="00F6770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แพลนเนทบอร์ด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701A5" w:rsidRPr="00C71340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71340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C71340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701A5" w:rsidRPr="000940C2" w:rsidRDefault="009701A5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0940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6,000</w:t>
            </w:r>
          </w:p>
        </w:tc>
      </w:tr>
      <w:tr w:rsidR="008A6E2C" w:rsidRPr="00D6323C" w:rsidTr="009701A5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A6E2C" w:rsidRPr="00145F03" w:rsidRDefault="008A6E2C" w:rsidP="001269B4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5F0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A6E2C" w:rsidRPr="00145F03" w:rsidRDefault="008A6E2C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45F0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6E2C" w:rsidRPr="00145F03" w:rsidRDefault="008A6E2C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A6E2C" w:rsidRPr="000940C2" w:rsidRDefault="002C7D2D" w:rsidP="008A6E2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</w:t>
            </w:r>
            <w:r w:rsidR="008A6E2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A6E2C" w:rsidRPr="000940C2" w:rsidRDefault="008A6E2C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A6E2C" w:rsidRPr="000940C2" w:rsidRDefault="002C7D2D" w:rsidP="000940C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</w:t>
            </w:r>
            <w:r w:rsidR="008A6E2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6E2C" w:rsidRPr="000940C2" w:rsidRDefault="008A6E2C" w:rsidP="001269B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A6E2C" w:rsidRPr="000940C2" w:rsidRDefault="008A6E2C" w:rsidP="003938E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30,000</w:t>
            </w:r>
          </w:p>
        </w:tc>
      </w:tr>
    </w:tbl>
    <w:p w:rsidR="004C49F7" w:rsidRDefault="004C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819DC" w:rsidRDefault="004819DC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6770E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4E4658" w:rsidRPr="00CF6750" w:rsidRDefault="004E465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4E4658" w:rsidRPr="00F6770E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F6770E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 </w:t>
      </w:r>
      <w:r w:rsidR="004E4658" w:rsidRPr="00F6770E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4E4658" w:rsidRPr="00F6770E">
        <w:rPr>
          <w:rFonts w:ascii="Angsana New" w:hAnsi="Angsana New"/>
          <w:color w:val="000000"/>
          <w:sz w:val="30"/>
          <w:szCs w:val="30"/>
        </w:rPr>
        <w:t xml:space="preserve"> </w:t>
      </w:r>
      <w:r w:rsidR="0089378E">
        <w:rPr>
          <w:rFonts w:ascii="Angsana New" w:hAnsi="Angsana New"/>
          <w:sz w:val="30"/>
          <w:szCs w:val="30"/>
          <w:cs/>
        </w:rPr>
        <w:t>30 กันยายน</w:t>
      </w:r>
      <w:r w:rsidR="00D132FF" w:rsidRPr="00F6770E">
        <w:rPr>
          <w:rFonts w:ascii="Angsana New" w:hAnsi="Angsana New"/>
          <w:sz w:val="30"/>
          <w:szCs w:val="30"/>
          <w:cs/>
        </w:rPr>
        <w:t xml:space="preserve"> </w:t>
      </w:r>
      <w:r w:rsidR="00BD6F86" w:rsidRPr="00F6770E">
        <w:rPr>
          <w:rFonts w:ascii="Angsana New" w:hAnsi="Angsana New"/>
          <w:sz w:val="30"/>
          <w:szCs w:val="30"/>
        </w:rPr>
        <w:t>25</w:t>
      </w:r>
      <w:r w:rsidR="004A3C05" w:rsidRPr="00F6770E">
        <w:rPr>
          <w:rFonts w:ascii="Angsana New" w:hAnsi="Angsana New"/>
          <w:sz w:val="30"/>
          <w:szCs w:val="30"/>
          <w:cs/>
        </w:rPr>
        <w:t>6</w:t>
      </w:r>
      <w:r w:rsidR="00223513">
        <w:rPr>
          <w:rFonts w:ascii="Angsana New" w:hAnsi="Angsana New"/>
          <w:sz w:val="30"/>
          <w:szCs w:val="30"/>
        </w:rPr>
        <w:t>4</w:t>
      </w:r>
      <w:r w:rsidR="005F1D96" w:rsidRPr="00F6770E">
        <w:rPr>
          <w:rFonts w:ascii="Angsana New" w:hAnsi="Angsana New"/>
          <w:sz w:val="30"/>
          <w:szCs w:val="30"/>
        </w:rPr>
        <w:t xml:space="preserve"> </w:t>
      </w:r>
      <w:r w:rsidR="005F1D96" w:rsidRPr="00F6770E">
        <w:rPr>
          <w:rFonts w:ascii="Angsana New" w:hAnsi="Angsana New"/>
          <w:sz w:val="30"/>
          <w:szCs w:val="30"/>
          <w:cs/>
        </w:rPr>
        <w:t>และ</w:t>
      </w:r>
      <w:r w:rsidR="005879B7" w:rsidRPr="00F6770E">
        <w:rPr>
          <w:rFonts w:ascii="Angsana New" w:hAnsi="Angsana New" w:hint="cs"/>
          <w:sz w:val="30"/>
          <w:szCs w:val="30"/>
          <w:cs/>
        </w:rPr>
        <w:t>วันที่</w:t>
      </w:r>
      <w:r w:rsidR="005F1D96" w:rsidRPr="00F6770E">
        <w:rPr>
          <w:rFonts w:ascii="Angsana New" w:hAnsi="Angsana New"/>
          <w:sz w:val="30"/>
          <w:szCs w:val="30"/>
          <w:cs/>
        </w:rPr>
        <w:t xml:space="preserve"> </w:t>
      </w:r>
      <w:r w:rsidR="005F1D96" w:rsidRPr="00F6770E">
        <w:rPr>
          <w:rFonts w:ascii="Angsana New" w:hAnsi="Angsana New"/>
          <w:sz w:val="30"/>
          <w:szCs w:val="30"/>
        </w:rPr>
        <w:t xml:space="preserve">31 </w:t>
      </w:r>
      <w:r w:rsidR="005F1D96" w:rsidRPr="00F6770E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F6770E">
        <w:rPr>
          <w:rFonts w:ascii="Angsana New" w:hAnsi="Angsana New"/>
          <w:sz w:val="30"/>
          <w:szCs w:val="30"/>
        </w:rPr>
        <w:t>25</w:t>
      </w:r>
      <w:r w:rsidR="008B4FC8" w:rsidRPr="00F6770E">
        <w:rPr>
          <w:rFonts w:ascii="Angsana New" w:hAnsi="Angsana New"/>
          <w:sz w:val="30"/>
          <w:szCs w:val="30"/>
        </w:rPr>
        <w:t>6</w:t>
      </w:r>
      <w:r w:rsidR="00223513">
        <w:rPr>
          <w:rFonts w:ascii="Angsana New" w:hAnsi="Angsana New"/>
          <w:sz w:val="30"/>
          <w:szCs w:val="30"/>
        </w:rPr>
        <w:t>3</w:t>
      </w:r>
      <w:r w:rsidRPr="00F6770E">
        <w:rPr>
          <w:rFonts w:ascii="Angsana New" w:hAnsi="Angsana New"/>
          <w:sz w:val="30"/>
          <w:szCs w:val="30"/>
          <w:cs/>
        </w:rPr>
        <w:t xml:space="preserve"> </w:t>
      </w:r>
      <w:r w:rsidR="004E4658" w:rsidRPr="00F6770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4E4658" w:rsidRPr="00CF6750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749" w:type="dxa"/>
        <w:tblLayout w:type="fixed"/>
        <w:tblLook w:val="04A0"/>
      </w:tblPr>
      <w:tblGrid>
        <w:gridCol w:w="3223"/>
        <w:gridCol w:w="1417"/>
        <w:gridCol w:w="283"/>
        <w:gridCol w:w="1422"/>
        <w:gridCol w:w="267"/>
        <w:gridCol w:w="1410"/>
        <w:gridCol w:w="282"/>
        <w:gridCol w:w="1445"/>
      </w:tblGrid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9378E" w:rsidP="00F1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กันยายน</w:t>
            </w:r>
            <w:r w:rsidR="008B4FC8"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</w:t>
            </w:r>
            <w:r w:rsidR="008B4FC8" w:rsidRPr="00F6770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16C3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F1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</w:t>
            </w:r>
            <w:r w:rsidR="00F16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67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8B4FC8" w:rsidRPr="00F6770E" w:rsidRDefault="0089378E" w:rsidP="00F1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กันยายน</w:t>
            </w:r>
            <w:r w:rsidR="008B4FC8"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</w:t>
            </w:r>
            <w:r w:rsidR="008B4FC8" w:rsidRPr="00F6770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16C3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2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F1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</w:t>
            </w:r>
            <w:r w:rsidR="00F16C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C0989" w:rsidRPr="00F6770E" w:rsidTr="004C49F7">
        <w:tc>
          <w:tcPr>
            <w:tcW w:w="3223" w:type="dxa"/>
            <w:vAlign w:val="bottom"/>
          </w:tcPr>
          <w:p w:rsidR="001C0989" w:rsidRPr="00F6770E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989" w:rsidRPr="000940C2" w:rsidRDefault="00961FC6" w:rsidP="00E4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2,798</w:t>
            </w:r>
          </w:p>
        </w:tc>
        <w:tc>
          <w:tcPr>
            <w:tcW w:w="283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</w:t>
            </w:r>
            <w:r w:rsidRPr="001C098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384</w:t>
            </w:r>
          </w:p>
        </w:tc>
        <w:tc>
          <w:tcPr>
            <w:tcW w:w="267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7561CC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10,685</w:t>
            </w:r>
          </w:p>
        </w:tc>
        <w:tc>
          <w:tcPr>
            <w:tcW w:w="282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16,285</w:t>
            </w:r>
          </w:p>
        </w:tc>
      </w:tr>
      <w:tr w:rsidR="001C0989" w:rsidRPr="00F6770E" w:rsidTr="004C49F7">
        <w:tc>
          <w:tcPr>
            <w:tcW w:w="3223" w:type="dxa"/>
            <w:vAlign w:val="bottom"/>
          </w:tcPr>
          <w:p w:rsidR="001C0989" w:rsidRPr="00F6770E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F6770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989" w:rsidRPr="000940C2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C0989" w:rsidRPr="00F6770E" w:rsidTr="004C49F7">
        <w:tc>
          <w:tcPr>
            <w:tcW w:w="3223" w:type="dxa"/>
            <w:vAlign w:val="bottom"/>
          </w:tcPr>
          <w:p w:rsidR="001C0989" w:rsidRPr="00F6770E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C0989" w:rsidRPr="000940C2" w:rsidRDefault="00961FC6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4,005</w:t>
            </w:r>
          </w:p>
        </w:tc>
        <w:tc>
          <w:tcPr>
            <w:tcW w:w="283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3,162</w:t>
            </w:r>
          </w:p>
        </w:tc>
        <w:tc>
          <w:tcPr>
            <w:tcW w:w="267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7561CC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22,280</w:t>
            </w:r>
          </w:p>
        </w:tc>
        <w:tc>
          <w:tcPr>
            <w:tcW w:w="282" w:type="dxa"/>
            <w:vAlign w:val="bottom"/>
          </w:tcPr>
          <w:p w:rsidR="001C0989" w:rsidRPr="001C0989" w:rsidRDefault="001C09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15,014</w:t>
            </w:r>
          </w:p>
        </w:tc>
      </w:tr>
      <w:tr w:rsidR="00BA0920" w:rsidRPr="00F6770E" w:rsidTr="004C49F7">
        <w:tc>
          <w:tcPr>
            <w:tcW w:w="3223" w:type="dxa"/>
            <w:vAlign w:val="bottom"/>
          </w:tcPr>
          <w:p w:rsidR="00BA0920" w:rsidRPr="00F6770E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0920" w:rsidRPr="001C0989" w:rsidRDefault="00BA0920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BA0920" w:rsidRPr="000940C2" w:rsidRDefault="007561CC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3,262</w:t>
            </w:r>
          </w:p>
        </w:tc>
        <w:tc>
          <w:tcPr>
            <w:tcW w:w="282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7,055</w:t>
            </w:r>
          </w:p>
        </w:tc>
      </w:tr>
      <w:tr w:rsidR="00BA0920" w:rsidRPr="00F6770E" w:rsidTr="004C49F7">
        <w:tc>
          <w:tcPr>
            <w:tcW w:w="3223" w:type="dxa"/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1C0989">
              <w:rPr>
                <w:rFonts w:ascii="Angsana New" w:hAnsi="Angsana New"/>
                <w:sz w:val="30"/>
                <w:szCs w:val="30"/>
              </w:rPr>
              <w:t>6</w:t>
            </w:r>
            <w:r w:rsidRPr="001C0989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1C0989">
              <w:rPr>
                <w:rFonts w:ascii="Angsana New" w:hAnsi="Angsana New"/>
                <w:sz w:val="30"/>
                <w:szCs w:val="30"/>
              </w:rPr>
              <w:t>12</w:t>
            </w:r>
            <w:r w:rsidRPr="001C098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0920" w:rsidRPr="001C0989" w:rsidRDefault="00BA0920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BA0920" w:rsidRPr="001C0989" w:rsidRDefault="00BA0920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BA0920" w:rsidRPr="000940C2" w:rsidRDefault="007561CC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7,991</w:t>
            </w:r>
          </w:p>
        </w:tc>
        <w:tc>
          <w:tcPr>
            <w:tcW w:w="282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0989">
              <w:rPr>
                <w:rFonts w:ascii="Angsana New" w:hAnsi="Angsana New"/>
                <w:sz w:val="30"/>
                <w:szCs w:val="30"/>
              </w:rPr>
              <w:t>2</w:t>
            </w:r>
            <w:r w:rsidRPr="001C0989"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</w:p>
        </w:tc>
      </w:tr>
      <w:tr w:rsidR="00BA0920" w:rsidRPr="00F6770E" w:rsidTr="004C49F7">
        <w:tc>
          <w:tcPr>
            <w:tcW w:w="3223" w:type="dxa"/>
            <w:vAlign w:val="bottom"/>
          </w:tcPr>
          <w:p w:rsidR="00BA0920" w:rsidRPr="00F6770E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0920" w:rsidRPr="001C0989" w:rsidRDefault="00BA0920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67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BA0920" w:rsidRPr="001C0989" w:rsidRDefault="00BA0920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C098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2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</w:tr>
      <w:tr w:rsidR="00BA0920" w:rsidRPr="00F6770E" w:rsidTr="004C49F7">
        <w:tc>
          <w:tcPr>
            <w:tcW w:w="3223" w:type="dxa"/>
            <w:vAlign w:val="bottom"/>
          </w:tcPr>
          <w:p w:rsidR="00BA0920" w:rsidRPr="00F6770E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A0920" w:rsidRPr="000940C2" w:rsidRDefault="00C33C32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6,803</w:t>
            </w:r>
          </w:p>
        </w:tc>
        <w:tc>
          <w:tcPr>
            <w:tcW w:w="283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7,555</w:t>
            </w:r>
          </w:p>
        </w:tc>
        <w:tc>
          <w:tcPr>
            <w:tcW w:w="267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0920" w:rsidRPr="000940C2" w:rsidRDefault="00C33C32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44,218</w:t>
            </w:r>
          </w:p>
        </w:tc>
        <w:tc>
          <w:tcPr>
            <w:tcW w:w="282" w:type="dxa"/>
            <w:vAlign w:val="bottom"/>
          </w:tcPr>
          <w:p w:rsidR="00BA0920" w:rsidRPr="001C0989" w:rsidRDefault="00BA0920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0920" w:rsidRPr="001C0989" w:rsidRDefault="00BA0920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38,609</w:t>
            </w:r>
          </w:p>
        </w:tc>
      </w:tr>
    </w:tbl>
    <w:p w:rsidR="003A0184" w:rsidRPr="00CF6750" w:rsidRDefault="003A0184">
      <w:pPr>
        <w:rPr>
          <w:sz w:val="20"/>
          <w:szCs w:val="20"/>
        </w:rPr>
      </w:pPr>
    </w:p>
    <w:tbl>
      <w:tblPr>
        <w:tblW w:w="9747" w:type="dxa"/>
        <w:tblLayout w:type="fixed"/>
        <w:tblLook w:val="04A0"/>
      </w:tblPr>
      <w:tblGrid>
        <w:gridCol w:w="3223"/>
        <w:gridCol w:w="1417"/>
        <w:gridCol w:w="283"/>
        <w:gridCol w:w="1420"/>
        <w:gridCol w:w="267"/>
        <w:gridCol w:w="1410"/>
        <w:gridCol w:w="282"/>
        <w:gridCol w:w="1445"/>
      </w:tblGrid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C0989" w:rsidRPr="00F6770E" w:rsidTr="00044076">
        <w:tc>
          <w:tcPr>
            <w:tcW w:w="322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vAlign w:val="bottom"/>
          </w:tcPr>
          <w:p w:rsidR="001C0989" w:rsidRPr="000940C2" w:rsidRDefault="007561CC" w:rsidP="008D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182,126</w:t>
            </w: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230,667</w:t>
            </w: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7561CC" w:rsidP="008D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172,687</w:t>
            </w: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220,880</w:t>
            </w:r>
          </w:p>
        </w:tc>
      </w:tr>
      <w:tr w:rsidR="001C0989" w:rsidRPr="00F6770E" w:rsidTr="00044076">
        <w:tc>
          <w:tcPr>
            <w:tcW w:w="322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F6770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vAlign w:val="bottom"/>
          </w:tcPr>
          <w:p w:rsidR="001C0989" w:rsidRPr="000940C2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C0989" w:rsidRPr="00F6770E" w:rsidTr="00044076">
        <w:tc>
          <w:tcPr>
            <w:tcW w:w="322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1C0989" w:rsidRPr="000940C2" w:rsidRDefault="007561CC" w:rsidP="008D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48,672</w:t>
            </w: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47,051</w:t>
            </w: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7561CC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44,754</w:t>
            </w: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43,603</w:t>
            </w:r>
          </w:p>
        </w:tc>
      </w:tr>
      <w:tr w:rsidR="001C0989" w:rsidRPr="00F6770E" w:rsidTr="00044076">
        <w:tc>
          <w:tcPr>
            <w:tcW w:w="322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1C0989" w:rsidRPr="000940C2" w:rsidRDefault="007561CC" w:rsidP="008D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86,956</w:t>
            </w: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16,231</w:t>
            </w: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7561CC" w:rsidP="008D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80,643</w:t>
            </w: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15,921</w:t>
            </w:r>
          </w:p>
        </w:tc>
      </w:tr>
      <w:tr w:rsidR="001C0989" w:rsidRPr="00F6770E" w:rsidTr="00044076">
        <w:tc>
          <w:tcPr>
            <w:tcW w:w="322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F6770E">
              <w:rPr>
                <w:rFonts w:ascii="Angsana New" w:hAnsi="Angsana New"/>
                <w:sz w:val="30"/>
                <w:szCs w:val="30"/>
              </w:rPr>
              <w:t>12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1C0989" w:rsidRPr="000940C2" w:rsidRDefault="007561CC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58,822</w:t>
            </w: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24,762</w:t>
            </w: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1C0989" w:rsidRPr="000940C2" w:rsidRDefault="007561CC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58,676</w:t>
            </w: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24,711</w:t>
            </w:r>
          </w:p>
        </w:tc>
      </w:tr>
      <w:tr w:rsidR="001C0989" w:rsidRPr="00F6770E" w:rsidTr="00044076">
        <w:tc>
          <w:tcPr>
            <w:tcW w:w="322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C0989" w:rsidRPr="000940C2" w:rsidRDefault="007561CC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9,986</w:t>
            </w: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9,903</w:t>
            </w: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1C0989" w:rsidRPr="000940C2" w:rsidRDefault="007561CC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6,957</w:t>
            </w: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7,037</w:t>
            </w:r>
          </w:p>
        </w:tc>
      </w:tr>
      <w:tr w:rsidR="001C0989" w:rsidRPr="00F6770E" w:rsidTr="00044076">
        <w:tc>
          <w:tcPr>
            <w:tcW w:w="322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C0989" w:rsidRPr="000940C2" w:rsidRDefault="00C33C32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386,562</w:t>
            </w: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328,614</w:t>
            </w: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1C0989" w:rsidRPr="000940C2" w:rsidRDefault="00C33C32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363,717</w:t>
            </w: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312,152</w:t>
            </w:r>
          </w:p>
        </w:tc>
      </w:tr>
      <w:tr w:rsidR="001C0989" w:rsidRPr="00F6770E" w:rsidTr="00044076">
        <w:tc>
          <w:tcPr>
            <w:tcW w:w="3223" w:type="dxa"/>
          </w:tcPr>
          <w:p w:rsidR="001C0989" w:rsidRPr="002E04A2" w:rsidRDefault="001C0989" w:rsidP="00666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04A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 </w:t>
            </w:r>
            <w:r w:rsidRPr="009145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</w:t>
            </w:r>
            <w:r w:rsidR="006660C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การด้อยค่าจาก</w:t>
            </w:r>
            <w:r w:rsidRPr="009145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C0989" w:rsidRPr="000940C2" w:rsidRDefault="00872FA9" w:rsidP="00C3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15" w:right="23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C33C32">
              <w:rPr>
                <w:rFonts w:ascii="Angsana New" w:hAnsi="Angsana New"/>
                <w:color w:val="000000"/>
                <w:sz w:val="30"/>
                <w:szCs w:val="30"/>
              </w:rPr>
              <w:t>16,573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1C0989" w:rsidRPr="002E04A2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1C0989" w:rsidRPr="001C0989" w:rsidRDefault="00D645A2" w:rsidP="0036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15" w:right="23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C0989" w:rsidRPr="001C0989">
              <w:rPr>
                <w:rFonts w:ascii="Angsana New" w:hAnsi="Angsana New"/>
                <w:color w:val="000000"/>
                <w:sz w:val="30"/>
                <w:szCs w:val="30"/>
              </w:rPr>
              <w:t xml:space="preserve">    4,860)</w:t>
            </w:r>
          </w:p>
        </w:tc>
        <w:tc>
          <w:tcPr>
            <w:tcW w:w="267" w:type="dxa"/>
            <w:vAlign w:val="bottom"/>
          </w:tcPr>
          <w:p w:rsidR="001C0989" w:rsidRPr="002E04A2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1C0989" w:rsidRPr="000940C2" w:rsidRDefault="00C33C32" w:rsidP="00C3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15" w:right="23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( </w:t>
            </w:r>
            <w:r w:rsidR="00872FA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12,840</w:t>
            </w:r>
            <w:r w:rsidR="00872FA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2" w:type="dxa"/>
            <w:vAlign w:val="bottom"/>
          </w:tcPr>
          <w:p w:rsidR="001C0989" w:rsidRPr="002E04A2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1C0989" w:rsidRPr="001C0989" w:rsidRDefault="00D645A2" w:rsidP="0036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15" w:right="23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A831D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C0989" w:rsidRPr="001C0989">
              <w:rPr>
                <w:rFonts w:ascii="Angsana New" w:hAnsi="Angsana New"/>
                <w:color w:val="000000"/>
                <w:sz w:val="30"/>
                <w:szCs w:val="30"/>
              </w:rPr>
              <w:t xml:space="preserve">   1,994)</w:t>
            </w:r>
          </w:p>
        </w:tc>
      </w:tr>
      <w:tr w:rsidR="001C0989" w:rsidRPr="00F6770E" w:rsidTr="00044076">
        <w:tc>
          <w:tcPr>
            <w:tcW w:w="3223" w:type="dxa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989" w:rsidRPr="000940C2" w:rsidRDefault="00C33C32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369,989</w:t>
            </w:r>
          </w:p>
        </w:tc>
        <w:tc>
          <w:tcPr>
            <w:tcW w:w="283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989" w:rsidRPr="001C0989" w:rsidRDefault="001C0989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323,754</w:t>
            </w:r>
          </w:p>
        </w:tc>
        <w:tc>
          <w:tcPr>
            <w:tcW w:w="267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989" w:rsidRPr="000940C2" w:rsidRDefault="00C33C32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350,877</w:t>
            </w:r>
          </w:p>
        </w:tc>
        <w:tc>
          <w:tcPr>
            <w:tcW w:w="282" w:type="dxa"/>
            <w:vAlign w:val="bottom"/>
          </w:tcPr>
          <w:p w:rsidR="001C0989" w:rsidRPr="00F6770E" w:rsidRDefault="001C098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989" w:rsidRPr="001C0989" w:rsidRDefault="001C0989" w:rsidP="001C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0989">
              <w:rPr>
                <w:rFonts w:ascii="Angsana New" w:hAnsi="Angsana New"/>
                <w:color w:val="000000"/>
                <w:sz w:val="30"/>
                <w:szCs w:val="30"/>
              </w:rPr>
              <w:t>310,158</w:t>
            </w:r>
          </w:p>
        </w:tc>
      </w:tr>
    </w:tbl>
    <w:p w:rsidR="003A0184" w:rsidRPr="00CF6750" w:rsidRDefault="003A0184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2216F9" w:rsidRPr="007526AA" w:rsidRDefault="001553B8" w:rsidP="00581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378E">
        <w:rPr>
          <w:rFonts w:ascii="Angsana New" w:hAnsi="Angsana New"/>
          <w:sz w:val="30"/>
          <w:szCs w:val="30"/>
          <w:cs/>
        </w:rPr>
        <w:t>30 กันยายน</w:t>
      </w:r>
      <w:r w:rsidRPr="008D6154">
        <w:rPr>
          <w:rFonts w:ascii="Angsana New" w:hAnsi="Angsana New"/>
          <w:sz w:val="30"/>
          <w:szCs w:val="30"/>
          <w:cs/>
        </w:rPr>
        <w:t xml:space="preserve"> 256</w:t>
      </w:r>
      <w:r w:rsidR="001C0989">
        <w:rPr>
          <w:rFonts w:ascii="Angsana New" w:hAnsi="Angsana New" w:hint="cs"/>
          <w:sz w:val="30"/>
          <w:szCs w:val="30"/>
          <w:cs/>
        </w:rPr>
        <w:t>4</w:t>
      </w:r>
      <w:r w:rsidRPr="008D6154">
        <w:rPr>
          <w:rFonts w:ascii="Angsana New" w:hAnsi="Angsana New"/>
          <w:sz w:val="30"/>
          <w:szCs w:val="30"/>
          <w:cs/>
        </w:rPr>
        <w:t xml:space="preserve"> และ</w:t>
      </w:r>
      <w:r w:rsidR="002216F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31 </w:t>
      </w:r>
      <w:r w:rsidR="00F6770E" w:rsidRPr="00F6770E">
        <w:rPr>
          <w:rFonts w:ascii="Angsana New" w:hAnsi="Angsana New" w:hint="cs"/>
          <w:sz w:val="30"/>
          <w:szCs w:val="30"/>
          <w:cs/>
        </w:rPr>
        <w:t>ธันวาคม</w:t>
      </w:r>
      <w:r w:rsidR="001C0989">
        <w:rPr>
          <w:rFonts w:ascii="Angsana New" w:hAnsi="Angsana New"/>
          <w:sz w:val="30"/>
          <w:szCs w:val="30"/>
          <w:cs/>
        </w:rPr>
        <w:t xml:space="preserve"> 256</w:t>
      </w:r>
      <w:r w:rsidR="001C0989">
        <w:rPr>
          <w:rFonts w:ascii="Angsana New" w:hAnsi="Angsana New" w:hint="cs"/>
          <w:sz w:val="30"/>
          <w:szCs w:val="30"/>
          <w:cs/>
        </w:rPr>
        <w:t>3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 </w:t>
      </w:r>
      <w:r w:rsidR="00F6770E" w:rsidRPr="00F6770E">
        <w:rPr>
          <w:rFonts w:ascii="Angsana New" w:hAnsi="Angsana New" w:hint="cs"/>
          <w:sz w:val="30"/>
          <w:szCs w:val="30"/>
          <w:cs/>
        </w:rPr>
        <w:t>บริษัทได้นำลูกหนี้การค้า</w:t>
      </w:r>
      <w:r w:rsidR="00F6770E" w:rsidRPr="006325D5">
        <w:rPr>
          <w:rFonts w:ascii="Angsana New" w:hAnsi="Angsana New" w:hint="cs"/>
          <w:sz w:val="30"/>
          <w:szCs w:val="30"/>
          <w:cs/>
        </w:rPr>
        <w:t>จำนวนเงิน</w:t>
      </w:r>
      <w:r w:rsidR="00F6770E" w:rsidRPr="003638FD">
        <w:rPr>
          <w:rFonts w:ascii="Angsana New" w:hAnsi="Angsana New" w:hint="cs"/>
          <w:sz w:val="30"/>
          <w:szCs w:val="30"/>
          <w:cs/>
        </w:rPr>
        <w:t>ประมาณ</w:t>
      </w:r>
      <w:r w:rsidR="00F6770E" w:rsidRPr="003638FD">
        <w:rPr>
          <w:rFonts w:ascii="Angsana New" w:hAnsi="Angsana New"/>
          <w:sz w:val="30"/>
          <w:szCs w:val="30"/>
          <w:cs/>
        </w:rPr>
        <w:t xml:space="preserve"> </w:t>
      </w:r>
      <w:r w:rsidR="007526AA">
        <w:rPr>
          <w:rFonts w:ascii="Angsana New" w:hAnsi="Angsana New"/>
          <w:sz w:val="30"/>
          <w:szCs w:val="30"/>
        </w:rPr>
        <w:t>58.0</w:t>
      </w:r>
      <w:r w:rsidR="00F6770E" w:rsidRPr="003638FD">
        <w:rPr>
          <w:rFonts w:ascii="Angsana New" w:hAnsi="Angsana New"/>
          <w:sz w:val="30"/>
          <w:szCs w:val="30"/>
          <w:cs/>
        </w:rPr>
        <w:t xml:space="preserve"> </w:t>
      </w:r>
      <w:r w:rsidR="00F6770E" w:rsidRPr="003638FD">
        <w:rPr>
          <w:rFonts w:ascii="Angsana New" w:hAnsi="Angsana New" w:hint="cs"/>
          <w:sz w:val="30"/>
          <w:szCs w:val="30"/>
          <w:cs/>
        </w:rPr>
        <w:t>ล้าน</w:t>
      </w:r>
      <w:r w:rsidR="00F6770E" w:rsidRPr="006325D5">
        <w:rPr>
          <w:rFonts w:ascii="Angsana New" w:hAnsi="Angsana New" w:hint="cs"/>
          <w:sz w:val="30"/>
          <w:szCs w:val="30"/>
          <w:cs/>
        </w:rPr>
        <w:t>บาทและ</w:t>
      </w:r>
      <w:r w:rsidR="001C0989">
        <w:rPr>
          <w:rFonts w:ascii="Angsana New" w:hAnsi="Angsana New"/>
          <w:sz w:val="30"/>
          <w:szCs w:val="30"/>
          <w:cs/>
        </w:rPr>
        <w:t xml:space="preserve"> </w:t>
      </w:r>
      <w:r w:rsidR="001C0989">
        <w:rPr>
          <w:rFonts w:ascii="Angsana New" w:hAnsi="Angsana New" w:hint="cs"/>
          <w:sz w:val="30"/>
          <w:szCs w:val="30"/>
          <w:cs/>
        </w:rPr>
        <w:t>89.7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ล้านบาท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ตามลำดับ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ไปขายลดแก่สถาบันการเงินในประเทศสามแห่ง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(</w:t>
      </w:r>
      <w:r w:rsidR="00F6770E" w:rsidRPr="001D39FA">
        <w:rPr>
          <w:rFonts w:ascii="Angsana New" w:hAnsi="Angsana New" w:hint="cs"/>
          <w:sz w:val="30"/>
          <w:szCs w:val="30"/>
          <w:cs/>
        </w:rPr>
        <w:t>ภายใต้วงเงินสินเชื่อรวม</w:t>
      </w:r>
      <w:r w:rsidR="001C0989" w:rsidRPr="001D39FA">
        <w:rPr>
          <w:rFonts w:ascii="Angsana New" w:hAnsi="Angsana New"/>
          <w:sz w:val="30"/>
          <w:szCs w:val="30"/>
          <w:cs/>
        </w:rPr>
        <w:t xml:space="preserve"> </w:t>
      </w:r>
      <w:r w:rsidR="007526AA">
        <w:rPr>
          <w:rFonts w:ascii="Angsana New" w:hAnsi="Angsana New"/>
          <w:sz w:val="30"/>
          <w:szCs w:val="30"/>
        </w:rPr>
        <w:t xml:space="preserve">150 </w:t>
      </w:r>
      <w:r w:rsidR="007526AA">
        <w:rPr>
          <w:rFonts w:ascii="Angsana New" w:hAnsi="Angsana New" w:hint="cs"/>
          <w:sz w:val="30"/>
          <w:szCs w:val="30"/>
          <w:cs/>
        </w:rPr>
        <w:t xml:space="preserve">ล้านบาทในปี 2564 และ </w:t>
      </w:r>
      <w:r w:rsidR="001C0989" w:rsidRPr="001D39FA">
        <w:rPr>
          <w:rFonts w:ascii="Angsana New" w:hAnsi="Angsana New"/>
          <w:sz w:val="30"/>
          <w:szCs w:val="30"/>
          <w:cs/>
        </w:rPr>
        <w:t>2</w:t>
      </w:r>
      <w:r w:rsidR="001C0989" w:rsidRPr="001D39FA">
        <w:rPr>
          <w:rFonts w:ascii="Angsana New" w:hAnsi="Angsana New" w:hint="cs"/>
          <w:sz w:val="30"/>
          <w:szCs w:val="30"/>
          <w:cs/>
        </w:rPr>
        <w:t>1</w:t>
      </w:r>
      <w:r w:rsidR="00F6770E" w:rsidRPr="001D39FA">
        <w:rPr>
          <w:rFonts w:ascii="Angsana New" w:hAnsi="Angsana New"/>
          <w:sz w:val="30"/>
          <w:szCs w:val="30"/>
          <w:cs/>
        </w:rPr>
        <w:t xml:space="preserve">5 </w:t>
      </w:r>
      <w:r w:rsidR="00F6770E" w:rsidRPr="001D39FA">
        <w:rPr>
          <w:rFonts w:ascii="Angsana New" w:hAnsi="Angsana New" w:hint="cs"/>
          <w:sz w:val="30"/>
          <w:szCs w:val="30"/>
          <w:cs/>
        </w:rPr>
        <w:t>ล้าน</w:t>
      </w:r>
      <w:r w:rsidR="00F6770E" w:rsidRPr="006325D5">
        <w:rPr>
          <w:rFonts w:ascii="Angsana New" w:hAnsi="Angsana New" w:hint="cs"/>
          <w:sz w:val="30"/>
          <w:szCs w:val="30"/>
          <w:cs/>
        </w:rPr>
        <w:t>บาท</w:t>
      </w:r>
      <w:r w:rsidR="007526AA">
        <w:rPr>
          <w:rFonts w:ascii="Angsana New" w:hAnsi="Angsana New" w:hint="cs"/>
          <w:sz w:val="30"/>
          <w:szCs w:val="30"/>
          <w:cs/>
        </w:rPr>
        <w:t>ในปี 2563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) </w:t>
      </w:r>
      <w:r w:rsidR="00F6770E" w:rsidRPr="006325D5">
        <w:rPr>
          <w:rFonts w:ascii="Angsana New" w:hAnsi="Angsana New" w:hint="cs"/>
          <w:sz w:val="30"/>
          <w:szCs w:val="30"/>
          <w:cs/>
        </w:rPr>
        <w:t>โดยสถาบันการเงินดังกล่าวมีสิทธิไล่เบี้ยจำนวนเงิน</w:t>
      </w:r>
      <w:r w:rsidR="00F6770E" w:rsidRPr="00946676">
        <w:rPr>
          <w:rFonts w:ascii="Angsana New" w:hAnsi="Angsana New" w:hint="cs"/>
          <w:sz w:val="30"/>
          <w:szCs w:val="30"/>
          <w:cs/>
        </w:rPr>
        <w:t>ประมาณ</w:t>
      </w:r>
      <w:r w:rsidR="006325D5" w:rsidRPr="00946676">
        <w:rPr>
          <w:rFonts w:ascii="Angsana New" w:hAnsi="Angsana New"/>
          <w:sz w:val="30"/>
          <w:szCs w:val="30"/>
          <w:cs/>
        </w:rPr>
        <w:t xml:space="preserve"> </w:t>
      </w:r>
      <w:r w:rsidR="007526AA">
        <w:rPr>
          <w:rFonts w:ascii="Angsana New" w:hAnsi="Angsana New" w:hint="cs"/>
          <w:sz w:val="30"/>
          <w:szCs w:val="30"/>
          <w:cs/>
        </w:rPr>
        <w:t>61.6</w:t>
      </w:r>
      <w:r w:rsidR="00F6770E" w:rsidRPr="00946676">
        <w:rPr>
          <w:rFonts w:ascii="Angsana New" w:hAnsi="Angsana New"/>
          <w:sz w:val="30"/>
          <w:szCs w:val="30"/>
          <w:cs/>
        </w:rPr>
        <w:t xml:space="preserve"> </w:t>
      </w:r>
      <w:r w:rsidR="00F6770E" w:rsidRPr="00946676">
        <w:rPr>
          <w:rFonts w:ascii="Angsana New" w:hAnsi="Angsana New" w:hint="cs"/>
          <w:sz w:val="30"/>
          <w:szCs w:val="30"/>
          <w:cs/>
        </w:rPr>
        <w:t>ล้านบาท</w:t>
      </w:r>
      <w:r w:rsidR="00F6770E" w:rsidRPr="006325D5">
        <w:rPr>
          <w:rFonts w:ascii="Angsana New" w:hAnsi="Angsana New" w:hint="cs"/>
          <w:sz w:val="30"/>
          <w:szCs w:val="30"/>
          <w:cs/>
        </w:rPr>
        <w:t>และ</w:t>
      </w:r>
      <w:r w:rsidR="001C0989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8</w:t>
      </w:r>
      <w:r w:rsidR="001C0989">
        <w:rPr>
          <w:rFonts w:ascii="Angsana New" w:hAnsi="Angsana New" w:hint="cs"/>
          <w:sz w:val="30"/>
          <w:szCs w:val="30"/>
          <w:cs/>
        </w:rPr>
        <w:t>7</w:t>
      </w:r>
      <w:r w:rsidR="00F6770E" w:rsidRPr="006325D5">
        <w:rPr>
          <w:rFonts w:ascii="Angsana New" w:hAnsi="Angsana New" w:hint="cs"/>
          <w:sz w:val="30"/>
          <w:szCs w:val="30"/>
          <w:cs/>
        </w:rPr>
        <w:t>.</w:t>
      </w:r>
      <w:r w:rsidR="001C0989">
        <w:rPr>
          <w:rFonts w:ascii="Angsana New" w:hAnsi="Angsana New" w:hint="cs"/>
          <w:sz w:val="30"/>
          <w:szCs w:val="30"/>
          <w:cs/>
        </w:rPr>
        <w:t>5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ล้านบาท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ตามลำดับ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 </w:t>
      </w:r>
      <w:r w:rsidR="00F6770E" w:rsidRPr="00F6770E">
        <w:rPr>
          <w:rFonts w:ascii="Angsana New" w:hAnsi="Angsana New" w:hint="cs"/>
          <w:sz w:val="30"/>
          <w:szCs w:val="30"/>
          <w:cs/>
        </w:rPr>
        <w:t>บริษัทได้แสดงจำนวนเงินของข้อผูกพันจากการมีสิทธิถูกไล่เบี้ยดังกล่าวเป็น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 </w:t>
      </w:r>
      <w:r w:rsidR="00F6770E" w:rsidRPr="00F6770E">
        <w:rPr>
          <w:rFonts w:ascii="Angsana New" w:hAnsi="Angsana New"/>
          <w:sz w:val="30"/>
          <w:szCs w:val="30"/>
        </w:rPr>
        <w:t>“</w:t>
      </w:r>
      <w:r w:rsidR="00F6770E" w:rsidRPr="00F6770E">
        <w:rPr>
          <w:rFonts w:ascii="Angsana New" w:hAnsi="Angsana New" w:hint="cs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="00F6770E" w:rsidRPr="00FB4946">
        <w:rPr>
          <w:rFonts w:ascii="Angsana New" w:hAnsi="Angsana New"/>
          <w:sz w:val="30"/>
          <w:szCs w:val="30"/>
        </w:rPr>
        <w:t>”</w:t>
      </w:r>
      <w:r w:rsidR="003A0184">
        <w:rPr>
          <w:rFonts w:ascii="Angsana New" w:hAnsi="Angsana New"/>
          <w:sz w:val="30"/>
          <w:szCs w:val="30"/>
        </w:rPr>
        <w:t xml:space="preserve"> </w:t>
      </w:r>
      <w:r w:rsidR="00F6770E" w:rsidRPr="00F6770E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</w:p>
    <w:p w:rsidR="009822D7" w:rsidRDefault="009822D7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87C33">
        <w:rPr>
          <w:rFonts w:ascii="Angsana New" w:hAnsi="Angsana New" w:hint="cs"/>
          <w:color w:val="000000"/>
          <w:sz w:val="30"/>
          <w:szCs w:val="30"/>
          <w:cs/>
        </w:rPr>
        <w:lastRenderedPageBreak/>
        <w:t>ในที่ประชุมคณะกรรมการบริษัทในเดือนมีนาคม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คณะกรรมการบริษัทได้มีมติอนุมัติให้บริษัทขายส่วนหนึ่งของลูกหนี้การค้าซึ่งเกิดจากการขายสินค้าผ่านร้านตัวแทนขาย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Agents)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พร้อมสิทธิในตราสินค้าที่เกี่ยวข้องให้แก่บริษัทที่ไม่เกี่ยวข้องกันแห่งหนึ่ง</w:t>
      </w:r>
      <w:r w:rsidR="00E91DEE" w:rsidRPr="00F87C33">
        <w:rPr>
          <w:rFonts w:ascii="Angsana New" w:hAnsi="Angsana New" w:hint="cs"/>
          <w:color w:val="000000"/>
          <w:sz w:val="30"/>
          <w:szCs w:val="30"/>
          <w:cs/>
        </w:rPr>
        <w:t>ซึ่งดำเนินธุรกิจซื้อมาขายไปซึ่งวัสดุก่อสร้างและตกแต่งบ้าน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ในราคาขายจำนวน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55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ล้านบาทซึ่งลูกหนี้การค้าดังกล่าวมี</w:t>
      </w:r>
      <w:r w:rsidR="00E91DEE" w:rsidRPr="00F87C33">
        <w:rPr>
          <w:rFonts w:ascii="Angsana New" w:hAnsi="Angsana New" w:hint="cs"/>
          <w:color w:val="000000"/>
          <w:sz w:val="30"/>
          <w:szCs w:val="30"/>
          <w:cs/>
        </w:rPr>
        <w:t>มูลค่า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ตามบัญชีประมาณ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36.2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35508" w:rsidRPr="00F87C33">
        <w:rPr>
          <w:rFonts w:ascii="Angsana New" w:hAnsi="Angsana New" w:hint="cs"/>
          <w:color w:val="000000"/>
          <w:sz w:val="30"/>
          <w:szCs w:val="30"/>
          <w:cs/>
        </w:rPr>
        <w:t>และเกิดกำไร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จากการขายประมาณ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18.8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ล้านบาทซึ่งส่วนใหญ่ของกำไรจำนวนดังกล่าวเป็นการชำระค่าสิทธิในตราสินค้าที่เกี่ยวข้องโดยบริษัทได้โอนการควบคุมในสิทธิการรับชำระเงินจากลูกหนี้การค้าและสิทธิในตราสินค้าให้แก่ผู้ซื้อแล้ว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บริษัทแสดงรายการกำไรดังกล่าวเป็นรายการแยกต่างหากในงบกำไรขาดทุนเบ็ดเสร็จรวมและ</w:t>
      </w:r>
      <w:r w:rsidR="00B31BDF" w:rsidRPr="00F87C33">
        <w:rPr>
          <w:rFonts w:ascii="Angsana New" w:hAnsi="Angsana New" w:hint="cs"/>
          <w:color w:val="000000"/>
          <w:sz w:val="30"/>
          <w:szCs w:val="30"/>
          <w:cs/>
        </w:rPr>
        <w:t>งบการเงิน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เฉพาะกิจการสำหรับงวด</w:t>
      </w:r>
      <w:r w:rsidR="0089378E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เดือนสิ้นสุดวันที่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9378E">
        <w:rPr>
          <w:rFonts w:ascii="Angsana New" w:hAnsi="Angsana New"/>
          <w:color w:val="000000"/>
          <w:sz w:val="30"/>
          <w:szCs w:val="30"/>
        </w:rPr>
        <w:t xml:space="preserve">30 </w:t>
      </w:r>
      <w:r w:rsidR="0089378E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นอกจากนี้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ตามสัญญาซื้อ</w:t>
      </w:r>
      <w:r w:rsidRPr="00F87C33">
        <w:rPr>
          <w:rFonts w:ascii="Angsana New" w:hAnsi="Angsana New"/>
          <w:color w:val="000000"/>
          <w:sz w:val="30"/>
          <w:szCs w:val="30"/>
          <w:cs/>
        </w:rPr>
        <w:t>-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ขายที่เกี่ยวข้อง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บริษัทได้ตกลงให้ผู้ซื้อผ่อนชำระราคาขายข้างต้นเป็นรายเดือนเริ่มตั้งแต่เดือนเมษายน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จนถึงเดือน</w:t>
      </w:r>
      <w:r w:rsidR="00D42B38">
        <w:rPr>
          <w:rFonts w:ascii="Angsana New" w:hAnsi="Angsana New" w:hint="cs"/>
          <w:color w:val="000000"/>
          <w:sz w:val="30"/>
          <w:szCs w:val="30"/>
          <w:cs/>
        </w:rPr>
        <w:t>มีนาคม 2565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และมีการคิดดอกเบี้ยในอัตราร้อยละ</w:t>
      </w:r>
      <w:r w:rsidRPr="00F87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87C33">
        <w:rPr>
          <w:rFonts w:ascii="Angsana New" w:hAnsi="Angsana New"/>
          <w:color w:val="000000"/>
          <w:sz w:val="30"/>
          <w:szCs w:val="30"/>
        </w:rPr>
        <w:t xml:space="preserve">6 </w:t>
      </w:r>
      <w:r w:rsidRPr="00F87C33">
        <w:rPr>
          <w:rFonts w:ascii="Angsana New" w:hAnsi="Angsana New" w:hint="cs"/>
          <w:color w:val="000000"/>
          <w:sz w:val="30"/>
          <w:szCs w:val="30"/>
          <w:cs/>
        </w:rPr>
        <w:t>ต่อปีกับผู้ซื้อจนกว่าจะชำระราคา</w:t>
      </w:r>
      <w:r w:rsidRPr="00C12EAB">
        <w:rPr>
          <w:rFonts w:ascii="Angsana New" w:hAnsi="Angsana New" w:hint="cs"/>
          <w:color w:val="000000"/>
          <w:sz w:val="30"/>
          <w:szCs w:val="30"/>
          <w:cs/>
        </w:rPr>
        <w:t>ครบถ้วน</w:t>
      </w:r>
      <w:r w:rsidRPr="00C12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12EAB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C12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12EAB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C12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9378E">
        <w:rPr>
          <w:rFonts w:ascii="Angsana New" w:hAnsi="Angsana New"/>
          <w:color w:val="000000"/>
          <w:sz w:val="30"/>
          <w:szCs w:val="30"/>
        </w:rPr>
        <w:t xml:space="preserve">30 </w:t>
      </w:r>
      <w:r w:rsidR="0089378E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C12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C0989" w:rsidRPr="00C12EAB">
        <w:rPr>
          <w:rFonts w:ascii="Angsana New" w:hAnsi="Angsana New"/>
          <w:color w:val="000000"/>
          <w:sz w:val="30"/>
          <w:szCs w:val="30"/>
        </w:rPr>
        <w:t>2564</w:t>
      </w:r>
      <w:r w:rsidRPr="00C12EAB">
        <w:rPr>
          <w:rFonts w:ascii="Angsana New" w:hAnsi="Angsana New"/>
          <w:color w:val="000000"/>
          <w:sz w:val="30"/>
          <w:szCs w:val="30"/>
        </w:rPr>
        <w:t xml:space="preserve"> </w:t>
      </w:r>
      <w:r w:rsidR="00F87C33" w:rsidRPr="00C12EAB">
        <w:rPr>
          <w:rFonts w:ascii="Angsana New" w:hAnsi="Angsana New" w:hint="cs"/>
          <w:color w:val="000000"/>
          <w:sz w:val="30"/>
          <w:szCs w:val="30"/>
          <w:cs/>
        </w:rPr>
        <w:t xml:space="preserve">ยอดคงค้างของบัญชีลูกหนี้จากการขายสิทธิดังกล่าวจำนวน </w:t>
      </w:r>
      <w:r w:rsidR="00C12EAB" w:rsidRPr="00C12EAB">
        <w:rPr>
          <w:rFonts w:ascii="Angsana New" w:hAnsi="Angsana New"/>
          <w:color w:val="000000"/>
          <w:sz w:val="30"/>
          <w:szCs w:val="30"/>
        </w:rPr>
        <w:t>42.0</w:t>
      </w:r>
      <w:r w:rsidR="00F87C33" w:rsidRPr="00C12EAB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ล้านบาทแสดง</w:t>
      </w:r>
      <w:r w:rsidR="00F87C33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="00F87C33" w:rsidRPr="009822D7">
        <w:rPr>
          <w:rFonts w:ascii="Angsana New" w:hAnsi="Angsana New" w:hint="cs"/>
          <w:color w:val="000000"/>
          <w:sz w:val="30"/>
          <w:szCs w:val="30"/>
          <w:cs/>
        </w:rPr>
        <w:t>ส่วนที่ครบกำหนดชำระภายในหนึ่งปี</w:t>
      </w:r>
      <w:r w:rsidR="00F87C33">
        <w:rPr>
          <w:rFonts w:ascii="Angsana New" w:hAnsi="Angsana New" w:hint="cs"/>
          <w:color w:val="000000"/>
          <w:sz w:val="30"/>
          <w:szCs w:val="30"/>
          <w:cs/>
        </w:rPr>
        <w:t>ทั้งจำนวน</w:t>
      </w:r>
    </w:p>
    <w:p w:rsidR="004C49F7" w:rsidRDefault="004C49F7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819DC" w:rsidRDefault="004819DC" w:rsidP="004819DC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19DC">
        <w:rPr>
          <w:rFonts w:ascii="Angsana New" w:hAnsi="Angsana New" w:hint="cs"/>
          <w:b/>
          <w:bCs/>
          <w:sz w:val="30"/>
          <w:szCs w:val="30"/>
          <w:cs/>
        </w:rPr>
        <w:t>เงินให้กู้ยืมแก่กิจการอื่นที่โอนขายสิทธิเป็นลูกหนี้อื่นผ่อนชำระ</w:t>
      </w:r>
    </w:p>
    <w:p w:rsidR="00BF0C21" w:rsidRPr="003A0184" w:rsidRDefault="00BF0C21" w:rsidP="003A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6770E" w:rsidRPr="00D25B4C" w:rsidRDefault="00F6770E" w:rsidP="00F6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63B7">
        <w:rPr>
          <w:rFonts w:ascii="Angsana New" w:hAnsi="Angsana New" w:hint="cs"/>
          <w:sz w:val="30"/>
          <w:szCs w:val="30"/>
          <w:cs/>
        </w:rPr>
        <w:t>บัญชีนี้เดิมเป็นเงินให้กู้ยืมแก่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บริษัท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อินเตอร์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ฟาร์อีสท์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เอ็นเนอร์ยี่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คอร์เปอเรชั่น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จำกัด</w:t>
      </w:r>
      <w:r w:rsidRPr="00CE63B7">
        <w:rPr>
          <w:rFonts w:ascii="Angsana New" w:hAnsi="Angsana New"/>
          <w:sz w:val="30"/>
          <w:szCs w:val="30"/>
          <w:cs/>
        </w:rPr>
        <w:t xml:space="preserve"> (</w:t>
      </w:r>
      <w:r w:rsidRPr="00CE63B7">
        <w:rPr>
          <w:rFonts w:ascii="Angsana New" w:hAnsi="Angsana New" w:hint="cs"/>
          <w:sz w:val="30"/>
          <w:szCs w:val="30"/>
          <w:cs/>
        </w:rPr>
        <w:t>มหาชน</w:t>
      </w:r>
      <w:r w:rsidRPr="00CE63B7">
        <w:rPr>
          <w:rFonts w:ascii="Angsana New" w:hAnsi="Angsana New"/>
          <w:sz w:val="30"/>
          <w:szCs w:val="30"/>
          <w:cs/>
        </w:rPr>
        <w:t>) (</w:t>
      </w:r>
      <w:r w:rsidRPr="00CE63B7">
        <w:rPr>
          <w:rFonts w:ascii="Angsana New" w:hAnsi="Angsana New"/>
          <w:sz w:val="30"/>
          <w:szCs w:val="30"/>
        </w:rPr>
        <w:t xml:space="preserve">“IFEC”) </w:t>
      </w:r>
      <w:r w:rsidR="00E91DEE" w:rsidRPr="00CE63B7">
        <w:rPr>
          <w:rFonts w:ascii="Angsana New" w:hAnsi="Angsana New" w:hint="cs"/>
          <w:sz w:val="30"/>
          <w:szCs w:val="30"/>
          <w:cs/>
        </w:rPr>
        <w:t>จำนวน 50 ล้านบาทที่มีการคิดดอกเบี้ยในอัตราร้อยละ 6.25 ต่อปี</w:t>
      </w:r>
      <w:r w:rsidRPr="00CE63B7">
        <w:rPr>
          <w:rFonts w:ascii="Angsana New" w:hAnsi="Angsana New" w:hint="cs"/>
          <w:sz w:val="30"/>
          <w:szCs w:val="30"/>
          <w:cs/>
        </w:rPr>
        <w:t>ซึ่งมีหลักประกันเป็นหุ้นสามัญของบริษัทย่อยแห่งหนึ่งของ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และอยู่ในรูปแบบเงินมัดจำเพื่อเข้าศึกษาความเป็นไปได้ของการลงทุนในโครงการโรงไฟฟ้าพลังงานแสงอาทิตย์ของบริษัท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ซีอาร์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โซล่าร์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จำกัด</w:t>
      </w:r>
      <w:r w:rsidRPr="00CE63B7">
        <w:rPr>
          <w:rFonts w:ascii="Angsana New" w:hAnsi="Angsana New"/>
          <w:sz w:val="30"/>
          <w:szCs w:val="30"/>
          <w:cs/>
        </w:rPr>
        <w:t xml:space="preserve"> (</w:t>
      </w:r>
      <w:r w:rsidRPr="00CE63B7">
        <w:rPr>
          <w:rFonts w:ascii="Angsana New" w:hAnsi="Angsana New"/>
          <w:sz w:val="30"/>
          <w:szCs w:val="30"/>
        </w:rPr>
        <w:t xml:space="preserve">“CRS”) </w:t>
      </w:r>
      <w:r w:rsidRPr="00CE63B7">
        <w:rPr>
          <w:rFonts w:ascii="Angsana New" w:hAnsi="Angsana New" w:hint="cs"/>
          <w:sz w:val="30"/>
          <w:szCs w:val="30"/>
          <w:cs/>
        </w:rPr>
        <w:t>ขนาด</w:t>
      </w:r>
      <w:r w:rsidRPr="00CE63B7">
        <w:rPr>
          <w:rFonts w:ascii="Angsana New" w:hAnsi="Angsana New"/>
          <w:sz w:val="30"/>
          <w:szCs w:val="30"/>
          <w:cs/>
        </w:rPr>
        <w:t xml:space="preserve"> 1 </w:t>
      </w:r>
      <w:r w:rsidRPr="00CE63B7">
        <w:rPr>
          <w:rFonts w:ascii="Angsana New" w:hAnsi="Angsana New" w:hint="cs"/>
          <w:sz w:val="30"/>
          <w:szCs w:val="30"/>
          <w:cs/>
        </w:rPr>
        <w:t>เมกะวัตต์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ซึ่งตั้งอยู่ที่อำเภอเถิน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จังหวัดลำปางโดย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เป็นบริษัทย่อยอีกแห่งหนึ่งของ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ทั้งนี้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บริษัท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และ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ได้มีการลงนามในบันทึกความเข้าใจระหว่างกันเมื่อวันที่</w:t>
      </w:r>
      <w:r w:rsidRPr="00CE63B7">
        <w:rPr>
          <w:rFonts w:ascii="Angsana New" w:hAnsi="Angsana New"/>
          <w:sz w:val="30"/>
          <w:szCs w:val="30"/>
          <w:cs/>
        </w:rPr>
        <w:t xml:space="preserve"> 22 </w:t>
      </w:r>
      <w:r w:rsidRPr="00CE63B7">
        <w:rPr>
          <w:rFonts w:ascii="Angsana New" w:hAnsi="Angsana New" w:hint="cs"/>
          <w:sz w:val="30"/>
          <w:szCs w:val="30"/>
          <w:cs/>
        </w:rPr>
        <w:t>ธันวาคม</w:t>
      </w:r>
      <w:r w:rsidRPr="00CE63B7">
        <w:rPr>
          <w:rFonts w:ascii="Angsana New" w:hAnsi="Angsana New"/>
          <w:sz w:val="30"/>
          <w:szCs w:val="30"/>
          <w:cs/>
        </w:rPr>
        <w:t xml:space="preserve"> 2560 </w:t>
      </w:r>
      <w:r w:rsidRPr="00CE63B7">
        <w:rPr>
          <w:rFonts w:ascii="Angsana New" w:hAnsi="Angsana New" w:hint="cs"/>
          <w:sz w:val="30"/>
          <w:szCs w:val="30"/>
          <w:cs/>
        </w:rPr>
        <w:t>เพื่อกำหนดเงื่อนไขให้เงินให้กู้ยืมดังกล่าวรวมถึงดอกเบี้ยค้างรับที่เกี่ยวข้องสามารถถูกนำมาใช้เป็นเงินมัดจำเพื่อเป็นส่วนหนึ่งของการชำระราคาการซื้อขายกิจการในอนาคตหากผลการศึกษาความเป็นไปได้ของโครงการเป็นที่พอใจและบริษัทตัดสินใจเข้าลงทุน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ทั้งนี้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เงินให้กู้ยืมดังกล่าวยังคงถูกคิดดอกเบี้ยไปจนกว่าจะบรรลุเงื่อนไขทั้งหมดตามบันทึกความเข้าใจดังกล่าวโดยบริษัทและ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ได้เจรจาร่วมกันและตกลงขยายระยะเวลาการตรวจสอบสถานะของกิจการไปเป็นภายในวันที่</w:t>
      </w:r>
      <w:r w:rsidRPr="00CE63B7">
        <w:rPr>
          <w:rFonts w:ascii="Angsana New" w:hAnsi="Angsana New"/>
          <w:sz w:val="30"/>
          <w:szCs w:val="30"/>
          <w:cs/>
        </w:rPr>
        <w:t xml:space="preserve"> 30 </w:t>
      </w:r>
      <w:r w:rsidRPr="00CE63B7">
        <w:rPr>
          <w:rFonts w:ascii="Angsana New" w:hAnsi="Angsana New" w:hint="cs"/>
          <w:sz w:val="30"/>
          <w:szCs w:val="30"/>
          <w:cs/>
        </w:rPr>
        <w:t>พฤศจิกายน</w:t>
      </w:r>
      <w:r w:rsidRPr="00CE63B7">
        <w:rPr>
          <w:rFonts w:ascii="Angsana New" w:hAnsi="Angsana New"/>
          <w:sz w:val="30"/>
          <w:szCs w:val="30"/>
          <w:cs/>
        </w:rPr>
        <w:t xml:space="preserve"> 2562 </w:t>
      </w:r>
      <w:r w:rsidRPr="00CE63B7">
        <w:rPr>
          <w:rFonts w:ascii="Angsana New" w:hAnsi="Angsana New" w:hint="cs"/>
          <w:sz w:val="30"/>
          <w:szCs w:val="30"/>
          <w:cs/>
        </w:rPr>
        <w:t>และขยายระยะเวลาเข้าทำสัญญาซื้อขายกิจการไปเป็นภายในวันที่</w:t>
      </w:r>
      <w:r w:rsidRPr="00CE63B7">
        <w:rPr>
          <w:rFonts w:ascii="Angsana New" w:hAnsi="Angsana New"/>
          <w:sz w:val="30"/>
          <w:szCs w:val="30"/>
          <w:cs/>
        </w:rPr>
        <w:t xml:space="preserve"> 31 </w:t>
      </w:r>
      <w:r w:rsidRPr="00CE63B7">
        <w:rPr>
          <w:rFonts w:ascii="Angsana New" w:hAnsi="Angsana New" w:hint="cs"/>
          <w:sz w:val="30"/>
          <w:szCs w:val="30"/>
          <w:cs/>
        </w:rPr>
        <w:t>ธันวาคม</w:t>
      </w:r>
      <w:r w:rsidRPr="00CE63B7">
        <w:rPr>
          <w:rFonts w:ascii="Angsana New" w:hAnsi="Angsana New"/>
          <w:sz w:val="30"/>
          <w:szCs w:val="30"/>
          <w:cs/>
        </w:rPr>
        <w:t xml:space="preserve"> 2562</w:t>
      </w:r>
    </w:p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4C49F7" w:rsidRDefault="004C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578AE" w:rsidRDefault="00F6770E" w:rsidP="00F6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  <w:lang w:eastAsia="zh-CN"/>
        </w:rPr>
      </w:pPr>
      <w:r w:rsidRPr="00D25B4C">
        <w:rPr>
          <w:rFonts w:ascii="Angsana New" w:hAnsi="Angsana New" w:hint="cs"/>
          <w:sz w:val="30"/>
          <w:szCs w:val="30"/>
          <w:cs/>
        </w:rPr>
        <w:lastRenderedPageBreak/>
        <w:t>อย่างไรก็ดี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เนื่องจากการตรวจสอบสถานะของกิจการของ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ยังไม่แล้วเสร็จและไม่สามารถประเมินกำหนดการที่จะแล้วเสร็จได้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จึงมีมติอนุมัติให้บริษัทจำหน่ายสิทธิเรียกร้องในสัญญาเงินให้กู้ยืมข้างต้นรวมถึงสัญญาจำนำหลักประกันและบันทึกความเข้าใจที่เกี่ยวข้องให้แก่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บุคคลที่ไม่เกี่ยวข้องกันท่านหนึ่งซึ่งเป็นผู้ถือหุ้น</w:t>
      </w:r>
      <w:r>
        <w:rPr>
          <w:rFonts w:ascii="Angsana New" w:hAnsi="Angsana New" w:hint="cs"/>
          <w:sz w:val="30"/>
          <w:szCs w:val="30"/>
          <w:cs/>
        </w:rPr>
        <w:t>ของผู้ร่วมค้า</w:t>
      </w:r>
      <w:r w:rsidRPr="00D25B4C">
        <w:rPr>
          <w:rFonts w:ascii="Angsana New" w:hAnsi="Angsana New" w:hint="cs"/>
          <w:sz w:val="30"/>
          <w:szCs w:val="30"/>
          <w:cs/>
        </w:rPr>
        <w:t>และกรรมการของกิจการร่วมค้าของบริษัทและ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ผู้ถือหุ้นใหญ่และกรรมการท่านหนึ่งของบริษัทในสัดส่วน</w:t>
      </w:r>
      <w:r w:rsidRPr="00D25B4C">
        <w:rPr>
          <w:rFonts w:ascii="Angsana New" w:hAnsi="Angsana New"/>
          <w:sz w:val="30"/>
          <w:szCs w:val="30"/>
          <w:cs/>
        </w:rPr>
        <w:t xml:space="preserve"> 2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1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ตามลำดับ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ของยอดเงินให้กู้ยืมคงค้างรวมดอกเบี้ย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ณ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(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58.30 </w:t>
      </w:r>
      <w:r w:rsidRPr="00D25B4C">
        <w:rPr>
          <w:rFonts w:ascii="Angsana New" w:hAnsi="Angsana New" w:hint="cs"/>
          <w:sz w:val="30"/>
          <w:szCs w:val="30"/>
          <w:cs/>
        </w:rPr>
        <w:t>ล้านบาท</w:t>
      </w:r>
      <w:r w:rsidRPr="00D25B4C">
        <w:rPr>
          <w:rFonts w:ascii="Angsana New" w:hAnsi="Angsana New"/>
          <w:sz w:val="30"/>
          <w:szCs w:val="30"/>
          <w:cs/>
        </w:rPr>
        <w:t xml:space="preserve">) </w:t>
      </w:r>
      <w:r w:rsidRPr="00D25B4C">
        <w:rPr>
          <w:rFonts w:ascii="Angsana New" w:hAnsi="Angsana New" w:hint="cs"/>
          <w:sz w:val="30"/>
          <w:szCs w:val="30"/>
          <w:cs/>
        </w:rPr>
        <w:t>ซึ่งเป็นส่วนของ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38.87 </w:t>
      </w:r>
      <w:r w:rsidRPr="00D25B4C">
        <w:rPr>
          <w:rFonts w:ascii="Angsana New" w:hAnsi="Angsana New" w:hint="cs"/>
          <w:sz w:val="30"/>
          <w:szCs w:val="30"/>
          <w:cs/>
        </w:rPr>
        <w:t>ล้านบาทและ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รวม</w:t>
      </w:r>
      <w:r w:rsidRPr="008E6689">
        <w:rPr>
          <w:rFonts w:ascii="Angsana New" w:hAnsi="Angsana New" w:hint="cs"/>
          <w:sz w:val="30"/>
          <w:szCs w:val="30"/>
          <w:cs/>
        </w:rPr>
        <w:t>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19.43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โดยเป็นการจำหน่ายออกไปให้แก่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โดยทยอยผ่อนชำระจำนวน</w:t>
      </w:r>
      <w:r w:rsidRPr="008E6689">
        <w:rPr>
          <w:rFonts w:ascii="Angsana New" w:hAnsi="Angsana New"/>
          <w:sz w:val="30"/>
          <w:szCs w:val="30"/>
          <w:cs/>
        </w:rPr>
        <w:t xml:space="preserve"> 7 </w:t>
      </w:r>
      <w:r w:rsidRPr="008E6689">
        <w:rPr>
          <w:rFonts w:ascii="Angsana New" w:hAnsi="Angsana New" w:hint="cs"/>
          <w:sz w:val="30"/>
          <w:szCs w:val="30"/>
          <w:cs/>
        </w:rPr>
        <w:t>งวดๆ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ละ</w:t>
      </w:r>
      <w:r w:rsidR="0089378E">
        <w:rPr>
          <w:rFonts w:ascii="Angsana New" w:hAnsi="Angsana New" w:hint="cs"/>
          <w:sz w:val="30"/>
          <w:szCs w:val="30"/>
          <w:cs/>
        </w:rPr>
        <w:t>เก้า</w:t>
      </w:r>
      <w:r w:rsidRPr="008E6689">
        <w:rPr>
          <w:rFonts w:ascii="Angsana New" w:hAnsi="Angsana New" w:hint="cs"/>
          <w:sz w:val="30"/>
          <w:szCs w:val="30"/>
          <w:cs/>
        </w:rPr>
        <w:t>เดือนเริ่มตั้งแต่เดือนธันวาคม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ซึ่งในส่วนของ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มีจำนวนเงินงวดละประมาณ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5.55 </w:t>
      </w:r>
      <w:r w:rsidRPr="008E6689">
        <w:rPr>
          <w:rFonts w:ascii="Angsana New" w:hAnsi="Angsana New" w:hint="cs"/>
          <w:sz w:val="30"/>
          <w:szCs w:val="30"/>
          <w:cs/>
        </w:rPr>
        <w:t>ล้านบาทและ</w:t>
      </w:r>
      <w:r w:rsidRPr="008E6689">
        <w:rPr>
          <w:rFonts w:ascii="Angsana New" w:hAnsi="Angsana New"/>
          <w:sz w:val="30"/>
          <w:szCs w:val="30"/>
          <w:cs/>
        </w:rPr>
        <w:t xml:space="preserve"> 2.78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ตามลำดับ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ทั้งนี้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บริษัทมีการคิดดอกเบี้ยจากการผ่อนชำระดังกล่าวกับ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ในอัตราร้อยละ</w:t>
      </w:r>
      <w:r w:rsidRPr="008E6689">
        <w:rPr>
          <w:rFonts w:ascii="Angsana New" w:hAnsi="Angsana New"/>
          <w:sz w:val="30"/>
          <w:szCs w:val="30"/>
          <w:cs/>
        </w:rPr>
        <w:t xml:space="preserve"> 6 </w:t>
      </w:r>
      <w:r w:rsidRPr="008E6689">
        <w:rPr>
          <w:rFonts w:ascii="Angsana New" w:hAnsi="Angsana New" w:hint="cs"/>
          <w:sz w:val="30"/>
          <w:szCs w:val="30"/>
          <w:cs/>
        </w:rPr>
        <w:t>ต่อปี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และนับจากวันที่</w:t>
      </w:r>
      <w:r w:rsidRPr="008E6689">
        <w:rPr>
          <w:rFonts w:ascii="Angsana New" w:hAnsi="Angsana New"/>
          <w:sz w:val="30"/>
          <w:szCs w:val="30"/>
          <w:cs/>
        </w:rPr>
        <w:t xml:space="preserve"> 24 </w:t>
      </w:r>
      <w:r w:rsidRPr="008E6689">
        <w:rPr>
          <w:rFonts w:ascii="Angsana New" w:hAnsi="Angsana New" w:hint="cs"/>
          <w:sz w:val="30"/>
          <w:szCs w:val="30"/>
          <w:cs/>
        </w:rPr>
        <w:t>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เป็นต้นไป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บริษัทไม่มีสิทธิเรียกร้องและสัญญาใดๆ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ที่คงค้างกับ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 xml:space="preserve">IFEC </w:t>
      </w:r>
      <w:r w:rsidRPr="008E6689">
        <w:rPr>
          <w:rFonts w:ascii="Angsana New" w:hAnsi="Angsana New" w:hint="cs"/>
          <w:sz w:val="30"/>
          <w:szCs w:val="30"/>
          <w:cs/>
        </w:rPr>
        <w:t>อีกและไม่ประสงค์</w:t>
      </w:r>
      <w:r w:rsidRPr="00B05263">
        <w:rPr>
          <w:rFonts w:ascii="Angsana New" w:hAnsi="Angsana New" w:hint="cs"/>
          <w:sz w:val="30"/>
          <w:szCs w:val="30"/>
          <w:cs/>
        </w:rPr>
        <w:t>ที่จะดำเนินการตรวจสอบสถานะกิจการและเข้าซื้อขายกิจการกับ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อีกต่อไป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 w:hint="cs"/>
          <w:sz w:val="30"/>
          <w:szCs w:val="30"/>
          <w:cs/>
        </w:rPr>
        <w:t>จำนวนเงินของ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>“</w:t>
      </w:r>
      <w:r w:rsidRPr="00B05263">
        <w:rPr>
          <w:rFonts w:ascii="Angsana New" w:hAnsi="Angsana New" w:hint="cs"/>
          <w:sz w:val="30"/>
          <w:szCs w:val="30"/>
          <w:cs/>
        </w:rPr>
        <w:t>ลูกหนี้อื่นผ่อนชำระ</w:t>
      </w:r>
      <w:r w:rsidRPr="00B05263">
        <w:rPr>
          <w:rFonts w:ascii="Angsana New" w:hAnsi="Angsana New"/>
          <w:sz w:val="30"/>
          <w:szCs w:val="30"/>
        </w:rPr>
        <w:t xml:space="preserve">” </w:t>
      </w:r>
      <w:r w:rsidRPr="00B05263">
        <w:rPr>
          <w:rFonts w:ascii="Angsana New" w:hAnsi="Angsana New" w:hint="cs"/>
          <w:sz w:val="30"/>
          <w:szCs w:val="30"/>
          <w:cs/>
        </w:rPr>
        <w:t>ส่วนที่บริษัทจะได้รับชำระภายในหนึ่งปี</w:t>
      </w:r>
      <w:r w:rsidR="0040377D" w:rsidRPr="0040377D">
        <w:rPr>
          <w:rFonts w:ascii="Angsana New" w:hAnsi="Angsana New" w:hint="cs"/>
          <w:sz w:val="30"/>
          <w:szCs w:val="30"/>
          <w:cs/>
        </w:rPr>
        <w:t>และส่วนที่จะได้รับชำระเกินกว่าหนึ่งปี</w:t>
      </w:r>
      <w:r w:rsidRPr="00B05263">
        <w:rPr>
          <w:rFonts w:ascii="Angsana New" w:hAnsi="Angsana New" w:hint="cs"/>
          <w:sz w:val="30"/>
          <w:szCs w:val="30"/>
          <w:cs/>
        </w:rPr>
        <w:t>จาก</w:t>
      </w:r>
      <w:r w:rsidRPr="00B05263">
        <w:rPr>
          <w:rFonts w:ascii="Angsana New" w:hAnsi="Angsana New"/>
          <w:sz w:val="30"/>
          <w:szCs w:val="30"/>
          <w:cs/>
        </w:rPr>
        <w:t xml:space="preserve"> (1) </w:t>
      </w:r>
      <w:r w:rsidRPr="0040377D">
        <w:rPr>
          <w:rFonts w:ascii="Angsana New" w:hAnsi="Angsana New" w:hint="cs"/>
          <w:sz w:val="30"/>
          <w:szCs w:val="30"/>
          <w:cs/>
        </w:rPr>
        <w:t>และ</w:t>
      </w:r>
      <w:r w:rsidRPr="0040377D">
        <w:rPr>
          <w:rFonts w:ascii="Angsana New" w:hAnsi="Angsana New"/>
          <w:sz w:val="30"/>
          <w:szCs w:val="30"/>
          <w:cs/>
        </w:rPr>
        <w:t xml:space="preserve"> (2) </w:t>
      </w:r>
      <w:r w:rsidR="0040377D">
        <w:rPr>
          <w:rFonts w:ascii="Angsana New" w:hAnsi="Angsana New" w:hint="cs"/>
          <w:sz w:val="30"/>
          <w:szCs w:val="30"/>
          <w:cs/>
        </w:rPr>
        <w:t>มีจำนวนเงิน</w:t>
      </w:r>
      <w:r w:rsidR="004949C7">
        <w:rPr>
          <w:rFonts w:ascii="Angsana New" w:hAnsi="Angsana New" w:hint="cs"/>
          <w:sz w:val="30"/>
          <w:szCs w:val="30"/>
          <w:cs/>
        </w:rPr>
        <w:t>รวม</w:t>
      </w:r>
      <w:r w:rsidR="0040377D">
        <w:rPr>
          <w:rFonts w:ascii="Angsana New" w:hAnsi="Angsana New" w:hint="cs"/>
          <w:sz w:val="30"/>
          <w:szCs w:val="30"/>
          <w:cs/>
        </w:rPr>
        <w:t>ส่วนละ</w:t>
      </w:r>
      <w:r w:rsidRPr="0040377D">
        <w:rPr>
          <w:rFonts w:ascii="Angsana New" w:hAnsi="Angsana New" w:hint="cs"/>
          <w:sz w:val="30"/>
          <w:szCs w:val="30"/>
          <w:cs/>
        </w:rPr>
        <w:t>ประมาณ</w:t>
      </w:r>
      <w:r w:rsidR="006325D5" w:rsidRPr="0040377D">
        <w:rPr>
          <w:rFonts w:ascii="Angsana New" w:hAnsi="Angsana New" w:hint="cs"/>
          <w:sz w:val="30"/>
          <w:szCs w:val="30"/>
          <w:cs/>
        </w:rPr>
        <w:t xml:space="preserve"> </w:t>
      </w:r>
      <w:r w:rsidR="004949C7">
        <w:rPr>
          <w:rFonts w:ascii="Angsana New" w:hAnsi="Angsana New" w:hint="cs"/>
          <w:sz w:val="30"/>
          <w:szCs w:val="30"/>
          <w:cs/>
        </w:rPr>
        <w:t>16.7</w:t>
      </w:r>
      <w:r w:rsidR="006325D5" w:rsidRPr="0040377D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Pr="0040377D">
        <w:rPr>
          <w:rFonts w:ascii="Angsana New" w:hAnsi="Angsana New"/>
          <w:sz w:val="30"/>
          <w:szCs w:val="30"/>
          <w:cs/>
        </w:rPr>
        <w:t xml:space="preserve"> </w:t>
      </w:r>
      <w:r w:rsidR="004949C7">
        <w:rPr>
          <w:rFonts w:ascii="Angsana New" w:hAnsi="Angsana New" w:hint="cs"/>
          <w:sz w:val="30"/>
          <w:szCs w:val="30"/>
          <w:cs/>
        </w:rPr>
        <w:t>8.4</w:t>
      </w:r>
      <w:r w:rsidRPr="0040377D">
        <w:rPr>
          <w:rFonts w:ascii="Angsana New" w:hAnsi="Angsana New"/>
          <w:sz w:val="30"/>
          <w:szCs w:val="30"/>
          <w:cs/>
        </w:rPr>
        <w:t xml:space="preserve"> </w:t>
      </w:r>
      <w:r w:rsidRPr="0040377D">
        <w:rPr>
          <w:rFonts w:ascii="Angsana New" w:hAnsi="Angsana New" w:hint="cs"/>
          <w:sz w:val="30"/>
          <w:szCs w:val="30"/>
          <w:cs/>
        </w:rPr>
        <w:t>ล้านบาท</w:t>
      </w:r>
      <w:r w:rsidR="0040377D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4949C7">
        <w:rPr>
          <w:rFonts w:ascii="Angsana New" w:hAnsi="Angsana New" w:hint="cs"/>
          <w:sz w:val="30"/>
          <w:szCs w:val="30"/>
          <w:cs/>
        </w:rPr>
        <w:t xml:space="preserve"> </w:t>
      </w:r>
      <w:r w:rsidR="004949C7" w:rsidRPr="00CE63B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949C7">
        <w:rPr>
          <w:rFonts w:ascii="Angsana New" w:hAnsi="Angsana New" w:hint="cs"/>
          <w:sz w:val="30"/>
          <w:szCs w:val="30"/>
          <w:cs/>
        </w:rPr>
        <w:t>30 กันยายน</w:t>
      </w:r>
      <w:r w:rsidR="004949C7" w:rsidRPr="00CE63B7">
        <w:rPr>
          <w:rFonts w:ascii="Angsana New" w:hAnsi="Angsana New" w:hint="cs"/>
          <w:sz w:val="30"/>
          <w:szCs w:val="30"/>
          <w:cs/>
        </w:rPr>
        <w:t xml:space="preserve"> 256</w:t>
      </w:r>
      <w:r w:rsidR="004949C7">
        <w:rPr>
          <w:rFonts w:ascii="Angsana New" w:hAnsi="Angsana New" w:hint="cs"/>
          <w:sz w:val="30"/>
          <w:szCs w:val="30"/>
          <w:cs/>
        </w:rPr>
        <w:t>4 และ 16.7</w:t>
      </w:r>
      <w:r w:rsidR="004949C7" w:rsidRPr="0040377D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="004949C7" w:rsidRPr="0040377D">
        <w:rPr>
          <w:rFonts w:ascii="Angsana New" w:hAnsi="Angsana New"/>
          <w:sz w:val="30"/>
          <w:szCs w:val="30"/>
          <w:cs/>
        </w:rPr>
        <w:t xml:space="preserve"> </w:t>
      </w:r>
      <w:r w:rsidR="004949C7">
        <w:rPr>
          <w:rFonts w:ascii="Angsana New" w:hAnsi="Angsana New" w:hint="cs"/>
          <w:sz w:val="30"/>
          <w:szCs w:val="30"/>
          <w:cs/>
        </w:rPr>
        <w:t>16.7</w:t>
      </w:r>
      <w:r w:rsidR="004949C7" w:rsidRPr="0040377D">
        <w:rPr>
          <w:rFonts w:ascii="Angsana New" w:hAnsi="Angsana New"/>
          <w:sz w:val="30"/>
          <w:szCs w:val="30"/>
          <w:cs/>
        </w:rPr>
        <w:t xml:space="preserve"> </w:t>
      </w:r>
      <w:r w:rsidR="004949C7" w:rsidRPr="0040377D">
        <w:rPr>
          <w:rFonts w:ascii="Angsana New" w:hAnsi="Angsana New" w:hint="cs"/>
          <w:sz w:val="30"/>
          <w:szCs w:val="30"/>
          <w:cs/>
        </w:rPr>
        <w:t>ล้านบาท</w:t>
      </w:r>
      <w:r w:rsidR="004949C7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="004949C7" w:rsidRPr="00CE63B7">
        <w:rPr>
          <w:rFonts w:ascii="Angsana New" w:hAnsi="Angsana New" w:hint="cs"/>
          <w:sz w:val="30"/>
          <w:szCs w:val="30"/>
          <w:cs/>
        </w:rPr>
        <w:t>ณ</w:t>
      </w:r>
      <w:r w:rsidR="004949C7">
        <w:rPr>
          <w:rFonts w:ascii="Angsana New" w:hAnsi="Angsana New" w:hint="cs"/>
          <w:sz w:val="30"/>
          <w:szCs w:val="30"/>
          <w:cs/>
        </w:rPr>
        <w:t xml:space="preserve"> </w:t>
      </w:r>
      <w:r w:rsidR="004949C7" w:rsidRPr="00B05263">
        <w:rPr>
          <w:rFonts w:ascii="Angsana New" w:hAnsi="Angsana New" w:hint="cs"/>
          <w:sz w:val="30"/>
          <w:szCs w:val="30"/>
          <w:cs/>
        </w:rPr>
        <w:t>วันที่</w:t>
      </w:r>
      <w:r w:rsidR="004949C7" w:rsidRPr="00B05263">
        <w:rPr>
          <w:rFonts w:ascii="Angsana New" w:hAnsi="Angsana New"/>
          <w:sz w:val="30"/>
          <w:szCs w:val="30"/>
          <w:cs/>
        </w:rPr>
        <w:t xml:space="preserve"> 31 </w:t>
      </w:r>
      <w:r w:rsidR="004949C7" w:rsidRPr="00B05263">
        <w:rPr>
          <w:rFonts w:ascii="Angsana New" w:hAnsi="Angsana New" w:hint="cs"/>
          <w:sz w:val="30"/>
          <w:szCs w:val="30"/>
          <w:cs/>
        </w:rPr>
        <w:t>ธันวาคม</w:t>
      </w:r>
      <w:r w:rsidR="004949C7">
        <w:rPr>
          <w:rFonts w:ascii="Angsana New" w:hAnsi="Angsana New"/>
          <w:sz w:val="30"/>
          <w:szCs w:val="30"/>
          <w:cs/>
        </w:rPr>
        <w:t xml:space="preserve"> 256</w:t>
      </w:r>
      <w:r w:rsidR="004949C7">
        <w:rPr>
          <w:rFonts w:ascii="Angsana New" w:hAnsi="Angsana New" w:hint="cs"/>
          <w:sz w:val="30"/>
          <w:szCs w:val="30"/>
          <w:cs/>
        </w:rPr>
        <w:t>3</w:t>
      </w:r>
    </w:p>
    <w:p w:rsidR="009822D7" w:rsidRPr="009822D7" w:rsidRDefault="009822D7" w:rsidP="00982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FFFF" w:themeColor="background1"/>
          <w:spacing w:val="-4"/>
          <w:sz w:val="30"/>
          <w:szCs w:val="30"/>
        </w:rPr>
      </w:pPr>
    </w:p>
    <w:p w:rsidR="00BF0C21" w:rsidRPr="001269B4" w:rsidRDefault="00BF0C21" w:rsidP="001269B4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269B4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Pr="001269B4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1269B4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เงินลงทุนในบริษัทร่วมซึ่งบันทึกโดยวิธีส่วนได้เสีย</w:t>
      </w:r>
    </w:p>
    <w:p w:rsidR="00692D71" w:rsidRPr="00F6770E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629B9" w:rsidRPr="00452CFE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  <w:r w:rsidRPr="00F6770E">
        <w:rPr>
          <w:rFonts w:ascii="Angsana New" w:hAnsi="Angsana New"/>
          <w:i/>
          <w:i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="009629B9" w:rsidRPr="00F6770E">
        <w:rPr>
          <w:rFonts w:ascii="Angsana New" w:hAnsi="Angsana New"/>
          <w:i/>
          <w:iCs/>
          <w:color w:val="000000"/>
          <w:sz w:val="30"/>
          <w:szCs w:val="30"/>
        </w:rPr>
        <w:br/>
      </w:r>
    </w:p>
    <w:tbl>
      <w:tblPr>
        <w:tblpPr w:leftFromText="180" w:rightFromText="180" w:vertAnchor="text" w:horzAnchor="margin" w:tblpY="272"/>
        <w:tblW w:w="10115" w:type="dxa"/>
        <w:tblLook w:val="01E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1553B8" w:rsidRPr="00F6770E" w:rsidTr="009145E7">
        <w:tc>
          <w:tcPr>
            <w:tcW w:w="2660" w:type="dxa"/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</w:t>
            </w:r>
            <w:r w:rsidR="005879B7" w:rsidRPr="00F677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1553B8" w:rsidRPr="00F6770E" w:rsidTr="009145E7">
        <w:tc>
          <w:tcPr>
            <w:tcW w:w="2660" w:type="dxa"/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Pr="00F677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800C7" w:rsidRPr="00F6770E" w:rsidTr="009145E7">
        <w:tc>
          <w:tcPr>
            <w:tcW w:w="2660" w:type="dxa"/>
            <w:vAlign w:val="bottom"/>
          </w:tcPr>
          <w:p w:rsidR="00A800C7" w:rsidRPr="00F6770E" w:rsidRDefault="00A800C7" w:rsidP="00D57BF7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B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BE02D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B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BE02D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B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BE02D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B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BE02D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B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BE02D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A800C7" w:rsidRPr="00F6770E" w:rsidRDefault="00843342" w:rsidP="00B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E02D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6770E" w:rsidRPr="00F6770E" w:rsidTr="009145E7">
        <w:tc>
          <w:tcPr>
            <w:tcW w:w="2660" w:type="dxa"/>
            <w:vAlign w:val="bottom"/>
          </w:tcPr>
          <w:p w:rsidR="00F6770E" w:rsidRPr="00CE63B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23A9C" w:rsidRDefault="00F6770E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F6770E" w:rsidRDefault="00F6770E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F6770E" w:rsidRPr="00F6770E" w:rsidTr="009145E7">
        <w:tc>
          <w:tcPr>
            <w:tcW w:w="2660" w:type="dxa"/>
          </w:tcPr>
          <w:p w:rsidR="00F6770E" w:rsidRPr="00CE63B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C23A9C" w:rsidRDefault="0006704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F6770E" w:rsidRPr="00C23A9C">
              <w:rPr>
                <w:rFonts w:ascii="Angsana New" w:hAnsi="Angsana New"/>
                <w:sz w:val="30"/>
                <w:szCs w:val="30"/>
              </w:rPr>
              <w:t>,</w:t>
            </w:r>
            <w:r w:rsidR="00F6770E" w:rsidRPr="00C23A9C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10,</w:t>
            </w:r>
            <w:r w:rsidRPr="00C23A9C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23A9C" w:rsidRDefault="00DF198C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94.44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23A9C" w:rsidRDefault="00067048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</w:t>
            </w:r>
            <w:r w:rsidR="00F6770E" w:rsidRPr="00C23A9C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F6770E" w:rsidRDefault="00F6770E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F6770E" w:rsidRPr="00F6770E" w:rsidTr="007F1FC3">
        <w:tc>
          <w:tcPr>
            <w:tcW w:w="2660" w:type="dxa"/>
          </w:tcPr>
          <w:p w:rsidR="00F6770E" w:rsidRPr="00CE63B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C23A9C" w:rsidRDefault="00BE02D1" w:rsidP="00B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="00F6770E" w:rsidRPr="00C23A9C">
              <w:rPr>
                <w:rFonts w:ascii="Angsana New" w:hAnsi="Angsana New"/>
                <w:sz w:val="30"/>
                <w:szCs w:val="30"/>
              </w:rPr>
              <w:t>,</w:t>
            </w:r>
            <w:r w:rsidRPr="00C23A9C">
              <w:rPr>
                <w:rFonts w:ascii="Angsana New" w:hAnsi="Angsana New"/>
                <w:sz w:val="30"/>
                <w:szCs w:val="30"/>
              </w:rPr>
              <w:t>28</w:t>
            </w:r>
            <w:r w:rsidR="004949C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C23A9C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C23A9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C23A9C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23A9C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23A9C" w:rsidRDefault="00BE02D1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C23A9C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F6770E" w:rsidRDefault="004A4BD4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F6770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F6770E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</w:tr>
      <w:tr w:rsidR="00C23A9C" w:rsidRPr="00F6770E" w:rsidTr="007F1FC3">
        <w:tc>
          <w:tcPr>
            <w:tcW w:w="2660" w:type="dxa"/>
          </w:tcPr>
          <w:p w:rsidR="00C23A9C" w:rsidRPr="00CE63B7" w:rsidRDefault="00C23A9C" w:rsidP="00C23A9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3A9C" w:rsidRPr="00C23A9C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C23A9C" w:rsidRPr="00C23A9C" w:rsidRDefault="00C23A9C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:rsidR="00C23A9C" w:rsidRPr="00D57BF7" w:rsidRDefault="00C23A9C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C23A9C" w:rsidRPr="00F6770E" w:rsidRDefault="00C23A9C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7F1FC3" w:rsidRPr="00F6770E" w:rsidTr="007F1FC3">
        <w:tc>
          <w:tcPr>
            <w:tcW w:w="2660" w:type="dxa"/>
          </w:tcPr>
          <w:p w:rsidR="007F1FC3" w:rsidRPr="00CE63B7" w:rsidRDefault="007F1FC3" w:rsidP="007F1FC3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โซเมว่า พลาซ่า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 w:rsidRPr="007F1FC3">
              <w:rPr>
                <w:rFonts w:ascii="Angsana New" w:hAnsi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23A9C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36" w:type="dxa"/>
            <w:vAlign w:val="bottom"/>
          </w:tcPr>
          <w:p w:rsidR="007F1FC3" w:rsidRPr="00D57BF7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7F1FC3" w:rsidRPr="00C23A9C" w:rsidRDefault="007F1FC3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</w:tr>
      <w:tr w:rsidR="00D57BF7" w:rsidRPr="00F6770E" w:rsidTr="009145E7">
        <w:tc>
          <w:tcPr>
            <w:tcW w:w="2660" w:type="dxa"/>
          </w:tcPr>
          <w:p w:rsidR="00D57BF7" w:rsidRPr="00CE63B7" w:rsidRDefault="00D57BF7" w:rsidP="00D57BF7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23A9C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BF7" w:rsidRPr="00C23A9C" w:rsidRDefault="00C23A9C" w:rsidP="0006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A9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067048">
              <w:rPr>
                <w:rFonts w:ascii="Angsana New" w:hAnsi="Angsana New"/>
                <w:sz w:val="30"/>
                <w:szCs w:val="30"/>
              </w:rPr>
              <w:t>61</w:t>
            </w:r>
            <w:r w:rsidRPr="00C23A9C">
              <w:rPr>
                <w:rFonts w:ascii="Angsana New" w:hAnsi="Angsana New"/>
                <w:sz w:val="30"/>
                <w:szCs w:val="30"/>
              </w:rPr>
              <w:t>,407</w:t>
            </w:r>
          </w:p>
        </w:tc>
        <w:tc>
          <w:tcPr>
            <w:tcW w:w="236" w:type="dxa"/>
            <w:vAlign w:val="bottom"/>
          </w:tcPr>
          <w:p w:rsidR="00D57BF7" w:rsidRPr="00D57BF7" w:rsidRDefault="00D57BF7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BF7" w:rsidRPr="00F6770E" w:rsidRDefault="00D57BF7" w:rsidP="007F1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F6770E">
              <w:rPr>
                <w:rFonts w:ascii="Angsana New" w:hAnsi="Angsana New"/>
                <w:sz w:val="30"/>
                <w:szCs w:val="30"/>
              </w:rPr>
              <w:t>3,277</w:t>
            </w:r>
          </w:p>
        </w:tc>
      </w:tr>
    </w:tbl>
    <w:p w:rsidR="00EF6ABC" w:rsidRDefault="00EF6ABC" w:rsidP="00632259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F04019" w:rsidRDefault="00F0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C65853" w:rsidRPr="0048209B" w:rsidRDefault="00C65853" w:rsidP="00C6585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48209B">
        <w:rPr>
          <w:rFonts w:ascii="Angsana New" w:hAnsi="Angsana New" w:cs="Angsana New"/>
          <w:sz w:val="30"/>
          <w:szCs w:val="30"/>
          <w:cs/>
        </w:rPr>
        <w:lastRenderedPageBreak/>
        <w:t>ในที่ประชุมคณะกรรมการบริษัทเมื่อวันที่ 1</w:t>
      </w:r>
      <w:r w:rsidRPr="0048209B">
        <w:rPr>
          <w:rFonts w:ascii="Angsana New" w:hAnsi="Angsana New" w:cs="Angsana New"/>
          <w:sz w:val="30"/>
          <w:szCs w:val="30"/>
        </w:rPr>
        <w:t>4</w:t>
      </w:r>
      <w:r w:rsidRPr="0048209B">
        <w:rPr>
          <w:rFonts w:ascii="Angsana New" w:hAnsi="Angsana New" w:cs="Angsana New" w:hint="cs"/>
          <w:sz w:val="30"/>
          <w:szCs w:val="30"/>
          <w:cs/>
        </w:rPr>
        <w:t xml:space="preserve"> พฤษภาคม 2564 คณะกรรมการบริษัทได้อนุมัติเรื่องสำคัญในส่วนที่เกี่ยวข้องกับกิจกรรมลงทุนดังต่อไปนี้</w:t>
      </w:r>
    </w:p>
    <w:p w:rsidR="00C65853" w:rsidRPr="0048209B" w:rsidRDefault="00C65853" w:rsidP="00C6585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C65853" w:rsidRDefault="00C65853" w:rsidP="00C6585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65853">
        <w:rPr>
          <w:rFonts w:ascii="Angsana New" w:hAnsi="Angsana New"/>
          <w:sz w:val="30"/>
          <w:szCs w:val="30"/>
          <w:cs/>
          <w:lang w:val="th-TH"/>
        </w:rPr>
        <w:t>การเพิ่มทุนจดทะเบียนของ</w:t>
      </w:r>
      <w:r w:rsidRPr="00CE63B7">
        <w:rPr>
          <w:rFonts w:ascii="Angsana New" w:hAnsi="Angsana New"/>
          <w:sz w:val="30"/>
          <w:szCs w:val="30"/>
          <w:cs/>
        </w:rPr>
        <w:t>บริษัท อีซีเอฟ โฮลดิ้งส์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(“ECF-H”) </w:t>
      </w:r>
      <w:r w:rsidRPr="00C65853">
        <w:rPr>
          <w:rFonts w:ascii="Angsana New" w:hAnsi="Angsana New"/>
          <w:sz w:val="30"/>
          <w:szCs w:val="30"/>
          <w:cs/>
          <w:lang w:val="th-TH"/>
        </w:rPr>
        <w:t xml:space="preserve">จากเดิมจำนวน 10 ล้านบาทเป็น 45 ล้านบาทโดยการออกหุ้นสามัญใหม่จำนวน 350,000 หุ้น มูลค่าหุ้นละ 100 บาท ซึ่งบริษัทจะเป็นผู้ลงทุนในหุ้นสามัญเพิ่มทุนในส่วนนี้ของ </w:t>
      </w:r>
      <w:r>
        <w:rPr>
          <w:rFonts w:ascii="Angsana New" w:hAnsi="Angsana New"/>
          <w:sz w:val="30"/>
          <w:szCs w:val="30"/>
        </w:rPr>
        <w:t>ECF-H</w:t>
      </w:r>
      <w:r w:rsidRPr="00C65853">
        <w:rPr>
          <w:rFonts w:ascii="Angsana New" w:hAnsi="Angsana New"/>
          <w:sz w:val="30"/>
          <w:szCs w:val="30"/>
          <w:cs/>
          <w:lang w:val="th-TH"/>
        </w:rPr>
        <w:t xml:space="preserve"> ทั้งหมดและจะทำให้สัดส่วนการถือหุ้นใน </w:t>
      </w:r>
      <w:r>
        <w:rPr>
          <w:rFonts w:ascii="Angsana New" w:hAnsi="Angsana New"/>
          <w:sz w:val="30"/>
          <w:szCs w:val="30"/>
        </w:rPr>
        <w:t>ECF-H</w:t>
      </w:r>
      <w:r w:rsidRPr="00C65853">
        <w:rPr>
          <w:rFonts w:ascii="Angsana New" w:hAnsi="Angsana New"/>
          <w:sz w:val="30"/>
          <w:szCs w:val="30"/>
          <w:cs/>
          <w:lang w:val="th-TH"/>
        </w:rPr>
        <w:t xml:space="preserve"> ของบริษัทเพิ่มขึ้นจากร้อยละ 75 เป็นร้อยละ 94.44 โดยการจดทะเบียนเพิ่มทุน</w:t>
      </w:r>
      <w:r w:rsidR="00910F6C">
        <w:rPr>
          <w:rFonts w:ascii="Angsana New" w:hAnsi="Angsana New" w:hint="cs"/>
          <w:sz w:val="30"/>
          <w:szCs w:val="30"/>
          <w:cs/>
          <w:lang w:val="th-TH"/>
        </w:rPr>
        <w:t xml:space="preserve">ของ </w:t>
      </w:r>
      <w:r w:rsidR="00910F6C">
        <w:rPr>
          <w:rFonts w:ascii="Angsana New" w:hAnsi="Angsana New"/>
          <w:sz w:val="30"/>
          <w:szCs w:val="30"/>
        </w:rPr>
        <w:t xml:space="preserve">ECF-H </w:t>
      </w:r>
      <w:r>
        <w:rPr>
          <w:rFonts w:ascii="Angsana New" w:hAnsi="Angsana New" w:hint="cs"/>
          <w:sz w:val="30"/>
          <w:szCs w:val="30"/>
          <w:cs/>
        </w:rPr>
        <w:t xml:space="preserve">ได้ดำเนินการแล้วเสร็จในเดือนกรกฎาคม 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2564</w:t>
      </w:r>
    </w:p>
    <w:p w:rsidR="00C65853" w:rsidRPr="00C65853" w:rsidRDefault="00C65853" w:rsidP="00C65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C65853" w:rsidRDefault="00C65853" w:rsidP="00C6585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65853">
        <w:rPr>
          <w:rFonts w:ascii="Angsana New" w:hAnsi="Angsana New"/>
          <w:sz w:val="30"/>
          <w:szCs w:val="30"/>
          <w:cs/>
          <w:lang w:val="th-TH"/>
        </w:rPr>
        <w:t>การจัดตั้งบริษัทย่อยแห่งใหม่</w:t>
      </w:r>
      <w:r w:rsidR="00910F6C" w:rsidRPr="00C65853">
        <w:rPr>
          <w:rFonts w:ascii="Angsana New" w:hAnsi="Angsana New" w:hint="cs"/>
          <w:sz w:val="30"/>
          <w:szCs w:val="30"/>
          <w:cs/>
          <w:lang w:val="th-TH"/>
        </w:rPr>
        <w:t>ในเดือนมิถุนายน 2564</w:t>
      </w:r>
      <w:r w:rsidR="00910F6C">
        <w:rPr>
          <w:rFonts w:ascii="Angsana New" w:hAnsi="Angsana New"/>
          <w:sz w:val="30"/>
          <w:szCs w:val="30"/>
        </w:rPr>
        <w:t xml:space="preserve"> </w:t>
      </w:r>
      <w:r w:rsidR="00910F6C">
        <w:rPr>
          <w:rFonts w:ascii="Angsana New" w:hAnsi="Angsana New" w:hint="cs"/>
          <w:sz w:val="30"/>
          <w:szCs w:val="30"/>
          <w:cs/>
          <w:lang w:val="th-TH"/>
        </w:rPr>
        <w:t xml:space="preserve">ซึ่งได้แก่ </w:t>
      </w:r>
      <w:r w:rsidR="00910F6C">
        <w:rPr>
          <w:rFonts w:ascii="Angsana New" w:hAnsi="Angsana New"/>
          <w:sz w:val="30"/>
          <w:szCs w:val="30"/>
          <w:cs/>
        </w:rPr>
        <w:t xml:space="preserve">บริษัท โซเมว่า พลาซ่า </w:t>
      </w:r>
      <w:r w:rsidR="00910F6C">
        <w:rPr>
          <w:rFonts w:ascii="Angsana New" w:hAnsi="Angsana New" w:hint="cs"/>
          <w:sz w:val="30"/>
          <w:szCs w:val="30"/>
          <w:cs/>
        </w:rPr>
        <w:t>จำ</w:t>
      </w:r>
      <w:r w:rsidR="00910F6C" w:rsidRPr="007F1FC3">
        <w:rPr>
          <w:rFonts w:ascii="Angsana New" w:hAnsi="Angsana New"/>
          <w:sz w:val="30"/>
          <w:szCs w:val="30"/>
          <w:cs/>
        </w:rPr>
        <w:t>กัด</w:t>
      </w:r>
      <w:r w:rsidR="00910F6C">
        <w:rPr>
          <w:rFonts w:ascii="Angsana New" w:hAnsi="Angsana New" w:hint="cs"/>
          <w:sz w:val="30"/>
          <w:szCs w:val="30"/>
          <w:cs/>
        </w:rPr>
        <w:t xml:space="preserve"> </w:t>
      </w:r>
      <w:r w:rsidR="00910F6C">
        <w:rPr>
          <w:rFonts w:ascii="Angsana New" w:hAnsi="Angsana New"/>
          <w:sz w:val="30"/>
          <w:szCs w:val="30"/>
        </w:rPr>
        <w:t xml:space="preserve">(“SOMEWA”) </w:t>
      </w:r>
      <w:r w:rsidRPr="00C65853">
        <w:rPr>
          <w:rFonts w:ascii="Angsana New" w:hAnsi="Angsana New"/>
          <w:sz w:val="30"/>
          <w:szCs w:val="30"/>
          <w:cs/>
          <w:lang w:val="th-TH"/>
        </w:rPr>
        <w:t xml:space="preserve">เพื่อดำเนินธุรกิจเกี่ยวกับ Online Platform 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ด้วยทุน</w:t>
      </w:r>
      <w:r w:rsidR="00910F6C">
        <w:rPr>
          <w:rFonts w:ascii="Angsana New" w:hAnsi="Angsana New" w:hint="cs"/>
          <w:sz w:val="30"/>
          <w:szCs w:val="30"/>
          <w:cs/>
        </w:rPr>
        <w:t>จดทะเบียน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เริ่มแรกจำนวน 2 ล้านบาท</w:t>
      </w:r>
      <w:r w:rsidR="00910F6C">
        <w:rPr>
          <w:rFonts w:ascii="Angsana New" w:hAnsi="Angsana New" w:hint="cs"/>
          <w:sz w:val="30"/>
          <w:szCs w:val="30"/>
          <w:cs/>
          <w:lang w:val="th-TH"/>
        </w:rPr>
        <w:t>โดยบริษัท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ถือหุ้นใน</w:t>
      </w:r>
      <w:r w:rsidR="00F013C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013C9">
        <w:rPr>
          <w:rFonts w:ascii="Angsana New" w:hAnsi="Angsana New"/>
          <w:sz w:val="30"/>
          <w:szCs w:val="30"/>
        </w:rPr>
        <w:t xml:space="preserve">SOMEWA </w:t>
      </w:r>
      <w:r w:rsidRPr="00C65853">
        <w:rPr>
          <w:rFonts w:ascii="Angsana New" w:hAnsi="Angsana New" w:hint="cs"/>
          <w:sz w:val="30"/>
          <w:szCs w:val="30"/>
          <w:cs/>
          <w:lang w:val="th-TH"/>
        </w:rPr>
        <w:t>ร้อยละ 75</w:t>
      </w:r>
    </w:p>
    <w:p w:rsidR="00C65853" w:rsidRPr="00C65853" w:rsidRDefault="00C65853" w:rsidP="00C65853">
      <w:pPr>
        <w:rPr>
          <w:rFonts w:ascii="Angsana New" w:hAnsi="Angsana New"/>
          <w:sz w:val="30"/>
          <w:szCs w:val="30"/>
          <w:cs/>
          <w:lang w:val="th-TH"/>
        </w:rPr>
      </w:pPr>
    </w:p>
    <w:p w:rsidR="00C65853" w:rsidRPr="00C65853" w:rsidRDefault="00C65853" w:rsidP="00C6585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65853">
        <w:rPr>
          <w:rFonts w:ascii="Angsana New" w:hAnsi="Angsana New"/>
          <w:sz w:val="30"/>
          <w:szCs w:val="30"/>
          <w:cs/>
          <w:lang w:val="th-TH"/>
        </w:rPr>
        <w:t>การเข้าลงนามในบันทึกความเข้าใจ (Memorandum of Understanding) สำหรับการเข้าศึกษาความเป็นไปได้ในการเข้าลงทุนในธุรกิจส่งออกไม้แปรรูปอบแห้ง</w:t>
      </w:r>
    </w:p>
    <w:p w:rsidR="00C65853" w:rsidRDefault="00C65853" w:rsidP="00F5387D">
      <w:pPr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910F6C" w:rsidRDefault="00F013C9" w:rsidP="00F5387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นอกจากนี้ </w:t>
      </w:r>
      <w:r w:rsidR="00910F6C">
        <w:rPr>
          <w:rFonts w:ascii="Angsana New" w:hAnsi="Angsana New" w:hint="cs"/>
          <w:sz w:val="30"/>
          <w:szCs w:val="30"/>
          <w:cs/>
          <w:lang w:val="th-TH"/>
        </w:rPr>
        <w:t>ในระหว่าง</w:t>
      </w:r>
      <w:r w:rsidR="00F5387D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="00910F6C">
        <w:rPr>
          <w:rFonts w:ascii="Angsana New" w:hAnsi="Angsana New" w:hint="cs"/>
          <w:sz w:val="30"/>
          <w:szCs w:val="30"/>
          <w:cs/>
          <w:lang w:val="th-TH"/>
        </w:rPr>
        <w:t xml:space="preserve"> 2564 บริษัทได้ลงทุนเพิ่ม</w:t>
      </w:r>
      <w:r w:rsidR="00F5387D">
        <w:rPr>
          <w:rFonts w:ascii="Angsana New" w:hAnsi="Angsana New" w:hint="cs"/>
          <w:sz w:val="30"/>
          <w:szCs w:val="30"/>
          <w:cs/>
          <w:lang w:val="th-TH"/>
        </w:rPr>
        <w:t>เติม</w:t>
      </w:r>
      <w:r w:rsidR="00910F6C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910F6C" w:rsidRPr="00CE63B7">
        <w:rPr>
          <w:rFonts w:ascii="Angsana New" w:hAnsi="Angsana New"/>
          <w:sz w:val="30"/>
          <w:szCs w:val="30"/>
          <w:cs/>
        </w:rPr>
        <w:t>บริษัท อีซีเอฟ พาวเวอร์ จำกัด</w:t>
      </w:r>
      <w:r w:rsidR="00910F6C">
        <w:rPr>
          <w:rFonts w:ascii="Angsana New" w:hAnsi="Angsana New" w:hint="cs"/>
          <w:sz w:val="30"/>
          <w:szCs w:val="30"/>
          <w:cs/>
        </w:rPr>
        <w:t xml:space="preserve"> (</w:t>
      </w:r>
      <w:r w:rsidR="00910F6C">
        <w:rPr>
          <w:rFonts w:ascii="Angsana New" w:hAnsi="Angsana New"/>
          <w:sz w:val="30"/>
          <w:szCs w:val="30"/>
        </w:rPr>
        <w:t>“ECF-P”</w:t>
      </w:r>
      <w:r w:rsidR="00910F6C">
        <w:rPr>
          <w:rFonts w:ascii="Angsana New" w:hAnsi="Angsana New" w:hint="cs"/>
          <w:sz w:val="30"/>
          <w:szCs w:val="30"/>
          <w:cs/>
        </w:rPr>
        <w:t>)</w:t>
      </w:r>
      <w:r w:rsidR="00910F6C">
        <w:rPr>
          <w:rFonts w:ascii="Angsana New" w:hAnsi="Angsana New"/>
          <w:sz w:val="30"/>
          <w:szCs w:val="30"/>
        </w:rPr>
        <w:t xml:space="preserve"> </w:t>
      </w:r>
      <w:r w:rsidR="00910F6C">
        <w:rPr>
          <w:rFonts w:ascii="Angsana New" w:hAnsi="Angsana New" w:hint="cs"/>
          <w:sz w:val="30"/>
          <w:szCs w:val="30"/>
          <w:cs/>
        </w:rPr>
        <w:t>ด้วยสัดส่วนการถือ</w:t>
      </w:r>
      <w:r>
        <w:rPr>
          <w:rFonts w:ascii="Angsana New" w:hAnsi="Angsana New" w:hint="cs"/>
          <w:sz w:val="30"/>
          <w:szCs w:val="30"/>
          <w:cs/>
        </w:rPr>
        <w:t>หุ้นเดิมเนื่องจาก ECF-P ได้</w:t>
      </w:r>
      <w:r w:rsidR="00910F6C">
        <w:rPr>
          <w:rFonts w:ascii="Angsana New" w:hAnsi="Angsana New" w:hint="cs"/>
          <w:sz w:val="30"/>
          <w:szCs w:val="30"/>
          <w:cs/>
        </w:rPr>
        <w:t>เพิ่มทุนจดทะเบียนเป็นจำนวนเงินประมาณ 221.6 ล้านบาท</w:t>
      </w:r>
    </w:p>
    <w:p w:rsidR="00745D81" w:rsidRPr="00745D81" w:rsidRDefault="00745D81" w:rsidP="00745D81">
      <w:pPr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745D81" w:rsidRPr="00C44B20" w:rsidRDefault="00745D81" w:rsidP="00745D81">
      <w:pPr>
        <w:jc w:val="thaiDistribute"/>
        <w:rPr>
          <w:rFonts w:ascii="Angsana New" w:hAnsi="Angsana New"/>
          <w:sz w:val="30"/>
          <w:szCs w:val="30"/>
          <w:cs/>
        </w:rPr>
      </w:pPr>
      <w:r w:rsidRPr="00745D81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Pr="00745D81">
        <w:rPr>
          <w:rFonts w:ascii="Angsana New" w:hAnsi="Angsana New"/>
          <w:sz w:val="30"/>
          <w:szCs w:val="30"/>
          <w:cs/>
          <w:lang w:val="th-TH"/>
        </w:rPr>
        <w:t>ปี 2563 ECF-P ได้เข้าสู่แผนการขายเงินลงทุน</w:t>
      </w:r>
      <w:r w:rsidRPr="00745D81">
        <w:rPr>
          <w:rFonts w:ascii="Angsana New" w:hAnsi="Angsana New" w:hint="cs"/>
          <w:sz w:val="30"/>
          <w:szCs w:val="30"/>
          <w:cs/>
          <w:lang w:val="th-TH"/>
        </w:rPr>
        <w:t>ในการร่วมค้า</w:t>
      </w:r>
      <w:r w:rsidRPr="00745D81">
        <w:rPr>
          <w:rFonts w:ascii="Angsana New" w:hAnsi="Angsana New"/>
          <w:sz w:val="30"/>
          <w:szCs w:val="30"/>
          <w:cs/>
          <w:lang w:val="th-TH"/>
        </w:rPr>
        <w:t>ให้แก่ผู้ร่วมค้ารายหนึ่งโดยทำสัญญาซื้อ-ขายร่วมกับผู้ร่วมค้าอีกรายหนึ่งในราคา</w:t>
      </w:r>
      <w:r w:rsidR="00D13399">
        <w:rPr>
          <w:rFonts w:ascii="Angsana New" w:hAnsi="Angsana New" w:hint="cs"/>
          <w:sz w:val="30"/>
          <w:szCs w:val="30"/>
          <w:cs/>
          <w:lang w:val="th-TH"/>
        </w:rPr>
        <w:t>ขาย</w:t>
      </w:r>
      <w:r w:rsidR="00D13399">
        <w:rPr>
          <w:rStyle w:val="PageNumber"/>
          <w:rFonts w:ascii="Angsana New" w:hAnsi="Angsana New" w:hint="cs"/>
          <w:sz w:val="30"/>
          <w:szCs w:val="30"/>
          <w:cs/>
        </w:rPr>
        <w:t>เป็</w:t>
      </w:r>
      <w:r w:rsidR="00D13399">
        <w:rPr>
          <w:rFonts w:ascii="Angsana New" w:hAnsi="Angsana New" w:hint="cs"/>
          <w:sz w:val="30"/>
          <w:szCs w:val="30"/>
          <w:cs/>
          <w:lang w:val="th-TH"/>
        </w:rPr>
        <w:t>นจำนวนเงิน</w:t>
      </w:r>
      <w:r w:rsidRPr="00745D81">
        <w:rPr>
          <w:rFonts w:ascii="Angsana New" w:hAnsi="Angsana New"/>
          <w:sz w:val="30"/>
          <w:szCs w:val="30"/>
          <w:cs/>
          <w:lang w:val="th-TH"/>
        </w:rPr>
        <w:t xml:space="preserve">ประมาณ 222.9 ล้านบาท </w:t>
      </w:r>
      <w:r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Pr="00745D81">
        <w:rPr>
          <w:rFonts w:ascii="Angsana New" w:hAnsi="Angsana New"/>
          <w:sz w:val="30"/>
          <w:szCs w:val="30"/>
          <w:cs/>
          <w:lang w:val="th-TH"/>
        </w:rPr>
        <w:t>มูลค่าเงินลงทุนตามวิธีส่วนได้เสีย</w:t>
      </w:r>
      <w:r>
        <w:rPr>
          <w:rFonts w:ascii="Angsana New" w:hAnsi="Angsana New"/>
          <w:sz w:val="30"/>
          <w:szCs w:val="30"/>
          <w:cs/>
          <w:lang w:val="th-TH"/>
        </w:rPr>
        <w:t>มีจำนวนเงินประมาณ 227.7 ล้านบาท</w:t>
      </w:r>
      <w:r w:rsidRPr="00745D81">
        <w:rPr>
          <w:rFonts w:ascii="Angsana New" w:hAnsi="Angsana New"/>
          <w:sz w:val="30"/>
          <w:szCs w:val="30"/>
          <w:cs/>
          <w:lang w:val="th-TH"/>
        </w:rPr>
        <w:t xml:space="preserve">ซึ่งต่ำกว่ามูลค่ายุติธรรมหักต้นทุนในการขายเงินลงทุนเป็นจำนวนเงินประมาณ 4.8 ล้านบาท </w:t>
      </w:r>
      <w:r w:rsidR="00D13399">
        <w:rPr>
          <w:rFonts w:ascii="Angsana New" w:hAnsi="Angsana New" w:hint="cs"/>
          <w:sz w:val="30"/>
          <w:szCs w:val="30"/>
          <w:cs/>
          <w:lang w:val="th-TH"/>
        </w:rPr>
        <w:t>ซึ่งต่อมา</w:t>
      </w:r>
      <w:r w:rsidRPr="00745D81">
        <w:rPr>
          <w:rFonts w:ascii="Angsana New" w:hAnsi="Angsana New"/>
          <w:sz w:val="30"/>
          <w:szCs w:val="30"/>
          <w:cs/>
          <w:lang w:val="th-TH"/>
        </w:rPr>
        <w:t>แผนการขายดังกล่าว</w:t>
      </w:r>
      <w:r w:rsidR="00D13399">
        <w:rPr>
          <w:rFonts w:ascii="Angsana New" w:hAnsi="Angsana New" w:hint="cs"/>
          <w:sz w:val="30"/>
          <w:szCs w:val="30"/>
          <w:cs/>
          <w:lang w:val="th-TH"/>
        </w:rPr>
        <w:t>ได้มีการเจรจาปรับราคาขายให้เพิ่มขึ้นและมีผลกำไรจากการขายโดยได้</w:t>
      </w:r>
      <w:r w:rsidRPr="00745D81">
        <w:rPr>
          <w:rFonts w:ascii="Angsana New" w:hAnsi="Angsana New"/>
          <w:sz w:val="30"/>
          <w:szCs w:val="30"/>
          <w:cs/>
          <w:lang w:val="th-TH"/>
        </w:rPr>
        <w:t>เสร็จสิ้นสมบูรณ์</w:t>
      </w:r>
      <w:r w:rsidR="00D13399">
        <w:rPr>
          <w:rFonts w:ascii="Angsana New" w:hAnsi="Angsana New" w:hint="cs"/>
          <w:sz w:val="30"/>
          <w:szCs w:val="30"/>
          <w:cs/>
          <w:lang w:val="th-TH"/>
        </w:rPr>
        <w:t>ในช่วงปลาย</w:t>
      </w:r>
      <w:r w:rsidRPr="00745D81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745D81">
        <w:rPr>
          <w:rFonts w:ascii="Angsana New" w:hAnsi="Angsana New"/>
          <w:sz w:val="30"/>
          <w:szCs w:val="30"/>
          <w:cs/>
          <w:lang w:val="th-TH"/>
        </w:rPr>
        <w:t xml:space="preserve"> 2563</w:t>
      </w:r>
      <w:r w:rsidR="00C44B20">
        <w:rPr>
          <w:rFonts w:ascii="Angsana New" w:hAnsi="Angsana New"/>
          <w:sz w:val="30"/>
          <w:szCs w:val="30"/>
        </w:rPr>
        <w:t xml:space="preserve"> </w:t>
      </w:r>
      <w:r w:rsidR="00C44B20" w:rsidRPr="00745D81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C44B20">
        <w:rPr>
          <w:rFonts w:ascii="Angsana New" w:hAnsi="Angsana New" w:hint="cs"/>
          <w:sz w:val="30"/>
          <w:szCs w:val="30"/>
          <w:cs/>
          <w:lang w:val="th-TH"/>
        </w:rPr>
        <w:t>จึง</w:t>
      </w:r>
      <w:r w:rsidR="00C44B20">
        <w:rPr>
          <w:rFonts w:ascii="Angsana New" w:hAnsi="Angsana New" w:hint="cs"/>
          <w:sz w:val="30"/>
          <w:szCs w:val="30"/>
          <w:cs/>
        </w:rPr>
        <w:t>กลับรายการ</w:t>
      </w:r>
      <w:r w:rsidR="00C44B20" w:rsidRPr="00745D81">
        <w:rPr>
          <w:rFonts w:ascii="Angsana New" w:hAnsi="Angsana New"/>
          <w:sz w:val="30"/>
          <w:szCs w:val="30"/>
          <w:cs/>
          <w:lang w:val="th-TH"/>
        </w:rPr>
        <w:t>ผลขาดทุน</w:t>
      </w:r>
      <w:r w:rsidR="005068A4">
        <w:rPr>
          <w:rFonts w:ascii="Angsana New" w:hAnsi="Angsana New" w:hint="cs"/>
          <w:sz w:val="30"/>
          <w:szCs w:val="30"/>
          <w:cs/>
          <w:lang w:val="th-TH"/>
        </w:rPr>
        <w:t>ที่เกี่ยวข้อง</w:t>
      </w:r>
      <w:r w:rsidR="002F77CA" w:rsidRPr="00745D81">
        <w:rPr>
          <w:rFonts w:ascii="Angsana New" w:hAnsi="Angsana New"/>
          <w:sz w:val="30"/>
          <w:szCs w:val="30"/>
          <w:cs/>
          <w:lang w:val="th-TH"/>
        </w:rPr>
        <w:t>จำนวนเงินประมาณ 4.8 ล้านบาท</w:t>
      </w:r>
      <w:r w:rsidR="00C44B20">
        <w:rPr>
          <w:rFonts w:ascii="Angsana New" w:hAnsi="Angsana New" w:hint="cs"/>
          <w:sz w:val="30"/>
          <w:szCs w:val="30"/>
          <w:cs/>
          <w:lang w:val="th-TH"/>
        </w:rPr>
        <w:t>ที่เคยรับรู้</w:t>
      </w:r>
      <w:r w:rsidR="002F77CA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5068A4">
        <w:rPr>
          <w:rFonts w:ascii="Angsana New" w:hAnsi="Angsana New" w:hint="cs"/>
          <w:sz w:val="30"/>
          <w:szCs w:val="30"/>
          <w:cs/>
          <w:lang w:val="th-TH"/>
        </w:rPr>
        <w:t>ช่วงต้น</w:t>
      </w:r>
      <w:r w:rsidR="002F77CA">
        <w:rPr>
          <w:rFonts w:ascii="Angsana New" w:hAnsi="Angsana New" w:hint="cs"/>
          <w:sz w:val="30"/>
          <w:szCs w:val="30"/>
          <w:cs/>
          <w:lang w:val="th-TH"/>
        </w:rPr>
        <w:t xml:space="preserve">ปี 2563 </w:t>
      </w:r>
      <w:r w:rsidR="00C44B20" w:rsidRPr="00745D81">
        <w:rPr>
          <w:rFonts w:ascii="Angsana New" w:hAnsi="Angsana New"/>
          <w:sz w:val="30"/>
          <w:szCs w:val="30"/>
          <w:cs/>
          <w:lang w:val="th-TH"/>
        </w:rPr>
        <w:t>ในงบกำไรขาดทุนเบ็ดเสร็จรวมสำหรับงวด</w:t>
      </w:r>
      <w:r w:rsidR="002F77CA">
        <w:rPr>
          <w:rFonts w:ascii="Angsana New" w:hAnsi="Angsana New" w:hint="cs"/>
          <w:sz w:val="30"/>
          <w:szCs w:val="30"/>
          <w:cs/>
          <w:lang w:val="th-TH"/>
        </w:rPr>
        <w:t>สามเดือน</w:t>
      </w:r>
      <w:r w:rsidR="00C44B20" w:rsidRPr="00745D81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C44B20">
        <w:rPr>
          <w:rFonts w:ascii="Angsana New" w:hAnsi="Angsana New" w:hint="cs"/>
          <w:sz w:val="30"/>
          <w:szCs w:val="30"/>
          <w:cs/>
          <w:lang w:val="th-TH"/>
        </w:rPr>
        <w:t>30 กันยายน</w:t>
      </w:r>
      <w:r w:rsidR="00C44B20" w:rsidRPr="00745D81">
        <w:rPr>
          <w:rFonts w:ascii="Angsana New" w:hAnsi="Angsana New"/>
          <w:sz w:val="30"/>
          <w:szCs w:val="30"/>
          <w:cs/>
          <w:lang w:val="th-TH"/>
        </w:rPr>
        <w:t xml:space="preserve"> 2563</w:t>
      </w:r>
    </w:p>
    <w:p w:rsidR="00910F6C" w:rsidRPr="00C65853" w:rsidRDefault="00910F6C" w:rsidP="00745D81">
      <w:pPr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C65853" w:rsidRDefault="00D13399" w:rsidP="00C65853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นอกจากนี้ </w:t>
      </w:r>
      <w:r w:rsidR="00C65853">
        <w:rPr>
          <w:rFonts w:ascii="Angsana New" w:hAnsi="Angsana New" w:hint="cs"/>
          <w:color w:val="000000"/>
          <w:sz w:val="30"/>
          <w:szCs w:val="30"/>
          <w:cs/>
        </w:rPr>
        <w:t xml:space="preserve">ในปี 2563 บริษัท แพลนเนทบอร์ด จำกัด </w:t>
      </w:r>
      <w:r w:rsidR="00C65853">
        <w:rPr>
          <w:rFonts w:ascii="Angsana New" w:hAnsi="Angsana New"/>
          <w:color w:val="000000"/>
          <w:sz w:val="30"/>
          <w:szCs w:val="30"/>
        </w:rPr>
        <w:t>(“</w:t>
      </w:r>
      <w:r w:rsidR="00C65853" w:rsidRPr="00F040E1">
        <w:rPr>
          <w:rFonts w:ascii="Angsana New" w:hAnsi="Angsana New"/>
          <w:color w:val="000000"/>
          <w:sz w:val="30"/>
          <w:szCs w:val="30"/>
        </w:rPr>
        <w:t>PNB</w:t>
      </w:r>
      <w:r w:rsidR="00C65853">
        <w:rPr>
          <w:rFonts w:ascii="Angsana New" w:hAnsi="Angsana New"/>
          <w:color w:val="000000"/>
          <w:sz w:val="30"/>
          <w:szCs w:val="30"/>
        </w:rPr>
        <w:t>”)</w:t>
      </w:r>
      <w:r w:rsidR="00C65853" w:rsidRPr="00D5319A">
        <w:rPr>
          <w:rFonts w:ascii="Angsana New" w:hAnsi="Angsana New"/>
          <w:sz w:val="30"/>
          <w:szCs w:val="30"/>
        </w:rPr>
        <w:t xml:space="preserve"> </w:t>
      </w:r>
      <w:r w:rsidR="00C65853">
        <w:rPr>
          <w:rFonts w:ascii="Angsana New" w:hAnsi="Angsana New" w:hint="cs"/>
          <w:sz w:val="30"/>
          <w:szCs w:val="30"/>
          <w:cs/>
        </w:rPr>
        <w:t>ได้</w:t>
      </w:r>
      <w:r w:rsidR="00C65853" w:rsidRPr="00D5319A">
        <w:rPr>
          <w:rFonts w:ascii="Angsana New" w:hAnsi="Angsana New" w:hint="cs"/>
          <w:sz w:val="30"/>
          <w:szCs w:val="30"/>
          <w:cs/>
        </w:rPr>
        <w:t>ยกเลิกโครงการผลิตและจำหน่ายแผ่นไม้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</w:t>
      </w:r>
      <w:r w:rsidR="00C65853" w:rsidRPr="00D5319A">
        <w:rPr>
          <w:rFonts w:ascii="Angsana New" w:hAnsi="Angsana New"/>
          <w:sz w:val="30"/>
          <w:szCs w:val="30"/>
        </w:rPr>
        <w:t xml:space="preserve">MDF (MDF board) </w:t>
      </w:r>
      <w:r w:rsidR="00C65853" w:rsidRPr="00D5319A">
        <w:rPr>
          <w:rFonts w:ascii="Angsana New" w:hAnsi="Angsana New" w:hint="cs"/>
          <w:sz w:val="30"/>
          <w:szCs w:val="30"/>
          <w:cs/>
        </w:rPr>
        <w:t>และแผ่นปาร์ติเกิ้ล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(</w:t>
      </w:r>
      <w:r w:rsidR="00C65853" w:rsidRPr="00D5319A">
        <w:rPr>
          <w:rFonts w:ascii="Angsana New" w:hAnsi="Angsana New"/>
          <w:sz w:val="30"/>
          <w:szCs w:val="30"/>
        </w:rPr>
        <w:t>particle board)</w:t>
      </w:r>
      <w:r w:rsidR="00C65853">
        <w:rPr>
          <w:rFonts w:ascii="Angsana New" w:hAnsi="Angsana New"/>
          <w:sz w:val="30"/>
          <w:szCs w:val="30"/>
        </w:rPr>
        <w:t xml:space="preserve"> </w:t>
      </w:r>
      <w:r w:rsidR="00C65853" w:rsidRPr="00D5319A">
        <w:rPr>
          <w:rFonts w:ascii="Angsana New" w:hAnsi="Angsana New" w:hint="cs"/>
          <w:sz w:val="30"/>
          <w:szCs w:val="30"/>
          <w:cs/>
        </w:rPr>
        <w:t>โดยฝ่ายบริห</w:t>
      </w:r>
      <w:r w:rsidR="00C65853">
        <w:rPr>
          <w:rFonts w:ascii="Angsana New" w:hAnsi="Angsana New" w:hint="cs"/>
          <w:sz w:val="30"/>
          <w:szCs w:val="30"/>
          <w:cs/>
        </w:rPr>
        <w:t>ารของบริษัทอยู่ระหว่างการพิจารณา</w:t>
      </w:r>
      <w:r w:rsidR="00C65853" w:rsidRPr="00D5319A">
        <w:rPr>
          <w:rFonts w:ascii="Angsana New" w:hAnsi="Angsana New" w:hint="cs"/>
          <w:sz w:val="30"/>
          <w:szCs w:val="30"/>
          <w:cs/>
        </w:rPr>
        <w:t>โครงการใหม่ที่เหมาะสมในอนาคตสำหรับ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</w:t>
      </w:r>
      <w:r w:rsidR="00C65853" w:rsidRPr="00D5319A">
        <w:rPr>
          <w:rFonts w:ascii="Angsana New" w:hAnsi="Angsana New"/>
          <w:sz w:val="30"/>
          <w:szCs w:val="30"/>
        </w:rPr>
        <w:t xml:space="preserve">PNB </w:t>
      </w:r>
      <w:r w:rsidR="00C65853" w:rsidRPr="00D5319A">
        <w:rPr>
          <w:rFonts w:ascii="Angsana New" w:hAnsi="Angsana New" w:hint="cs"/>
          <w:sz w:val="30"/>
          <w:szCs w:val="30"/>
          <w:cs/>
        </w:rPr>
        <w:t>สินทรัพย์ถาวรของ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</w:t>
      </w:r>
      <w:r w:rsidR="00C65853" w:rsidRPr="00D5319A">
        <w:rPr>
          <w:rFonts w:ascii="Angsana New" w:hAnsi="Angsana New"/>
          <w:sz w:val="30"/>
          <w:szCs w:val="30"/>
        </w:rPr>
        <w:t xml:space="preserve">PNB </w:t>
      </w:r>
      <w:r w:rsidR="00C65853" w:rsidRPr="00D5319A">
        <w:rPr>
          <w:rFonts w:ascii="Angsana New" w:hAnsi="Angsana New" w:hint="cs"/>
          <w:sz w:val="30"/>
          <w:szCs w:val="30"/>
          <w:cs/>
        </w:rPr>
        <w:t>ส่วนหนึ่งซึ่งมีจำนวนเงินประมาณ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</w:t>
      </w:r>
      <w:r w:rsidR="00C65853" w:rsidRPr="00D5319A">
        <w:rPr>
          <w:rFonts w:ascii="Angsana New" w:hAnsi="Angsana New"/>
          <w:sz w:val="30"/>
          <w:szCs w:val="30"/>
        </w:rPr>
        <w:t>18.1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</w:t>
      </w:r>
      <w:r w:rsidR="00C65853" w:rsidRPr="00D5319A">
        <w:rPr>
          <w:rFonts w:ascii="Angsana New" w:hAnsi="Angsana New" w:hint="cs"/>
          <w:sz w:val="30"/>
          <w:szCs w:val="30"/>
          <w:cs/>
        </w:rPr>
        <w:t>ล้านบาทจึงไม่ได้ถูกใช้งานอีกต่อไปและได้ถูกตัดจำหน่ายเป็นค่าใช้จ่าย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(</w:t>
      </w:r>
      <w:r w:rsidR="00C65853" w:rsidRPr="00D5319A">
        <w:rPr>
          <w:rFonts w:ascii="Angsana New" w:hAnsi="Angsana New" w:hint="cs"/>
          <w:sz w:val="30"/>
          <w:szCs w:val="30"/>
          <w:cs/>
        </w:rPr>
        <w:t>ได้รับอนุมัติโดยกรรมการของบริษัทแล้ว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) </w:t>
      </w:r>
      <w:r w:rsidR="00C65853" w:rsidRPr="00D5319A">
        <w:rPr>
          <w:rFonts w:ascii="Angsana New" w:hAnsi="Angsana New" w:hint="cs"/>
          <w:sz w:val="30"/>
          <w:szCs w:val="30"/>
          <w:cs/>
        </w:rPr>
        <w:t>ซึ่งแสดงรายการเป็น</w:t>
      </w:r>
      <w:r w:rsidR="005806EA">
        <w:rPr>
          <w:rFonts w:ascii="Angsana New" w:hAnsi="Angsana New"/>
          <w:sz w:val="30"/>
          <w:szCs w:val="30"/>
        </w:rPr>
        <w:t xml:space="preserve"> </w:t>
      </w:r>
      <w:r w:rsidR="00C65853">
        <w:rPr>
          <w:rFonts w:ascii="Angsana New" w:hAnsi="Angsana New"/>
          <w:sz w:val="30"/>
          <w:szCs w:val="30"/>
        </w:rPr>
        <w:t>“</w:t>
      </w:r>
      <w:r w:rsidR="00C65853" w:rsidRPr="00D5319A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="00C65853">
        <w:rPr>
          <w:rFonts w:ascii="Angsana New" w:hAnsi="Angsana New"/>
          <w:sz w:val="30"/>
          <w:szCs w:val="30"/>
        </w:rPr>
        <w:t xml:space="preserve">” </w:t>
      </w:r>
      <w:r w:rsidR="00C65853" w:rsidRPr="00D5319A">
        <w:rPr>
          <w:rFonts w:ascii="Angsana New" w:hAnsi="Angsana New" w:hint="cs"/>
          <w:sz w:val="30"/>
          <w:szCs w:val="30"/>
          <w:cs/>
        </w:rPr>
        <w:t>ในงบกำไรขาดทุนเบ็ดเสร็จรวมสำหรับ</w:t>
      </w:r>
      <w:r w:rsidR="00C65853">
        <w:rPr>
          <w:rFonts w:ascii="Angsana New" w:hAnsi="Angsana New" w:hint="cs"/>
          <w:sz w:val="30"/>
          <w:szCs w:val="30"/>
          <w:cs/>
        </w:rPr>
        <w:t>งวด</w:t>
      </w:r>
      <w:r w:rsidR="0089378E">
        <w:rPr>
          <w:rFonts w:ascii="Angsana New" w:hAnsi="Angsana New" w:hint="cs"/>
          <w:sz w:val="30"/>
          <w:szCs w:val="30"/>
          <w:cs/>
        </w:rPr>
        <w:t>เก้า</w:t>
      </w:r>
      <w:r w:rsidR="00C65853">
        <w:rPr>
          <w:rFonts w:ascii="Angsana New" w:hAnsi="Angsana New" w:hint="cs"/>
          <w:sz w:val="30"/>
          <w:szCs w:val="30"/>
          <w:cs/>
        </w:rPr>
        <w:t>เดือน</w:t>
      </w:r>
      <w:r w:rsidR="00C65853" w:rsidRPr="00D5319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</w:t>
      </w:r>
      <w:r w:rsidR="0089378E">
        <w:rPr>
          <w:rFonts w:ascii="Angsana New" w:hAnsi="Angsana New" w:hint="cs"/>
          <w:sz w:val="30"/>
          <w:szCs w:val="30"/>
          <w:cs/>
        </w:rPr>
        <w:t>30 กันยายน</w:t>
      </w:r>
      <w:r w:rsidR="00C65853" w:rsidRPr="00D5319A">
        <w:rPr>
          <w:rFonts w:ascii="Angsana New" w:hAnsi="Angsana New"/>
          <w:sz w:val="30"/>
          <w:szCs w:val="30"/>
          <w:cs/>
        </w:rPr>
        <w:t xml:space="preserve"> </w:t>
      </w:r>
      <w:r w:rsidR="00C65853" w:rsidRPr="00D5319A">
        <w:rPr>
          <w:rFonts w:ascii="Angsana New" w:hAnsi="Angsana New"/>
          <w:sz w:val="30"/>
          <w:szCs w:val="30"/>
        </w:rPr>
        <w:t>2563</w:t>
      </w:r>
    </w:p>
    <w:p w:rsidR="00C65853" w:rsidRPr="00C65853" w:rsidRDefault="00C65853" w:rsidP="00C65853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439BC" w:rsidRPr="00EA3870" w:rsidRDefault="001439BC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FF0000"/>
          <w:sz w:val="30"/>
          <w:szCs w:val="30"/>
        </w:rPr>
        <w:sectPr w:rsidR="001439BC" w:rsidRPr="00EA3870" w:rsidSect="00857DE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5" w:chapStyle="1"/>
          <w:cols w:space="720"/>
          <w:titlePg/>
        </w:sectPr>
      </w:pPr>
    </w:p>
    <w:p w:rsidR="00EE6554" w:rsidRPr="00444892" w:rsidRDefault="00883EA7" w:rsidP="00807AC8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44892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เงินลงทุนใน</w:t>
      </w:r>
      <w:r w:rsidRPr="0044489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บริษัทร่วมซึ่งบันทึกด้วยวิธีส่วนได้เสีย</w:t>
      </w:r>
    </w:p>
    <w:tbl>
      <w:tblPr>
        <w:tblpPr w:leftFromText="180" w:rightFromText="180" w:vertAnchor="text" w:horzAnchor="margin" w:tblpY="621"/>
        <w:tblW w:w="14992" w:type="dxa"/>
        <w:tblLayout w:type="fixed"/>
        <w:tblLook w:val="01E0"/>
      </w:tblPr>
      <w:tblGrid>
        <w:gridCol w:w="5353"/>
        <w:gridCol w:w="992"/>
        <w:gridCol w:w="283"/>
        <w:gridCol w:w="993"/>
        <w:gridCol w:w="283"/>
        <w:gridCol w:w="993"/>
        <w:gridCol w:w="236"/>
        <w:gridCol w:w="1040"/>
        <w:gridCol w:w="236"/>
        <w:gridCol w:w="1039"/>
        <w:gridCol w:w="236"/>
        <w:gridCol w:w="1040"/>
        <w:gridCol w:w="236"/>
        <w:gridCol w:w="898"/>
        <w:gridCol w:w="236"/>
        <w:gridCol w:w="898"/>
      </w:tblGrid>
      <w:tr w:rsidR="00807AC8" w:rsidRPr="00D22E1C" w:rsidTr="00807AC8">
        <w:trPr>
          <w:trHeight w:val="311"/>
        </w:trPr>
        <w:tc>
          <w:tcPr>
            <w:tcW w:w="5353" w:type="dxa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/>
                <w:color w:val="auto"/>
                <w:cs/>
              </w:rPr>
              <w:t>สัดส่วน</w:t>
            </w:r>
            <w:r w:rsidRPr="00D22E1C">
              <w:rPr>
                <w:rFonts w:ascii="Angsana New" w:hAnsi="Angsana New" w:cs="Angsana New" w:hint="cs"/>
                <w:color w:val="auto"/>
                <w:cs/>
              </w:rPr>
              <w:t>การ</w:t>
            </w:r>
          </w:p>
        </w:tc>
        <w:tc>
          <w:tcPr>
            <w:tcW w:w="283" w:type="dxa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7088" w:type="dxa"/>
            <w:gridSpan w:val="11"/>
            <w:vAlign w:val="bottom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807AC8" w:rsidRPr="00D22E1C" w:rsidTr="00807AC8">
        <w:trPr>
          <w:trHeight w:val="311"/>
        </w:trPr>
        <w:tc>
          <w:tcPr>
            <w:tcW w:w="5353" w:type="dxa"/>
            <w:vMerge w:val="restart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single" w:sz="4" w:space="0" w:color="auto"/>
            </w:tcBorders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ถือหุ้นโดย</w:t>
            </w:r>
          </w:p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 xml:space="preserve">บริษัทย่อย </w:t>
            </w:r>
            <w:r w:rsidRPr="00D22E1C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7088" w:type="dxa"/>
            <w:gridSpan w:val="11"/>
            <w:tcBorders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>งบการเงินรวม (พันบาท)</w:t>
            </w:r>
          </w:p>
        </w:tc>
      </w:tr>
      <w:tr w:rsidR="00807AC8" w:rsidRPr="00D22E1C" w:rsidTr="00807AC8">
        <w:trPr>
          <w:trHeight w:val="311"/>
        </w:trPr>
        <w:tc>
          <w:tcPr>
            <w:tcW w:w="5353" w:type="dxa"/>
            <w:vMerge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283" w:type="dxa"/>
            <w:vMerge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D22E1C">
              <w:rPr>
                <w:rFonts w:ascii="Angsana New" w:hAnsi="Angsana New" w:cs="Angsana New"/>
                <w:color w:val="auto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807AC8" w:rsidRPr="00D22E1C" w:rsidRDefault="00807AC8" w:rsidP="00807AC8">
            <w:pPr>
              <w:pStyle w:val="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</w:rPr>
            </w:pPr>
            <w:r w:rsidRPr="00D22E1C">
              <w:rPr>
                <w:rFonts w:ascii="Angsana New" w:hAnsi="Angsana New" w:cs="Angsana New" w:hint="cs"/>
                <w:color w:val="auto"/>
                <w:cs/>
              </w:rPr>
              <w:t>เงินปันผล</w:t>
            </w:r>
          </w:p>
        </w:tc>
      </w:tr>
      <w:tr w:rsidR="00807AC8" w:rsidRPr="00D22E1C" w:rsidTr="00807AC8">
        <w:tc>
          <w:tcPr>
            <w:tcW w:w="5353" w:type="dxa"/>
            <w:vAlign w:val="bottom"/>
          </w:tcPr>
          <w:p w:rsidR="00807AC8" w:rsidRPr="00D22E1C" w:rsidRDefault="00807AC8" w:rsidP="00807AC8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E1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807AC8" w:rsidRPr="00D22E1C" w:rsidTr="00807AC8">
        <w:tc>
          <w:tcPr>
            <w:tcW w:w="5353" w:type="dxa"/>
            <w:shd w:val="clear" w:color="auto" w:fill="auto"/>
          </w:tcPr>
          <w:p w:rsidR="00807AC8" w:rsidRPr="00D22E1C" w:rsidRDefault="00807AC8" w:rsidP="00444892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22E1C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</w:t>
            </w:r>
            <w:r w:rsidRPr="00D22E1C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992" w:type="dxa"/>
            <w:shd w:val="clear" w:color="auto" w:fill="auto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807AC8" w:rsidRPr="00D22E1C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807AC8" w:rsidRPr="00D22E1C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07AC8" w:rsidRPr="00D22E1C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807AC8" w:rsidRPr="00D22E1C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7AC8" w:rsidRPr="00D22E1C" w:rsidTr="00807AC8">
        <w:tc>
          <w:tcPr>
            <w:tcW w:w="5353" w:type="dxa"/>
            <w:shd w:val="clear" w:color="auto" w:fill="auto"/>
          </w:tcPr>
          <w:p w:rsidR="00807AC8" w:rsidRPr="00737D89" w:rsidRDefault="00807AC8" w:rsidP="0044489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37D8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พลังงานเพื่อโลกสีเขียว</w:t>
            </w:r>
            <w:r w:rsidRPr="00737D89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  <w:r w:rsidRPr="00737D89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จำกัด (</w:t>
            </w:r>
            <w:r w:rsidRPr="00737D89">
              <w:rPr>
                <w:rFonts w:ascii="Angsana New" w:hAnsi="Angsana New"/>
                <w:sz w:val="28"/>
                <w:szCs w:val="28"/>
              </w:rPr>
              <w:t>“GEP”</w:t>
            </w: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0C1">
              <w:rPr>
                <w:rFonts w:ascii="Angsana New" w:hAnsi="Angsana New" w:hint="cs"/>
                <w:sz w:val="28"/>
                <w:szCs w:val="28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807AC8" w:rsidRPr="00737D89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7D89">
              <w:rPr>
                <w:rFonts w:ascii="Angsana New" w:hAnsi="Angsana New" w:hint="cs"/>
                <w:sz w:val="28"/>
                <w:szCs w:val="28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807AC8" w:rsidRPr="00737D89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07AC8" w:rsidRPr="00737D89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70C1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:rsidR="00807AC8" w:rsidRPr="00737D89" w:rsidRDefault="00807AC8" w:rsidP="00807AC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D89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07AC8" w:rsidRPr="00737D89" w:rsidRDefault="00FC2943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793</w:t>
            </w:r>
            <w:r>
              <w:rPr>
                <w:rFonts w:ascii="Angsana New" w:hAnsi="Angsana New"/>
                <w:sz w:val="28"/>
                <w:szCs w:val="28"/>
              </w:rPr>
              <w:t>,973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7D89">
              <w:rPr>
                <w:rFonts w:ascii="Angsana New" w:hAnsi="Angsana New"/>
                <w:sz w:val="28"/>
                <w:szCs w:val="28"/>
              </w:rPr>
              <w:t>672,121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807AC8" w:rsidRPr="00F970C1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0C1">
              <w:rPr>
                <w:rFonts w:ascii="Angsana New" w:hAnsi="Angsana New" w:hint="cs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7AC8" w:rsidRPr="00737D89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807AC8" w:rsidRPr="00D22E1C" w:rsidRDefault="00807AC8" w:rsidP="00807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7D89">
              <w:rPr>
                <w:rFonts w:ascii="Angsana New" w:hAnsi="Angsana New"/>
                <w:sz w:val="28"/>
                <w:szCs w:val="28"/>
              </w:rPr>
              <w:t>11,394</w:t>
            </w:r>
          </w:p>
        </w:tc>
      </w:tr>
    </w:tbl>
    <w:p w:rsidR="00EE6554" w:rsidRPr="00444892" w:rsidRDefault="00EE655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07AC8" w:rsidRPr="00444892" w:rsidRDefault="00807AC8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74529" w:rsidRPr="00F5387D" w:rsidRDefault="006218A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44892">
        <w:rPr>
          <w:rFonts w:ascii="Angsana New" w:hAnsi="Angsana New" w:hint="cs"/>
          <w:sz w:val="30"/>
          <w:szCs w:val="30"/>
          <w:cs/>
        </w:rPr>
        <w:t>ส่วนแบ่งกำไร</w:t>
      </w:r>
      <w:r w:rsidR="009E2979">
        <w:rPr>
          <w:rFonts w:ascii="Angsana New" w:hAnsi="Angsana New" w:hint="cs"/>
          <w:sz w:val="30"/>
          <w:szCs w:val="30"/>
          <w:cs/>
        </w:rPr>
        <w:t>และ</w:t>
      </w:r>
      <w:r w:rsidR="009E2979" w:rsidRPr="00444892">
        <w:rPr>
          <w:rFonts w:ascii="Angsana New" w:hAnsi="Angsana New" w:hint="cs"/>
          <w:sz w:val="30"/>
          <w:szCs w:val="30"/>
          <w:cs/>
        </w:rPr>
        <w:t>ส่วนแบ่งกำไรเบ็ดเสร็จอื่น</w:t>
      </w:r>
      <w:r w:rsidR="00F054EE" w:rsidRPr="00444892">
        <w:rPr>
          <w:rFonts w:ascii="Angsana New" w:hAnsi="Angsana New" w:hint="cs"/>
          <w:sz w:val="30"/>
          <w:szCs w:val="30"/>
          <w:cs/>
        </w:rPr>
        <w:t xml:space="preserve">จาก </w:t>
      </w:r>
      <w:r w:rsidR="00F054EE" w:rsidRPr="00444892">
        <w:rPr>
          <w:rFonts w:ascii="Angsana New" w:hAnsi="Angsana New"/>
          <w:sz w:val="30"/>
          <w:szCs w:val="30"/>
        </w:rPr>
        <w:t xml:space="preserve">GEP </w:t>
      </w:r>
      <w:r w:rsidR="00F054EE" w:rsidRPr="00444892">
        <w:rPr>
          <w:rFonts w:ascii="Angsana New" w:hAnsi="Angsana New" w:hint="cs"/>
          <w:sz w:val="30"/>
          <w:szCs w:val="30"/>
          <w:cs/>
        </w:rPr>
        <w:t>สำหรับงวด</w:t>
      </w:r>
      <w:r w:rsidR="0089378E">
        <w:rPr>
          <w:rFonts w:ascii="Angsana New" w:hAnsi="Angsana New" w:hint="cs"/>
          <w:sz w:val="30"/>
          <w:szCs w:val="30"/>
          <w:cs/>
        </w:rPr>
        <w:t>เก้า</w:t>
      </w:r>
      <w:r w:rsidR="00F054EE" w:rsidRPr="00444892">
        <w:rPr>
          <w:rFonts w:ascii="Angsana New" w:hAnsi="Angsana New" w:hint="cs"/>
          <w:sz w:val="30"/>
          <w:szCs w:val="30"/>
          <w:cs/>
        </w:rPr>
        <w:t>เ</w:t>
      </w:r>
      <w:r w:rsidR="006C23E7" w:rsidRPr="00444892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89378E">
        <w:rPr>
          <w:rFonts w:ascii="Angsana New" w:hAnsi="Angsana New" w:hint="cs"/>
          <w:sz w:val="30"/>
          <w:szCs w:val="30"/>
          <w:cs/>
        </w:rPr>
        <w:t>30 กันยายน</w:t>
      </w:r>
      <w:r w:rsidR="006C23E7" w:rsidRPr="00444892">
        <w:rPr>
          <w:rFonts w:ascii="Angsana New" w:hAnsi="Angsana New" w:hint="cs"/>
          <w:sz w:val="30"/>
          <w:szCs w:val="30"/>
          <w:cs/>
        </w:rPr>
        <w:t xml:space="preserve"> 256</w:t>
      </w:r>
      <w:r w:rsidR="00807AC8" w:rsidRPr="00444892">
        <w:rPr>
          <w:rFonts w:ascii="Angsana New" w:hAnsi="Angsana New" w:hint="cs"/>
          <w:sz w:val="30"/>
          <w:szCs w:val="30"/>
          <w:cs/>
        </w:rPr>
        <w:t>4</w:t>
      </w:r>
      <w:r w:rsidR="00FE1611" w:rsidRPr="00444892">
        <w:rPr>
          <w:rFonts w:ascii="Angsana New" w:hAnsi="Angsana New" w:hint="cs"/>
          <w:sz w:val="30"/>
          <w:szCs w:val="30"/>
          <w:cs/>
        </w:rPr>
        <w:t xml:space="preserve"> มีจำนวนเงินประมาณ </w:t>
      </w:r>
      <w:r w:rsidR="00FC2943">
        <w:rPr>
          <w:rFonts w:ascii="Angsana New" w:hAnsi="Angsana New"/>
          <w:sz w:val="30"/>
          <w:szCs w:val="30"/>
        </w:rPr>
        <w:t>25.5</w:t>
      </w:r>
      <w:r w:rsidR="00F054EE" w:rsidRPr="0044489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9E2979">
        <w:rPr>
          <w:rFonts w:ascii="Angsana New" w:hAnsi="Angsana New" w:hint="cs"/>
          <w:sz w:val="30"/>
          <w:szCs w:val="30"/>
          <w:cs/>
        </w:rPr>
        <w:t>และ</w:t>
      </w:r>
      <w:r w:rsidR="004B57DC" w:rsidRPr="00444892">
        <w:rPr>
          <w:rFonts w:ascii="Angsana New" w:hAnsi="Angsana New"/>
          <w:sz w:val="30"/>
          <w:szCs w:val="30"/>
          <w:cs/>
        </w:rPr>
        <w:t xml:space="preserve"> </w:t>
      </w:r>
      <w:r w:rsidR="00FC2943">
        <w:rPr>
          <w:rFonts w:ascii="Angsana New" w:hAnsi="Angsana New"/>
          <w:sz w:val="30"/>
          <w:szCs w:val="30"/>
        </w:rPr>
        <w:t>51.4</w:t>
      </w:r>
      <w:r w:rsidR="000B25D6" w:rsidRPr="00444892">
        <w:rPr>
          <w:rFonts w:ascii="Angsana New" w:hAnsi="Angsana New"/>
          <w:sz w:val="30"/>
          <w:szCs w:val="30"/>
          <w:cs/>
        </w:rPr>
        <w:t xml:space="preserve"> </w:t>
      </w:r>
      <w:r w:rsidR="000B25D6" w:rsidRPr="0044489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E2979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444892" w:rsidRPr="00444892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444892" w:rsidRPr="00444892">
        <w:rPr>
          <w:rFonts w:ascii="Angsana New" w:hAnsi="Angsana New" w:hint="cs"/>
          <w:sz w:val="30"/>
          <w:szCs w:val="30"/>
          <w:cs/>
          <w:lang w:val="th-TH"/>
        </w:rPr>
        <w:t>ในระหว่าง</w:t>
      </w:r>
      <w:r w:rsidR="00F5387D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="00444892" w:rsidRPr="00444892">
        <w:rPr>
          <w:rFonts w:ascii="Angsana New" w:hAnsi="Angsana New" w:hint="cs"/>
          <w:sz w:val="30"/>
          <w:szCs w:val="30"/>
          <w:cs/>
          <w:lang w:val="th-TH"/>
        </w:rPr>
        <w:t xml:space="preserve"> 2564 บริษัทได้</w:t>
      </w:r>
      <w:r w:rsidR="00F5387D">
        <w:rPr>
          <w:rFonts w:ascii="Angsana New" w:hAnsi="Angsana New" w:hint="cs"/>
          <w:sz w:val="30"/>
          <w:szCs w:val="30"/>
          <w:cs/>
          <w:lang w:val="th-TH"/>
        </w:rPr>
        <w:t>ชำระค่าเงินลงทุน</w:t>
      </w:r>
      <w:r w:rsidR="00444892" w:rsidRPr="00444892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F5387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5387D">
        <w:rPr>
          <w:rFonts w:ascii="Angsana New" w:hAnsi="Angsana New"/>
          <w:sz w:val="30"/>
          <w:szCs w:val="30"/>
        </w:rPr>
        <w:t xml:space="preserve">GEP </w:t>
      </w:r>
      <w:r w:rsidR="00F5387D">
        <w:rPr>
          <w:rFonts w:ascii="Angsana New" w:hAnsi="Angsana New" w:hint="cs"/>
          <w:sz w:val="30"/>
          <w:szCs w:val="30"/>
          <w:cs/>
        </w:rPr>
        <w:t>เพิ่มเติม</w:t>
      </w:r>
      <w:r w:rsidR="00F5387D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F5387D">
        <w:rPr>
          <w:rFonts w:ascii="Angsana New" w:hAnsi="Angsana New"/>
          <w:sz w:val="30"/>
          <w:szCs w:val="30"/>
        </w:rPr>
        <w:t xml:space="preserve">45 </w:t>
      </w:r>
      <w:r w:rsidR="00F5387D">
        <w:rPr>
          <w:rFonts w:ascii="Angsana New" w:hAnsi="Angsana New"/>
          <w:sz w:val="30"/>
          <w:szCs w:val="30"/>
          <w:cs/>
        </w:rPr>
        <w:t>ล้านบาท</w:t>
      </w:r>
    </w:p>
    <w:p w:rsidR="00D22E1C" w:rsidRPr="00444892" w:rsidRDefault="00D22E1C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E6554" w:rsidRPr="00444892" w:rsidRDefault="00EE6554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44892">
        <w:rPr>
          <w:rFonts w:ascii="Angsana New" w:hAnsi="Angsana New" w:hint="cs"/>
          <w:sz w:val="30"/>
          <w:szCs w:val="30"/>
          <w:cs/>
        </w:rPr>
        <w:t>ในอนาคต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 xml:space="preserve">GEP </w:t>
      </w:r>
      <w:r w:rsidRPr="00444892">
        <w:rPr>
          <w:rFonts w:ascii="Angsana New" w:hAnsi="Angsana New" w:hint="cs"/>
          <w:sz w:val="30"/>
          <w:szCs w:val="30"/>
          <w:cs/>
        </w:rPr>
        <w:t>จะต้องมีการเพิ่มทุนเพื่อรองรับการลงทุนก่อสร้างและผลิตกระแสไฟฟ้าเพื่อจำหน่ายของบริษัทย่อย</w:t>
      </w:r>
      <w:r w:rsidRPr="00444892">
        <w:rPr>
          <w:rFonts w:ascii="Angsana New" w:hAnsi="Angsana New"/>
          <w:sz w:val="30"/>
          <w:szCs w:val="30"/>
          <w:cs/>
        </w:rPr>
        <w:t xml:space="preserve"> (</w:t>
      </w:r>
      <w:r w:rsidRPr="00444892">
        <w:rPr>
          <w:rFonts w:ascii="Angsana New" w:hAnsi="Angsana New"/>
          <w:sz w:val="30"/>
          <w:szCs w:val="30"/>
        </w:rPr>
        <w:t xml:space="preserve">GEP </w:t>
      </w:r>
      <w:r w:rsidRPr="00444892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444892">
        <w:rPr>
          <w:rFonts w:ascii="Angsana New" w:hAnsi="Angsana New"/>
          <w:sz w:val="30"/>
          <w:szCs w:val="30"/>
          <w:cs/>
        </w:rPr>
        <w:t xml:space="preserve"> 100) </w:t>
      </w:r>
      <w:r w:rsidRPr="00444892">
        <w:rPr>
          <w:rFonts w:ascii="Angsana New" w:hAnsi="Angsana New" w:hint="cs"/>
          <w:sz w:val="30"/>
          <w:szCs w:val="30"/>
          <w:cs/>
        </w:rPr>
        <w:t>ซึ่งได้แก่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 xml:space="preserve">GEP (Myanmar) Company Limited (“GEPM”) </w:t>
      </w:r>
      <w:r w:rsidRPr="00444892">
        <w:rPr>
          <w:rFonts w:ascii="Angsana New" w:hAnsi="Angsana New" w:hint="cs"/>
          <w:sz w:val="30"/>
          <w:szCs w:val="30"/>
          <w:cs/>
        </w:rPr>
        <w:t>โดยโครงการจะแบ่งออกเป็น</w:t>
      </w:r>
      <w:r w:rsidRPr="00444892">
        <w:rPr>
          <w:rFonts w:ascii="Angsana New" w:hAnsi="Angsana New"/>
          <w:sz w:val="30"/>
          <w:szCs w:val="30"/>
          <w:cs/>
        </w:rPr>
        <w:t xml:space="preserve"> 4 </w:t>
      </w:r>
      <w:r w:rsidRPr="00444892">
        <w:rPr>
          <w:rFonts w:ascii="Angsana New" w:hAnsi="Angsana New" w:hint="cs"/>
          <w:sz w:val="30"/>
          <w:szCs w:val="30"/>
          <w:cs/>
        </w:rPr>
        <w:t>เฟสจนครบ</w:t>
      </w:r>
      <w:r w:rsidRPr="00444892">
        <w:rPr>
          <w:rFonts w:ascii="Angsana New" w:hAnsi="Angsana New"/>
          <w:sz w:val="30"/>
          <w:szCs w:val="30"/>
          <w:cs/>
        </w:rPr>
        <w:t xml:space="preserve"> 220 </w:t>
      </w:r>
      <w:r w:rsidRPr="00444892">
        <w:rPr>
          <w:rFonts w:ascii="Angsana New" w:hAnsi="Angsana New" w:hint="cs"/>
          <w:sz w:val="30"/>
          <w:szCs w:val="30"/>
          <w:cs/>
        </w:rPr>
        <w:t>เมกะวัตต์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 w:hint="cs"/>
          <w:sz w:val="30"/>
          <w:szCs w:val="30"/>
          <w:cs/>
        </w:rPr>
        <w:t>ทั้งนี้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 w:hint="cs"/>
          <w:sz w:val="30"/>
          <w:szCs w:val="30"/>
          <w:cs/>
        </w:rPr>
        <w:t>การเพิ่มทุนดังกล่าวจะเป็นส่วนที่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 xml:space="preserve">ECF-P </w:t>
      </w:r>
      <w:r w:rsidRPr="00444892">
        <w:rPr>
          <w:rFonts w:ascii="Angsana New" w:hAnsi="Angsana New" w:hint="cs"/>
          <w:sz w:val="30"/>
          <w:szCs w:val="30"/>
          <w:cs/>
        </w:rPr>
        <w:t>ต้องทยอยลงทุนเพิ่มเติมในอนาคตอีกประมาณ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="00444892" w:rsidRPr="00444892">
        <w:rPr>
          <w:rFonts w:ascii="Angsana New" w:hAnsi="Angsana New"/>
          <w:sz w:val="30"/>
          <w:szCs w:val="30"/>
        </w:rPr>
        <w:t>94</w:t>
      </w:r>
      <w:r w:rsidR="00642AB8" w:rsidRPr="00444892">
        <w:rPr>
          <w:rFonts w:ascii="Angsana New" w:hAnsi="Angsana New" w:hint="cs"/>
          <w:sz w:val="30"/>
          <w:szCs w:val="30"/>
          <w:cs/>
        </w:rPr>
        <w:t>.5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 w:hint="cs"/>
          <w:sz w:val="30"/>
          <w:szCs w:val="30"/>
          <w:cs/>
        </w:rPr>
        <w:t>ล้านบาท</w:t>
      </w:r>
      <w:r w:rsidR="00F5387D">
        <w:rPr>
          <w:rFonts w:ascii="Angsana New" w:hAnsi="Angsana New" w:hint="cs"/>
          <w:sz w:val="30"/>
          <w:szCs w:val="30"/>
          <w:cs/>
        </w:rPr>
        <w:t>ภายใน</w:t>
      </w:r>
      <w:r w:rsidRPr="00444892">
        <w:rPr>
          <w:rFonts w:ascii="Angsana New" w:hAnsi="Angsana New" w:hint="cs"/>
          <w:sz w:val="30"/>
          <w:szCs w:val="30"/>
          <w:cs/>
        </w:rPr>
        <w:t>ปี</w:t>
      </w:r>
      <w:r w:rsidR="00642AB8"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  <w:cs/>
        </w:rPr>
        <w:t xml:space="preserve">2564 </w:t>
      </w:r>
      <w:r w:rsidRPr="00444892">
        <w:rPr>
          <w:rFonts w:ascii="Angsana New" w:hAnsi="Angsana New" w:hint="cs"/>
          <w:sz w:val="30"/>
          <w:szCs w:val="30"/>
          <w:cs/>
        </w:rPr>
        <w:t>ทั้งนี้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 xml:space="preserve">GEP </w:t>
      </w:r>
      <w:r w:rsidRPr="00444892">
        <w:rPr>
          <w:rFonts w:ascii="Angsana New" w:hAnsi="Angsana New" w:hint="cs"/>
          <w:sz w:val="30"/>
          <w:szCs w:val="30"/>
          <w:cs/>
        </w:rPr>
        <w:t>ดำเนินธุรกิจเกี่ยวกับการลงทุนและบริหารโครงการโรงไฟฟ้าพลังงานแสงอาทิตย์ขนาด</w:t>
      </w:r>
      <w:r w:rsidRPr="00444892">
        <w:rPr>
          <w:rFonts w:ascii="Angsana New" w:hAnsi="Angsana New"/>
          <w:sz w:val="30"/>
          <w:szCs w:val="30"/>
          <w:cs/>
        </w:rPr>
        <w:t xml:space="preserve"> 220 </w:t>
      </w:r>
      <w:r w:rsidRPr="00444892">
        <w:rPr>
          <w:rFonts w:ascii="Angsana New" w:hAnsi="Angsana New" w:hint="cs"/>
          <w:sz w:val="30"/>
          <w:szCs w:val="30"/>
          <w:cs/>
        </w:rPr>
        <w:t>เมกะวัตต์ของ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/>
          <w:sz w:val="30"/>
          <w:szCs w:val="30"/>
        </w:rPr>
        <w:t xml:space="preserve">GEPM </w:t>
      </w:r>
      <w:r w:rsidRPr="00444892">
        <w:rPr>
          <w:rFonts w:ascii="Angsana New" w:hAnsi="Angsana New" w:hint="cs"/>
          <w:sz w:val="30"/>
          <w:szCs w:val="30"/>
          <w:cs/>
        </w:rPr>
        <w:t>ซึ่งตั้งอยู่ที่เมืองมินบู</w:t>
      </w:r>
      <w:r w:rsidRPr="00444892">
        <w:rPr>
          <w:rFonts w:ascii="Angsana New" w:hAnsi="Angsana New"/>
          <w:sz w:val="30"/>
          <w:szCs w:val="30"/>
          <w:cs/>
        </w:rPr>
        <w:t xml:space="preserve"> </w:t>
      </w:r>
      <w:r w:rsidRPr="00444892">
        <w:rPr>
          <w:rFonts w:ascii="Angsana New" w:hAnsi="Angsana New" w:hint="cs"/>
          <w:sz w:val="30"/>
          <w:szCs w:val="30"/>
          <w:cs/>
        </w:rPr>
        <w:t>ประเทศเมียนมาร์</w:t>
      </w:r>
    </w:p>
    <w:p w:rsidR="00D22E1C" w:rsidRPr="00444892" w:rsidRDefault="00D22E1C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D22E1C" w:rsidRPr="00444892" w:rsidSect="00807AC8">
          <w:footerReference w:type="first" r:id="rId13"/>
          <w:pgSz w:w="16834" w:h="11909" w:orient="landscape" w:code="9"/>
          <w:pgMar w:top="1134" w:right="816" w:bottom="1276" w:left="1219" w:header="992" w:footer="308" w:gutter="0"/>
          <w:pgNumType w:start="25" w:chapStyle="1"/>
          <w:cols w:space="720"/>
          <w:titlePg/>
          <w:docGrid w:linePitch="245"/>
        </w:sectPr>
      </w:pPr>
    </w:p>
    <w:p w:rsidR="00071716" w:rsidRPr="00000F08" w:rsidRDefault="00071716" w:rsidP="000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ในปี 2562 </w:t>
      </w:r>
      <w:r w:rsidRPr="00000F08">
        <w:rPr>
          <w:rFonts w:ascii="Angsana New" w:hAnsi="Angsana New"/>
          <w:sz w:val="30"/>
          <w:szCs w:val="30"/>
        </w:rPr>
        <w:t xml:space="preserve">ECF-P </w:t>
      </w:r>
      <w:r w:rsidRPr="00000F08">
        <w:rPr>
          <w:rFonts w:ascii="Angsana New" w:hAnsi="Angsana New" w:hint="cs"/>
          <w:sz w:val="30"/>
          <w:szCs w:val="30"/>
          <w:cs/>
        </w:rPr>
        <w:t>ได้</w:t>
      </w:r>
      <w:r w:rsidRPr="00000F08">
        <w:rPr>
          <w:rFonts w:ascii="Angsana New" w:hAnsi="Angsana New"/>
          <w:sz w:val="30"/>
          <w:szCs w:val="30"/>
          <w:cs/>
        </w:rPr>
        <w:t>วางหลักประกันการก่อสร้างโรงไฟฟ้าพลังงานแสงอาทิตย์ของ</w:t>
      </w:r>
      <w:r w:rsidRPr="00000F08">
        <w:rPr>
          <w:rFonts w:ascii="Angsana New" w:hAnsi="Angsana New" w:hint="cs"/>
          <w:sz w:val="30"/>
          <w:szCs w:val="30"/>
          <w:cs/>
        </w:rPr>
        <w:t xml:space="preserve"> </w:t>
      </w:r>
      <w:r w:rsidRPr="00000F08">
        <w:rPr>
          <w:rFonts w:ascii="Angsana New" w:hAnsi="Angsana New"/>
          <w:sz w:val="30"/>
          <w:szCs w:val="30"/>
        </w:rPr>
        <w:t xml:space="preserve">GEP </w:t>
      </w:r>
      <w:r w:rsidRPr="00896472">
        <w:rPr>
          <w:rFonts w:ascii="Angsana New" w:hAnsi="Angsana New"/>
          <w:sz w:val="30"/>
          <w:szCs w:val="30"/>
          <w:cs/>
        </w:rPr>
        <w:t xml:space="preserve">เป็นเงินจำนวน 20.0 ล้านบาทซึ่งจะได้รับคืนเมื่อการก่อสร้างโรงไฟฟ้าทั้ง 4 เฟสได้แล้วเสร็จโดยเงินค้ำประกันดังกล่าวแสดงรายการเป็นส่วนหนึ่งของ </w:t>
      </w:r>
      <w:r w:rsidRPr="00896472">
        <w:rPr>
          <w:rFonts w:ascii="Angsana New" w:hAnsi="Angsana New"/>
          <w:sz w:val="30"/>
          <w:szCs w:val="30"/>
        </w:rPr>
        <w:t>“</w:t>
      </w:r>
      <w:r w:rsidRPr="00896472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Pr="00896472">
        <w:rPr>
          <w:rFonts w:ascii="Angsana New" w:hAnsi="Angsana New"/>
          <w:sz w:val="30"/>
          <w:szCs w:val="30"/>
        </w:rPr>
        <w:t xml:space="preserve">” </w:t>
      </w:r>
      <w:r w:rsidRPr="00896472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 </w:t>
      </w:r>
      <w:r w:rsidRPr="00896472">
        <w:rPr>
          <w:rFonts w:ascii="Angsana New" w:hAnsi="Angsana New" w:hint="cs"/>
          <w:sz w:val="30"/>
          <w:szCs w:val="30"/>
          <w:cs/>
        </w:rPr>
        <w:t>ณ</w:t>
      </w:r>
      <w:r w:rsidR="006218A4" w:rsidRPr="00896472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="0089378E">
        <w:rPr>
          <w:rFonts w:ascii="Angsana New" w:hAnsi="Angsana New" w:hint="cs"/>
          <w:sz w:val="30"/>
          <w:szCs w:val="30"/>
          <w:cs/>
        </w:rPr>
        <w:t>30 กันยายน</w:t>
      </w:r>
      <w:r w:rsidR="007D63FB">
        <w:rPr>
          <w:rFonts w:ascii="Angsana New" w:hAnsi="Angsana New" w:hint="cs"/>
          <w:sz w:val="30"/>
          <w:szCs w:val="30"/>
          <w:cs/>
        </w:rPr>
        <w:t xml:space="preserve"> 2564</w:t>
      </w:r>
      <w:r w:rsidR="006218A4" w:rsidRPr="00896472">
        <w:rPr>
          <w:rFonts w:ascii="Angsana New" w:hAnsi="Angsana New" w:hint="cs"/>
          <w:sz w:val="30"/>
          <w:szCs w:val="30"/>
          <w:cs/>
        </w:rPr>
        <w:t xml:space="preserve"> และ</w:t>
      </w:r>
      <w:r w:rsidR="007D63FB">
        <w:rPr>
          <w:rFonts w:ascii="Angsana New" w:hAnsi="Angsana New" w:hint="cs"/>
          <w:sz w:val="30"/>
          <w:szCs w:val="30"/>
          <w:cs/>
        </w:rPr>
        <w:t>วันที่ 31 ธันวาคม 2563</w:t>
      </w:r>
    </w:p>
    <w:p w:rsidR="00071716" w:rsidRPr="0056609B" w:rsidRDefault="00071716" w:rsidP="00071716">
      <w:pPr>
        <w:jc w:val="thaiDistribute"/>
        <w:rPr>
          <w:rFonts w:ascii="Angsana New" w:hAnsi="Angsana New"/>
          <w:sz w:val="30"/>
          <w:szCs w:val="30"/>
          <w:lang w:eastAsia="zh-CN"/>
        </w:rPr>
      </w:pPr>
    </w:p>
    <w:p w:rsidR="00071716" w:rsidRPr="006218A4" w:rsidRDefault="007D63FB" w:rsidP="000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43301">
        <w:rPr>
          <w:rFonts w:ascii="Angsana New" w:hAnsi="Angsana New"/>
          <w:sz w:val="30"/>
          <w:szCs w:val="30"/>
        </w:rPr>
        <w:t xml:space="preserve">ECF-P </w:t>
      </w:r>
      <w:r w:rsidRPr="00843301">
        <w:rPr>
          <w:rFonts w:ascii="Angsana New" w:hAnsi="Angsana New"/>
          <w:sz w:val="30"/>
          <w:szCs w:val="30"/>
          <w:cs/>
        </w:rPr>
        <w:t xml:space="preserve">ได้นำใบหุ้นที่ลงทุนใน </w:t>
      </w:r>
      <w:r w:rsidRPr="00843301">
        <w:rPr>
          <w:rFonts w:ascii="Angsana New" w:hAnsi="Angsana New"/>
          <w:sz w:val="30"/>
          <w:szCs w:val="30"/>
        </w:rPr>
        <w:t>GEP</w:t>
      </w:r>
      <w:r w:rsidRPr="00843301">
        <w:rPr>
          <w:rFonts w:ascii="Angsana New" w:hAnsi="Angsana New"/>
          <w:sz w:val="30"/>
          <w:szCs w:val="30"/>
          <w:cs/>
        </w:rPr>
        <w:t xml:space="preserve"> จำนวน </w:t>
      </w:r>
      <w:r w:rsidRPr="00843301">
        <w:rPr>
          <w:rFonts w:ascii="Angsana New" w:hAnsi="Angsana New" w:hint="cs"/>
          <w:sz w:val="30"/>
          <w:szCs w:val="30"/>
          <w:cs/>
        </w:rPr>
        <w:t>4</w:t>
      </w:r>
      <w:r w:rsidRPr="00843301">
        <w:rPr>
          <w:rFonts w:ascii="Angsana New" w:hAnsi="Angsana New"/>
          <w:sz w:val="30"/>
          <w:szCs w:val="30"/>
        </w:rPr>
        <w:t>,505,433</w:t>
      </w:r>
      <w:r w:rsidRPr="00843301">
        <w:rPr>
          <w:rFonts w:ascii="Angsana New" w:hAnsi="Angsana New"/>
          <w:sz w:val="30"/>
          <w:szCs w:val="30"/>
          <w:cs/>
        </w:rPr>
        <w:t xml:space="preserve"> หุ้น (เป็นหุ้นทั้งหมดที่ลงทุน) ไปวางเป็นหลักประกันการจ่าย</w:t>
      </w:r>
      <w:r w:rsidRPr="006218A4">
        <w:rPr>
          <w:rFonts w:ascii="Angsana New" w:hAnsi="Angsana New"/>
          <w:sz w:val="30"/>
          <w:szCs w:val="30"/>
          <w:cs/>
        </w:rPr>
        <w:t xml:space="preserve">ชำระเงินค่าก่อสร้างโครงการโรงไฟฟ้าพลังงานแสงอาทิตย์ในประเทศพม่าของ </w:t>
      </w:r>
      <w:r w:rsidRPr="006218A4">
        <w:rPr>
          <w:rFonts w:ascii="Angsana New" w:hAnsi="Angsana New"/>
          <w:sz w:val="30"/>
          <w:szCs w:val="30"/>
        </w:rPr>
        <w:t xml:space="preserve">GEPM </w:t>
      </w:r>
      <w:r w:rsidRPr="006218A4">
        <w:rPr>
          <w:rFonts w:ascii="Angsana New" w:hAnsi="Angsana New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เป็นไปตามเงื่อนไขการจ่ายชำระเงินของโครงการดังกล่าวเนื่องจากการจ่ายชำระเงินจะเกิดขึ้นหลังจากการก่อสร้างโครงการได้แล้วเสร็จ</w:t>
      </w:r>
    </w:p>
    <w:p w:rsidR="00E460BA" w:rsidRDefault="00E460BA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841C6" w:rsidRPr="00806277" w:rsidRDefault="000841C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t>ค่าใช้จ่ายค้างจ่ายและหนี้สินหมุนเวียนอื่น</w:t>
      </w:r>
    </w:p>
    <w:p w:rsidR="00F92539" w:rsidRDefault="00F92539" w:rsidP="00360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919" w:type="dxa"/>
        <w:tblLook w:val="01E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1269B4" w:rsidRPr="008D6154" w:rsidTr="001269B4">
        <w:tc>
          <w:tcPr>
            <w:tcW w:w="3394" w:type="dxa"/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269B4" w:rsidRPr="008D6154" w:rsidTr="001269B4">
        <w:tc>
          <w:tcPr>
            <w:tcW w:w="3394" w:type="dxa"/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69B4" w:rsidRPr="008D6154" w:rsidTr="001269B4">
        <w:tc>
          <w:tcPr>
            <w:tcW w:w="3394" w:type="dxa"/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69B4" w:rsidRPr="008D6154" w:rsidRDefault="0089378E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กันยายน</w:t>
            </w:r>
            <w:r w:rsidR="001269B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63D4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FB63D4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FB63D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1269B4" w:rsidRPr="008D6154" w:rsidRDefault="0089378E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กันยายน</w:t>
            </w:r>
            <w:r w:rsidR="001269B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283" w:type="dxa"/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269B4" w:rsidRPr="008D6154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63D4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FB63D4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FB63D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1269B4" w:rsidRPr="00EF47A5" w:rsidTr="001269B4">
        <w:tc>
          <w:tcPr>
            <w:tcW w:w="3394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69B4" w:rsidRPr="00C66106" w:rsidRDefault="006138EC" w:rsidP="001C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18,495</w:t>
            </w:r>
          </w:p>
        </w:tc>
        <w:tc>
          <w:tcPr>
            <w:tcW w:w="285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36,932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1269B4" w:rsidRPr="00C66106" w:rsidRDefault="001C735F" w:rsidP="00D3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zh-CN"/>
              </w:rPr>
              <w:t>16,624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EF47A5">
              <w:rPr>
                <w:rFonts w:ascii="Angsana New" w:hAnsi="Angsana New"/>
                <w:sz w:val="30"/>
                <w:szCs w:val="30"/>
                <w:lang w:eastAsia="zh-CN"/>
              </w:rPr>
              <w:t>34,168</w:t>
            </w:r>
          </w:p>
        </w:tc>
      </w:tr>
      <w:tr w:rsidR="001269B4" w:rsidRPr="00EF47A5" w:rsidTr="001269B4">
        <w:tc>
          <w:tcPr>
            <w:tcW w:w="3394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1269B4" w:rsidRPr="00C66106" w:rsidRDefault="006138EC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8,800</w:t>
            </w:r>
          </w:p>
        </w:tc>
        <w:tc>
          <w:tcPr>
            <w:tcW w:w="285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12,291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1269B4" w:rsidRPr="00C66106" w:rsidRDefault="001C735F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8,800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12,291</w:t>
            </w:r>
          </w:p>
        </w:tc>
      </w:tr>
      <w:tr w:rsidR="001269B4" w:rsidRPr="00EF47A5" w:rsidTr="001269B4">
        <w:tc>
          <w:tcPr>
            <w:tcW w:w="3394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1269B4" w:rsidRPr="00C66106" w:rsidRDefault="0007020B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6138EC"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285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5,613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1269B4" w:rsidRPr="00C66106" w:rsidRDefault="001C735F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5,960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5,613</w:t>
            </w:r>
          </w:p>
        </w:tc>
      </w:tr>
      <w:tr w:rsidR="00503411" w:rsidRPr="00EF47A5" w:rsidTr="003938EE">
        <w:tc>
          <w:tcPr>
            <w:tcW w:w="3394" w:type="dxa"/>
            <w:vAlign w:val="bottom"/>
          </w:tcPr>
          <w:p w:rsidR="00503411" w:rsidRPr="00EF47A5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EF47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47A5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503411" w:rsidRPr="00C66106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5,880</w:t>
            </w:r>
          </w:p>
        </w:tc>
        <w:tc>
          <w:tcPr>
            <w:tcW w:w="285" w:type="dxa"/>
            <w:vAlign w:val="bottom"/>
          </w:tcPr>
          <w:p w:rsidR="00503411" w:rsidRPr="00EF47A5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03411" w:rsidRPr="00EF47A5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8,308</w:t>
            </w:r>
          </w:p>
        </w:tc>
        <w:tc>
          <w:tcPr>
            <w:tcW w:w="283" w:type="dxa"/>
            <w:vAlign w:val="bottom"/>
          </w:tcPr>
          <w:p w:rsidR="00503411" w:rsidRPr="00EF47A5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503411" w:rsidRPr="00C66106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5,867</w:t>
            </w:r>
          </w:p>
        </w:tc>
        <w:tc>
          <w:tcPr>
            <w:tcW w:w="283" w:type="dxa"/>
            <w:vAlign w:val="bottom"/>
          </w:tcPr>
          <w:p w:rsidR="00503411" w:rsidRPr="00EF47A5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03411" w:rsidRPr="00EF47A5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7,226</w:t>
            </w:r>
          </w:p>
        </w:tc>
      </w:tr>
      <w:tr w:rsidR="00D574F3" w:rsidRPr="00EF47A5" w:rsidTr="00910F6C">
        <w:tc>
          <w:tcPr>
            <w:tcW w:w="3394" w:type="dxa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D574F3" w:rsidRPr="00C66106" w:rsidRDefault="006138EC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4,653</w:t>
            </w:r>
          </w:p>
        </w:tc>
        <w:tc>
          <w:tcPr>
            <w:tcW w:w="285" w:type="dxa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  <w:tc>
          <w:tcPr>
            <w:tcW w:w="283" w:type="dxa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D574F3" w:rsidRPr="00C66106" w:rsidRDefault="001C735F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4,653</w:t>
            </w:r>
          </w:p>
        </w:tc>
        <w:tc>
          <w:tcPr>
            <w:tcW w:w="283" w:type="dxa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574F3" w:rsidRPr="00EF47A5" w:rsidRDefault="00D574F3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</w:tr>
      <w:tr w:rsidR="00503411" w:rsidRPr="00EF47A5" w:rsidTr="003938EE">
        <w:tc>
          <w:tcPr>
            <w:tcW w:w="3394" w:type="dxa"/>
            <w:vAlign w:val="bottom"/>
          </w:tcPr>
          <w:p w:rsidR="00503411" w:rsidRPr="00EF47A5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</w:t>
            </w:r>
            <w:r w:rsidRPr="00EF47A5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503411" w:rsidRPr="00C66106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2,747</w:t>
            </w:r>
          </w:p>
        </w:tc>
        <w:tc>
          <w:tcPr>
            <w:tcW w:w="285" w:type="dxa"/>
            <w:vAlign w:val="bottom"/>
          </w:tcPr>
          <w:p w:rsidR="00503411" w:rsidRPr="00EF47A5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03411" w:rsidRPr="00EF47A5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83" w:type="dxa"/>
            <w:vAlign w:val="bottom"/>
          </w:tcPr>
          <w:p w:rsidR="00503411" w:rsidRPr="00EF47A5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503411" w:rsidRPr="00C66106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2,747</w:t>
            </w:r>
          </w:p>
        </w:tc>
        <w:tc>
          <w:tcPr>
            <w:tcW w:w="283" w:type="dxa"/>
            <w:vAlign w:val="bottom"/>
          </w:tcPr>
          <w:p w:rsidR="00503411" w:rsidRPr="00EF47A5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03411" w:rsidRPr="00EF47A5" w:rsidRDefault="00503411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D37B8E" w:rsidRPr="00EF47A5" w:rsidTr="00525F60">
        <w:tc>
          <w:tcPr>
            <w:tcW w:w="3394" w:type="dxa"/>
            <w:vAlign w:val="bottom"/>
          </w:tcPr>
          <w:p w:rsidR="00D37B8E" w:rsidRPr="00EF47A5" w:rsidRDefault="00D37B8E" w:rsidP="0052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D37B8E" w:rsidRPr="00C66106" w:rsidRDefault="006138EC" w:rsidP="0052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  <w:tc>
          <w:tcPr>
            <w:tcW w:w="285" w:type="dxa"/>
            <w:vAlign w:val="bottom"/>
          </w:tcPr>
          <w:p w:rsidR="00D37B8E" w:rsidRPr="00EF47A5" w:rsidRDefault="00D37B8E" w:rsidP="0052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37B8E" w:rsidRPr="00EF47A5" w:rsidRDefault="00D37B8E" w:rsidP="0052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3,629</w:t>
            </w:r>
          </w:p>
        </w:tc>
        <w:tc>
          <w:tcPr>
            <w:tcW w:w="283" w:type="dxa"/>
            <w:vAlign w:val="bottom"/>
          </w:tcPr>
          <w:p w:rsidR="00D37B8E" w:rsidRPr="00EF47A5" w:rsidRDefault="00D37B8E" w:rsidP="0052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D37B8E" w:rsidRPr="00C66106" w:rsidRDefault="001C735F" w:rsidP="0052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  <w:tc>
          <w:tcPr>
            <w:tcW w:w="283" w:type="dxa"/>
            <w:vAlign w:val="bottom"/>
          </w:tcPr>
          <w:p w:rsidR="00D37B8E" w:rsidRPr="00EF47A5" w:rsidRDefault="00D37B8E" w:rsidP="0052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37B8E" w:rsidRPr="00EF47A5" w:rsidRDefault="00D37B8E" w:rsidP="0052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3,629</w:t>
            </w:r>
          </w:p>
        </w:tc>
      </w:tr>
      <w:tr w:rsidR="001269B4" w:rsidRPr="00EF47A5" w:rsidTr="001269B4">
        <w:tc>
          <w:tcPr>
            <w:tcW w:w="3394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9B4" w:rsidRPr="00C66106" w:rsidRDefault="006138EC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9,127</w:t>
            </w:r>
          </w:p>
        </w:tc>
        <w:tc>
          <w:tcPr>
            <w:tcW w:w="285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9B4" w:rsidRPr="00EF47A5" w:rsidRDefault="008A5ED1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5,414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1269B4" w:rsidRPr="00C66106" w:rsidRDefault="001C735F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8,357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269B4" w:rsidRPr="00EF47A5" w:rsidRDefault="008A5ED1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5,158</w:t>
            </w:r>
          </w:p>
        </w:tc>
      </w:tr>
      <w:tr w:rsidR="001269B4" w:rsidRPr="008D6154" w:rsidTr="001269B4">
        <w:tc>
          <w:tcPr>
            <w:tcW w:w="3394" w:type="dxa"/>
            <w:vAlign w:val="bottom"/>
          </w:tcPr>
          <w:p w:rsidR="001269B4" w:rsidRPr="00EF47A5" w:rsidRDefault="001269B4" w:rsidP="001269B4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69B4" w:rsidRPr="00C66106" w:rsidRDefault="00843301" w:rsidP="000B1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58,</w:t>
            </w:r>
            <w:r w:rsidR="000B1106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85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74,601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9B4" w:rsidRPr="00C66106" w:rsidRDefault="00843301" w:rsidP="000B1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</w:t>
            </w:r>
            <w:r w:rsidR="000B1106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283" w:type="dxa"/>
            <w:vAlign w:val="bottom"/>
          </w:tcPr>
          <w:p w:rsidR="001269B4" w:rsidRPr="00EF47A5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9B4" w:rsidRPr="00461E38" w:rsidRDefault="001269B4" w:rsidP="0012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47A5">
              <w:rPr>
                <w:rFonts w:ascii="Angsana New" w:hAnsi="Angsana New"/>
                <w:sz w:val="30"/>
                <w:szCs w:val="30"/>
              </w:rPr>
              <w:t>70,283</w:t>
            </w:r>
          </w:p>
        </w:tc>
      </w:tr>
    </w:tbl>
    <w:p w:rsidR="00085D4A" w:rsidRPr="008C1C0D" w:rsidRDefault="00085D4A" w:rsidP="002A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D5440" w:rsidRDefault="002D5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63DD6" w:rsidRPr="004F5042" w:rsidRDefault="00F63DD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lastRenderedPageBreak/>
        <w:t>หุ้นกู้</w:t>
      </w:r>
      <w:r w:rsidR="0082194A" w:rsidRPr="004F5042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F63DD6" w:rsidRPr="008C1C0D" w:rsidRDefault="00F63DD6" w:rsidP="007F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43" w:type="dxa"/>
        <w:tblLook w:val="04A0"/>
      </w:tblPr>
      <w:tblGrid>
        <w:gridCol w:w="5598"/>
        <w:gridCol w:w="270"/>
        <w:gridCol w:w="1620"/>
        <w:gridCol w:w="236"/>
        <w:gridCol w:w="1719"/>
      </w:tblGrid>
      <w:tr w:rsidR="00F63DD6" w:rsidRPr="004F5042" w:rsidTr="00953210">
        <w:tc>
          <w:tcPr>
            <w:tcW w:w="5598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F63DD6" w:rsidRPr="004F5042" w:rsidTr="00953210">
        <w:tc>
          <w:tcPr>
            <w:tcW w:w="5598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89378E" w:rsidP="001269B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63DD6" w:rsidRPr="004F5042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825C60" w:rsidRPr="004F504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269B4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F63DD6" w:rsidP="001269B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1269B4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1269B4" w:rsidRPr="004F5042" w:rsidTr="00953210">
        <w:tc>
          <w:tcPr>
            <w:tcW w:w="5598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1269B4" w:rsidRPr="005B376A" w:rsidRDefault="00C10E9C" w:rsidP="001269B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806,100</w:t>
            </w:r>
            <w:r w:rsidR="001269B4" w:rsidRPr="005B376A">
              <w:rPr>
                <w:rFonts w:ascii="Angsana New" w:hAnsi="Angsana New" w:cs="Angsana New"/>
                <w:sz w:val="30"/>
                <w:szCs w:val="30"/>
              </w:rPr>
              <w:t xml:space="preserve">                   </w:t>
            </w:r>
          </w:p>
        </w:tc>
        <w:tc>
          <w:tcPr>
            <w:tcW w:w="236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:rsidR="001269B4" w:rsidRPr="00471213" w:rsidRDefault="001269B4" w:rsidP="005B376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71213">
              <w:rPr>
                <w:rFonts w:ascii="Angsana New" w:hAnsi="Angsana New" w:cs="Angsana New"/>
                <w:sz w:val="30"/>
                <w:szCs w:val="30"/>
                <w:cs/>
              </w:rPr>
              <w:t>61</w:t>
            </w:r>
            <w:r w:rsidRPr="00471213">
              <w:rPr>
                <w:rFonts w:ascii="Angsana New" w:hAnsi="Angsana New" w:cs="Angsana New"/>
                <w:sz w:val="30"/>
                <w:szCs w:val="30"/>
              </w:rPr>
              <w:t>,300</w:t>
            </w:r>
          </w:p>
        </w:tc>
      </w:tr>
      <w:tr w:rsidR="001269B4" w:rsidRPr="004F5042" w:rsidTr="00953210">
        <w:tc>
          <w:tcPr>
            <w:tcW w:w="5598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1269B4" w:rsidRPr="005B376A" w:rsidRDefault="007F65E0" w:rsidP="00C10E9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30A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10E9C">
              <w:rPr>
                <w:rFonts w:ascii="Angsana New" w:hAnsi="Angsana New" w:cs="Angsana New"/>
                <w:sz w:val="30"/>
                <w:szCs w:val="30"/>
              </w:rPr>
              <w:t xml:space="preserve">   8,594</w:t>
            </w:r>
            <w:r w:rsidR="001269B4" w:rsidRPr="005B37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1269B4" w:rsidRPr="00471213" w:rsidRDefault="00A30AE2" w:rsidP="00A30AE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269B4" w:rsidRPr="00471213">
              <w:rPr>
                <w:rFonts w:ascii="Angsana New" w:hAnsi="Angsana New" w:cs="Angsana New"/>
                <w:sz w:val="30"/>
                <w:szCs w:val="30"/>
              </w:rPr>
              <w:t xml:space="preserve">  11,111)</w:t>
            </w:r>
          </w:p>
        </w:tc>
      </w:tr>
      <w:tr w:rsidR="001269B4" w:rsidRPr="004F5042" w:rsidTr="00953210">
        <w:tc>
          <w:tcPr>
            <w:tcW w:w="5598" w:type="dxa"/>
          </w:tcPr>
          <w:p w:rsidR="001269B4" w:rsidRPr="004F5042" w:rsidRDefault="001269B4" w:rsidP="0027070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1269B4" w:rsidRPr="005B376A" w:rsidRDefault="00C10E9C" w:rsidP="001269B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797,506</w:t>
            </w:r>
          </w:p>
        </w:tc>
        <w:tc>
          <w:tcPr>
            <w:tcW w:w="236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:rsidR="001269B4" w:rsidRPr="00471213" w:rsidRDefault="001269B4" w:rsidP="005B376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471213">
              <w:rPr>
                <w:rFonts w:ascii="Angsana New" w:hAnsi="Angsana New" w:cs="Angsana New"/>
                <w:sz w:val="30"/>
                <w:szCs w:val="30"/>
              </w:rPr>
              <w:t>50,189</w:t>
            </w:r>
          </w:p>
        </w:tc>
      </w:tr>
      <w:tr w:rsidR="001269B4" w:rsidRPr="004F5042" w:rsidTr="00953210">
        <w:tc>
          <w:tcPr>
            <w:tcW w:w="5598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269B4" w:rsidRPr="005B376A" w:rsidRDefault="007F65E0" w:rsidP="00C10E9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10E9C">
              <w:rPr>
                <w:rFonts w:ascii="Angsana New" w:hAnsi="Angsana New" w:cs="Angsana New"/>
                <w:sz w:val="30"/>
                <w:szCs w:val="30"/>
              </w:rPr>
              <w:t>576,272</w:t>
            </w:r>
            <w:r w:rsidR="001269B4" w:rsidRPr="005B37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1269B4" w:rsidRPr="004F5042" w:rsidRDefault="001269B4" w:rsidP="005B376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1269B4" w:rsidRPr="00471213" w:rsidRDefault="00A30AE2" w:rsidP="00A30AE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269B4" w:rsidRPr="00471213">
              <w:rPr>
                <w:rFonts w:ascii="Angsana New" w:hAnsi="Angsana New" w:cs="Angsana New"/>
                <w:sz w:val="30"/>
                <w:szCs w:val="30"/>
              </w:rPr>
              <w:t>379,025)</w:t>
            </w:r>
          </w:p>
        </w:tc>
      </w:tr>
      <w:tr w:rsidR="001269B4" w:rsidRPr="004F5042" w:rsidTr="00953210">
        <w:tc>
          <w:tcPr>
            <w:tcW w:w="5598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1269B4" w:rsidRPr="005B376A" w:rsidRDefault="007F65E0" w:rsidP="00C10E9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C10E9C">
              <w:rPr>
                <w:rFonts w:ascii="Angsana New" w:hAnsi="Angsana New" w:cs="Angsana New"/>
                <w:sz w:val="30"/>
                <w:szCs w:val="30"/>
              </w:rPr>
              <w:t>1,234</w:t>
            </w:r>
          </w:p>
        </w:tc>
        <w:tc>
          <w:tcPr>
            <w:tcW w:w="236" w:type="dxa"/>
          </w:tcPr>
          <w:p w:rsidR="001269B4" w:rsidRPr="004F5042" w:rsidRDefault="001269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1269B4" w:rsidRPr="00482A3C" w:rsidRDefault="001269B4" w:rsidP="005B376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1213">
              <w:rPr>
                <w:rFonts w:ascii="Angsana New" w:hAnsi="Angsana New" w:cs="Angsana New"/>
                <w:sz w:val="30"/>
                <w:szCs w:val="30"/>
              </w:rPr>
              <w:t>571,164</w:t>
            </w:r>
          </w:p>
        </w:tc>
      </w:tr>
    </w:tbl>
    <w:p w:rsidR="00F63DD6" w:rsidRPr="008C1C0D" w:rsidRDefault="00F63DD6" w:rsidP="00F63DD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F4A48" w:rsidRDefault="001269B4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BE2AC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9378E">
        <w:rPr>
          <w:rFonts w:ascii="Angsana New" w:hAnsi="Angsana New" w:cs="Angsana New" w:hint="cs"/>
          <w:sz w:val="30"/>
          <w:szCs w:val="30"/>
          <w:cs/>
        </w:rPr>
        <w:t>30 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2564 และวันที่ </w:t>
      </w:r>
      <w:r w:rsidRPr="00BE2AC0">
        <w:rPr>
          <w:rFonts w:ascii="Angsana New" w:hAnsi="Angsana New" w:cs="Angsana New"/>
          <w:sz w:val="30"/>
          <w:szCs w:val="30"/>
          <w:cs/>
        </w:rPr>
        <w:t>31 ธันวาคม 256</w:t>
      </w:r>
      <w:r w:rsidRPr="00BE2AC0">
        <w:rPr>
          <w:rFonts w:ascii="Angsana New" w:hAnsi="Angsana New" w:cs="Angsana New"/>
          <w:sz w:val="30"/>
          <w:szCs w:val="30"/>
        </w:rPr>
        <w:t>3</w:t>
      </w:r>
      <w:r w:rsidRPr="00BE2A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E2AC0">
        <w:rPr>
          <w:rFonts w:ascii="Angsana New" w:hAnsi="Angsana New" w:cs="Angsana New"/>
          <w:sz w:val="30"/>
          <w:szCs w:val="30"/>
          <w:cs/>
        </w:rPr>
        <w:t>หุ้นกู้ดังกล่าวมีมูลค่ายุติธรรม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 w:rsidRPr="00D64D08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C10E9C">
        <w:rPr>
          <w:rFonts w:ascii="Angsana New" w:hAnsi="Angsana New" w:cs="Angsana New"/>
          <w:sz w:val="30"/>
          <w:szCs w:val="30"/>
        </w:rPr>
        <w:t>806.0</w:t>
      </w:r>
      <w:r w:rsidRPr="00D64D08">
        <w:rPr>
          <w:rFonts w:ascii="Angsana New" w:hAnsi="Angsana New" w:cs="Angsana New"/>
          <w:sz w:val="30"/>
          <w:szCs w:val="30"/>
        </w:rPr>
        <w:t xml:space="preserve"> </w:t>
      </w:r>
      <w:r w:rsidRPr="00D64D08">
        <w:rPr>
          <w:rFonts w:ascii="Angsana New" w:hAnsi="Angsana New" w:cs="Angsana New"/>
          <w:sz w:val="30"/>
          <w:szCs w:val="30"/>
          <w:cs/>
        </w:rPr>
        <w:t>ล้านบาท</w:t>
      </w:r>
      <w:r w:rsidRPr="00D64D0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D64D08">
        <w:rPr>
          <w:rFonts w:ascii="Angsana New" w:hAnsi="Angsana New" w:cs="Angsana New"/>
          <w:sz w:val="30"/>
          <w:szCs w:val="30"/>
        </w:rPr>
        <w:t>962.8</w:t>
      </w:r>
      <w:r w:rsidRPr="00D64D08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(มูลค่ายุติธรรมเป็นข้อมูลระดับ 2 ของลำดับชั้นมูลค่ายุติธรรม ซึ่งเป็นราคาที่ประกาศและอ้างอิงไว้โดยสมาคมตลาดตราสารหนี้ไทย)</w:t>
      </w:r>
    </w:p>
    <w:p w:rsidR="00EF4A48" w:rsidRPr="000A3D0E" w:rsidRDefault="00EF4A48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0354D7" w:rsidRPr="006B4EC9" w:rsidRDefault="006B4EC9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131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1316E" w:rsidRPr="00C1316E">
        <w:rPr>
          <w:rFonts w:ascii="Angsana New" w:hAnsi="Angsana New" w:cs="Angsana New"/>
          <w:sz w:val="30"/>
          <w:szCs w:val="30"/>
        </w:rPr>
        <w:t>22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</w:t>
      </w:r>
      <w:r w:rsidRPr="00C1316E">
        <w:rPr>
          <w:rFonts w:ascii="Angsana New" w:hAnsi="Angsana New" w:cs="Angsana New"/>
          <w:sz w:val="30"/>
          <w:szCs w:val="30"/>
          <w:cs/>
        </w:rPr>
        <w:t>าคม</w:t>
      </w:r>
      <w:r w:rsidRPr="00C1316E">
        <w:rPr>
          <w:rFonts w:ascii="Angsana New" w:hAnsi="Angsana New" w:cs="Angsana New"/>
          <w:sz w:val="30"/>
          <w:szCs w:val="30"/>
        </w:rPr>
        <w:t xml:space="preserve"> 25</w:t>
      </w:r>
      <w:r w:rsidR="00C1316E" w:rsidRPr="00C1316E">
        <w:rPr>
          <w:rFonts w:ascii="Angsana New" w:hAnsi="Angsana New" w:cs="Angsana New"/>
          <w:sz w:val="30"/>
          <w:szCs w:val="30"/>
        </w:rPr>
        <w:t>62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</w:t>
      </w:r>
      <w:r w:rsidR="005D56B4">
        <w:rPr>
          <w:rFonts w:ascii="Angsana New" w:hAnsi="Angsana New" w:cs="Angsana New"/>
          <w:sz w:val="30"/>
          <w:szCs w:val="30"/>
          <w:cs/>
        </w:rPr>
        <w:t>บุชื่อผู้ถือ ไม่ด้อยสิทธิ และ</w:t>
      </w:r>
      <w:r w:rsidRPr="00C1316E">
        <w:rPr>
          <w:rFonts w:ascii="Angsana New" w:hAnsi="Angsana New" w:cs="Angsana New"/>
          <w:sz w:val="30"/>
          <w:szCs w:val="30"/>
          <w:cs/>
        </w:rPr>
        <w:t>มีหลักประกัน</w:t>
      </w:r>
      <w:r w:rsidR="00A90CCA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C1316E">
        <w:rPr>
          <w:rFonts w:ascii="Angsana New" w:hAnsi="Angsana New" w:cs="Angsana New"/>
          <w:sz w:val="30"/>
          <w:szCs w:val="30"/>
          <w:cs/>
        </w:rPr>
        <w:t>ให้แก่ผู้ลงทุนสถาบันจำนวน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2</w:t>
      </w:r>
      <w:r w:rsidRPr="00C1316E">
        <w:rPr>
          <w:rFonts w:ascii="Angsana New" w:hAnsi="Angsana New" w:cs="Angsana New"/>
          <w:sz w:val="30"/>
          <w:szCs w:val="30"/>
        </w:rPr>
        <w:t>00,000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C1316E">
        <w:rPr>
          <w:rFonts w:ascii="Angsana New" w:hAnsi="Angsana New" w:cs="Angsana New"/>
          <w:sz w:val="30"/>
          <w:szCs w:val="30"/>
        </w:rPr>
        <w:t xml:space="preserve">1,000 </w:t>
      </w:r>
      <w:r w:rsidRPr="00C1316E">
        <w:rPr>
          <w:rFonts w:ascii="Angsana New" w:hAnsi="Angsana New" w:cs="Angsana New"/>
          <w:sz w:val="30"/>
          <w:szCs w:val="30"/>
          <w:cs/>
        </w:rPr>
        <w:t>บาท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>หุ้นกู้นี้มีอัตราดอกเบี้ยร้อยละ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6.75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ต่อปี ดอกเบี้ยครบกำหนดชำระทุก </w:t>
      </w:r>
      <w:r w:rsidRPr="00C1316E">
        <w:rPr>
          <w:rFonts w:ascii="Angsana New" w:hAnsi="Angsana New" w:cs="Angsana New"/>
          <w:sz w:val="30"/>
          <w:szCs w:val="30"/>
        </w:rPr>
        <w:t xml:space="preserve">3 </w:t>
      </w:r>
      <w:r w:rsidRPr="00C1316E">
        <w:rPr>
          <w:rFonts w:ascii="Angsana New" w:hAnsi="Angsana New" w:cs="Angsana New"/>
          <w:sz w:val="30"/>
          <w:szCs w:val="30"/>
          <w:cs/>
        </w:rPr>
        <w:t>เดือน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และครบกำหนดไถ่ถอนในวันที่ </w:t>
      </w:r>
      <w:r w:rsidRPr="00C1316E">
        <w:rPr>
          <w:rFonts w:ascii="Angsana New" w:hAnsi="Angsana New" w:cs="Angsana New"/>
          <w:sz w:val="30"/>
          <w:szCs w:val="30"/>
        </w:rPr>
        <w:t>2</w:t>
      </w:r>
      <w:r w:rsidR="00C1316E" w:rsidRPr="00C1316E">
        <w:rPr>
          <w:rFonts w:ascii="Angsana New" w:hAnsi="Angsana New" w:cs="Angsana New"/>
          <w:sz w:val="30"/>
          <w:szCs w:val="30"/>
        </w:rPr>
        <w:t>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16E">
        <w:rPr>
          <w:rFonts w:ascii="Angsana New" w:hAnsi="Angsana New" w:cs="Angsana New"/>
          <w:sz w:val="30"/>
          <w:szCs w:val="30"/>
        </w:rPr>
        <w:t>256</w:t>
      </w:r>
      <w:r w:rsidR="00C1316E" w:rsidRPr="00C1316E">
        <w:rPr>
          <w:rFonts w:ascii="Angsana New" w:hAnsi="Angsana New" w:cs="Angsana New"/>
          <w:sz w:val="30"/>
          <w:szCs w:val="30"/>
        </w:rPr>
        <w:t>4</w:t>
      </w:r>
      <w:r w:rsidR="000354D7" w:rsidRPr="00C1316E">
        <w:rPr>
          <w:rFonts w:ascii="Angsana New" w:hAnsi="Angsana New" w:cs="Angsana New"/>
          <w:sz w:val="30"/>
          <w:szCs w:val="30"/>
        </w:rPr>
        <w:t xml:space="preserve"> 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="000354D7" w:rsidRPr="00C1316E">
        <w:rPr>
          <w:rFonts w:ascii="Angsana New" w:hAnsi="Angsana New" w:cs="Angsana New" w:hint="cs"/>
          <w:sz w:val="30"/>
          <w:szCs w:val="30"/>
          <w:cs/>
        </w:rPr>
        <w:t>ไ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="000354D7" w:rsidRPr="00C1316E">
        <w:rPr>
          <w:rFonts w:ascii="Angsana New" w:hAnsi="Angsana New" w:cs="Angsana New"/>
          <w:sz w:val="30"/>
          <w:szCs w:val="30"/>
        </w:rPr>
        <w:t>4:1</w:t>
      </w:r>
    </w:p>
    <w:p w:rsidR="00831FA9" w:rsidRPr="006B4EC9" w:rsidRDefault="00831FA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:rsidR="008C1C0D" w:rsidRPr="008C1C0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C1C0D">
        <w:rPr>
          <w:rFonts w:ascii="Angsana New" w:eastAsia="Calibri" w:hAnsi="Angsana New" w:hint="cs"/>
          <w:sz w:val="30"/>
          <w:szCs w:val="30"/>
          <w:cs/>
        </w:rPr>
        <w:t>เมื่อวันที่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31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กรกฏาคม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2562 </w:t>
      </w:r>
      <w:r w:rsidRPr="008C1C0D">
        <w:rPr>
          <w:rFonts w:ascii="Angsana New" w:eastAsia="Calibri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ไม่ด้อยสิทธิ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และไม่มีหลักประกันให้แก่ผู้ลงทุนสถาบันจำนวน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180,200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มูลค่าที่ตราไว้หน่วยละ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1,000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บาท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6.50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ต่อปี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ดอกเบี้ยครบกำหนดชำระทุก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 </w:t>
      </w:r>
      <w:r w:rsidRPr="008C1C0D"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และครบกำหนดไถ่ถอนในวันที่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31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กรกฏาคม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2564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การรักษาอัตราส่วนหนี้สินต่อส่วนทุนในอัตราไม่เกินกว่า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4:1</w:t>
      </w:r>
    </w:p>
    <w:p w:rsidR="00A90CCA" w:rsidRDefault="00A90CCA" w:rsidP="00A90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highlight w:val="cyan"/>
        </w:rPr>
      </w:pPr>
    </w:p>
    <w:p w:rsidR="001269B4" w:rsidRDefault="001269B4" w:rsidP="001269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482A3C">
        <w:rPr>
          <w:rFonts w:ascii="Angsana New" w:hAnsi="Angsana New" w:cs="Angsana New"/>
          <w:sz w:val="30"/>
          <w:szCs w:val="30"/>
          <w:cs/>
        </w:rPr>
        <w:t>เมื่อวันที่ 12 มิถุนายน 2563 บริษัทได้ออกหุ้นกู้ชนิดระบุชื่อผู้ถือ ไม่ด้อยสิทธิ และมีหลักประกันบางส่วนให้แก่ผู้ลงทุนสถาบันจำนวน 581</w:t>
      </w:r>
      <w:r w:rsidRPr="00482A3C">
        <w:rPr>
          <w:rFonts w:ascii="Angsana New" w:hAnsi="Angsana New" w:cs="Angsana New"/>
          <w:sz w:val="30"/>
          <w:szCs w:val="30"/>
        </w:rPr>
        <w:t>,</w:t>
      </w:r>
      <w:r w:rsidRPr="00482A3C">
        <w:rPr>
          <w:rFonts w:ascii="Angsana New" w:hAnsi="Angsana New" w:cs="Angsana New"/>
          <w:sz w:val="30"/>
          <w:szCs w:val="30"/>
          <w:cs/>
        </w:rPr>
        <w:t>100 หน่วย มูลค่าที่ตราไว้หน่วยละ 1</w:t>
      </w:r>
      <w:r w:rsidRPr="00482A3C">
        <w:rPr>
          <w:rFonts w:ascii="Angsana New" w:hAnsi="Angsana New" w:cs="Angsana New"/>
          <w:sz w:val="30"/>
          <w:szCs w:val="30"/>
        </w:rPr>
        <w:t>,</w:t>
      </w:r>
      <w:r w:rsidRPr="00482A3C">
        <w:rPr>
          <w:rFonts w:ascii="Angsana New" w:hAnsi="Angsana New" w:cs="Angsana New"/>
          <w:sz w:val="30"/>
          <w:szCs w:val="30"/>
          <w:cs/>
        </w:rPr>
        <w:t xml:space="preserve"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12 มิถุนายน 2565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 </w:t>
      </w:r>
      <w:r w:rsidRPr="00482A3C">
        <w:rPr>
          <w:rFonts w:ascii="Angsana New" w:hAnsi="Angsana New" w:cs="Angsana New"/>
          <w:sz w:val="30"/>
          <w:szCs w:val="30"/>
        </w:rPr>
        <w:t xml:space="preserve">ECF-P </w:t>
      </w:r>
      <w:r w:rsidRPr="00482A3C">
        <w:rPr>
          <w:rFonts w:ascii="Angsana New" w:hAnsi="Angsana New" w:cs="Angsana New" w:hint="cs"/>
          <w:sz w:val="30"/>
          <w:szCs w:val="30"/>
          <w:cs/>
        </w:rPr>
        <w:t xml:space="preserve">ที่บริษัทถืออยู่จำนวน </w:t>
      </w:r>
      <w:r>
        <w:rPr>
          <w:rFonts w:ascii="Angsana New" w:hAnsi="Angsana New" w:cs="Angsana New" w:hint="cs"/>
          <w:sz w:val="30"/>
          <w:szCs w:val="30"/>
          <w:cs/>
        </w:rPr>
        <w:t>68</w:t>
      </w:r>
      <w:r>
        <w:rPr>
          <w:rFonts w:ascii="Angsana New" w:hAnsi="Angsana New" w:cs="Angsana New"/>
          <w:sz w:val="30"/>
          <w:szCs w:val="30"/>
        </w:rPr>
        <w:t>,905,639</w:t>
      </w:r>
      <w:r w:rsidRPr="00482A3C">
        <w:rPr>
          <w:rFonts w:ascii="Angsana New" w:hAnsi="Angsana New" w:cs="Angsana New"/>
          <w:sz w:val="30"/>
          <w:szCs w:val="30"/>
        </w:rPr>
        <w:t xml:space="preserve"> </w:t>
      </w:r>
      <w:r w:rsidRPr="00482A3C">
        <w:rPr>
          <w:rFonts w:ascii="Angsana New" w:hAnsi="Angsana New" w:cs="Angsana New" w:hint="cs"/>
          <w:sz w:val="30"/>
          <w:szCs w:val="30"/>
          <w:cs/>
        </w:rPr>
        <w:t>หุ้น</w:t>
      </w:r>
    </w:p>
    <w:p w:rsidR="001269B4" w:rsidRDefault="001269B4" w:rsidP="001269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A90CCA" w:rsidRPr="00A90CCA" w:rsidRDefault="001269B4" w:rsidP="00126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34413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834413">
        <w:rPr>
          <w:rFonts w:ascii="Angsana New" w:hAnsi="Angsana New" w:hint="cs"/>
          <w:sz w:val="30"/>
          <w:szCs w:val="30"/>
          <w:cs/>
        </w:rPr>
        <w:t>29</w:t>
      </w:r>
      <w:r w:rsidRPr="00834413">
        <w:rPr>
          <w:rFonts w:ascii="Angsana New" w:hAnsi="Angsana New"/>
          <w:sz w:val="30"/>
          <w:szCs w:val="30"/>
          <w:cs/>
        </w:rPr>
        <w:t xml:space="preserve"> </w:t>
      </w:r>
      <w:r w:rsidRPr="00834413">
        <w:rPr>
          <w:rFonts w:ascii="Angsana New" w:hAnsi="Angsana New" w:hint="cs"/>
          <w:sz w:val="30"/>
          <w:szCs w:val="30"/>
          <w:cs/>
        </w:rPr>
        <w:t>มกราคม</w:t>
      </w:r>
      <w:r w:rsidRPr="00834413">
        <w:rPr>
          <w:rFonts w:ascii="Angsana New" w:hAnsi="Angsana New"/>
          <w:sz w:val="30"/>
          <w:szCs w:val="30"/>
          <w:cs/>
        </w:rPr>
        <w:t xml:space="preserve"> 256</w:t>
      </w:r>
      <w:r w:rsidRPr="00834413">
        <w:rPr>
          <w:rFonts w:ascii="Angsana New" w:hAnsi="Angsana New" w:hint="cs"/>
          <w:sz w:val="30"/>
          <w:szCs w:val="30"/>
          <w:cs/>
        </w:rPr>
        <w:t>4</w:t>
      </w:r>
      <w:r w:rsidRPr="00834413">
        <w:rPr>
          <w:rFonts w:ascii="Angsana New" w:hAnsi="Angsana New"/>
          <w:sz w:val="30"/>
          <w:szCs w:val="30"/>
          <w:cs/>
        </w:rPr>
        <w:t xml:space="preserve"> บริษัทได้ออกหุ้นกู้ชนิดระบุชื่อผู้ถือ ไม่ด้อยสิทธิ และมีหลักประกันบางส่วนให้แก่ผู้ลงทุนสถาบันจำนวน </w:t>
      </w:r>
      <w:r w:rsidRPr="00834413">
        <w:rPr>
          <w:rFonts w:ascii="Angsana New" w:hAnsi="Angsana New"/>
          <w:sz w:val="30"/>
          <w:szCs w:val="30"/>
        </w:rPr>
        <w:t>225,000</w:t>
      </w:r>
      <w:r w:rsidRPr="00834413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1</w:t>
      </w:r>
      <w:r w:rsidRPr="00834413">
        <w:rPr>
          <w:rFonts w:ascii="Angsana New" w:hAnsi="Angsana New"/>
          <w:sz w:val="30"/>
          <w:szCs w:val="30"/>
        </w:rPr>
        <w:t>,</w:t>
      </w:r>
      <w:r w:rsidRPr="00834413">
        <w:rPr>
          <w:rFonts w:ascii="Angsana New" w:hAnsi="Angsana New"/>
          <w:sz w:val="30"/>
          <w:szCs w:val="30"/>
          <w:cs/>
        </w:rPr>
        <w:t xml:space="preserve"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</w:t>
      </w:r>
      <w:r w:rsidRPr="00834413">
        <w:rPr>
          <w:rFonts w:ascii="Angsana New" w:hAnsi="Angsana New" w:hint="cs"/>
          <w:sz w:val="30"/>
          <w:szCs w:val="30"/>
          <w:cs/>
        </w:rPr>
        <w:t>29</w:t>
      </w:r>
      <w:r w:rsidRPr="00834413">
        <w:rPr>
          <w:rFonts w:ascii="Angsana New" w:hAnsi="Angsana New"/>
          <w:sz w:val="30"/>
          <w:szCs w:val="30"/>
          <w:cs/>
        </w:rPr>
        <w:t xml:space="preserve"> </w:t>
      </w:r>
      <w:r w:rsidRPr="00834413">
        <w:rPr>
          <w:rFonts w:ascii="Angsana New" w:hAnsi="Angsana New" w:hint="cs"/>
          <w:sz w:val="30"/>
          <w:szCs w:val="30"/>
          <w:cs/>
        </w:rPr>
        <w:t>มกราคม</w:t>
      </w:r>
      <w:r w:rsidRPr="00834413">
        <w:rPr>
          <w:rFonts w:ascii="Angsana New" w:hAnsi="Angsana New"/>
          <w:sz w:val="30"/>
          <w:szCs w:val="30"/>
          <w:cs/>
        </w:rPr>
        <w:t xml:space="preserve"> 256</w:t>
      </w:r>
      <w:r w:rsidRPr="00834413">
        <w:rPr>
          <w:rFonts w:ascii="Angsana New" w:hAnsi="Angsana New" w:hint="cs"/>
          <w:sz w:val="30"/>
          <w:szCs w:val="30"/>
          <w:cs/>
        </w:rPr>
        <w:t>6</w:t>
      </w:r>
      <w:r w:rsidRPr="00834413">
        <w:rPr>
          <w:rFonts w:ascii="Angsana New" w:hAnsi="Angsana New"/>
          <w:sz w:val="30"/>
          <w:szCs w:val="30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 </w:t>
      </w:r>
      <w:r w:rsidRPr="00834413">
        <w:rPr>
          <w:rFonts w:ascii="Angsana New" w:hAnsi="Angsana New"/>
          <w:sz w:val="30"/>
          <w:szCs w:val="30"/>
        </w:rPr>
        <w:t xml:space="preserve">ECF-P </w:t>
      </w:r>
      <w:r w:rsidRPr="00834413">
        <w:rPr>
          <w:rFonts w:ascii="Angsana New" w:hAnsi="Angsana New" w:hint="cs"/>
          <w:sz w:val="30"/>
          <w:szCs w:val="30"/>
          <w:cs/>
        </w:rPr>
        <w:t xml:space="preserve">ที่บริษัทถืออยู่จำนวน </w:t>
      </w:r>
      <w:r w:rsidRPr="00834413">
        <w:rPr>
          <w:rFonts w:ascii="Angsana New" w:hAnsi="Angsana New"/>
          <w:sz w:val="30"/>
          <w:szCs w:val="30"/>
        </w:rPr>
        <w:t xml:space="preserve">21,684,657 </w:t>
      </w:r>
      <w:r w:rsidRPr="00834413">
        <w:rPr>
          <w:rFonts w:ascii="Angsana New" w:hAnsi="Angsana New" w:hint="cs"/>
          <w:sz w:val="30"/>
          <w:szCs w:val="30"/>
          <w:cs/>
        </w:rPr>
        <w:t>หุ้น</w:t>
      </w:r>
    </w:p>
    <w:p w:rsidR="008C1C0D" w:rsidRPr="006053D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:rsidR="008C1C0D" w:rsidRPr="008C1C0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C1C0D">
        <w:rPr>
          <w:rFonts w:ascii="Angsana New" w:eastAsia="Calibri" w:hAnsi="Angsana New" w:hint="cs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ค่าธรรมเนียมการ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6B4EC9" w:rsidRPr="006053DD" w:rsidRDefault="006B4EC9" w:rsidP="00F63DD6">
      <w:pPr>
        <w:pStyle w:val="NoSpacing"/>
        <w:rPr>
          <w:rFonts w:ascii="Angsana New" w:hAnsi="Angsana New" w:cs="Angsana New"/>
          <w:sz w:val="24"/>
          <w:szCs w:val="24"/>
        </w:rPr>
      </w:pPr>
    </w:p>
    <w:p w:rsidR="0015657B" w:rsidRPr="004F5042" w:rsidRDefault="0015657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15657B" w:rsidRPr="006053DD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8064BA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4F5042">
        <w:rPr>
          <w:rFonts w:ascii="Angsana New" w:hAnsi="Angsana New" w:hint="cs"/>
          <w:sz w:val="30"/>
          <w:szCs w:val="30"/>
          <w:cs/>
        </w:rPr>
        <w:t>นิติบุคคล</w:t>
      </w:r>
      <w:r w:rsidRPr="004F5042">
        <w:rPr>
          <w:rFonts w:ascii="Angsana New" w:hAnsi="Angsana New"/>
          <w:sz w:val="30"/>
          <w:szCs w:val="30"/>
          <w:cs/>
        </w:rPr>
        <w:t>ที่บันทึก</w:t>
      </w:r>
      <w:r w:rsidRPr="004F5042">
        <w:rPr>
          <w:rFonts w:ascii="Angsana New" w:hAnsi="Angsana New" w:hint="cs"/>
          <w:sz w:val="30"/>
          <w:szCs w:val="30"/>
          <w:cs/>
        </w:rPr>
        <w:t>เป็น</w:t>
      </w:r>
      <w:r w:rsidRPr="004F5042">
        <w:rPr>
          <w:rFonts w:ascii="Angsana New" w:hAnsi="Angsana New"/>
          <w:sz w:val="30"/>
          <w:szCs w:val="30"/>
          <w:cs/>
        </w:rPr>
        <w:t>ค่าใช้จ่าย</w:t>
      </w:r>
      <w:r w:rsidR="00682898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F5042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371E17">
        <w:rPr>
          <w:rFonts w:ascii="Angsana New" w:hAnsi="Angsana New" w:hint="cs"/>
          <w:sz w:val="30"/>
          <w:szCs w:val="30"/>
          <w:cs/>
        </w:rPr>
        <w:t>และ</w:t>
      </w:r>
      <w:r w:rsidR="0089378E">
        <w:rPr>
          <w:rFonts w:ascii="Angsana New" w:hAnsi="Angsana New" w:hint="cs"/>
          <w:sz w:val="30"/>
          <w:szCs w:val="30"/>
          <w:cs/>
        </w:rPr>
        <w:t>เก้า</w:t>
      </w:r>
      <w:r w:rsidR="00371E17">
        <w:rPr>
          <w:rFonts w:ascii="Angsana New" w:hAnsi="Angsana New" w:hint="cs"/>
          <w:sz w:val="30"/>
          <w:szCs w:val="30"/>
          <w:cs/>
        </w:rPr>
        <w:t>เดือน</w:t>
      </w:r>
      <w:r w:rsidR="002E308F" w:rsidRPr="004F5042">
        <w:rPr>
          <w:rFonts w:ascii="Angsana New" w:hAnsi="Angsana New" w:hint="cs"/>
          <w:sz w:val="30"/>
          <w:szCs w:val="30"/>
          <w:cs/>
        </w:rPr>
        <w:t>สิ้น</w:t>
      </w:r>
      <w:r w:rsidRPr="004F504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89378E">
        <w:rPr>
          <w:rFonts w:ascii="Angsana New" w:hAnsi="Angsana New" w:hint="cs"/>
          <w:sz w:val="30"/>
          <w:szCs w:val="30"/>
          <w:cs/>
        </w:rPr>
        <w:t>30 กันยายน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A7711E" w:rsidRPr="004F5042">
        <w:rPr>
          <w:rFonts w:ascii="Angsana New" w:hAnsi="Angsana New"/>
          <w:sz w:val="30"/>
          <w:szCs w:val="30"/>
        </w:rPr>
        <w:t>6</w:t>
      </w:r>
      <w:r w:rsidR="00411023">
        <w:rPr>
          <w:rFonts w:ascii="Angsana New" w:hAnsi="Angsana New"/>
          <w:sz w:val="30"/>
          <w:szCs w:val="30"/>
        </w:rPr>
        <w:t>4</w:t>
      </w:r>
      <w:r w:rsidR="008F4BC4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 w:hint="cs"/>
          <w:sz w:val="30"/>
          <w:szCs w:val="30"/>
          <w:cs/>
        </w:rPr>
        <w:t>25</w:t>
      </w:r>
      <w:r w:rsidR="00C45966">
        <w:rPr>
          <w:rFonts w:ascii="Angsana New" w:hAnsi="Angsana New" w:hint="cs"/>
          <w:sz w:val="30"/>
          <w:szCs w:val="30"/>
          <w:cs/>
        </w:rPr>
        <w:t>6</w:t>
      </w:r>
      <w:r w:rsidR="00411023">
        <w:rPr>
          <w:rFonts w:ascii="Angsana New" w:hAnsi="Angsana New" w:hint="cs"/>
          <w:sz w:val="30"/>
          <w:szCs w:val="30"/>
          <w:cs/>
        </w:rPr>
        <w:t>3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ป</w:t>
      </w:r>
      <w:r w:rsidRPr="004F5042">
        <w:rPr>
          <w:rFonts w:ascii="Angsana New" w:hAnsi="Angsana New"/>
          <w:sz w:val="30"/>
          <w:szCs w:val="30"/>
          <w:cs/>
        </w:rPr>
        <w:t>ระกอบด้วยรายก</w:t>
      </w:r>
      <w:r w:rsidRPr="004F5042">
        <w:rPr>
          <w:rFonts w:ascii="Angsana New" w:hAnsi="Angsana New" w:hint="cs"/>
          <w:sz w:val="30"/>
          <w:szCs w:val="30"/>
          <w:cs/>
        </w:rPr>
        <w:t>าร</w:t>
      </w:r>
      <w:r w:rsidRPr="004F5042">
        <w:rPr>
          <w:rFonts w:ascii="Angsana New" w:hAnsi="Angsana New"/>
          <w:sz w:val="30"/>
          <w:szCs w:val="30"/>
          <w:cs/>
        </w:rPr>
        <w:t>ดัง</w:t>
      </w:r>
      <w:r w:rsidRPr="004F5042">
        <w:rPr>
          <w:rFonts w:ascii="Angsana New" w:hAnsi="Angsana New" w:hint="cs"/>
          <w:sz w:val="30"/>
          <w:szCs w:val="30"/>
          <w:cs/>
        </w:rPr>
        <w:t>ต่อไป</w:t>
      </w:r>
      <w:r w:rsidRPr="004F5042">
        <w:rPr>
          <w:rFonts w:ascii="Angsana New" w:hAnsi="Angsana New"/>
          <w:sz w:val="30"/>
          <w:szCs w:val="30"/>
          <w:cs/>
        </w:rPr>
        <w:t>นี้</w:t>
      </w:r>
    </w:p>
    <w:p w:rsidR="004F5042" w:rsidRPr="006053DD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2E3EED" w:rsidRDefault="00371E1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</w:t>
            </w:r>
            <w:r w:rsidR="008F4BC4" w:rsidRPr="002E3E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3275A" w:rsidRPr="002E3EED" w:rsidTr="008F4BC4">
        <w:trPr>
          <w:tblHeader/>
        </w:trPr>
        <w:tc>
          <w:tcPr>
            <w:tcW w:w="5211" w:type="dxa"/>
            <w:vAlign w:val="bottom"/>
          </w:tcPr>
          <w:p w:rsidR="0053275A" w:rsidRPr="002E3EED" w:rsidRDefault="0053275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2E3EED" w:rsidRDefault="0053275A" w:rsidP="0053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53275A" w:rsidRPr="002E3EED" w:rsidRDefault="0053275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53275A" w:rsidRPr="002E3EED" w:rsidRDefault="0053275A" w:rsidP="0053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53275A" w:rsidRPr="002E3EED" w:rsidRDefault="0053275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2E3EED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53275A" w:rsidRPr="002E3EED" w:rsidRDefault="0053275A" w:rsidP="0068745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3275A" w:rsidRPr="002E3EED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2F2FF7" w:rsidRPr="002E3EED" w:rsidTr="000078D2">
        <w:tc>
          <w:tcPr>
            <w:tcW w:w="5211" w:type="dxa"/>
            <w:vAlign w:val="bottom"/>
          </w:tcPr>
          <w:p w:rsidR="002F2FF7" w:rsidRPr="002E3EED" w:rsidRDefault="002F2FF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ภาษีเงินได้ที่คำนวณจากกำไร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 xml:space="preserve">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2FF7" w:rsidRPr="00E37517" w:rsidRDefault="002F2FF7" w:rsidP="00E375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  <w:tc>
          <w:tcPr>
            <w:tcW w:w="284" w:type="dxa"/>
            <w:vAlign w:val="bottom"/>
          </w:tcPr>
          <w:p w:rsidR="002F2FF7" w:rsidRPr="002E3EED" w:rsidRDefault="002F2FF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F2FF7" w:rsidRPr="00C47BFD" w:rsidRDefault="002F2FF7" w:rsidP="00C47BF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,721</w:t>
            </w:r>
          </w:p>
        </w:tc>
        <w:tc>
          <w:tcPr>
            <w:tcW w:w="283" w:type="dxa"/>
            <w:vAlign w:val="bottom"/>
          </w:tcPr>
          <w:p w:rsidR="002F2FF7" w:rsidRPr="002E3EED" w:rsidRDefault="002F2FF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2FF7" w:rsidRPr="00E37517" w:rsidRDefault="002F2FF7" w:rsidP="002F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1,494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2F2FF7" w:rsidRPr="002E3EED" w:rsidRDefault="002F2FF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2F2FF7" w:rsidRPr="00C47BFD" w:rsidRDefault="002F2FF7" w:rsidP="00C47BF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2,110</w:t>
            </w:r>
          </w:p>
        </w:tc>
      </w:tr>
      <w:tr w:rsidR="004B5E56" w:rsidRPr="002E3EED" w:rsidTr="000078D2">
        <w:tc>
          <w:tcPr>
            <w:tcW w:w="5211" w:type="dxa"/>
            <w:vAlign w:val="bottom"/>
          </w:tcPr>
          <w:p w:rsidR="004B5E56" w:rsidRPr="002E3EED" w:rsidRDefault="004B5E56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4B5E56" w:rsidRPr="00E37517" w:rsidRDefault="003E5313" w:rsidP="00BF057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BF0570">
              <w:rPr>
                <w:rFonts w:ascii="Angsana New" w:hAnsi="Angsana New"/>
                <w:sz w:val="30"/>
                <w:szCs w:val="30"/>
              </w:rPr>
              <w:t>62</w:t>
            </w:r>
            <w:r w:rsidR="002F2FF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bottom"/>
          </w:tcPr>
          <w:p w:rsidR="004B5E56" w:rsidRPr="002E3EED" w:rsidRDefault="004B5E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4B5E56" w:rsidRPr="00C47BFD" w:rsidRDefault="00C47BFD" w:rsidP="00C47BF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  <w:tc>
          <w:tcPr>
            <w:tcW w:w="283" w:type="dxa"/>
            <w:vAlign w:val="bottom"/>
          </w:tcPr>
          <w:p w:rsidR="004B5E56" w:rsidRPr="002E3EED" w:rsidRDefault="004B5E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4B5E56" w:rsidRPr="00E37517" w:rsidRDefault="00C6658A" w:rsidP="002F2FF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F2FF7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284" w:type="dxa"/>
            <w:vAlign w:val="bottom"/>
          </w:tcPr>
          <w:p w:rsidR="004B5E56" w:rsidRPr="002E3EED" w:rsidRDefault="004B5E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4B5E56" w:rsidRPr="00C47BFD" w:rsidRDefault="00C47BFD" w:rsidP="00C47BF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1,605</w:t>
            </w:r>
          </w:p>
        </w:tc>
      </w:tr>
      <w:tr w:rsidR="00C47BFD" w:rsidRPr="002E3EED" w:rsidTr="00085D4A">
        <w:tc>
          <w:tcPr>
            <w:tcW w:w="5211" w:type="dxa"/>
            <w:vAlign w:val="bottom"/>
          </w:tcPr>
          <w:p w:rsidR="00C47BFD" w:rsidRPr="002E3EED" w:rsidRDefault="00C47BFD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หรือยังไม่ถือเป็นรายได้ทางภาษี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47BFD" w:rsidRPr="00E37517" w:rsidRDefault="00C47BFD" w:rsidP="00BF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F2FF7">
              <w:rPr>
                <w:rFonts w:ascii="Angsana New" w:hAnsi="Angsana New"/>
                <w:sz w:val="30"/>
                <w:szCs w:val="30"/>
              </w:rPr>
              <w:t>2,035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C47BFD" w:rsidRPr="002E3EED" w:rsidRDefault="00C47BF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47BFD" w:rsidRPr="00D73D5E" w:rsidRDefault="00C47BFD" w:rsidP="00C4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(4,422)</w:t>
            </w:r>
          </w:p>
        </w:tc>
        <w:tc>
          <w:tcPr>
            <w:tcW w:w="283" w:type="dxa"/>
            <w:vAlign w:val="bottom"/>
          </w:tcPr>
          <w:p w:rsidR="00C47BFD" w:rsidRPr="002E3EED" w:rsidRDefault="00C47BF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47BFD" w:rsidRPr="00E37517" w:rsidRDefault="00C47BFD" w:rsidP="002F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 </w:t>
            </w:r>
            <w:r w:rsidR="002F2FF7">
              <w:rPr>
                <w:rFonts w:ascii="Angsana New" w:hAnsi="Angsana New"/>
                <w:sz w:val="30"/>
                <w:szCs w:val="30"/>
              </w:rPr>
              <w:t>169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C47BFD" w:rsidRPr="002E3EED" w:rsidRDefault="00C47BF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47BFD" w:rsidRPr="00D73D5E" w:rsidRDefault="00C47BFD" w:rsidP="00C4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(1,444)</w:t>
            </w:r>
          </w:p>
        </w:tc>
      </w:tr>
      <w:tr w:rsidR="002F2FF7" w:rsidRPr="002E3EED" w:rsidTr="00085D4A">
        <w:tc>
          <w:tcPr>
            <w:tcW w:w="5211" w:type="dxa"/>
            <w:vAlign w:val="bottom"/>
          </w:tcPr>
          <w:p w:rsidR="002F2FF7" w:rsidRPr="002E3EED" w:rsidRDefault="002F2FF7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vAlign w:val="bottom"/>
          </w:tcPr>
          <w:p w:rsidR="002F2FF7" w:rsidRPr="00C625AD" w:rsidRDefault="002F2FF7" w:rsidP="00C625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25AD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4" w:type="dxa"/>
            <w:vAlign w:val="bottom"/>
          </w:tcPr>
          <w:p w:rsidR="002F2FF7" w:rsidRPr="008D6154" w:rsidRDefault="002F2FF7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vAlign w:val="bottom"/>
          </w:tcPr>
          <w:p w:rsidR="002F2FF7" w:rsidRPr="00D73D5E" w:rsidRDefault="002F2FF7" w:rsidP="00C47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(1,448)</w:t>
            </w:r>
          </w:p>
        </w:tc>
        <w:tc>
          <w:tcPr>
            <w:tcW w:w="283" w:type="dxa"/>
            <w:vAlign w:val="bottom"/>
          </w:tcPr>
          <w:p w:rsidR="002F2FF7" w:rsidRPr="008D6154" w:rsidRDefault="002F2FF7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F2FF7" w:rsidRPr="00C625AD" w:rsidRDefault="002F2FF7" w:rsidP="003938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25AD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4" w:type="dxa"/>
            <w:vAlign w:val="bottom"/>
          </w:tcPr>
          <w:p w:rsidR="002F2FF7" w:rsidRPr="008D6154" w:rsidRDefault="002F2FF7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2F2FF7" w:rsidRPr="00D73D5E" w:rsidRDefault="002F2FF7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(1,448)</w:t>
            </w:r>
          </w:p>
        </w:tc>
      </w:tr>
      <w:tr w:rsidR="00411023" w:rsidRPr="002E3EED" w:rsidTr="000078D2">
        <w:tc>
          <w:tcPr>
            <w:tcW w:w="5211" w:type="dxa"/>
            <w:vAlign w:val="bottom"/>
          </w:tcPr>
          <w:p w:rsidR="00411023" w:rsidRPr="002E3EED" w:rsidRDefault="00411023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411023" w:rsidRPr="00E37517" w:rsidRDefault="00744F5E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284" w:type="dxa"/>
            <w:vAlign w:val="bottom"/>
          </w:tcPr>
          <w:p w:rsidR="00411023" w:rsidRPr="002E3EED" w:rsidRDefault="0041102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411023" w:rsidRPr="00D73D5E" w:rsidRDefault="00C47BFD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1,133</w:t>
            </w:r>
          </w:p>
        </w:tc>
        <w:tc>
          <w:tcPr>
            <w:tcW w:w="283" w:type="dxa"/>
            <w:vAlign w:val="bottom"/>
          </w:tcPr>
          <w:p w:rsidR="00411023" w:rsidRPr="002E3EED" w:rsidRDefault="0041102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1023" w:rsidRPr="00E37517" w:rsidRDefault="002F2FF7" w:rsidP="00D73D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84" w:type="dxa"/>
            <w:vAlign w:val="bottom"/>
          </w:tcPr>
          <w:p w:rsidR="00411023" w:rsidRPr="002E3EED" w:rsidRDefault="0041102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1023" w:rsidRPr="00D73D5E" w:rsidRDefault="00C47BFD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823</w:t>
            </w:r>
          </w:p>
        </w:tc>
      </w:tr>
      <w:tr w:rsidR="002F2FF7" w:rsidRPr="002E3EED" w:rsidTr="000078D2">
        <w:tc>
          <w:tcPr>
            <w:tcW w:w="5211" w:type="dxa"/>
            <w:vAlign w:val="bottom"/>
          </w:tcPr>
          <w:p w:rsidR="002F2FF7" w:rsidRPr="002E3EED" w:rsidRDefault="002F2FF7" w:rsidP="003E1736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  <w:r w:rsidR="00C25481">
              <w:rPr>
                <w:rFonts w:ascii="Angsana New" w:hAnsi="Angsana New" w:hint="cs"/>
                <w:sz w:val="30"/>
                <w:szCs w:val="30"/>
                <w:cs/>
              </w:rPr>
              <w:t>ลดลง (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C2548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vAlign w:val="bottom"/>
          </w:tcPr>
          <w:p w:rsidR="002F2FF7" w:rsidRPr="00E37517" w:rsidRDefault="002F2FF7" w:rsidP="0074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945)</w:t>
            </w:r>
          </w:p>
        </w:tc>
        <w:tc>
          <w:tcPr>
            <w:tcW w:w="284" w:type="dxa"/>
            <w:vAlign w:val="bottom"/>
          </w:tcPr>
          <w:p w:rsidR="002F2FF7" w:rsidRPr="002E3EED" w:rsidRDefault="002F2FF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F2FF7" w:rsidRPr="00C47BFD" w:rsidRDefault="002F2FF7" w:rsidP="00C47BF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1,114</w:t>
            </w:r>
          </w:p>
        </w:tc>
        <w:tc>
          <w:tcPr>
            <w:tcW w:w="283" w:type="dxa"/>
            <w:vAlign w:val="bottom"/>
          </w:tcPr>
          <w:p w:rsidR="002F2FF7" w:rsidRPr="002E3EED" w:rsidRDefault="002F2FF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F2FF7" w:rsidRPr="00E37517" w:rsidRDefault="002F2FF7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945)</w:t>
            </w:r>
          </w:p>
        </w:tc>
        <w:tc>
          <w:tcPr>
            <w:tcW w:w="284" w:type="dxa"/>
            <w:vAlign w:val="bottom"/>
          </w:tcPr>
          <w:p w:rsidR="002F2FF7" w:rsidRPr="002E3EED" w:rsidRDefault="002F2FF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2F2FF7" w:rsidRPr="00C47BFD" w:rsidRDefault="002F2FF7" w:rsidP="00C47BF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2F2FF7" w:rsidRPr="002E3EED" w:rsidTr="000078D2">
        <w:tc>
          <w:tcPr>
            <w:tcW w:w="5211" w:type="dxa"/>
            <w:vAlign w:val="bottom"/>
          </w:tcPr>
          <w:p w:rsidR="002F2FF7" w:rsidRPr="002E3EED" w:rsidRDefault="002F2FF7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หนี้สินภาษ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ีเงินได้รอการตัด</w:t>
            </w:r>
            <w:r w:rsidRPr="00A5654A">
              <w:rPr>
                <w:rFonts w:ascii="Angsana New" w:hAnsi="Angsana New" w:hint="cs"/>
                <w:sz w:val="30"/>
                <w:szCs w:val="30"/>
                <w:cs/>
              </w:rPr>
              <w:t>บัญชีเพิ่มขึ้น (ลดลง)</w:t>
            </w:r>
          </w:p>
        </w:tc>
        <w:tc>
          <w:tcPr>
            <w:tcW w:w="993" w:type="dxa"/>
            <w:vAlign w:val="bottom"/>
          </w:tcPr>
          <w:p w:rsidR="002F2FF7" w:rsidRPr="00345272" w:rsidRDefault="002F2FF7" w:rsidP="0074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272">
              <w:rPr>
                <w:rFonts w:ascii="Angsana New" w:hAnsi="Angsana New"/>
                <w:color w:val="000000"/>
                <w:sz w:val="30"/>
                <w:szCs w:val="30"/>
              </w:rPr>
              <w:t xml:space="preserve">(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498</w:t>
            </w:r>
            <w:r w:rsidRPr="0034527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2F2FF7" w:rsidRPr="002E3EED" w:rsidRDefault="002F2FF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F2FF7" w:rsidRPr="00D73D5E" w:rsidRDefault="002F2FF7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83" w:type="dxa"/>
            <w:vAlign w:val="bottom"/>
          </w:tcPr>
          <w:p w:rsidR="002F2FF7" w:rsidRPr="002E3EED" w:rsidRDefault="002F2FF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F2FF7" w:rsidRPr="00345272" w:rsidRDefault="002F2FF7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5272">
              <w:rPr>
                <w:rFonts w:ascii="Angsana New" w:hAnsi="Angsana New"/>
                <w:color w:val="000000"/>
                <w:sz w:val="30"/>
                <w:szCs w:val="30"/>
              </w:rPr>
              <w:t xml:space="preserve">(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498</w:t>
            </w:r>
            <w:r w:rsidRPr="0034527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2F2FF7" w:rsidRPr="002E3EED" w:rsidRDefault="002F2FF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2F2FF7" w:rsidRPr="00D73D5E" w:rsidRDefault="002F2FF7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4A6F4B" w:rsidRPr="002E3EED" w:rsidTr="000078D2">
        <w:tc>
          <w:tcPr>
            <w:tcW w:w="5211" w:type="dxa"/>
            <w:vAlign w:val="bottom"/>
          </w:tcPr>
          <w:p w:rsidR="004A6F4B" w:rsidRPr="002E3EED" w:rsidRDefault="004A6F4B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กำไรหรือขาดทุนในงบกำไร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br/>
              <w:t>ขาดทุนเ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6F4B" w:rsidRPr="004B5E56" w:rsidRDefault="004A6F4B" w:rsidP="004A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785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4A6F4B" w:rsidRPr="002E3EED" w:rsidRDefault="004A6F4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6F4B" w:rsidRPr="00D73D5E" w:rsidRDefault="004A6F4B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2,331</w:t>
            </w:r>
          </w:p>
        </w:tc>
        <w:tc>
          <w:tcPr>
            <w:tcW w:w="283" w:type="dxa"/>
            <w:vAlign w:val="bottom"/>
          </w:tcPr>
          <w:p w:rsidR="004A6F4B" w:rsidRPr="002E3EED" w:rsidRDefault="004A6F4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6F4B" w:rsidRPr="004B5E56" w:rsidRDefault="004A6F4B" w:rsidP="004B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1,336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4A6F4B" w:rsidRPr="002E3EED" w:rsidRDefault="004A6F4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6F4B" w:rsidRPr="00D73D5E" w:rsidRDefault="004A6F4B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1,060</w:t>
            </w:r>
          </w:p>
        </w:tc>
      </w:tr>
    </w:tbl>
    <w:p w:rsidR="00C45966" w:rsidRPr="006053DD" w:rsidRDefault="00C4596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p w:rsidR="00E458A5" w:rsidRDefault="00E458A5">
      <w:r>
        <w:br w:type="page"/>
      </w: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371E17" w:rsidRPr="000735BB" w:rsidTr="00DD4012">
        <w:trPr>
          <w:tblHeader/>
        </w:trPr>
        <w:tc>
          <w:tcPr>
            <w:tcW w:w="5211" w:type="dxa"/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89378E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เดือน (พันบาท)</w:t>
            </w:r>
          </w:p>
        </w:tc>
      </w:tr>
      <w:tr w:rsidR="00371E17" w:rsidRPr="000735BB" w:rsidTr="00DD4012">
        <w:trPr>
          <w:tblHeader/>
        </w:trPr>
        <w:tc>
          <w:tcPr>
            <w:tcW w:w="5211" w:type="dxa"/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75A" w:rsidRPr="000735BB" w:rsidTr="00DD4012">
        <w:trPr>
          <w:tblHeader/>
        </w:trPr>
        <w:tc>
          <w:tcPr>
            <w:tcW w:w="5211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68745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63</w:t>
            </w:r>
          </w:p>
        </w:tc>
        <w:tc>
          <w:tcPr>
            <w:tcW w:w="283" w:type="dxa"/>
            <w:vAlign w:val="bottom"/>
          </w:tcPr>
          <w:p w:rsidR="0053275A" w:rsidRPr="000735BB" w:rsidRDefault="0053275A" w:rsidP="00DD401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68745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63</w:t>
            </w:r>
          </w:p>
        </w:tc>
      </w:tr>
      <w:tr w:rsidR="0053275A" w:rsidRPr="000735BB" w:rsidTr="00DD4012">
        <w:tc>
          <w:tcPr>
            <w:tcW w:w="5211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75A" w:rsidRPr="000735BB" w:rsidRDefault="00BF0570" w:rsidP="005A7C2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7,001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53275A" w:rsidRPr="000735BB" w:rsidRDefault="00E15BAF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7,025</w:t>
            </w:r>
          </w:p>
        </w:tc>
        <w:tc>
          <w:tcPr>
            <w:tcW w:w="283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75A" w:rsidRPr="000735BB" w:rsidRDefault="00744F5E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53275A" w:rsidRPr="000735BB" w:rsidRDefault="00E15BAF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5,490</w:t>
            </w:r>
          </w:p>
        </w:tc>
      </w:tr>
      <w:tr w:rsidR="0053275A" w:rsidRPr="000735BB" w:rsidTr="00DD4012">
        <w:tc>
          <w:tcPr>
            <w:tcW w:w="5211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3275A" w:rsidRPr="000735BB" w:rsidRDefault="00BF0570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</w:t>
            </w:r>
            <w:r w:rsidR="00744F5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53275A" w:rsidRPr="000735BB" w:rsidRDefault="00E15BAF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9,730</w:t>
            </w:r>
          </w:p>
        </w:tc>
        <w:tc>
          <w:tcPr>
            <w:tcW w:w="283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3275A" w:rsidRPr="000735BB" w:rsidRDefault="00744F5E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</w:t>
            </w:r>
            <w:r w:rsidR="00FD1B5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53275A" w:rsidRPr="000735BB" w:rsidRDefault="00E15BAF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</w:tr>
      <w:tr w:rsidR="0053275A" w:rsidRPr="000735BB" w:rsidTr="00DD4012">
        <w:tc>
          <w:tcPr>
            <w:tcW w:w="5211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ผลกระทบจากรายการที่สามารถหักเป็นรายจ่ายทางภาษีได้เพิ่มเติมหรือยังไม่ถือเป็นรายได้ทางภาษี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3275A" w:rsidRPr="000735BB" w:rsidRDefault="003F26DE" w:rsidP="00C62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625AD">
              <w:rPr>
                <w:rFonts w:ascii="Angsana New" w:hAnsi="Angsana New"/>
                <w:sz w:val="30"/>
                <w:szCs w:val="30"/>
              </w:rPr>
              <w:t>7,52</w:t>
            </w:r>
            <w:r w:rsidR="00744F5E">
              <w:rPr>
                <w:rFonts w:ascii="Angsana New" w:hAnsi="Angsana New"/>
                <w:sz w:val="30"/>
                <w:szCs w:val="30"/>
              </w:rPr>
              <w:t>2</w:t>
            </w:r>
            <w:r w:rsidR="0053275A"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53275A" w:rsidRPr="000735BB" w:rsidRDefault="003F26DE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15BAF">
              <w:rPr>
                <w:rFonts w:ascii="Angsana New" w:hAnsi="Angsana New"/>
                <w:sz w:val="30"/>
                <w:szCs w:val="30"/>
              </w:rPr>
              <w:t>11,545</w:t>
            </w:r>
            <w:r w:rsidR="0053275A"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3275A" w:rsidRPr="000735BB" w:rsidRDefault="003F26DE" w:rsidP="0074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44F5E">
              <w:rPr>
                <w:rFonts w:ascii="Angsana New" w:hAnsi="Angsana New"/>
                <w:sz w:val="30"/>
                <w:szCs w:val="30"/>
              </w:rPr>
              <w:t>2,07</w:t>
            </w:r>
            <w:r w:rsidR="00FD1B56">
              <w:rPr>
                <w:rFonts w:ascii="Angsana New" w:hAnsi="Angsana New"/>
                <w:sz w:val="30"/>
                <w:szCs w:val="30"/>
              </w:rPr>
              <w:t>2</w:t>
            </w:r>
            <w:r w:rsidR="0053275A"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53275A" w:rsidRPr="000735BB" w:rsidRDefault="003F26DE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15BAF">
              <w:rPr>
                <w:rFonts w:ascii="Angsana New" w:hAnsi="Angsana New"/>
                <w:sz w:val="30"/>
                <w:szCs w:val="30"/>
              </w:rPr>
              <w:t>4,209</w:t>
            </w:r>
            <w:r w:rsidR="0053275A"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53275A" w:rsidRPr="000735BB" w:rsidTr="00DD4012">
        <w:tc>
          <w:tcPr>
            <w:tcW w:w="5211" w:type="dxa"/>
            <w:vAlign w:val="bottom"/>
          </w:tcPr>
          <w:p w:rsidR="0053275A" w:rsidRPr="000735BB" w:rsidRDefault="0053275A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vAlign w:val="bottom"/>
          </w:tcPr>
          <w:p w:rsidR="0053275A" w:rsidRPr="000735BB" w:rsidRDefault="003F26DE" w:rsidP="00C62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B17EE">
              <w:rPr>
                <w:rFonts w:ascii="Angsana New" w:hAnsi="Angsana New"/>
                <w:sz w:val="30"/>
                <w:szCs w:val="30"/>
              </w:rPr>
              <w:t>2,5</w:t>
            </w:r>
            <w:r w:rsidR="00C625AD">
              <w:rPr>
                <w:rFonts w:ascii="Angsana New" w:hAnsi="Angsana New"/>
                <w:sz w:val="30"/>
                <w:szCs w:val="30"/>
              </w:rPr>
              <w:t>34</w:t>
            </w:r>
            <w:r w:rsidR="0053275A" w:rsidRPr="000735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53275A" w:rsidRPr="000735BB" w:rsidRDefault="003F26DE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15BAF">
              <w:rPr>
                <w:rFonts w:ascii="Angsana New" w:hAnsi="Angsana New"/>
                <w:sz w:val="30"/>
                <w:szCs w:val="30"/>
              </w:rPr>
              <w:t xml:space="preserve">  3,201</w:t>
            </w:r>
            <w:r w:rsidR="0053275A" w:rsidRPr="000735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53275A" w:rsidRPr="000735BB" w:rsidRDefault="0053275A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3275A" w:rsidRPr="000735BB" w:rsidRDefault="003F26DE" w:rsidP="0074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EE54E0">
              <w:rPr>
                <w:rFonts w:ascii="Angsana New" w:hAnsi="Angsana New"/>
                <w:sz w:val="30"/>
                <w:szCs w:val="30"/>
              </w:rPr>
              <w:t>2,5</w:t>
            </w:r>
            <w:r w:rsidR="00744F5E">
              <w:rPr>
                <w:rFonts w:ascii="Angsana New" w:hAnsi="Angsana New"/>
                <w:sz w:val="30"/>
                <w:szCs w:val="30"/>
              </w:rPr>
              <w:t>34</w:t>
            </w:r>
            <w:r w:rsidR="0053275A"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53275A" w:rsidRPr="000735BB" w:rsidRDefault="003F26DE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E15BAF">
              <w:rPr>
                <w:rFonts w:ascii="Angsana New" w:hAnsi="Angsana New"/>
                <w:color w:val="000000"/>
                <w:sz w:val="30"/>
                <w:szCs w:val="30"/>
              </w:rPr>
              <w:t>3,201</w:t>
            </w:r>
            <w:r w:rsidR="0053275A"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53275A" w:rsidRPr="000735BB" w:rsidTr="00DD4012">
        <w:tc>
          <w:tcPr>
            <w:tcW w:w="5211" w:type="dxa"/>
            <w:vAlign w:val="bottom"/>
          </w:tcPr>
          <w:p w:rsidR="0053275A" w:rsidRPr="000735BB" w:rsidRDefault="0053275A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53275A" w:rsidRPr="000735BB" w:rsidRDefault="00744F5E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2,763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53275A" w:rsidRPr="000735BB" w:rsidRDefault="00E15BAF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2,009</w:t>
            </w:r>
          </w:p>
        </w:tc>
        <w:tc>
          <w:tcPr>
            <w:tcW w:w="283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75A" w:rsidRPr="000735BB" w:rsidRDefault="00025BFA" w:rsidP="00744F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1,</w:t>
            </w:r>
            <w:r w:rsidR="00744F5E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53275A" w:rsidRPr="000735BB" w:rsidRDefault="00E15BAF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1,154</w:t>
            </w:r>
          </w:p>
        </w:tc>
      </w:tr>
      <w:tr w:rsidR="00744F5E" w:rsidRPr="000735BB" w:rsidTr="00910F6C">
        <w:tc>
          <w:tcPr>
            <w:tcW w:w="5211" w:type="dxa"/>
            <w:vAlign w:val="bottom"/>
          </w:tcPr>
          <w:p w:rsidR="00744F5E" w:rsidRPr="000735BB" w:rsidRDefault="00744F5E" w:rsidP="00910F6C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สินทรัพย์ภาษีเงินได้รอการตัดบัญชีลดลง (เพิ่มขึ้น</w:t>
            </w:r>
            <w:r w:rsidRPr="000735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3" w:type="dxa"/>
            <w:vAlign w:val="bottom"/>
          </w:tcPr>
          <w:p w:rsidR="00744F5E" w:rsidRPr="000735BB" w:rsidRDefault="00744F5E" w:rsidP="0074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2,823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44F5E" w:rsidRPr="000735BB" w:rsidRDefault="00744F5E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744F5E" w:rsidRPr="000735BB" w:rsidRDefault="00744F5E" w:rsidP="0091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3,881</w:t>
            </w:r>
          </w:p>
        </w:tc>
        <w:tc>
          <w:tcPr>
            <w:tcW w:w="283" w:type="dxa"/>
            <w:vAlign w:val="bottom"/>
          </w:tcPr>
          <w:p w:rsidR="00744F5E" w:rsidRPr="000735BB" w:rsidRDefault="00744F5E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44F5E" w:rsidRPr="000735BB" w:rsidRDefault="00744F5E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2,823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44F5E" w:rsidRPr="000735BB" w:rsidRDefault="00744F5E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744F5E" w:rsidRPr="000735BB" w:rsidRDefault="00744F5E" w:rsidP="0091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881</w:t>
            </w:r>
          </w:p>
        </w:tc>
      </w:tr>
      <w:tr w:rsidR="00744F5E" w:rsidRPr="000735BB" w:rsidTr="00DD4012">
        <w:tc>
          <w:tcPr>
            <w:tcW w:w="5211" w:type="dxa"/>
            <w:vAlign w:val="bottom"/>
          </w:tcPr>
          <w:p w:rsidR="00744F5E" w:rsidRPr="000735BB" w:rsidRDefault="00744F5E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993" w:type="dxa"/>
            <w:vAlign w:val="bottom"/>
          </w:tcPr>
          <w:p w:rsidR="00744F5E" w:rsidRPr="000735BB" w:rsidRDefault="00744F5E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  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03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44F5E" w:rsidRPr="000735BB" w:rsidRDefault="00744F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744F5E" w:rsidRPr="000735BB" w:rsidRDefault="00744F5E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83" w:type="dxa"/>
            <w:vAlign w:val="bottom"/>
          </w:tcPr>
          <w:p w:rsidR="00744F5E" w:rsidRPr="000735BB" w:rsidRDefault="00744F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44F5E" w:rsidRPr="000735BB" w:rsidRDefault="00744F5E" w:rsidP="003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  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03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44F5E" w:rsidRPr="000735BB" w:rsidRDefault="00744F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744F5E" w:rsidRPr="000735BB" w:rsidRDefault="00744F5E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15518E" w:rsidRPr="000735BB" w:rsidTr="00DD4012">
        <w:tc>
          <w:tcPr>
            <w:tcW w:w="5211" w:type="dxa"/>
            <w:vAlign w:val="bottom"/>
          </w:tcPr>
          <w:p w:rsidR="0015518E" w:rsidRPr="000735BB" w:rsidRDefault="0015518E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br/>
              <w:t>ขาดทุนเบ็ดเสร็จ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518E" w:rsidRPr="000735BB" w:rsidRDefault="0015518E" w:rsidP="00155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563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15518E" w:rsidRPr="000735BB" w:rsidRDefault="0015518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518E" w:rsidRPr="000735BB" w:rsidRDefault="0015518E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6,804</w:t>
            </w:r>
          </w:p>
        </w:tc>
        <w:tc>
          <w:tcPr>
            <w:tcW w:w="283" w:type="dxa"/>
            <w:vAlign w:val="bottom"/>
          </w:tcPr>
          <w:p w:rsidR="0015518E" w:rsidRPr="000735BB" w:rsidRDefault="0015518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518E" w:rsidRPr="000735BB" w:rsidRDefault="0015518E" w:rsidP="00155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1,729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15518E" w:rsidRPr="000735BB" w:rsidRDefault="0015518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518E" w:rsidRPr="000735BB" w:rsidRDefault="0015518E" w:rsidP="006874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5,949</w:t>
            </w:r>
          </w:p>
        </w:tc>
      </w:tr>
    </w:tbl>
    <w:p w:rsidR="00EB3FB1" w:rsidRPr="000735BB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F74EF2" w:rsidRPr="000735BB" w:rsidTr="009E0A7E">
        <w:tc>
          <w:tcPr>
            <w:tcW w:w="5211" w:type="dxa"/>
            <w:tcBorders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สินทรัพย์ภาษีเงินได้รอการตัดบัญชีเพิ่มขึ้นจากรายการ</w:t>
            </w:r>
          </w:p>
          <w:p w:rsidR="00F74EF2" w:rsidRPr="000735BB" w:rsidRDefault="00F74EF2" w:rsidP="00910F6C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ขาดทุนเบ็ดเสร็จอื่น</w:t>
            </w:r>
            <w:r w:rsidR="00025BFA" w:rsidRPr="000735BB">
              <w:rPr>
                <w:rFonts w:ascii="Angsana New" w:hAnsi="Angsana New"/>
                <w:sz w:val="30"/>
                <w:szCs w:val="30"/>
                <w:cs/>
              </w:rPr>
              <w:t xml:space="preserve"> (ดูหมายเหตุ 10)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</w:tr>
    </w:tbl>
    <w:p w:rsidR="00F74EF2" w:rsidRPr="000735BB" w:rsidRDefault="00F74EF2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0C4BE1" w:rsidRPr="000735BB" w:rsidRDefault="000C4BE1" w:rsidP="000C4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0735B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378E">
        <w:rPr>
          <w:rFonts w:ascii="Angsana New" w:hAnsi="Angsana New"/>
          <w:sz w:val="30"/>
          <w:szCs w:val="30"/>
        </w:rPr>
        <w:t xml:space="preserve">30 </w:t>
      </w:r>
      <w:r w:rsidR="0089378E">
        <w:rPr>
          <w:rFonts w:ascii="Angsana New" w:hAnsi="Angsana New"/>
          <w:sz w:val="30"/>
          <w:szCs w:val="30"/>
          <w:cs/>
        </w:rPr>
        <w:t>กันยายน</w:t>
      </w:r>
      <w:r w:rsidRPr="000735BB">
        <w:rPr>
          <w:rFonts w:ascii="Angsana New" w:hAnsi="Angsana New"/>
          <w:sz w:val="30"/>
          <w:szCs w:val="30"/>
          <w:cs/>
        </w:rPr>
        <w:t xml:space="preserve"> 2564 บริษัทย่อยหนึ่งแห่งมีผลขาดทุนสะสมทางภาษียกไปเป็นจำนวนเงินรวมประมาณ</w:t>
      </w:r>
      <w:r w:rsidRPr="000735BB">
        <w:rPr>
          <w:rFonts w:ascii="Angsana New" w:hAnsi="Angsana New"/>
          <w:sz w:val="30"/>
          <w:szCs w:val="30"/>
        </w:rPr>
        <w:t xml:space="preserve"> </w:t>
      </w:r>
      <w:r w:rsidR="00EF2C44">
        <w:rPr>
          <w:rFonts w:ascii="Angsana New" w:hAnsi="Angsana New"/>
          <w:sz w:val="30"/>
          <w:szCs w:val="30"/>
        </w:rPr>
        <w:t>80.</w:t>
      </w:r>
      <w:r w:rsidR="003A5EBD">
        <w:rPr>
          <w:rFonts w:ascii="Angsana New" w:hAnsi="Angsana New" w:hint="cs"/>
          <w:sz w:val="30"/>
          <w:szCs w:val="30"/>
          <w:cs/>
        </w:rPr>
        <w:t>2</w:t>
      </w:r>
      <w:r w:rsidRPr="000735BB">
        <w:rPr>
          <w:rFonts w:ascii="Angsana New" w:hAnsi="Angsana New"/>
          <w:sz w:val="30"/>
          <w:szCs w:val="30"/>
          <w:cs/>
        </w:rPr>
        <w:t xml:space="preserve"> ล้านบาท โดยผลขาดทุนสะสมดังกล่าวจะใช้เป็นเครดิตภาษีได้ในระหว่างปี 2564 จนถึงปี 2569</w:t>
      </w:r>
    </w:p>
    <w:p w:rsidR="00EB3FB1" w:rsidRPr="000735BB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5657B" w:rsidRPr="000735BB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0735BB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สินทรัพย์และหนี้สินภาษีเงินได้รอการตัดบัญชีที่แสดงในงบแสดงฐานะการเงิน ณ วันที่</w:t>
      </w:r>
      <w:r w:rsidRPr="000735BB">
        <w:rPr>
          <w:rFonts w:ascii="Angsana New" w:hAnsi="Angsana New"/>
          <w:sz w:val="30"/>
          <w:szCs w:val="30"/>
        </w:rPr>
        <w:t xml:space="preserve"> </w:t>
      </w:r>
      <w:r w:rsidR="0089378E">
        <w:rPr>
          <w:rFonts w:ascii="Angsana New" w:hAnsi="Angsana New"/>
          <w:sz w:val="30"/>
          <w:szCs w:val="30"/>
          <w:cs/>
        </w:rPr>
        <w:t>30 กันยายน</w:t>
      </w:r>
      <w:r w:rsidR="00FF2E1B" w:rsidRPr="000735BB">
        <w:rPr>
          <w:rFonts w:ascii="Angsana New" w:hAnsi="Angsana New"/>
          <w:sz w:val="30"/>
          <w:szCs w:val="30"/>
          <w:cs/>
        </w:rPr>
        <w:t xml:space="preserve"> </w:t>
      </w:r>
      <w:r w:rsidR="00FF2E1B" w:rsidRPr="000735BB">
        <w:rPr>
          <w:rFonts w:ascii="Angsana New" w:hAnsi="Angsana New"/>
          <w:sz w:val="30"/>
          <w:szCs w:val="30"/>
        </w:rPr>
        <w:t>25</w:t>
      </w:r>
      <w:r w:rsidR="00A7711E" w:rsidRPr="000735BB">
        <w:rPr>
          <w:rFonts w:ascii="Angsana New" w:hAnsi="Angsana New"/>
          <w:sz w:val="30"/>
          <w:szCs w:val="30"/>
        </w:rPr>
        <w:t>6</w:t>
      </w:r>
      <w:r w:rsidR="00261698" w:rsidRPr="000735BB">
        <w:rPr>
          <w:rFonts w:ascii="Angsana New" w:hAnsi="Angsana New"/>
          <w:sz w:val="30"/>
          <w:szCs w:val="30"/>
        </w:rPr>
        <w:t>4</w:t>
      </w:r>
      <w:r w:rsidR="00A7711E" w:rsidRPr="000735BB">
        <w:rPr>
          <w:rFonts w:ascii="Angsana New" w:hAnsi="Angsana New"/>
          <w:sz w:val="30"/>
          <w:szCs w:val="30"/>
        </w:rPr>
        <w:t xml:space="preserve"> </w:t>
      </w:r>
      <w:r w:rsidRPr="000735BB">
        <w:rPr>
          <w:rFonts w:ascii="Angsana New" w:hAnsi="Angsana New"/>
          <w:sz w:val="30"/>
          <w:szCs w:val="30"/>
          <w:cs/>
        </w:rPr>
        <w:t>และ</w:t>
      </w:r>
      <w:r w:rsidR="0026167F" w:rsidRPr="000735BB">
        <w:rPr>
          <w:rFonts w:ascii="Angsana New" w:hAnsi="Angsana New"/>
          <w:sz w:val="30"/>
          <w:szCs w:val="30"/>
          <w:cs/>
        </w:rPr>
        <w:t xml:space="preserve">                </w:t>
      </w:r>
      <w:r w:rsidR="00A7711E" w:rsidRPr="000735BB">
        <w:rPr>
          <w:rFonts w:ascii="Angsana New" w:hAnsi="Angsana New"/>
          <w:sz w:val="30"/>
          <w:szCs w:val="30"/>
          <w:cs/>
        </w:rPr>
        <w:t xml:space="preserve"> </w:t>
      </w:r>
      <w:r w:rsidRPr="000735BB">
        <w:rPr>
          <w:rFonts w:ascii="Angsana New" w:hAnsi="Angsana New"/>
          <w:sz w:val="30"/>
          <w:szCs w:val="30"/>
        </w:rPr>
        <w:t xml:space="preserve">31 </w:t>
      </w:r>
      <w:r w:rsidRPr="000735BB">
        <w:rPr>
          <w:rFonts w:ascii="Angsana New" w:hAnsi="Angsana New"/>
          <w:sz w:val="30"/>
          <w:szCs w:val="30"/>
          <w:cs/>
        </w:rPr>
        <w:t>ธันวาคม</w:t>
      </w:r>
      <w:r w:rsidRPr="000735BB">
        <w:rPr>
          <w:rFonts w:ascii="Angsana New" w:hAnsi="Angsana New"/>
          <w:sz w:val="30"/>
          <w:szCs w:val="30"/>
        </w:rPr>
        <w:t xml:space="preserve"> </w:t>
      </w:r>
      <w:r w:rsidR="00FF2E1B" w:rsidRPr="000735BB">
        <w:rPr>
          <w:rFonts w:ascii="Angsana New" w:hAnsi="Angsana New"/>
          <w:sz w:val="30"/>
          <w:szCs w:val="30"/>
        </w:rPr>
        <w:t>25</w:t>
      </w:r>
      <w:r w:rsidR="00905690" w:rsidRPr="000735BB">
        <w:rPr>
          <w:rFonts w:ascii="Angsana New" w:hAnsi="Angsana New"/>
          <w:sz w:val="30"/>
          <w:szCs w:val="30"/>
          <w:cs/>
        </w:rPr>
        <w:t>6</w:t>
      </w:r>
      <w:r w:rsidR="00261698" w:rsidRPr="000735BB">
        <w:rPr>
          <w:rFonts w:ascii="Angsana New" w:hAnsi="Angsana New"/>
          <w:sz w:val="30"/>
          <w:szCs w:val="30"/>
          <w:cs/>
        </w:rPr>
        <w:t>3</w:t>
      </w:r>
      <w:r w:rsidRPr="000735BB">
        <w:rPr>
          <w:rFonts w:ascii="Angsana New" w:hAnsi="Angsana New"/>
          <w:sz w:val="30"/>
          <w:szCs w:val="30"/>
        </w:rPr>
        <w:t xml:space="preserve"> </w:t>
      </w:r>
      <w:r w:rsidRPr="000735BB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F63DD6" w:rsidRDefault="00F63DD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0735BB" w:rsidRDefault="000735BB">
      <w:r>
        <w:br w:type="page"/>
      </w:r>
    </w:p>
    <w:tbl>
      <w:tblPr>
        <w:tblW w:w="10076" w:type="dxa"/>
        <w:tblInd w:w="-18" w:type="dxa"/>
        <w:tblLook w:val="000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FB1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EB3FB1" w:rsidRPr="008D6154" w:rsidRDefault="00EB3FB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89378E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EB3FB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B3FB1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="00EB3FB1"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C4BE1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C4BE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89378E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EB3FB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B3FB1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="00EB3FB1"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C4BE1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C4BE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EF764E" w:rsidRPr="008D6154" w:rsidTr="00EF764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371D6B" w:rsidRDefault="00EF76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052A63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D04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435D04" w:rsidRPr="00EF764E" w:rsidRDefault="00435D04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การด้อยค่าของลูกหนี้การค้าและ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A755F0" w:rsidRDefault="00435D04" w:rsidP="006D3FA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5D04" w:rsidRPr="00A755F0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430A58" w:rsidRDefault="00435D04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</w:tr>
      <w:tr w:rsidR="00435D04" w:rsidRPr="008D6154" w:rsidTr="003938E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435D04" w:rsidRPr="008D6154" w:rsidRDefault="00435D04" w:rsidP="003938EE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เผื่อการลดมูลค่าของสินค้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าล้าสมัยและเคลื่อนไหวช้า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A755F0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31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5D04" w:rsidRPr="00A755F0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430A58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31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R="00435D04" w:rsidRPr="008D6154" w:rsidTr="003938E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435D04" w:rsidRPr="008D6154" w:rsidRDefault="00435D04" w:rsidP="003938EE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A755F0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5D04" w:rsidRPr="00A755F0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430A58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435D04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435D04" w:rsidRPr="008D6154" w:rsidRDefault="00435D04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ค่าชดเชยสินค้าเสียหายค้างจ่าย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A755F0" w:rsidRDefault="00435D04" w:rsidP="00910F6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3938EE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5D04" w:rsidRPr="00A755F0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430A58" w:rsidRDefault="00435D04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6D3FA4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435D04" w:rsidRPr="008D6154" w:rsidTr="00EF764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435D04" w:rsidRPr="008D6154" w:rsidRDefault="00435D04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A755F0" w:rsidRDefault="00435D04" w:rsidP="006D3FA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5D04" w:rsidRPr="00A755F0" w:rsidRDefault="00435D04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430A58" w:rsidRDefault="00435D04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435D04" w:rsidRPr="00303185" w:rsidRDefault="00435D04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</w:tr>
      <w:tr w:rsidR="00435D04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435D04" w:rsidRPr="008D6154" w:rsidRDefault="00435D04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35D04" w:rsidRPr="00A755F0" w:rsidRDefault="00435D04" w:rsidP="00910F6C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8,999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435D04" w:rsidRPr="00303185" w:rsidRDefault="00435D04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35D04" w:rsidRPr="00303185" w:rsidRDefault="00435D04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5,835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435D04" w:rsidRPr="00303185" w:rsidRDefault="00435D04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35D04" w:rsidRPr="00A755F0" w:rsidRDefault="00435D04" w:rsidP="003938E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8,999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435D04" w:rsidRPr="00430A58" w:rsidRDefault="00435D04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35D04" w:rsidRPr="00303185" w:rsidRDefault="00435D04" w:rsidP="0068745F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5,835</w:t>
            </w:r>
          </w:p>
        </w:tc>
      </w:tr>
      <w:tr w:rsidR="000C4BE1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C4BE1" w:rsidRPr="008D6154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0C4BE1" w:rsidRPr="00A755F0" w:rsidRDefault="000C4BE1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0C4BE1" w:rsidRPr="00303185" w:rsidRDefault="000C4BE1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0C4BE1" w:rsidRPr="00A755F0" w:rsidRDefault="000C4BE1" w:rsidP="00D73D5E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0C4BE1" w:rsidRPr="008D6154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0C4BE1" w:rsidRPr="00303185" w:rsidRDefault="000C4BE1" w:rsidP="0068745F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BE1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C4BE1" w:rsidRPr="008D6154" w:rsidRDefault="000C4BE1" w:rsidP="0027070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8D6154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BE1" w:rsidRPr="008D6154" w:rsidTr="00A23898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C4BE1" w:rsidRPr="008D6154" w:rsidRDefault="000C4BE1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8D6154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D21" w:rsidRPr="008D6154" w:rsidTr="00A23898">
        <w:tc>
          <w:tcPr>
            <w:tcW w:w="4095" w:type="dxa"/>
            <w:tcBorders>
              <w:top w:val="nil"/>
              <w:left w:val="nil"/>
              <w:bottom w:val="nil"/>
            </w:tcBorders>
          </w:tcPr>
          <w:p w:rsidR="00675D21" w:rsidRPr="008D6154" w:rsidRDefault="00675D21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0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75D21" w:rsidRPr="00A755F0" w:rsidRDefault="00675D21" w:rsidP="0004407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,719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675D21" w:rsidRPr="00303185" w:rsidRDefault="00675D2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5D21" w:rsidRPr="00303185" w:rsidRDefault="00675D2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675D21" w:rsidRPr="00303185" w:rsidRDefault="00675D2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5D21" w:rsidRPr="00A755F0" w:rsidRDefault="00675D21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,719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675D21" w:rsidRPr="00430A58" w:rsidRDefault="00675D2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75D21" w:rsidRPr="00303185" w:rsidRDefault="00675D2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</w:tr>
      <w:tr w:rsidR="00675D21" w:rsidRPr="008D6154" w:rsidTr="00A23898">
        <w:tc>
          <w:tcPr>
            <w:tcW w:w="4095" w:type="dxa"/>
            <w:tcBorders>
              <w:top w:val="nil"/>
              <w:left w:val="nil"/>
              <w:bottom w:val="nil"/>
            </w:tcBorders>
          </w:tcPr>
          <w:p w:rsidR="00675D21" w:rsidRPr="008D6154" w:rsidRDefault="00675D2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675D21" w:rsidRPr="00A755F0" w:rsidRDefault="00675D21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,719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75D21" w:rsidRPr="00303185" w:rsidRDefault="00675D21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75D21" w:rsidRPr="00303185" w:rsidRDefault="00675D21" w:rsidP="0072095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75D21" w:rsidRPr="00303185" w:rsidRDefault="00675D21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75D21" w:rsidRPr="00A755F0" w:rsidRDefault="00675D21" w:rsidP="003938E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,719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75D21" w:rsidRPr="00430A58" w:rsidRDefault="00675D21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675D21" w:rsidRPr="00303185" w:rsidRDefault="00675D2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</w:tr>
    </w:tbl>
    <w:p w:rsidR="00905690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5657B" w:rsidRPr="00BD26AD" w:rsidRDefault="001A0C7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หนี้สินผล</w:t>
      </w:r>
      <w:r w:rsidR="004719C9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ประโยชน์</w:t>
      </w:r>
      <w:r w:rsidR="0008243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</w:t>
      </w:r>
      <w:r w:rsidR="0015657B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:rsidR="004719C9" w:rsidRPr="00BD26AD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4719C9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BD26AD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/>
          <w:sz w:val="30"/>
          <w:szCs w:val="30"/>
          <w:cs/>
        </w:rPr>
        <w:t>พนักงานหลังออกจากงานสำหรับ</w:t>
      </w:r>
      <w:r w:rsidRPr="00BD26AD">
        <w:rPr>
          <w:rFonts w:ascii="Angsana New" w:hAnsi="Angsana New" w:hint="cs"/>
          <w:sz w:val="30"/>
          <w:szCs w:val="30"/>
          <w:cs/>
        </w:rPr>
        <w:t>งวด</w:t>
      </w:r>
      <w:r w:rsidR="0089378E">
        <w:rPr>
          <w:rFonts w:ascii="Angsana New" w:hAnsi="Angsana New" w:hint="cs"/>
          <w:sz w:val="30"/>
          <w:szCs w:val="30"/>
          <w:cs/>
        </w:rPr>
        <w:t>เก้า</w:t>
      </w:r>
      <w:r w:rsidRPr="00BD26AD">
        <w:rPr>
          <w:rFonts w:ascii="Angsana New" w:hAnsi="Angsana New" w:hint="cs"/>
          <w:sz w:val="30"/>
          <w:szCs w:val="30"/>
          <w:cs/>
        </w:rPr>
        <w:t>เดือน</w:t>
      </w:r>
      <w:r w:rsidRPr="00BD26A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9378E">
        <w:rPr>
          <w:rFonts w:ascii="Angsana New" w:hAnsi="Angsana New" w:hint="cs"/>
          <w:sz w:val="30"/>
          <w:szCs w:val="30"/>
          <w:cs/>
        </w:rPr>
        <w:t>30 กันยายน</w:t>
      </w:r>
      <w:r w:rsidRPr="00BD26AD">
        <w:rPr>
          <w:rFonts w:ascii="Angsana New" w:hAnsi="Angsana New"/>
          <w:sz w:val="30"/>
          <w:szCs w:val="30"/>
          <w:cs/>
        </w:rPr>
        <w:t xml:space="preserve"> </w:t>
      </w:r>
      <w:r w:rsidRPr="00BD26AD">
        <w:rPr>
          <w:rFonts w:ascii="Angsana New" w:hAnsi="Angsana New"/>
          <w:sz w:val="30"/>
          <w:szCs w:val="30"/>
        </w:rPr>
        <w:t>25</w:t>
      </w:r>
      <w:r w:rsidR="00FC7DDC">
        <w:rPr>
          <w:rFonts w:ascii="Angsana New" w:hAnsi="Angsana New" w:hint="cs"/>
          <w:sz w:val="30"/>
          <w:szCs w:val="30"/>
          <w:cs/>
        </w:rPr>
        <w:t>6</w:t>
      </w:r>
      <w:r w:rsidR="00322795">
        <w:rPr>
          <w:rFonts w:ascii="Angsana New" w:hAnsi="Angsana New" w:hint="cs"/>
          <w:sz w:val="30"/>
          <w:szCs w:val="30"/>
          <w:cs/>
        </w:rPr>
        <w:t>4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 xml:space="preserve">และ </w:t>
      </w:r>
      <w:r w:rsidR="000A523D">
        <w:rPr>
          <w:rFonts w:ascii="Angsana New" w:hAnsi="Angsana New"/>
          <w:sz w:val="30"/>
          <w:szCs w:val="30"/>
        </w:rPr>
        <w:t>256</w:t>
      </w:r>
      <w:r w:rsidR="00322795">
        <w:rPr>
          <w:rFonts w:ascii="Angsana New" w:hAnsi="Angsana New"/>
          <w:sz w:val="30"/>
          <w:szCs w:val="30"/>
        </w:rPr>
        <w:t>3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>มีดังนี้</w:t>
      </w:r>
    </w:p>
    <w:p w:rsidR="00FC7DDC" w:rsidRDefault="00FC7DDC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900C85" w:rsidRDefault="00900C85">
      <w:r>
        <w:br w:type="page"/>
      </w:r>
    </w:p>
    <w:tbl>
      <w:tblPr>
        <w:tblW w:w="9524" w:type="dxa"/>
        <w:tblLook w:val="04A0"/>
      </w:tblPr>
      <w:tblGrid>
        <w:gridCol w:w="6406"/>
        <w:gridCol w:w="1417"/>
        <w:gridCol w:w="283"/>
        <w:gridCol w:w="1418"/>
      </w:tblGrid>
      <w:tr w:rsidR="00FC7DDC" w:rsidRPr="008D6154" w:rsidTr="00082435">
        <w:trPr>
          <w:tblHeader/>
        </w:trPr>
        <w:tc>
          <w:tcPr>
            <w:tcW w:w="6406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687C36" w:rsidRPr="008D6154" w:rsidTr="00082435">
        <w:trPr>
          <w:tblHeader/>
        </w:trPr>
        <w:tc>
          <w:tcPr>
            <w:tcW w:w="6406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8D6154" w:rsidRDefault="00687C36" w:rsidP="003227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3227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8D6154" w:rsidRDefault="00687C36" w:rsidP="003227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32279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322795" w:rsidRPr="008D6154" w:rsidTr="00333AE4">
        <w:tc>
          <w:tcPr>
            <w:tcW w:w="6406" w:type="dxa"/>
            <w:vAlign w:val="bottom"/>
          </w:tcPr>
          <w:p w:rsidR="00322795" w:rsidRPr="008D6154" w:rsidRDefault="00322795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2795" w:rsidRPr="00900C85" w:rsidRDefault="00322795" w:rsidP="00B3568A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0C85">
              <w:rPr>
                <w:rFonts w:ascii="Angsana New" w:hAnsi="Angsana New"/>
                <w:sz w:val="30"/>
                <w:szCs w:val="30"/>
              </w:rPr>
              <w:t>11,615</w:t>
            </w:r>
          </w:p>
        </w:tc>
        <w:tc>
          <w:tcPr>
            <w:tcW w:w="283" w:type="dxa"/>
            <w:vAlign w:val="bottom"/>
          </w:tcPr>
          <w:p w:rsidR="00322795" w:rsidRPr="008D6154" w:rsidRDefault="00322795" w:rsidP="00B3568A">
            <w:pPr>
              <w:pStyle w:val="BodyText2"/>
              <w:tabs>
                <w:tab w:val="left" w:pos="540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2795" w:rsidRPr="00631A48" w:rsidRDefault="00322795" w:rsidP="00B3568A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631A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</w:tr>
      <w:tr w:rsidR="00322795" w:rsidRPr="008D6154" w:rsidTr="00333AE4">
        <w:tc>
          <w:tcPr>
            <w:tcW w:w="6406" w:type="dxa"/>
            <w:vAlign w:val="bottom"/>
          </w:tcPr>
          <w:p w:rsidR="00322795" w:rsidRPr="008D6154" w:rsidRDefault="00322795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22795" w:rsidRPr="00900C85" w:rsidRDefault="00A8427F" w:rsidP="00B3568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66</w:t>
            </w:r>
            <w:r w:rsidR="005C58C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bottom"/>
          </w:tcPr>
          <w:p w:rsidR="00322795" w:rsidRPr="008D6154" w:rsidRDefault="00322795" w:rsidP="00B3568A">
            <w:pPr>
              <w:pStyle w:val="BodyText2"/>
              <w:tabs>
                <w:tab w:val="left" w:pos="540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22795" w:rsidRPr="007A5FA3" w:rsidRDefault="00764D82" w:rsidP="00B3568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548</w:t>
            </w:r>
          </w:p>
        </w:tc>
      </w:tr>
      <w:tr w:rsidR="00322795" w:rsidRPr="008D6154" w:rsidTr="009445C8">
        <w:tc>
          <w:tcPr>
            <w:tcW w:w="6406" w:type="dxa"/>
            <w:vAlign w:val="bottom"/>
          </w:tcPr>
          <w:p w:rsidR="00322795" w:rsidRPr="008D6154" w:rsidRDefault="00322795" w:rsidP="00DD401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:rsidR="00322795" w:rsidRPr="00900C85" w:rsidRDefault="00334F51" w:rsidP="00B3568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5C58C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:rsidR="00322795" w:rsidRPr="008D6154" w:rsidRDefault="00322795" w:rsidP="00B3568A">
            <w:pPr>
              <w:pStyle w:val="BodyText2"/>
              <w:tabs>
                <w:tab w:val="left" w:pos="540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22795" w:rsidRPr="007A5FA3" w:rsidRDefault="00764D82" w:rsidP="00B3568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322795" w:rsidRPr="008D6154" w:rsidTr="00F850F1">
        <w:tc>
          <w:tcPr>
            <w:tcW w:w="6406" w:type="dxa"/>
            <w:vAlign w:val="bottom"/>
          </w:tcPr>
          <w:p w:rsidR="00322795" w:rsidRPr="008D6154" w:rsidRDefault="00322795" w:rsidP="00333AE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2795" w:rsidRPr="00900C85" w:rsidRDefault="00334F51" w:rsidP="00B3568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745</w:t>
            </w:r>
          </w:p>
        </w:tc>
        <w:tc>
          <w:tcPr>
            <w:tcW w:w="283" w:type="dxa"/>
            <w:vAlign w:val="bottom"/>
          </w:tcPr>
          <w:p w:rsidR="00322795" w:rsidRPr="008D6154" w:rsidRDefault="00322795" w:rsidP="00B3568A">
            <w:pPr>
              <w:pStyle w:val="BodyText2"/>
              <w:tabs>
                <w:tab w:val="left" w:pos="540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2795" w:rsidRPr="007A5FA3" w:rsidRDefault="00764D82" w:rsidP="00B3568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  <w:tr w:rsidR="00F850F1" w:rsidRPr="008D6154" w:rsidTr="00F850F1">
        <w:tc>
          <w:tcPr>
            <w:tcW w:w="6406" w:type="dxa"/>
            <w:vAlign w:val="bottom"/>
          </w:tcPr>
          <w:p w:rsidR="00F850F1" w:rsidRPr="008D6154" w:rsidRDefault="00C50E0C" w:rsidP="009445C8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F850F1" w:rsidRPr="00F850F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ขาดทุนจากการวัดมูลค่าประมาณการตามหลักคณิตศาสตร์ประกันภัย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50F1" w:rsidRPr="00900C85" w:rsidRDefault="00F850F1" w:rsidP="00B3568A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  <w:tc>
          <w:tcPr>
            <w:tcW w:w="283" w:type="dxa"/>
            <w:vAlign w:val="bottom"/>
          </w:tcPr>
          <w:p w:rsidR="00F850F1" w:rsidRPr="008D6154" w:rsidRDefault="00F850F1" w:rsidP="00B3568A">
            <w:pPr>
              <w:pStyle w:val="BodyText2"/>
              <w:tabs>
                <w:tab w:val="left" w:pos="540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50F1" w:rsidRPr="007A5FA3" w:rsidRDefault="00F850F1" w:rsidP="00B3568A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322795" w:rsidRPr="008D6154" w:rsidTr="00F850F1">
        <w:tc>
          <w:tcPr>
            <w:tcW w:w="6406" w:type="dxa"/>
            <w:vAlign w:val="bottom"/>
          </w:tcPr>
          <w:p w:rsidR="00322795" w:rsidRPr="008D6154" w:rsidRDefault="00322795" w:rsidP="009445C8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="0089378E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2795" w:rsidRPr="00900C85" w:rsidRDefault="00334F51" w:rsidP="00B3568A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,066</w:t>
            </w:r>
          </w:p>
        </w:tc>
        <w:tc>
          <w:tcPr>
            <w:tcW w:w="283" w:type="dxa"/>
            <w:vAlign w:val="bottom"/>
          </w:tcPr>
          <w:p w:rsidR="00322795" w:rsidRPr="008D6154" w:rsidRDefault="00322795" w:rsidP="00B3568A">
            <w:pPr>
              <w:pStyle w:val="BodyText2"/>
              <w:tabs>
                <w:tab w:val="left" w:pos="540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2795" w:rsidRPr="007A5FA3" w:rsidRDefault="00322795" w:rsidP="00564BB5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11,</w:t>
            </w:r>
            <w:r w:rsidR="00564BB5">
              <w:rPr>
                <w:rFonts w:ascii="Angsana New" w:hAnsi="Angsana New"/>
                <w:sz w:val="30"/>
                <w:szCs w:val="30"/>
              </w:rPr>
              <w:t>383</w:t>
            </w:r>
          </w:p>
        </w:tc>
      </w:tr>
    </w:tbl>
    <w:p w:rsidR="00CD0E73" w:rsidRPr="009D7C3D" w:rsidRDefault="00CD0E73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:rsidR="00931FFE" w:rsidRDefault="009D3204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ในไตรมาสที่ 2 ของปี 2564 ได้มีการคำนวณ</w:t>
      </w:r>
      <w:r w:rsidR="00E15E6E">
        <w:rPr>
          <w:rFonts w:ascii="Angsana New" w:hAnsi="Angsana New" w:hint="cs"/>
          <w:sz w:val="30"/>
          <w:szCs w:val="30"/>
          <w:cs/>
        </w:rPr>
        <w:t>และวัดมูลค่า</w:t>
      </w:r>
      <w:r>
        <w:rPr>
          <w:rFonts w:ascii="Angsana New" w:hAnsi="Angsana New" w:hint="cs"/>
          <w:sz w:val="30"/>
          <w:szCs w:val="30"/>
          <w:cs/>
        </w:rPr>
        <w:t xml:space="preserve">ประมาณการหนี้สินดังกล่าวข้างต้นใหม่โดยนักคณิตศาสตร์ประกันภัย ทั้งนี้ </w:t>
      </w:r>
      <w:r w:rsidR="0076293F">
        <w:rPr>
          <w:rFonts w:ascii="Angsana New" w:hAnsi="Angsana New" w:hint="cs"/>
          <w:sz w:val="30"/>
          <w:szCs w:val="30"/>
          <w:cs/>
        </w:rPr>
        <w:t>ผล</w:t>
      </w:r>
      <w:r w:rsidR="00931FFE" w:rsidRPr="00931FFE">
        <w:rPr>
          <w:rFonts w:ascii="Angsana New" w:hAnsi="Angsana New" w:hint="cs"/>
          <w:sz w:val="30"/>
          <w:szCs w:val="30"/>
          <w:cs/>
        </w:rPr>
        <w:t>ขาดทุนจากการวัดมูลค่าประมาณการตามหลักคณิตศาสตร์ประกันภัย</w:t>
      </w:r>
      <w:r w:rsidR="004631D9">
        <w:rPr>
          <w:rFonts w:ascii="Angsana New" w:hAnsi="Angsana New" w:hint="cs"/>
          <w:sz w:val="30"/>
          <w:szCs w:val="30"/>
          <w:cs/>
        </w:rPr>
        <w:t xml:space="preserve">ในปี 2564 </w:t>
      </w:r>
      <w:r w:rsidR="00931FFE" w:rsidRPr="00931FFE">
        <w:rPr>
          <w:rFonts w:ascii="Angsana New" w:hAnsi="Angsana New" w:hint="cs"/>
          <w:sz w:val="30"/>
          <w:szCs w:val="30"/>
          <w:cs/>
        </w:rPr>
        <w:t xml:space="preserve">ประกอบด้วย </w:t>
      </w:r>
      <w:r w:rsidR="00931FFE" w:rsidRPr="00931FFE">
        <w:rPr>
          <w:rFonts w:ascii="Angsana New" w:hAnsi="Angsana New"/>
          <w:sz w:val="30"/>
          <w:szCs w:val="30"/>
        </w:rPr>
        <w:t xml:space="preserve">(1) </w:t>
      </w:r>
      <w:r w:rsidR="00931FFE" w:rsidRPr="00931FFE">
        <w:rPr>
          <w:rFonts w:ascii="Angsana New" w:hAnsi="Angsana New" w:hint="cs"/>
          <w:sz w:val="30"/>
          <w:szCs w:val="30"/>
          <w:cs/>
        </w:rPr>
        <w:t>ขาดทุนจากการปรับปรุง</w:t>
      </w:r>
      <w:r w:rsidR="00AC3CA9">
        <w:rPr>
          <w:rFonts w:ascii="Angsana New" w:hAnsi="Angsana New" w:hint="cs"/>
          <w:sz w:val="30"/>
          <w:szCs w:val="30"/>
          <w:cs/>
        </w:rPr>
        <w:t>ค่า</w:t>
      </w:r>
      <w:r w:rsidR="00931FFE" w:rsidRPr="00931FFE">
        <w:rPr>
          <w:rFonts w:ascii="Angsana New" w:hAnsi="Angsana New" w:hint="cs"/>
          <w:sz w:val="30"/>
          <w:szCs w:val="30"/>
          <w:cs/>
        </w:rPr>
        <w:t xml:space="preserve">ประสบการณ์เป็นจำนวนเงินประมาณ </w:t>
      </w:r>
      <w:r w:rsidR="00C84933">
        <w:rPr>
          <w:rFonts w:ascii="Angsana New" w:hAnsi="Angsana New"/>
          <w:sz w:val="30"/>
          <w:szCs w:val="30"/>
        </w:rPr>
        <w:t>891</w:t>
      </w:r>
      <w:r w:rsidR="00931FFE" w:rsidRPr="00931FFE">
        <w:rPr>
          <w:rFonts w:ascii="Angsana New" w:hAnsi="Angsana New"/>
          <w:sz w:val="30"/>
          <w:szCs w:val="30"/>
        </w:rPr>
        <w:t xml:space="preserve"> </w:t>
      </w:r>
      <w:r w:rsidR="00931FFE" w:rsidRPr="00931FFE">
        <w:rPr>
          <w:rFonts w:ascii="Angsana New" w:hAnsi="Angsana New" w:hint="cs"/>
          <w:sz w:val="30"/>
          <w:szCs w:val="30"/>
          <w:cs/>
        </w:rPr>
        <w:t>พันบาท</w:t>
      </w:r>
      <w:r w:rsidR="00931FFE" w:rsidRPr="00931FFE">
        <w:rPr>
          <w:rFonts w:ascii="Angsana New" w:hAnsi="Angsana New"/>
          <w:sz w:val="30"/>
          <w:szCs w:val="30"/>
        </w:rPr>
        <w:t xml:space="preserve"> (2) </w:t>
      </w:r>
      <w:r w:rsidR="00C90BB8">
        <w:rPr>
          <w:rFonts w:ascii="Angsana New" w:hAnsi="Angsana New" w:hint="cs"/>
          <w:sz w:val="30"/>
          <w:szCs w:val="30"/>
          <w:cs/>
        </w:rPr>
        <w:t>ขาดทุน</w:t>
      </w:r>
      <w:r w:rsidR="00931FFE" w:rsidRPr="00931FFE">
        <w:rPr>
          <w:rFonts w:ascii="Angsana New" w:hAnsi="Angsana New" w:hint="cs"/>
          <w:sz w:val="30"/>
          <w:szCs w:val="30"/>
          <w:cs/>
        </w:rPr>
        <w:t>จากการเปลี่ยนแปลง</w:t>
      </w:r>
      <w:r w:rsidR="003D78DA">
        <w:rPr>
          <w:rFonts w:ascii="Angsana New" w:hAnsi="Angsana New" w:hint="cs"/>
          <w:sz w:val="30"/>
          <w:szCs w:val="30"/>
          <w:cs/>
        </w:rPr>
        <w:t>ของ</w:t>
      </w:r>
      <w:r w:rsidR="00931FFE" w:rsidRPr="00931FFE">
        <w:rPr>
          <w:rFonts w:ascii="Angsana New" w:hAnsi="Angsana New" w:hint="cs"/>
          <w:sz w:val="30"/>
          <w:szCs w:val="30"/>
          <w:cs/>
        </w:rPr>
        <w:t>สมมติฐาน</w:t>
      </w:r>
      <w:r w:rsidR="00D57CA4">
        <w:rPr>
          <w:rFonts w:ascii="Angsana New" w:hAnsi="Angsana New" w:hint="cs"/>
          <w:sz w:val="30"/>
          <w:szCs w:val="30"/>
          <w:cs/>
        </w:rPr>
        <w:t>ด้าน</w:t>
      </w:r>
      <w:r w:rsidR="00931FFE" w:rsidRPr="00931FFE">
        <w:rPr>
          <w:rFonts w:ascii="Angsana New" w:hAnsi="Angsana New" w:hint="cs"/>
          <w:sz w:val="30"/>
          <w:szCs w:val="30"/>
          <w:cs/>
        </w:rPr>
        <w:t xml:space="preserve">การเงินเป็นจำนวนเงินประมาณ </w:t>
      </w:r>
      <w:r w:rsidR="00C84933">
        <w:rPr>
          <w:rFonts w:ascii="Angsana New" w:hAnsi="Angsana New"/>
          <w:sz w:val="30"/>
          <w:szCs w:val="30"/>
        </w:rPr>
        <w:t>1,221</w:t>
      </w:r>
      <w:r w:rsidR="00931FFE" w:rsidRPr="00931FFE">
        <w:rPr>
          <w:rFonts w:ascii="Angsana New" w:hAnsi="Angsana New"/>
          <w:sz w:val="30"/>
          <w:szCs w:val="30"/>
        </w:rPr>
        <w:t xml:space="preserve"> </w:t>
      </w:r>
      <w:r w:rsidR="00931FFE" w:rsidRPr="00931FFE">
        <w:rPr>
          <w:rFonts w:ascii="Angsana New" w:hAnsi="Angsana New" w:hint="cs"/>
          <w:sz w:val="30"/>
          <w:szCs w:val="30"/>
          <w:cs/>
        </w:rPr>
        <w:t xml:space="preserve">พันบาทและ </w:t>
      </w:r>
      <w:r w:rsidR="00931FFE" w:rsidRPr="00931FFE">
        <w:rPr>
          <w:rFonts w:ascii="Angsana New" w:hAnsi="Angsana New"/>
          <w:sz w:val="30"/>
          <w:szCs w:val="30"/>
        </w:rPr>
        <w:t xml:space="preserve">(3) </w:t>
      </w:r>
      <w:r w:rsidR="009F7B27">
        <w:rPr>
          <w:rFonts w:ascii="Angsana New" w:hAnsi="Angsana New" w:hint="cs"/>
          <w:sz w:val="30"/>
          <w:szCs w:val="30"/>
          <w:cs/>
        </w:rPr>
        <w:t>กำไร</w:t>
      </w:r>
      <w:r w:rsidR="00931FFE" w:rsidRPr="00931FFE">
        <w:rPr>
          <w:rFonts w:ascii="Angsana New" w:hAnsi="Angsana New" w:hint="cs"/>
          <w:sz w:val="30"/>
          <w:szCs w:val="30"/>
          <w:cs/>
        </w:rPr>
        <w:t>จากการเปลี่ยนแปลงของสมมติฐาน</w:t>
      </w:r>
      <w:r w:rsidR="00D57CA4">
        <w:rPr>
          <w:rFonts w:ascii="Angsana New" w:hAnsi="Angsana New" w:hint="cs"/>
          <w:sz w:val="30"/>
          <w:szCs w:val="30"/>
          <w:cs/>
        </w:rPr>
        <w:t>ด้าน</w:t>
      </w:r>
      <w:r w:rsidR="00931FFE" w:rsidRPr="00931FFE">
        <w:rPr>
          <w:rFonts w:ascii="Angsana New" w:hAnsi="Angsana New" w:hint="cs"/>
          <w:sz w:val="30"/>
          <w:szCs w:val="30"/>
          <w:cs/>
        </w:rPr>
        <w:t xml:space="preserve">ประชากรศาสตร์เป็นจำนวนเงินประมาณ </w:t>
      </w:r>
      <w:r w:rsidR="00C84933">
        <w:rPr>
          <w:rFonts w:ascii="Angsana New" w:hAnsi="Angsana New"/>
          <w:sz w:val="30"/>
          <w:szCs w:val="30"/>
        </w:rPr>
        <w:t>406</w:t>
      </w:r>
      <w:r w:rsidR="00931FFE" w:rsidRPr="00931FFE">
        <w:rPr>
          <w:rFonts w:ascii="Angsana New" w:hAnsi="Angsana New"/>
          <w:sz w:val="30"/>
          <w:szCs w:val="30"/>
        </w:rPr>
        <w:t xml:space="preserve"> </w:t>
      </w:r>
      <w:r w:rsidR="00931FFE" w:rsidRPr="00931FFE">
        <w:rPr>
          <w:rFonts w:ascii="Angsana New" w:hAnsi="Angsana New" w:hint="cs"/>
          <w:sz w:val="30"/>
          <w:szCs w:val="30"/>
          <w:cs/>
        </w:rPr>
        <w:t>พันบาท</w:t>
      </w:r>
    </w:p>
    <w:p w:rsidR="00931FFE" w:rsidRPr="009D7C3D" w:rsidRDefault="00931FFE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24"/>
          <w:szCs w:val="24"/>
          <w:cs/>
        </w:rPr>
      </w:pPr>
    </w:p>
    <w:p w:rsidR="0074122B" w:rsidRPr="001C0B0B" w:rsidRDefault="0074122B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1C0B0B">
        <w:rPr>
          <w:rFonts w:ascii="Angsana New" w:hAnsi="Angsana New" w:hint="cs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</w:t>
      </w:r>
      <w:r w:rsidR="00355306" w:rsidRPr="001C0B0B">
        <w:rPr>
          <w:rFonts w:ascii="Angsana New" w:hAnsi="Angsana New" w:hint="cs"/>
          <w:sz w:val="30"/>
          <w:szCs w:val="30"/>
          <w:cs/>
        </w:rPr>
        <w:t xml:space="preserve"> </w:t>
      </w:r>
      <w:r w:rsidRPr="001C0B0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06277" w:rsidRPr="002051C2" w:rsidRDefault="00806277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p w:rsidR="0074122B" w:rsidRPr="001C0B0B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1C0B0B">
        <w:rPr>
          <w:rFonts w:ascii="Angsana New" w:hAnsi="Angsana New" w:hint="cs"/>
          <w:sz w:val="30"/>
          <w:szCs w:val="30"/>
          <w:cs/>
        </w:rPr>
        <w:t>อัตราคิดลด</w:t>
      </w:r>
      <w:r w:rsidRPr="001C0B0B">
        <w:rPr>
          <w:rFonts w:ascii="Angsana New" w:hAnsi="Angsana New" w:hint="cs"/>
          <w:sz w:val="30"/>
          <w:szCs w:val="30"/>
          <w:cs/>
        </w:rPr>
        <w:tab/>
      </w:r>
      <w:r w:rsidRPr="001C0B0B">
        <w:rPr>
          <w:rFonts w:ascii="Angsana New" w:hAnsi="Angsana New" w:hint="cs"/>
          <w:sz w:val="30"/>
          <w:szCs w:val="30"/>
          <w:cs/>
        </w:rPr>
        <w:tab/>
      </w:r>
      <w:r w:rsidRPr="001C0B0B">
        <w:rPr>
          <w:rFonts w:ascii="Angsana New" w:hAnsi="Angsana New" w:hint="cs"/>
          <w:sz w:val="30"/>
          <w:szCs w:val="30"/>
          <w:cs/>
        </w:rPr>
        <w:tab/>
      </w:r>
      <w:r w:rsidRPr="001C0B0B">
        <w:rPr>
          <w:rFonts w:ascii="Angsana New" w:hAnsi="Angsana New" w:hint="cs"/>
          <w:sz w:val="30"/>
          <w:szCs w:val="30"/>
          <w:cs/>
        </w:rPr>
        <w:tab/>
      </w:r>
      <w:r w:rsidR="00CD3BBB">
        <w:rPr>
          <w:rFonts w:ascii="Angsana New" w:hAnsi="Angsana New" w:hint="cs"/>
          <w:sz w:val="30"/>
          <w:szCs w:val="30"/>
          <w:cs/>
        </w:rPr>
        <w:t>ร้อยละ 1.17</w:t>
      </w:r>
      <w:r w:rsidR="00E63EC3">
        <w:rPr>
          <w:rFonts w:ascii="Angsana New" w:hAnsi="Angsana New" w:hint="cs"/>
          <w:sz w:val="30"/>
          <w:szCs w:val="30"/>
          <w:cs/>
        </w:rPr>
        <w:t xml:space="preserve"> ต่อปีในปี 2564 และ</w:t>
      </w:r>
      <w:r w:rsidR="00334412" w:rsidRPr="001C0B0B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1C0B0B">
        <w:rPr>
          <w:rFonts w:ascii="Angsana New" w:hAnsi="Angsana New"/>
          <w:sz w:val="30"/>
          <w:szCs w:val="30"/>
          <w:cs/>
        </w:rPr>
        <w:t xml:space="preserve"> </w:t>
      </w:r>
      <w:r w:rsidR="00334412" w:rsidRPr="001C0B0B">
        <w:rPr>
          <w:rFonts w:ascii="Angsana New" w:hAnsi="Angsana New" w:hint="cs"/>
          <w:sz w:val="30"/>
          <w:szCs w:val="30"/>
          <w:cs/>
        </w:rPr>
        <w:t>2.66</w:t>
      </w:r>
      <w:r w:rsidR="00334412" w:rsidRPr="001C0B0B">
        <w:rPr>
          <w:rFonts w:ascii="Angsana New" w:hAnsi="Angsana New"/>
          <w:sz w:val="30"/>
          <w:szCs w:val="30"/>
          <w:cs/>
        </w:rPr>
        <w:t xml:space="preserve"> </w:t>
      </w:r>
      <w:r w:rsidR="00334412" w:rsidRPr="001C0B0B">
        <w:rPr>
          <w:rFonts w:ascii="Angsana New" w:hAnsi="Angsana New" w:hint="cs"/>
          <w:sz w:val="30"/>
          <w:szCs w:val="30"/>
          <w:cs/>
        </w:rPr>
        <w:t>ต่อปี</w:t>
      </w:r>
      <w:r w:rsidR="00E63EC3">
        <w:rPr>
          <w:rFonts w:ascii="Angsana New" w:hAnsi="Angsana New" w:hint="cs"/>
          <w:sz w:val="30"/>
          <w:szCs w:val="30"/>
          <w:cs/>
        </w:rPr>
        <w:t>ในปี 2563</w:t>
      </w:r>
    </w:p>
    <w:p w:rsidR="0074122B" w:rsidRPr="001C0B0B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1C0B0B">
        <w:rPr>
          <w:rFonts w:ascii="Angsana New" w:hAnsi="Angsana New" w:hint="cs"/>
          <w:sz w:val="30"/>
          <w:szCs w:val="30"/>
          <w:cs/>
        </w:rPr>
        <w:t>อัตราการขึ้นเงินเดือน</w:t>
      </w:r>
      <w:r w:rsidRPr="001C0B0B">
        <w:rPr>
          <w:rFonts w:ascii="Angsana New" w:hAnsi="Angsana New" w:hint="cs"/>
          <w:sz w:val="30"/>
          <w:szCs w:val="30"/>
          <w:cs/>
        </w:rPr>
        <w:tab/>
      </w:r>
      <w:r w:rsidRPr="001C0B0B">
        <w:rPr>
          <w:rFonts w:ascii="Angsana New" w:hAnsi="Angsana New" w:hint="cs"/>
          <w:sz w:val="30"/>
          <w:szCs w:val="30"/>
          <w:cs/>
        </w:rPr>
        <w:tab/>
      </w:r>
      <w:r w:rsidRPr="001C0B0B">
        <w:rPr>
          <w:rFonts w:ascii="Angsana New" w:hAnsi="Angsana New" w:hint="cs"/>
          <w:sz w:val="30"/>
          <w:szCs w:val="30"/>
          <w:cs/>
        </w:rPr>
        <w:tab/>
      </w:r>
      <w:r w:rsidR="00334412" w:rsidRPr="001C0B0B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1C0B0B">
        <w:rPr>
          <w:rFonts w:ascii="Angsana New" w:hAnsi="Angsana New"/>
          <w:sz w:val="30"/>
          <w:szCs w:val="30"/>
          <w:cs/>
        </w:rPr>
        <w:t xml:space="preserve"> </w:t>
      </w:r>
      <w:r w:rsidR="00334412" w:rsidRPr="001C0B0B">
        <w:rPr>
          <w:rFonts w:ascii="Angsana New" w:hAnsi="Angsana New" w:hint="cs"/>
          <w:sz w:val="30"/>
          <w:szCs w:val="30"/>
          <w:cs/>
        </w:rPr>
        <w:t>3</w:t>
      </w:r>
      <w:r w:rsidR="00334412" w:rsidRPr="001C0B0B">
        <w:rPr>
          <w:rFonts w:ascii="Angsana New" w:hAnsi="Angsana New"/>
          <w:sz w:val="30"/>
          <w:szCs w:val="30"/>
          <w:cs/>
        </w:rPr>
        <w:t xml:space="preserve"> </w:t>
      </w:r>
      <w:r w:rsidR="00334412" w:rsidRPr="001C0B0B">
        <w:rPr>
          <w:rFonts w:ascii="Angsana New" w:hAnsi="Angsana New" w:hint="cs"/>
          <w:sz w:val="30"/>
          <w:szCs w:val="30"/>
          <w:cs/>
        </w:rPr>
        <w:t>ต่อปี</w:t>
      </w:r>
      <w:r w:rsidR="00E6223C">
        <w:rPr>
          <w:rFonts w:ascii="Angsana New" w:hAnsi="Angsana New" w:hint="cs"/>
          <w:sz w:val="30"/>
          <w:szCs w:val="30"/>
          <w:cs/>
        </w:rPr>
        <w:t>ในปี 2564 และ 2563</w:t>
      </w:r>
    </w:p>
    <w:p w:rsidR="00716FC9" w:rsidRPr="001C0B0B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  <w:r w:rsidRPr="001C0B0B">
        <w:rPr>
          <w:rFonts w:ascii="Angsana New" w:hAnsi="Angsana New" w:hint="cs"/>
          <w:sz w:val="30"/>
          <w:szCs w:val="30"/>
          <w:cs/>
        </w:rPr>
        <w:t>อัตราการหมุนเวียนของพนักงาน</w:t>
      </w:r>
      <w:r w:rsidR="0074122B" w:rsidRPr="001C0B0B">
        <w:rPr>
          <w:rFonts w:ascii="Angsana New" w:hAnsi="Angsana New" w:hint="cs"/>
          <w:sz w:val="30"/>
          <w:szCs w:val="30"/>
          <w:cs/>
        </w:rPr>
        <w:tab/>
      </w:r>
      <w:r w:rsidR="00E6223C">
        <w:rPr>
          <w:rFonts w:ascii="Angsana New" w:hAnsi="Angsana New" w:hint="cs"/>
          <w:sz w:val="30"/>
          <w:szCs w:val="30"/>
          <w:cs/>
        </w:rPr>
        <w:tab/>
        <w:t>ร้อยละ 9 - 46 ต่อปีในปี 2564 และ</w:t>
      </w:r>
      <w:r w:rsidRPr="001C0B0B">
        <w:rPr>
          <w:rFonts w:ascii="Angsana New" w:hAnsi="Angsana New"/>
          <w:sz w:val="30"/>
          <w:szCs w:val="30"/>
          <w:cs/>
        </w:rPr>
        <w:t xml:space="preserve">ร้อยละ </w:t>
      </w:r>
      <w:r w:rsidRPr="001C0B0B">
        <w:rPr>
          <w:rFonts w:ascii="Angsana New" w:hAnsi="Angsana New" w:hint="cs"/>
          <w:sz w:val="30"/>
          <w:szCs w:val="30"/>
          <w:cs/>
        </w:rPr>
        <w:t>8</w:t>
      </w:r>
      <w:r w:rsidRPr="001C0B0B">
        <w:rPr>
          <w:rFonts w:ascii="Angsana New" w:hAnsi="Angsana New"/>
          <w:sz w:val="30"/>
          <w:szCs w:val="30"/>
        </w:rPr>
        <w:t xml:space="preserve"> - 35 </w:t>
      </w:r>
      <w:r w:rsidRPr="001C0B0B">
        <w:rPr>
          <w:rFonts w:ascii="Angsana New" w:hAnsi="Angsana New"/>
          <w:sz w:val="30"/>
          <w:szCs w:val="30"/>
          <w:cs/>
        </w:rPr>
        <w:t>ต่อปี</w:t>
      </w:r>
      <w:r w:rsidR="00E6223C">
        <w:rPr>
          <w:rFonts w:ascii="Angsana New" w:hAnsi="Angsana New" w:hint="cs"/>
          <w:sz w:val="30"/>
          <w:szCs w:val="30"/>
          <w:cs/>
        </w:rPr>
        <w:t>ในปี 2563</w:t>
      </w:r>
    </w:p>
    <w:p w:rsidR="003F57DB" w:rsidRPr="009D7C3D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24"/>
          <w:szCs w:val="24"/>
        </w:rPr>
      </w:pPr>
    </w:p>
    <w:p w:rsidR="00E66FE1" w:rsidRPr="001C0B0B" w:rsidRDefault="00E66FE1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1C0B0B">
        <w:rPr>
          <w:rFonts w:ascii="Angsana New" w:hAnsi="Angsana New" w:hint="cs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</w:t>
      </w:r>
      <w:r w:rsidR="00082435" w:rsidRPr="001C0B0B">
        <w:rPr>
          <w:rFonts w:ascii="Angsana New" w:hAnsi="Angsana New" w:hint="cs"/>
          <w:sz w:val="30"/>
          <w:szCs w:val="30"/>
          <w:cs/>
        </w:rPr>
        <w:t>ของ</w:t>
      </w:r>
      <w:r w:rsidRPr="001C0B0B">
        <w:rPr>
          <w:rFonts w:ascii="Angsana New" w:hAnsi="Angsana New" w:hint="cs"/>
          <w:sz w:val="30"/>
          <w:szCs w:val="30"/>
          <w:cs/>
        </w:rPr>
        <w:t>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1230EE" w:rsidRPr="009D7C3D" w:rsidRDefault="001230EE" w:rsidP="00E66FE1">
      <w:pPr>
        <w:pStyle w:val="BodyText2"/>
        <w:ind w:left="0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E66FE1" w:rsidRPr="001C0B0B" w:rsidTr="00157F34">
        <w:tc>
          <w:tcPr>
            <w:tcW w:w="4786" w:type="dxa"/>
            <w:vAlign w:val="bottom"/>
          </w:tcPr>
          <w:p w:rsidR="00E66FE1" w:rsidRPr="001C0B0B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หนี้สินอาจเพิ่มขึ้น (ลดลง) จากการ</w:t>
            </w:r>
          </w:p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E66FE1" w:rsidRPr="001C0B0B" w:rsidTr="00157F34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1C0B0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1C0B0B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1C0B0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1C0B0B" w:rsidRPr="001C0B0B" w:rsidTr="00157F34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1C0B0B" w:rsidRPr="001C0B0B" w:rsidRDefault="001C0B0B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อัตราคิดลด</w:t>
            </w:r>
            <w:r w:rsidR="00EF47A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1</w:t>
            </w:r>
            <w:r w:rsidRPr="001C0B0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  <w:vMerge/>
          </w:tcPr>
          <w:p w:rsidR="001C0B0B" w:rsidRPr="001C0B0B" w:rsidRDefault="001C0B0B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0B0B" w:rsidRPr="001C0B0B" w:rsidRDefault="001C0B0B" w:rsidP="0088269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0B0B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882690">
              <w:rPr>
                <w:rFonts w:ascii="Angsana New" w:hAnsi="Angsana New"/>
                <w:sz w:val="30"/>
                <w:szCs w:val="30"/>
              </w:rPr>
              <w:t>827</w:t>
            </w:r>
            <w:r w:rsidRPr="001C0B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</w:tcPr>
          <w:p w:rsidR="001C0B0B" w:rsidRPr="001C0B0B" w:rsidRDefault="001C0B0B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1C0B0B" w:rsidRPr="001C0B0B" w:rsidRDefault="001C0B0B" w:rsidP="00882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0B0B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="00882690">
              <w:rPr>
                <w:rFonts w:ascii="Angsana New" w:hAnsi="Angsana New"/>
                <w:sz w:val="30"/>
                <w:szCs w:val="30"/>
              </w:rPr>
              <w:t>925</w:t>
            </w:r>
          </w:p>
        </w:tc>
      </w:tr>
      <w:tr w:rsidR="001C0B0B" w:rsidRPr="001C0B0B" w:rsidTr="00157F34">
        <w:tc>
          <w:tcPr>
            <w:tcW w:w="4786" w:type="dxa"/>
            <w:vAlign w:val="bottom"/>
          </w:tcPr>
          <w:p w:rsidR="001C0B0B" w:rsidRPr="001C0B0B" w:rsidRDefault="001C0B0B" w:rsidP="00157F34">
            <w:pPr>
              <w:pStyle w:val="NoSpacing"/>
              <w:ind w:right="-23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0B0B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  <w:r w:rsidR="00EF47A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1</w:t>
            </w:r>
            <w:r w:rsidRPr="001C0B0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:rsidR="001C0B0B" w:rsidRPr="001C0B0B" w:rsidRDefault="001C0B0B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1C0B0B" w:rsidRPr="001C0B0B" w:rsidRDefault="00882690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1,010</w:t>
            </w:r>
          </w:p>
        </w:tc>
        <w:tc>
          <w:tcPr>
            <w:tcW w:w="261" w:type="dxa"/>
          </w:tcPr>
          <w:p w:rsidR="001C0B0B" w:rsidRPr="001C0B0B" w:rsidRDefault="001C0B0B" w:rsidP="0068745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1C0B0B" w:rsidRPr="001C0B0B" w:rsidRDefault="001C0B0B" w:rsidP="00A636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0B0B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="00882690">
              <w:rPr>
                <w:rFonts w:ascii="Angsana New" w:hAnsi="Angsana New"/>
                <w:sz w:val="30"/>
                <w:szCs w:val="30"/>
              </w:rPr>
              <w:t>915</w:t>
            </w:r>
            <w:r w:rsidRPr="001C0B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C0B0B" w:rsidRPr="00353421" w:rsidTr="00157F34">
        <w:tc>
          <w:tcPr>
            <w:tcW w:w="4786" w:type="dxa"/>
            <w:vAlign w:val="bottom"/>
          </w:tcPr>
          <w:p w:rsidR="001C0B0B" w:rsidRPr="00353421" w:rsidRDefault="001C0B0B" w:rsidP="00157F34">
            <w:pPr>
              <w:pStyle w:val="NoSpacing"/>
              <w:ind w:right="-515"/>
              <w:rPr>
                <w:rFonts w:ascii="Angsana New" w:eastAsia="SimSun" w:hAnsi="Angsana New" w:cs="Angsana New"/>
                <w:sz w:val="29"/>
                <w:szCs w:val="29"/>
              </w:rPr>
            </w:pPr>
            <w:r w:rsidRPr="00353421">
              <w:rPr>
                <w:rFonts w:ascii="Angsana New" w:eastAsia="SimSun" w:hAnsi="Angsana New" w:cs="Angsana New"/>
                <w:sz w:val="29"/>
                <w:szCs w:val="29"/>
                <w:cs/>
              </w:rPr>
              <w:t>อัตราการหมุนเวียนของพนักงาน</w:t>
            </w:r>
            <w:r w:rsidR="00EF47A7">
              <w:rPr>
                <w:rFonts w:ascii="Angsana New" w:eastAsia="SimSun" w:hAnsi="Angsana New" w:cs="Angsana New" w:hint="cs"/>
                <w:sz w:val="29"/>
                <w:szCs w:val="29"/>
                <w:cs/>
              </w:rPr>
              <w:t xml:space="preserve"> (เพิ่มขึ้น/ลดลงร้อยละ 20</w:t>
            </w:r>
            <w:r w:rsidRPr="00353421">
              <w:rPr>
                <w:rFonts w:ascii="Angsana New" w:eastAsia="SimSun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302" w:type="dxa"/>
          </w:tcPr>
          <w:p w:rsidR="001C0B0B" w:rsidRPr="00353421" w:rsidRDefault="001C0B0B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1C0B0B" w:rsidRPr="00353421" w:rsidRDefault="001C0B0B" w:rsidP="00A636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53421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882690">
              <w:rPr>
                <w:rFonts w:ascii="Angsana New" w:hAnsi="Angsana New"/>
                <w:sz w:val="29"/>
                <w:szCs w:val="29"/>
              </w:rPr>
              <w:t>1,796</w:t>
            </w:r>
            <w:r w:rsidRPr="00353421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261" w:type="dxa"/>
          </w:tcPr>
          <w:p w:rsidR="001C0B0B" w:rsidRPr="00353421" w:rsidRDefault="001C0B0B" w:rsidP="0068745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8" w:type="dxa"/>
            <w:vAlign w:val="bottom"/>
          </w:tcPr>
          <w:p w:rsidR="001C0B0B" w:rsidRPr="00353421" w:rsidRDefault="001C0B0B" w:rsidP="00A6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53421">
              <w:rPr>
                <w:rFonts w:ascii="Angsana New" w:hAnsi="Angsana New"/>
                <w:sz w:val="29"/>
                <w:szCs w:val="29"/>
                <w:cs/>
              </w:rPr>
              <w:t xml:space="preserve">                 </w:t>
            </w:r>
            <w:r w:rsidR="00882690">
              <w:rPr>
                <w:rFonts w:ascii="Angsana New" w:hAnsi="Angsana New"/>
                <w:sz w:val="29"/>
                <w:szCs w:val="29"/>
              </w:rPr>
              <w:t>2,268</w:t>
            </w:r>
          </w:p>
        </w:tc>
      </w:tr>
    </w:tbl>
    <w:p w:rsidR="00125972" w:rsidRDefault="00125972" w:rsidP="00C13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9"/>
          <w:szCs w:val="29"/>
          <w:cs/>
        </w:rPr>
      </w:pPr>
    </w:p>
    <w:p w:rsidR="00D40DF0" w:rsidRPr="00ED4C8D" w:rsidRDefault="00D40DF0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9"/>
          <w:szCs w:val="29"/>
        </w:rPr>
      </w:pPr>
      <w:r w:rsidRPr="00ED4C8D">
        <w:rPr>
          <w:rFonts w:ascii="Angsana New" w:hAnsi="Angsana New"/>
          <w:b/>
          <w:bCs/>
          <w:color w:val="000000"/>
          <w:sz w:val="29"/>
          <w:szCs w:val="29"/>
          <w:cs/>
        </w:rPr>
        <w:lastRenderedPageBreak/>
        <w:t>เงินกู้ยืมระยะสั้นจากบุคคลและกิจการอื่น</w:t>
      </w:r>
    </w:p>
    <w:p w:rsidR="006D7BE8" w:rsidRPr="00ED4C8D" w:rsidRDefault="006D7BE8" w:rsidP="0033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36C9" w:rsidRPr="00ED4C8D" w:rsidRDefault="003336C9" w:rsidP="0033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ED4C8D">
        <w:rPr>
          <w:rFonts w:ascii="Angsana New" w:hAnsi="Angsana New"/>
          <w:sz w:val="29"/>
          <w:szCs w:val="29"/>
          <w:cs/>
        </w:rPr>
        <w:t xml:space="preserve">ณ วันที่ </w:t>
      </w:r>
      <w:r w:rsidR="0089378E">
        <w:rPr>
          <w:rFonts w:ascii="Angsana New" w:hAnsi="Angsana New"/>
          <w:sz w:val="29"/>
          <w:szCs w:val="29"/>
          <w:cs/>
        </w:rPr>
        <w:t>30 กันยายน</w:t>
      </w:r>
      <w:r w:rsidRPr="00ED4C8D">
        <w:rPr>
          <w:rFonts w:ascii="Angsana New" w:hAnsi="Angsana New"/>
          <w:sz w:val="29"/>
          <w:szCs w:val="29"/>
          <w:cs/>
        </w:rPr>
        <w:t xml:space="preserve"> 2564 </w:t>
      </w:r>
      <w:r w:rsidR="001411E4" w:rsidRPr="00ED4C8D">
        <w:rPr>
          <w:rFonts w:ascii="Angsana New" w:hAnsi="Angsana New"/>
          <w:sz w:val="29"/>
          <w:szCs w:val="29"/>
          <w:cs/>
        </w:rPr>
        <w:t>บัญชีนี้เป็นเงินกู้ยืมระยะสั้นประเภทตั๋วแลกเงินซึ่งไม่มีหลักประกันและบางส่วน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108</w:t>
      </w:r>
      <w:r w:rsidR="001411E4" w:rsidRPr="00ED4C8D">
        <w:rPr>
          <w:rFonts w:ascii="Angsana New" w:hAnsi="Angsana New"/>
          <w:sz w:val="29"/>
          <w:szCs w:val="29"/>
        </w:rPr>
        <w:t>.1</w:t>
      </w:r>
      <w:r w:rsidR="001411E4" w:rsidRPr="00ED4C8D">
        <w:rPr>
          <w:rFonts w:ascii="Angsana New" w:hAnsi="Angsana New"/>
          <w:sz w:val="29"/>
          <w:szCs w:val="29"/>
          <w:cs/>
        </w:rPr>
        <w:t xml:space="preserve"> ล้านหุ้น โดยตั๋วแลกเงินดังกล่าวบริษัทออกให้แก่บุคคลที่ไม่เกี่ยวข้องกันหลายรายในระหว่างเดือนเมษายนถึงเดือน</w:t>
      </w:r>
      <w:r w:rsidR="003905C3">
        <w:rPr>
          <w:rFonts w:ascii="Angsana New" w:hAnsi="Angsana New" w:hint="cs"/>
          <w:sz w:val="29"/>
          <w:szCs w:val="29"/>
          <w:cs/>
        </w:rPr>
        <w:t>สิงหาคม</w:t>
      </w:r>
      <w:r w:rsidR="001411E4" w:rsidRPr="00ED4C8D">
        <w:rPr>
          <w:rFonts w:ascii="Angsana New" w:hAnsi="Angsana New"/>
          <w:sz w:val="29"/>
          <w:szCs w:val="29"/>
          <w:cs/>
        </w:rPr>
        <w:t xml:space="preserve"> 2564 ซึ่งมีอัตราดอกเบี้ยระหว่างร้อยละ 6.5 ต่อปีถึงร้อยละ </w:t>
      </w:r>
      <w:r w:rsidR="003D2C35">
        <w:rPr>
          <w:rFonts w:ascii="Angsana New" w:hAnsi="Angsana New"/>
          <w:sz w:val="29"/>
          <w:szCs w:val="29"/>
        </w:rPr>
        <w:t>15</w:t>
      </w:r>
      <w:r w:rsidR="001411E4" w:rsidRPr="00ED4C8D">
        <w:rPr>
          <w:rFonts w:ascii="Angsana New" w:hAnsi="Angsana New"/>
          <w:sz w:val="29"/>
          <w:szCs w:val="29"/>
          <w:cs/>
        </w:rPr>
        <w:t xml:space="preserve"> ต่อปีโดยมีระยะเวลาครบกำหนดไม่เกินเก้าเดือนนับจากวันที่ออกตราสาร</w:t>
      </w:r>
    </w:p>
    <w:p w:rsidR="003336C9" w:rsidRPr="00ED4C8D" w:rsidRDefault="003336C9" w:rsidP="0033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36C9" w:rsidRPr="00ED4C8D" w:rsidRDefault="003336C9" w:rsidP="0033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ED4C8D">
        <w:rPr>
          <w:rFonts w:ascii="Angsana New" w:hAnsi="Angsana New"/>
          <w:sz w:val="29"/>
          <w:szCs w:val="29"/>
          <w:cs/>
        </w:rPr>
        <w:t>ณ วันที่ 3</w:t>
      </w:r>
      <w:r w:rsidRPr="00ED4C8D">
        <w:rPr>
          <w:rFonts w:ascii="Angsana New" w:hAnsi="Angsana New"/>
          <w:sz w:val="29"/>
          <w:szCs w:val="29"/>
        </w:rPr>
        <w:t xml:space="preserve">1 </w:t>
      </w:r>
      <w:r w:rsidRPr="00ED4C8D">
        <w:rPr>
          <w:rFonts w:ascii="Angsana New" w:hAnsi="Angsana New"/>
          <w:sz w:val="29"/>
          <w:szCs w:val="29"/>
          <w:cs/>
        </w:rPr>
        <w:t>ธันวาคม 2563 บัญชีนี้เป็นเงินกู้ยืมระยะสั้นประเภทตั๋วแลกเงินซึ่งไม่มีหลักประกันและบางส่วน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108</w:t>
      </w:r>
      <w:r w:rsidRPr="00ED4C8D">
        <w:rPr>
          <w:rFonts w:ascii="Angsana New" w:hAnsi="Angsana New"/>
          <w:sz w:val="29"/>
          <w:szCs w:val="29"/>
        </w:rPr>
        <w:t>.1</w:t>
      </w:r>
      <w:r w:rsidRPr="00ED4C8D">
        <w:rPr>
          <w:rFonts w:ascii="Angsana New" w:hAnsi="Angsana New"/>
          <w:sz w:val="29"/>
          <w:szCs w:val="29"/>
          <w:cs/>
        </w:rPr>
        <w:t xml:space="preserve"> ล้านหุ้น โดยตั๋วแลกเงินดังกล่าวบริษัทออกให้แก่บริษัทและบุคคลที่ไม่เกี่ยวข้องกันหลายรายในระหว่างเดือนกรกฎาคมถึงเดือนธันวาคม 2563 ซึ่งมีอัตราดอกเบี้ยระหว่างร้อยละ 6.5 ต่อปีถึงร้อยละ 15.0 ต่อปีโดยมีระยะเวลาครบกำหนดไม่เกินเก้าเดือนนับจากวันที่ออกตราสาร</w:t>
      </w:r>
    </w:p>
    <w:p w:rsidR="00C4769F" w:rsidRPr="00ED4C8D" w:rsidRDefault="00C47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:rsidR="00EF7B0A" w:rsidRPr="00ED4C8D" w:rsidRDefault="00EF7B0A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9"/>
          <w:szCs w:val="29"/>
        </w:rPr>
      </w:pPr>
      <w:r w:rsidRPr="00ED4C8D">
        <w:rPr>
          <w:rFonts w:ascii="Angsana New" w:hAnsi="Angsana New"/>
          <w:b/>
          <w:bCs/>
          <w:sz w:val="29"/>
          <w:szCs w:val="29"/>
          <w:cs/>
        </w:rPr>
        <w:t>ทุนเรือนหุ้นและส่วนเกินมูลค่า</w:t>
      </w:r>
      <w:r w:rsidRPr="00ED4C8D">
        <w:rPr>
          <w:rFonts w:ascii="Angsana New" w:hAnsi="Angsana New"/>
          <w:b/>
          <w:bCs/>
          <w:color w:val="000000"/>
          <w:sz w:val="29"/>
          <w:szCs w:val="29"/>
          <w:cs/>
        </w:rPr>
        <w:t>หุ้น</w:t>
      </w:r>
    </w:p>
    <w:p w:rsidR="000A523D" w:rsidRPr="00ED4C8D" w:rsidRDefault="000A523D" w:rsidP="00035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665" w:type="dxa"/>
        <w:tblInd w:w="-34" w:type="dxa"/>
        <w:tblLayout w:type="fixed"/>
        <w:tblLook w:val="0000"/>
      </w:tblPr>
      <w:tblGrid>
        <w:gridCol w:w="2572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0A523D" w:rsidRPr="00ED4C8D" w:rsidTr="00701E37">
        <w:trPr>
          <w:tblHeader/>
        </w:trPr>
        <w:tc>
          <w:tcPr>
            <w:tcW w:w="2572" w:type="dxa"/>
          </w:tcPr>
          <w:p w:rsidR="000A523D" w:rsidRPr="00ED4C8D" w:rsidRDefault="000A523D" w:rsidP="00EF6C95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พันหุ้น / พันบาท</w:t>
            </w:r>
          </w:p>
        </w:tc>
      </w:tr>
      <w:tr w:rsidR="000A523D" w:rsidRPr="00ED4C8D" w:rsidTr="00701E37">
        <w:trPr>
          <w:tblHeader/>
        </w:trPr>
        <w:tc>
          <w:tcPr>
            <w:tcW w:w="2572" w:type="dxa"/>
          </w:tcPr>
          <w:p w:rsidR="000A523D" w:rsidRPr="00ED4C8D" w:rsidRDefault="000A523D" w:rsidP="00EF6C95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0A523D" w:rsidRPr="00ED4C8D" w:rsidRDefault="0089378E" w:rsidP="00EF6E47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="000A523D" w:rsidRPr="00ED4C8D">
              <w:rPr>
                <w:rFonts w:ascii="Angsana New" w:hAnsi="Angsana New"/>
                <w:sz w:val="29"/>
                <w:szCs w:val="29"/>
                <w:cs/>
              </w:rPr>
              <w:t xml:space="preserve"> 256</w:t>
            </w:r>
            <w:r w:rsidR="00353421" w:rsidRPr="00ED4C8D">
              <w:rPr>
                <w:rFonts w:ascii="Angsana New" w:hAnsi="Angsana New"/>
                <w:sz w:val="29"/>
                <w:szCs w:val="29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0A523D" w:rsidRPr="00ED4C8D" w:rsidRDefault="000A523D" w:rsidP="00D47E39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>ธันวาคม 256</w:t>
            </w:r>
            <w:r w:rsidR="005446F9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0A523D" w:rsidRPr="00ED4C8D" w:rsidTr="00701E37">
        <w:trPr>
          <w:tblHeader/>
        </w:trPr>
        <w:tc>
          <w:tcPr>
            <w:tcW w:w="2572" w:type="dxa"/>
          </w:tcPr>
          <w:p w:rsidR="000A523D" w:rsidRPr="00ED4C8D" w:rsidRDefault="000A523D" w:rsidP="00EF6C95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มูลค่าหุ้น</w:t>
            </w:r>
            <w:r w:rsidRPr="00ED4C8D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  <w:r w:rsidRPr="00ED4C8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จำนวนเงินตามมูลค่าหุ้น</w:t>
            </w:r>
          </w:p>
        </w:tc>
      </w:tr>
      <w:tr w:rsidR="000A523D" w:rsidRPr="00ED4C8D" w:rsidTr="00701E37">
        <w:tc>
          <w:tcPr>
            <w:tcW w:w="2572" w:type="dxa"/>
          </w:tcPr>
          <w:p w:rsidR="000A523D" w:rsidRPr="00ED4C8D" w:rsidRDefault="000A523D" w:rsidP="00EF6C95">
            <w:pPr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A523D" w:rsidRPr="00ED4C8D" w:rsidTr="00701E37">
        <w:tc>
          <w:tcPr>
            <w:tcW w:w="2572" w:type="dxa"/>
          </w:tcPr>
          <w:p w:rsidR="000A523D" w:rsidRPr="00ED4C8D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89378E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89378E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 xml:space="preserve"> 256</w:t>
            </w:r>
            <w:r w:rsidR="00353421" w:rsidRPr="00ED4C8D">
              <w:rPr>
                <w:rFonts w:ascii="Angsana New" w:hAnsi="Angsana New"/>
                <w:sz w:val="29"/>
                <w:szCs w:val="29"/>
                <w:cs/>
              </w:rPr>
              <w:t>4</w:t>
            </w:r>
          </w:p>
          <w:p w:rsidR="000A523D" w:rsidRPr="00ED4C8D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และวันที่</w:t>
            </w:r>
            <w:r w:rsidRPr="00ED4C8D">
              <w:rPr>
                <w:rFonts w:ascii="Angsana New" w:hAnsi="Angsana New"/>
                <w:sz w:val="29"/>
                <w:szCs w:val="29"/>
              </w:rPr>
              <w:t xml:space="preserve"> 31 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ED4C8D">
              <w:rPr>
                <w:rFonts w:ascii="Angsana New" w:hAnsi="Angsana New"/>
                <w:sz w:val="29"/>
                <w:szCs w:val="29"/>
              </w:rPr>
              <w:t>25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="00353421" w:rsidRPr="00ED4C8D">
              <w:rPr>
                <w:rFonts w:ascii="Angsana New" w:hAnsi="Angsana New"/>
                <w:sz w:val="29"/>
                <w:szCs w:val="29"/>
                <w:cs/>
              </w:rPr>
              <w:t>3</w:t>
            </w:r>
          </w:p>
        </w:tc>
        <w:tc>
          <w:tcPr>
            <w:tcW w:w="992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</w:tcPr>
          <w:p w:rsidR="000A523D" w:rsidRPr="00ED4C8D" w:rsidRDefault="000A523D" w:rsidP="00EF6C95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D47E39" w:rsidRPr="00ED4C8D" w:rsidTr="00701E37">
        <w:tc>
          <w:tcPr>
            <w:tcW w:w="2572" w:type="dxa"/>
          </w:tcPr>
          <w:p w:rsidR="00D47E39" w:rsidRPr="00ED4C8D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ED4C8D" w:rsidRDefault="00D47E39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0.25</w:t>
            </w:r>
          </w:p>
        </w:tc>
        <w:tc>
          <w:tcPr>
            <w:tcW w:w="284" w:type="dxa"/>
          </w:tcPr>
          <w:p w:rsidR="00D47E39" w:rsidRPr="00ED4C8D" w:rsidRDefault="00D47E39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D47E39" w:rsidRPr="00ED4C8D" w:rsidRDefault="00976C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1,151,385</w:t>
            </w:r>
          </w:p>
        </w:tc>
        <w:tc>
          <w:tcPr>
            <w:tcW w:w="283" w:type="dxa"/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D47E39" w:rsidRPr="00ED4C8D" w:rsidRDefault="00976C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287</w:t>
            </w:r>
            <w:r w:rsidRPr="00ED4C8D">
              <w:rPr>
                <w:rFonts w:ascii="Angsana New" w:hAnsi="Angsana New"/>
                <w:sz w:val="29"/>
                <w:szCs w:val="29"/>
              </w:rPr>
              <w:t>,846</w:t>
            </w:r>
          </w:p>
        </w:tc>
        <w:tc>
          <w:tcPr>
            <w:tcW w:w="283" w:type="dxa"/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D47E39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1,196</w:t>
            </w:r>
            <w:r w:rsidRPr="00ED4C8D">
              <w:rPr>
                <w:rFonts w:ascii="Angsana New" w:hAnsi="Angsana New"/>
                <w:sz w:val="29"/>
                <w:szCs w:val="29"/>
              </w:rPr>
              <w:t>,646</w:t>
            </w:r>
          </w:p>
        </w:tc>
        <w:tc>
          <w:tcPr>
            <w:tcW w:w="284" w:type="dxa"/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:rsidR="00D47E39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299</w:t>
            </w:r>
            <w:r w:rsidRPr="00ED4C8D">
              <w:rPr>
                <w:rFonts w:ascii="Angsana New" w:hAnsi="Angsana New"/>
                <w:sz w:val="29"/>
                <w:szCs w:val="29"/>
              </w:rPr>
              <w:t>,162</w:t>
            </w:r>
          </w:p>
        </w:tc>
      </w:tr>
      <w:tr w:rsidR="000A523D" w:rsidRPr="00ED4C8D" w:rsidTr="00701E37">
        <w:tc>
          <w:tcPr>
            <w:tcW w:w="2572" w:type="dxa"/>
          </w:tcPr>
          <w:p w:rsidR="000A523D" w:rsidRPr="00ED4C8D" w:rsidRDefault="000A523D" w:rsidP="00EF6C95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0A523D" w:rsidRPr="00ED4C8D" w:rsidRDefault="000A523D" w:rsidP="00EF6C95">
            <w:pPr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0A523D" w:rsidRPr="00ED4C8D" w:rsidRDefault="000A523D" w:rsidP="004958DD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0A523D" w:rsidRPr="00ED4C8D" w:rsidRDefault="000A523D" w:rsidP="004958DD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vAlign w:val="bottom"/>
          </w:tcPr>
          <w:p w:rsidR="000A523D" w:rsidRPr="00ED4C8D" w:rsidRDefault="000A523D" w:rsidP="004958DD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A523D" w:rsidRPr="00ED4C8D" w:rsidTr="00701E37">
        <w:tc>
          <w:tcPr>
            <w:tcW w:w="2572" w:type="dxa"/>
          </w:tcPr>
          <w:p w:rsidR="00976C39" w:rsidRPr="00ED4C8D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ED4C8D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>มกราคม 256</w:t>
            </w:r>
            <w:r w:rsidR="00353421" w:rsidRPr="00ED4C8D">
              <w:rPr>
                <w:rFonts w:ascii="Angsana New" w:hAnsi="Angsana New"/>
                <w:sz w:val="29"/>
                <w:szCs w:val="29"/>
                <w:cs/>
              </w:rPr>
              <w:t>4</w:t>
            </w:r>
          </w:p>
          <w:p w:rsidR="000A523D" w:rsidRPr="00ED4C8D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และ 256</w:t>
            </w:r>
            <w:r w:rsidR="00353421" w:rsidRPr="00ED4C8D">
              <w:rPr>
                <w:rFonts w:ascii="Angsana New" w:hAnsi="Angsana New"/>
                <w:sz w:val="29"/>
                <w:szCs w:val="29"/>
                <w:cs/>
              </w:rPr>
              <w:t>3</w:t>
            </w:r>
          </w:p>
        </w:tc>
        <w:tc>
          <w:tcPr>
            <w:tcW w:w="992" w:type="dxa"/>
          </w:tcPr>
          <w:p w:rsidR="000A523D" w:rsidRPr="00ED4C8D" w:rsidRDefault="000A523D" w:rsidP="00EF6C95">
            <w:pPr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0A523D" w:rsidRPr="00ED4C8D" w:rsidRDefault="000A523D" w:rsidP="004958DD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0A523D" w:rsidRPr="00ED4C8D" w:rsidRDefault="000A523D" w:rsidP="004958DD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vAlign w:val="bottom"/>
          </w:tcPr>
          <w:p w:rsidR="000A523D" w:rsidRPr="00ED4C8D" w:rsidRDefault="000A523D" w:rsidP="004958DD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53421" w:rsidRPr="00ED4C8D" w:rsidTr="00701E37">
        <w:tc>
          <w:tcPr>
            <w:tcW w:w="2572" w:type="dxa"/>
          </w:tcPr>
          <w:p w:rsidR="00353421" w:rsidRPr="00ED4C8D" w:rsidRDefault="00353421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353421" w:rsidRPr="00ED4C8D" w:rsidRDefault="00353421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0.25</w:t>
            </w:r>
          </w:p>
        </w:tc>
        <w:tc>
          <w:tcPr>
            <w:tcW w:w="284" w:type="dxa"/>
          </w:tcPr>
          <w:p w:rsidR="00353421" w:rsidRPr="00ED4C8D" w:rsidRDefault="00353421" w:rsidP="00EF6C95">
            <w:pPr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959,488</w:t>
            </w:r>
          </w:p>
        </w:tc>
        <w:tc>
          <w:tcPr>
            <w:tcW w:w="283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239,872</w:t>
            </w:r>
          </w:p>
        </w:tc>
        <w:tc>
          <w:tcPr>
            <w:tcW w:w="283" w:type="dxa"/>
            <w:vAlign w:val="bottom"/>
          </w:tcPr>
          <w:p w:rsidR="00353421" w:rsidRPr="00ED4C8D" w:rsidRDefault="00353421" w:rsidP="004958DD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959,488</w:t>
            </w:r>
          </w:p>
        </w:tc>
        <w:tc>
          <w:tcPr>
            <w:tcW w:w="284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239,872</w:t>
            </w:r>
          </w:p>
        </w:tc>
      </w:tr>
      <w:tr w:rsidR="00353421" w:rsidRPr="00ED4C8D" w:rsidTr="00701E37">
        <w:tc>
          <w:tcPr>
            <w:tcW w:w="2572" w:type="dxa"/>
          </w:tcPr>
          <w:p w:rsidR="00353421" w:rsidRPr="00ED4C8D" w:rsidRDefault="00353421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การใช้ใบสำคัญแสดงสิทธิ</w:t>
            </w:r>
          </w:p>
          <w:p w:rsidR="00353421" w:rsidRPr="00ED4C8D" w:rsidRDefault="00353421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353421" w:rsidRPr="00ED4C8D" w:rsidRDefault="00353421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353421" w:rsidRPr="00ED4C8D" w:rsidRDefault="00353421" w:rsidP="00EF6C9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0.25</w:t>
            </w:r>
          </w:p>
        </w:tc>
        <w:tc>
          <w:tcPr>
            <w:tcW w:w="284" w:type="dxa"/>
          </w:tcPr>
          <w:p w:rsidR="00353421" w:rsidRPr="00ED4C8D" w:rsidRDefault="00353421" w:rsidP="00EF6C95">
            <w:pPr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:rsidR="00353421" w:rsidRPr="00ED4C8D" w:rsidRDefault="00353421" w:rsidP="0049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4C8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353421" w:rsidRPr="00ED4C8D" w:rsidRDefault="00353421" w:rsidP="0049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4C8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353421" w:rsidRPr="00ED4C8D" w:rsidRDefault="00353421" w:rsidP="004958DD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vAlign w:val="bottom"/>
          </w:tcPr>
          <w:p w:rsidR="00353421" w:rsidRPr="00ED4C8D" w:rsidRDefault="00353421" w:rsidP="0049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4C8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353421" w:rsidRPr="00ED4C8D" w:rsidRDefault="00353421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vAlign w:val="bottom"/>
          </w:tcPr>
          <w:p w:rsidR="00353421" w:rsidRPr="00ED4C8D" w:rsidRDefault="00353421" w:rsidP="0049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ED4C8D">
              <w:rPr>
                <w:rFonts w:ascii="Angsana New" w:hAnsi="Angsana New"/>
                <w:color w:val="000000"/>
                <w:sz w:val="29"/>
                <w:szCs w:val="29"/>
              </w:rPr>
              <w:t xml:space="preserve">        -</w:t>
            </w:r>
          </w:p>
        </w:tc>
      </w:tr>
      <w:tr w:rsidR="000A523D" w:rsidRPr="00ED4C8D" w:rsidTr="00701E37">
        <w:tc>
          <w:tcPr>
            <w:tcW w:w="2572" w:type="dxa"/>
          </w:tcPr>
          <w:p w:rsidR="000A523D" w:rsidRPr="00ED4C8D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89378E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89378E"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 xml:space="preserve"> 256</w:t>
            </w:r>
            <w:r w:rsidR="00353421" w:rsidRPr="00ED4C8D">
              <w:rPr>
                <w:rFonts w:ascii="Angsana New" w:hAnsi="Angsana New"/>
                <w:sz w:val="29"/>
                <w:szCs w:val="29"/>
                <w:cs/>
              </w:rPr>
              <w:t>4</w:t>
            </w:r>
          </w:p>
          <w:p w:rsidR="000A523D" w:rsidRPr="00ED4C8D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และวันที่</w:t>
            </w:r>
            <w:r w:rsidRPr="00ED4C8D">
              <w:rPr>
                <w:rFonts w:ascii="Angsana New" w:hAnsi="Angsana New"/>
                <w:sz w:val="29"/>
                <w:szCs w:val="29"/>
              </w:rPr>
              <w:t xml:space="preserve"> 31 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ED4C8D">
              <w:rPr>
                <w:rFonts w:ascii="Angsana New" w:hAnsi="Angsana New"/>
                <w:sz w:val="29"/>
                <w:szCs w:val="29"/>
              </w:rPr>
              <w:t>25</w:t>
            </w:r>
            <w:r w:rsidRPr="00ED4C8D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="00353421" w:rsidRPr="00ED4C8D">
              <w:rPr>
                <w:rFonts w:ascii="Angsana New" w:hAnsi="Angsana New"/>
                <w:sz w:val="29"/>
                <w:szCs w:val="29"/>
                <w:cs/>
              </w:rPr>
              <w:t>3</w:t>
            </w:r>
          </w:p>
        </w:tc>
        <w:tc>
          <w:tcPr>
            <w:tcW w:w="992" w:type="dxa"/>
          </w:tcPr>
          <w:p w:rsidR="000A523D" w:rsidRPr="00ED4C8D" w:rsidRDefault="000A523D" w:rsidP="00EF6C95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:rsidR="000A523D" w:rsidRPr="00ED4C8D" w:rsidRDefault="000A523D" w:rsidP="00EF6C95">
            <w:pPr>
              <w:ind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0A523D" w:rsidRPr="00ED4C8D" w:rsidRDefault="000A523D" w:rsidP="004958DD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:rsidR="000A523D" w:rsidRPr="00ED4C8D" w:rsidRDefault="000A523D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47E39" w:rsidRPr="00ED4C8D" w:rsidTr="00701E37">
        <w:tc>
          <w:tcPr>
            <w:tcW w:w="2572" w:type="dxa"/>
          </w:tcPr>
          <w:p w:rsidR="00D47E39" w:rsidRPr="00ED4C8D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ED4C8D" w:rsidRDefault="00D47E39" w:rsidP="00EF6C95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0.25</w:t>
            </w:r>
          </w:p>
        </w:tc>
        <w:tc>
          <w:tcPr>
            <w:tcW w:w="284" w:type="dxa"/>
          </w:tcPr>
          <w:p w:rsidR="00D47E39" w:rsidRPr="00ED4C8D" w:rsidRDefault="00D47E39" w:rsidP="00EF6C95">
            <w:pPr>
              <w:ind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959,488</w:t>
            </w:r>
          </w:p>
        </w:tc>
        <w:tc>
          <w:tcPr>
            <w:tcW w:w="283" w:type="dxa"/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F05780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239,872</w:t>
            </w:r>
          </w:p>
        </w:tc>
        <w:tc>
          <w:tcPr>
            <w:tcW w:w="283" w:type="dxa"/>
            <w:vAlign w:val="bottom"/>
          </w:tcPr>
          <w:p w:rsidR="00D47E39" w:rsidRPr="00ED4C8D" w:rsidRDefault="00D47E39" w:rsidP="004958DD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959,488</w:t>
            </w:r>
          </w:p>
        </w:tc>
        <w:tc>
          <w:tcPr>
            <w:tcW w:w="284" w:type="dxa"/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:rsidR="00D47E39" w:rsidRPr="00ED4C8D" w:rsidRDefault="00D47E39" w:rsidP="004958DD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D4C8D">
              <w:rPr>
                <w:rFonts w:ascii="Angsana New" w:hAnsi="Angsana New"/>
                <w:sz w:val="29"/>
                <w:szCs w:val="29"/>
              </w:rPr>
              <w:t>239,872</w:t>
            </w:r>
          </w:p>
        </w:tc>
      </w:tr>
    </w:tbl>
    <w:p w:rsidR="004F7979" w:rsidRPr="004F7979" w:rsidRDefault="004F7979" w:rsidP="004F7979">
      <w:pPr>
        <w:pStyle w:val="NoSpacing"/>
        <w:jc w:val="thaiDistribute"/>
        <w:rPr>
          <w:rFonts w:ascii="Angsana New" w:eastAsia="Cordia New" w:hAnsi="Angsana New" w:cs="Angsana New"/>
          <w:sz w:val="27"/>
          <w:szCs w:val="27"/>
        </w:rPr>
      </w:pPr>
      <w:r w:rsidRPr="004F7979">
        <w:rPr>
          <w:rFonts w:ascii="Angsana New" w:eastAsia="Cordia New" w:hAnsi="Angsana New" w:cs="Angsana New"/>
          <w:sz w:val="27"/>
          <w:szCs w:val="27"/>
          <w:cs/>
        </w:rPr>
        <w:lastRenderedPageBreak/>
        <w:t>ในที่ประชุมสามัญผู้ถือหุ้นเมื่อวันที่ 22 เมษายน 2564 ผู้ถือหุ้นได้มีมติอนุมัติ (ก) การลดทุนจดทะเบียนของบริษัท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จำนวน 59,289,649.50</w:t>
      </w:r>
      <w:r w:rsidRPr="004F7979">
        <w:rPr>
          <w:rFonts w:ascii="Angsana New" w:eastAsia="Cordia New" w:hAnsi="Angsana New" w:cs="Angsana New"/>
          <w:sz w:val="27"/>
          <w:szCs w:val="27"/>
          <w:cs/>
        </w:rPr>
        <w:t xml:space="preserve"> บาท (จากเดิม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 xml:space="preserve">299,161,547.00 </w:t>
      </w:r>
      <w:r w:rsidRPr="004F7979">
        <w:rPr>
          <w:rFonts w:ascii="Angsana New" w:eastAsia="Cordia New" w:hAnsi="Angsana New" w:cs="Angsana New"/>
          <w:sz w:val="27"/>
          <w:szCs w:val="27"/>
          <w:cs/>
        </w:rPr>
        <w:t>บาทเป็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น 239,871,897.50</w:t>
      </w:r>
      <w:r w:rsidRPr="004F7979">
        <w:rPr>
          <w:rFonts w:ascii="Angsana New" w:eastAsia="Cordia New" w:hAnsi="Angsana New" w:cs="Angsana New"/>
          <w:sz w:val="27"/>
          <w:szCs w:val="27"/>
          <w:cs/>
        </w:rPr>
        <w:t xml:space="preserve">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บาท</w:t>
      </w:r>
      <w:r w:rsidRPr="004F7979">
        <w:rPr>
          <w:rFonts w:ascii="Angsana New" w:eastAsia="Cordia New" w:hAnsi="Angsana New" w:cs="Angsana New"/>
          <w:sz w:val="27"/>
          <w:szCs w:val="27"/>
        </w:rPr>
        <w:t xml:space="preserve">)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โดยการตัดหุ้นสามัญที่ยังไม่ได้ออกจำหน่ายจำนวน 237,158,598 หุ้น มูลค่าหุ้นละ 0.25 บาท และ (ข) การเพิ่มทุนจดทะเบียนของบริษัทจำนวน 47,974,379.50</w:t>
      </w:r>
      <w:r w:rsidRPr="004F7979">
        <w:rPr>
          <w:rFonts w:ascii="Angsana New" w:eastAsia="Cordia New" w:hAnsi="Angsana New" w:cs="Angsana New"/>
          <w:sz w:val="27"/>
          <w:szCs w:val="27"/>
          <w:cs/>
        </w:rPr>
        <w:t xml:space="preserve"> บาท (จากเดิม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239,871,897.50</w:t>
      </w:r>
      <w:r w:rsidRPr="004F7979">
        <w:rPr>
          <w:rFonts w:ascii="Angsana New" w:eastAsia="Cordia New" w:hAnsi="Angsana New" w:cs="Angsana New"/>
          <w:sz w:val="27"/>
          <w:szCs w:val="27"/>
          <w:cs/>
        </w:rPr>
        <w:t xml:space="preserve"> บาทเป็น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287,846,277.00</w:t>
      </w:r>
      <w:r w:rsidRPr="004F7979">
        <w:rPr>
          <w:rFonts w:ascii="Angsana New" w:eastAsia="Cordia New" w:hAnsi="Angsana New" w:cs="Angsana New"/>
          <w:sz w:val="27"/>
          <w:szCs w:val="27"/>
          <w:cs/>
        </w:rPr>
        <w:t xml:space="preserve">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บาท</w:t>
      </w:r>
      <w:r w:rsidRPr="004F7979">
        <w:rPr>
          <w:rFonts w:ascii="Angsana New" w:eastAsia="Cordia New" w:hAnsi="Angsana New" w:cs="Angsana New"/>
          <w:sz w:val="27"/>
          <w:szCs w:val="27"/>
          <w:cs/>
        </w:rPr>
        <w:t xml:space="preserve">)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โดยแบ่งออกเป็นหุ้นสามัญจำนวน 191,897,518</w:t>
      </w:r>
      <w:r w:rsidRPr="004F7979">
        <w:rPr>
          <w:rFonts w:ascii="Angsana New" w:eastAsia="Cordia New" w:hAnsi="Angsana New" w:cs="Angsana New"/>
          <w:sz w:val="27"/>
          <w:szCs w:val="27"/>
        </w:rPr>
        <w:t xml:space="preserve">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หุ้น มูลค่าหุ้นละ 0.25 บาท</w:t>
      </w:r>
      <w:r w:rsidRPr="004F7979">
        <w:rPr>
          <w:rFonts w:ascii="Angsana New" w:eastAsia="Cordia New" w:hAnsi="Angsana New" w:cs="Angsana New"/>
          <w:sz w:val="27"/>
          <w:szCs w:val="27"/>
        </w:rPr>
        <w:t xml:space="preserve"> </w:t>
      </w:r>
      <w:r w:rsidRPr="004F7979">
        <w:rPr>
          <w:rFonts w:ascii="Angsana New" w:eastAsia="Cordia New" w:hAnsi="Angsana New" w:cs="Angsana New" w:hint="cs"/>
          <w:sz w:val="27"/>
          <w:szCs w:val="27"/>
          <w:cs/>
        </w:rPr>
        <w:t>และจัดสรรหุ้นสามัญเพิ่มทุนดังกล่าวเพื่อรองรับการออกใบสำคัญแสดงสิทธิซื้อหุ้นสามัญ ECF-W4 จำนวน 191,897,518 หน่วยตามที่กล่าวในหมายเหตุ 13 บริษัทได้จดทะเบียนการลดทุนและเพิ่มทุนดังกล่าวกับกระทรวงพาณิชย์เมื่อวันที่ 3 พฤษภาคม 2564 และ 5 พฤษภาคม 2564 ตามลำดับ</w:t>
      </w:r>
    </w:p>
    <w:p w:rsidR="002C71BA" w:rsidRPr="004F7979" w:rsidRDefault="002C71BA" w:rsidP="002C7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333AE4" w:rsidRPr="004F7979" w:rsidRDefault="00333AE4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7"/>
          <w:szCs w:val="27"/>
        </w:rPr>
      </w:pPr>
      <w:r w:rsidRPr="004F7979">
        <w:rPr>
          <w:rFonts w:ascii="Angsana New" w:hAnsi="Angsana New"/>
          <w:b/>
          <w:bCs/>
          <w:sz w:val="27"/>
          <w:szCs w:val="27"/>
          <w:cs/>
        </w:rPr>
        <w:t>ใบสำคัญแสดงสิทธิและกำไร</w:t>
      </w:r>
      <w:r w:rsidR="003F709D" w:rsidRPr="004F7979">
        <w:rPr>
          <w:rFonts w:ascii="Angsana New" w:hAnsi="Angsana New"/>
          <w:b/>
          <w:bCs/>
          <w:sz w:val="27"/>
          <w:szCs w:val="27"/>
        </w:rPr>
        <w:t xml:space="preserve"> (</w:t>
      </w:r>
      <w:r w:rsidR="003F709D" w:rsidRPr="004F7979">
        <w:rPr>
          <w:rFonts w:ascii="Angsana New" w:hAnsi="Angsana New" w:hint="cs"/>
          <w:b/>
          <w:bCs/>
          <w:sz w:val="27"/>
          <w:szCs w:val="27"/>
          <w:cs/>
        </w:rPr>
        <w:t xml:space="preserve">ขาดทุน) </w:t>
      </w:r>
      <w:r w:rsidRPr="004F7979">
        <w:rPr>
          <w:rFonts w:ascii="Angsana New" w:hAnsi="Angsana New"/>
          <w:b/>
          <w:bCs/>
          <w:sz w:val="27"/>
          <w:szCs w:val="27"/>
          <w:cs/>
        </w:rPr>
        <w:t>ต่อหุ้น</w:t>
      </w:r>
    </w:p>
    <w:p w:rsidR="000467B0" w:rsidRPr="004F7979" w:rsidRDefault="000467B0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333AE4" w:rsidRPr="004F7979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  <w:r w:rsidRPr="004F7979">
        <w:rPr>
          <w:rFonts w:ascii="Angsana New" w:hAnsi="Angsana New"/>
          <w:b/>
          <w:bCs/>
          <w:sz w:val="27"/>
          <w:szCs w:val="27"/>
          <w:cs/>
        </w:rPr>
        <w:t>ใบสำคัญแสดงสิทธิ</w:t>
      </w:r>
    </w:p>
    <w:p w:rsidR="0063484E" w:rsidRPr="004F7979" w:rsidRDefault="0063484E" w:rsidP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  <w:cs/>
        </w:rPr>
      </w:pPr>
    </w:p>
    <w:p w:rsidR="0063484E" w:rsidRPr="004F7979" w:rsidRDefault="00710060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7"/>
          <w:szCs w:val="27"/>
          <w:cs/>
        </w:rPr>
      </w:pPr>
      <w:r w:rsidRPr="004F7979">
        <w:rPr>
          <w:rFonts w:ascii="Angsana New" w:eastAsia="Cordia New" w:hAnsi="Angsana New"/>
          <w:sz w:val="27"/>
          <w:szCs w:val="27"/>
          <w:cs/>
          <w:lang w:val="en-US"/>
        </w:rPr>
        <w:t>เมื่อ</w:t>
      </w:r>
      <w:r w:rsidRPr="004F7979">
        <w:rPr>
          <w:rFonts w:ascii="Angsana New" w:hAnsi="Angsana New"/>
          <w:sz w:val="27"/>
          <w:szCs w:val="27"/>
          <w:cs/>
        </w:rPr>
        <w:t xml:space="preserve">วันที่ 20 ตุลาคม 2560 </w:t>
      </w:r>
      <w:r w:rsidR="0063484E" w:rsidRPr="004F7979">
        <w:rPr>
          <w:rFonts w:ascii="Angsana New" w:eastAsia="Cordia New" w:hAnsi="Angsana New"/>
          <w:sz w:val="27"/>
          <w:szCs w:val="27"/>
          <w:cs/>
        </w:rPr>
        <w:t>บริษัทได้</w:t>
      </w:r>
      <w:r w:rsidR="0063484E" w:rsidRPr="004F7979">
        <w:rPr>
          <w:rFonts w:ascii="Angsana New" w:hAnsi="Angsana New"/>
          <w:sz w:val="27"/>
          <w:szCs w:val="27"/>
          <w:cs/>
        </w:rPr>
        <w:t xml:space="preserve">ออกและเสนอขายใบสำคัญแสดงสิทธิซื้อหุ้นสามัญเพิ่มทุนของบริษัท (“ECF-W3”)  จำนวน </w:t>
      </w:r>
      <w:r w:rsidR="0063484E" w:rsidRPr="004F7979">
        <w:rPr>
          <w:rFonts w:ascii="Angsana New" w:hAnsi="Angsana New"/>
          <w:sz w:val="27"/>
          <w:szCs w:val="27"/>
          <w:cs/>
          <w:lang w:val="en-US"/>
        </w:rPr>
        <w:t>129</w:t>
      </w:r>
      <w:proofErr w:type="gramStart"/>
      <w:r w:rsidR="006C0551" w:rsidRPr="004F7979">
        <w:rPr>
          <w:rFonts w:ascii="Angsana New" w:hAnsi="Angsana New"/>
          <w:sz w:val="27"/>
          <w:szCs w:val="27"/>
          <w:lang w:val="en-US"/>
        </w:rPr>
        <w:t>,951,</w:t>
      </w:r>
      <w:r w:rsidR="0063484E" w:rsidRPr="004F7979">
        <w:rPr>
          <w:rFonts w:ascii="Angsana New" w:hAnsi="Angsana New"/>
          <w:sz w:val="27"/>
          <w:szCs w:val="27"/>
          <w:lang w:val="en-US"/>
        </w:rPr>
        <w:t>632</w:t>
      </w:r>
      <w:proofErr w:type="gramEnd"/>
      <w:r w:rsidR="006C0551" w:rsidRPr="004F7979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63484E" w:rsidRPr="004F7979">
        <w:rPr>
          <w:rFonts w:ascii="Angsana New" w:hAnsi="Angsana New"/>
          <w:sz w:val="27"/>
          <w:szCs w:val="27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="0063484E" w:rsidRPr="004F7979">
        <w:rPr>
          <w:rFonts w:ascii="Angsana New" w:hAnsi="Angsana New"/>
          <w:sz w:val="27"/>
          <w:szCs w:val="27"/>
          <w:lang w:val="en-US"/>
        </w:rPr>
        <w:t>6</w:t>
      </w:r>
      <w:r w:rsidR="0063484E" w:rsidRPr="004F7979">
        <w:rPr>
          <w:rFonts w:ascii="Angsana New" w:hAnsi="Angsana New"/>
          <w:sz w:val="27"/>
          <w:szCs w:val="27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63484E" w:rsidRPr="004F7979" w:rsidRDefault="0063484E" w:rsidP="0063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4F7979" w:rsidTr="00EF6C95">
        <w:tc>
          <w:tcPr>
            <w:tcW w:w="2538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D710E4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1 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หุ้น </w:t>
            </w:r>
          </w:p>
          <w:p w:rsidR="0063484E" w:rsidRPr="004F7979" w:rsidRDefault="008D75C2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(ปรับสิทธิใหม่ในเดือนเมษายน 2562 เป็น 1 หน่วยสามารถซื้อหุ้นสามัญได้ 1.0008 หุ้น)</w:t>
            </w:r>
          </w:p>
        </w:tc>
      </w:tr>
      <w:tr w:rsidR="0063484E" w:rsidRPr="004F7979" w:rsidTr="00EF6C95">
        <w:tc>
          <w:tcPr>
            <w:tcW w:w="2538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63484E" w:rsidRPr="004F7979" w:rsidTr="00EF6C95">
        <w:tc>
          <w:tcPr>
            <w:tcW w:w="2538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63484E" w:rsidRPr="004F7979" w:rsidRDefault="0063484E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บาทต่อหุ้น 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8D75C2"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ปรับสิทธิใหม่ในเดือนเมษายน 2562 เป็นราคา</w:t>
            </w:r>
            <w:r w:rsidR="00D710E4"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 4.9958 </w:t>
            </w:r>
            <w:r w:rsidR="00D710E4"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บาทต่อหุ้น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63484E" w:rsidRPr="004F7979" w:rsidTr="00EF6C95">
        <w:tc>
          <w:tcPr>
            <w:tcW w:w="2538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63484E" w:rsidRPr="004F7979" w:rsidTr="00EF6C95">
        <w:tc>
          <w:tcPr>
            <w:tcW w:w="2538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>25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พฤษภาคม 25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62 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7 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ครั้ง ซึ่งจะตรงกับวันที่ 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25 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ของเดือนสิงหาคมและพฤศจิกายน 2562 กุมภาพันธ์ พฤษภาคม สิงหาคม พฤศจิกายน 2563 และวันใช้สิทธิครั้งสุดท้ายคือวันที่ 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20 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กุมภาพันธ์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 2564</w:t>
            </w:r>
          </w:p>
        </w:tc>
      </w:tr>
      <w:tr w:rsidR="0063484E" w:rsidRPr="004F7979" w:rsidTr="00EF6C95">
        <w:tc>
          <w:tcPr>
            <w:tcW w:w="2538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63484E" w:rsidRPr="004F7979" w:rsidTr="00EF6C95">
        <w:tc>
          <w:tcPr>
            <w:tcW w:w="2538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4F7979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3 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ปี </w:t>
            </w:r>
            <w:r w:rsidRPr="004F7979">
              <w:rPr>
                <w:rFonts w:ascii="Angsana New" w:hAnsi="Angsana New"/>
                <w:sz w:val="27"/>
                <w:szCs w:val="27"/>
                <w:lang w:val="en-US"/>
              </w:rPr>
              <w:t xml:space="preserve">4 </w:t>
            </w:r>
            <w:r w:rsidRPr="004F7979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710060" w:rsidRPr="004F7979" w:rsidRDefault="00710060" w:rsidP="007B3C4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16"/>
          <w:szCs w:val="16"/>
          <w:cs/>
        </w:rPr>
      </w:pPr>
    </w:p>
    <w:p w:rsidR="007B3C4A" w:rsidRPr="004F7979" w:rsidRDefault="007B3C4A" w:rsidP="007B3C4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7"/>
          <w:szCs w:val="27"/>
          <w:cs/>
          <w:lang w:eastAsia="zh-CN"/>
        </w:rPr>
      </w:pPr>
      <w:r w:rsidRPr="004F7979">
        <w:rPr>
          <w:rFonts w:ascii="Angsana New" w:hAnsi="Angsana New"/>
          <w:sz w:val="27"/>
          <w:szCs w:val="27"/>
          <w:cs/>
        </w:rPr>
        <w:t xml:space="preserve">ต่อมาเมื่อวันที่ 6 พฤศจิกายน 2560 ตลาดหลักทรัพย์แห่งประเทศไทยได้มีคำสั่งรับใบสำคัญแสดงสิทธิซื้อหุ้นสามัญของบริษัทจำนวน 129,951,632 (ECF-W3)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7 พฤศจิกายน 2560 เป็นต้นไป รายละเอียดการใช้ใบสำคัญแสดงสิทธิ </w:t>
      </w:r>
      <w:r w:rsidRPr="004F7979">
        <w:rPr>
          <w:rFonts w:ascii="Angsana New" w:hAnsi="Angsana New"/>
          <w:sz w:val="27"/>
          <w:szCs w:val="27"/>
          <w:lang w:val="en-US" w:eastAsia="zh-CN"/>
        </w:rPr>
        <w:t xml:space="preserve">ECF-W3 </w:t>
      </w:r>
      <w:r w:rsidRPr="004F7979">
        <w:rPr>
          <w:rFonts w:ascii="Angsana New" w:hAnsi="Angsana New"/>
          <w:sz w:val="27"/>
          <w:szCs w:val="27"/>
          <w:cs/>
        </w:rPr>
        <w:t>มีดังนี้</w:t>
      </w:r>
    </w:p>
    <w:p w:rsidR="00D710E4" w:rsidRPr="006746E5" w:rsidRDefault="00D710E4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0222" w:type="dxa"/>
        <w:tblInd w:w="38" w:type="dxa"/>
        <w:tblLook w:val="04A0"/>
      </w:tblPr>
      <w:tblGrid>
        <w:gridCol w:w="1510"/>
        <w:gridCol w:w="232"/>
        <w:gridCol w:w="1219"/>
        <w:gridCol w:w="233"/>
        <w:gridCol w:w="1185"/>
        <w:gridCol w:w="233"/>
        <w:gridCol w:w="1143"/>
        <w:gridCol w:w="236"/>
        <w:gridCol w:w="911"/>
        <w:gridCol w:w="233"/>
        <w:gridCol w:w="1286"/>
        <w:gridCol w:w="233"/>
        <w:gridCol w:w="1568"/>
      </w:tblGrid>
      <w:tr w:rsidR="007B3C4A" w:rsidRPr="00665860" w:rsidTr="006746E5">
        <w:trPr>
          <w:trHeight w:val="1301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7B3C4A" w:rsidRPr="00665860" w:rsidRDefault="007B3C4A" w:rsidP="00AD0B84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7B3C4A" w:rsidRPr="00665860" w:rsidRDefault="007B3C4A" w:rsidP="00AD0B84">
            <w:pPr>
              <w:ind w:left="-3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B3C4A" w:rsidRPr="00665860" w:rsidRDefault="007B3C4A" w:rsidP="00AD0B84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</w:t>
            </w:r>
            <w:r w:rsidR="00AD0B84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คัญแสดงสิทธิที่นำมาซื้อหุ้นสาม</w:t>
            </w:r>
            <w:r w:rsidR="00AD0B84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ัญ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  <w:r w:rsidR="00AD0B84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C4A" w:rsidRPr="00665860" w:rsidRDefault="007B3C4A" w:rsidP="00AD0B84">
            <w:pPr>
              <w:tabs>
                <w:tab w:val="clear" w:pos="227"/>
                <w:tab w:val="left" w:pos="1119"/>
              </w:tabs>
              <w:ind w:left="-3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B3C4A" w:rsidRPr="00665860" w:rsidRDefault="007B3C4A" w:rsidP="00AD0B84">
            <w:pPr>
              <w:tabs>
                <w:tab w:val="clear" w:pos="227"/>
                <w:tab w:val="left" w:pos="1119"/>
              </w:tabs>
              <w:ind w:left="-3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C4A" w:rsidRPr="00665860" w:rsidRDefault="007B3C4A" w:rsidP="00AD0B84">
            <w:pPr>
              <w:ind w:left="-3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จำนวนใบสำคัญแสดงสิทธิที่ยังไม่ได้ถูกใช้สิทธิ</w:t>
            </w:r>
          </w:p>
        </w:tc>
        <w:tc>
          <w:tcPr>
            <w:tcW w:w="233" w:type="dxa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:rsidR="007B3C4A" w:rsidRPr="00665860" w:rsidRDefault="007B3C4A" w:rsidP="00AD0B8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38" w:right="-108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7B3C4A" w:rsidRPr="00665860" w:rsidTr="006746E5">
        <w:trPr>
          <w:trHeight w:val="322"/>
        </w:trPr>
        <w:tc>
          <w:tcPr>
            <w:tcW w:w="1510" w:type="dxa"/>
            <w:shd w:val="clear" w:color="auto" w:fill="auto"/>
          </w:tcPr>
          <w:p w:rsidR="007B3C4A" w:rsidRPr="00665860" w:rsidRDefault="007B3C4A" w:rsidP="0068745F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19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กุมภาพันธ์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4</w:t>
            </w:r>
          </w:p>
        </w:tc>
        <w:tc>
          <w:tcPr>
            <w:tcW w:w="232" w:type="dxa"/>
          </w:tcPr>
          <w:p w:rsidR="007B3C4A" w:rsidRPr="00665860" w:rsidRDefault="007B3C4A" w:rsidP="0068745F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7B3C4A" w:rsidRPr="00665860" w:rsidRDefault="007B3C4A" w:rsidP="00FD1CD8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33</w:t>
            </w:r>
          </w:p>
        </w:tc>
        <w:tc>
          <w:tcPr>
            <w:tcW w:w="233" w:type="dxa"/>
          </w:tcPr>
          <w:p w:rsidR="007B3C4A" w:rsidRPr="00665860" w:rsidRDefault="007B3C4A" w:rsidP="00FD1CD8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B3C4A" w:rsidRPr="00665860" w:rsidRDefault="007B3C4A" w:rsidP="00FD1CD8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165</w:t>
            </w:r>
          </w:p>
        </w:tc>
        <w:tc>
          <w:tcPr>
            <w:tcW w:w="233" w:type="dxa"/>
          </w:tcPr>
          <w:p w:rsidR="007B3C4A" w:rsidRPr="00665860" w:rsidRDefault="007B3C4A" w:rsidP="00FD1CD8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7B3C4A" w:rsidRPr="00665860" w:rsidRDefault="007B3C4A" w:rsidP="00FD1CD8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:rsidR="007B3C4A" w:rsidRPr="00665860" w:rsidRDefault="007B3C4A" w:rsidP="00FD1CD8">
            <w:pPr>
              <w:pStyle w:val="Heading3"/>
              <w:tabs>
                <w:tab w:val="clear" w:pos="680"/>
                <w:tab w:val="clear" w:pos="907"/>
                <w:tab w:val="center" w:pos="4536"/>
                <w:tab w:val="right" w:pos="9072"/>
              </w:tabs>
              <w:ind w:right="173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7B3C4A" w:rsidRPr="00665860" w:rsidRDefault="007B3C4A" w:rsidP="00FD1CD8">
            <w:pPr>
              <w:pStyle w:val="Heading3"/>
              <w:tabs>
                <w:tab w:val="clear" w:pos="227"/>
                <w:tab w:val="clear" w:pos="680"/>
                <w:tab w:val="clear" w:pos="907"/>
                <w:tab w:val="left" w:pos="101"/>
                <w:tab w:val="center" w:pos="4536"/>
                <w:tab w:val="right" w:pos="9072"/>
              </w:tabs>
              <w:ind w:right="173"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157</w:t>
            </w:r>
          </w:p>
        </w:tc>
        <w:tc>
          <w:tcPr>
            <w:tcW w:w="233" w:type="dxa"/>
          </w:tcPr>
          <w:p w:rsidR="007B3C4A" w:rsidRPr="00665860" w:rsidRDefault="007B3C4A" w:rsidP="0068745F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7B3C4A" w:rsidRPr="00665860" w:rsidRDefault="007B3C4A" w:rsidP="00FD1CD8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right="53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129,951,599</w:t>
            </w:r>
          </w:p>
        </w:tc>
        <w:tc>
          <w:tcPr>
            <w:tcW w:w="233" w:type="dxa"/>
          </w:tcPr>
          <w:p w:rsidR="007B3C4A" w:rsidRPr="00665860" w:rsidRDefault="007B3C4A" w:rsidP="0068745F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7B3C4A" w:rsidRPr="00AF110B" w:rsidRDefault="007B3C4A" w:rsidP="0068745F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มีนาคม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64</w:t>
            </w:r>
          </w:p>
        </w:tc>
      </w:tr>
    </w:tbl>
    <w:p w:rsidR="007B3C4A" w:rsidRPr="004F7979" w:rsidRDefault="007B3C4A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16"/>
          <w:szCs w:val="16"/>
          <w:cs/>
          <w:lang w:eastAsia="zh-CN"/>
        </w:rPr>
      </w:pPr>
    </w:p>
    <w:p w:rsidR="007B3C4A" w:rsidRPr="004F7979" w:rsidRDefault="007B3C4A" w:rsidP="007B3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7"/>
          <w:szCs w:val="27"/>
        </w:rPr>
      </w:pPr>
      <w:r w:rsidRPr="004F7979">
        <w:rPr>
          <w:rFonts w:ascii="Angsana New" w:hAnsi="Angsana New" w:hint="cs"/>
          <w:sz w:val="27"/>
          <w:szCs w:val="27"/>
          <w:cs/>
        </w:rPr>
        <w:t xml:space="preserve">ณ ปัจจุบัน </w:t>
      </w:r>
      <w:r w:rsidRPr="004F7979">
        <w:rPr>
          <w:rFonts w:ascii="Angsana New" w:hAnsi="Angsana New"/>
          <w:sz w:val="27"/>
          <w:szCs w:val="27"/>
        </w:rPr>
        <w:t xml:space="preserve">ECF-W3 </w:t>
      </w:r>
      <w:r w:rsidRPr="004F7979">
        <w:rPr>
          <w:rFonts w:ascii="Angsana New" w:hAnsi="Angsana New"/>
          <w:sz w:val="27"/>
          <w:szCs w:val="27"/>
          <w:cs/>
        </w:rPr>
        <w:t>มิได้เป็นหลักทรัพย์จดทะเบียนแล้ว</w:t>
      </w:r>
    </w:p>
    <w:p w:rsidR="002F22BD" w:rsidRPr="00087AFF" w:rsidRDefault="00A37D5D" w:rsidP="002F22BD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087AFF">
        <w:rPr>
          <w:rFonts w:ascii="Angsana New" w:eastAsia="Cordia New" w:hAnsi="Angsana New" w:hint="cs"/>
          <w:cs/>
        </w:rPr>
        <w:lastRenderedPageBreak/>
        <w:t>ต่อมา</w:t>
      </w:r>
      <w:r w:rsidRPr="00087AFF">
        <w:rPr>
          <w:rFonts w:ascii="Angsana New" w:hAnsi="Angsana New" w:hint="cs"/>
          <w:cs/>
        </w:rPr>
        <w:t>เมื่อ</w:t>
      </w:r>
      <w:r w:rsidRPr="00087AFF">
        <w:rPr>
          <w:rFonts w:ascii="Angsana New" w:hAnsi="Angsana New"/>
          <w:cs/>
        </w:rPr>
        <w:t xml:space="preserve">วันที่ 2 </w:t>
      </w:r>
      <w:r w:rsidRPr="00087AFF">
        <w:rPr>
          <w:rFonts w:ascii="Angsana New" w:hAnsi="Angsana New" w:hint="cs"/>
          <w:cs/>
        </w:rPr>
        <w:t>มิถุนายน</w:t>
      </w:r>
      <w:r w:rsidRPr="00087AFF">
        <w:rPr>
          <w:rFonts w:ascii="Angsana New" w:hAnsi="Angsana New"/>
          <w:cs/>
        </w:rPr>
        <w:t xml:space="preserve"> 256</w:t>
      </w:r>
      <w:r w:rsidRPr="00087AFF">
        <w:rPr>
          <w:rFonts w:ascii="Angsana New" w:hAnsi="Angsana New" w:hint="cs"/>
          <w:cs/>
        </w:rPr>
        <w:t>4</w:t>
      </w:r>
      <w:r w:rsidR="00A774A7">
        <w:rPr>
          <w:rFonts w:ascii="Angsana New" w:hAnsi="Angsana New"/>
          <w:cs/>
        </w:rPr>
        <w:t xml:space="preserve"> </w:t>
      </w:r>
      <w:r w:rsidR="002F22BD" w:rsidRPr="00087AFF">
        <w:rPr>
          <w:rFonts w:ascii="Angsana New" w:eastAsia="Cordia New" w:hAnsi="Angsana New"/>
          <w:cs/>
        </w:rPr>
        <w:t>บริษัทได้</w:t>
      </w:r>
      <w:r w:rsidR="002F22BD" w:rsidRPr="00087AFF">
        <w:rPr>
          <w:rFonts w:ascii="Angsana New" w:hAnsi="Angsana New"/>
          <w:cs/>
        </w:rPr>
        <w:t>ออกและเสนอขายใบสำคัญแสดงสิทธิซื้อหุ้นสามัญเพิ่มทุนของบริษัท (“ECF-W</w:t>
      </w:r>
      <w:r w:rsidR="002F22BD" w:rsidRPr="00087AFF">
        <w:rPr>
          <w:rFonts w:ascii="Angsana New" w:hAnsi="Angsana New" w:hint="cs"/>
          <w:cs/>
        </w:rPr>
        <w:t>4</w:t>
      </w:r>
      <w:r w:rsidR="002F22BD" w:rsidRPr="00087AFF">
        <w:rPr>
          <w:rFonts w:ascii="Angsana New" w:hAnsi="Angsana New"/>
          <w:cs/>
        </w:rPr>
        <w:t xml:space="preserve">”) จำนวน </w:t>
      </w:r>
      <w:r w:rsidR="002F22BD" w:rsidRPr="00087AFF">
        <w:rPr>
          <w:rFonts w:ascii="Angsana New" w:hAnsi="Angsana New"/>
          <w:lang w:val="en-US"/>
        </w:rPr>
        <w:t>19</w:t>
      </w:r>
      <w:r w:rsidR="00D44006" w:rsidRPr="00087AFF">
        <w:rPr>
          <w:rFonts w:ascii="Angsana New" w:hAnsi="Angsana New"/>
          <w:lang w:val="en-US"/>
        </w:rPr>
        <w:t>1</w:t>
      </w:r>
      <w:r w:rsidR="002F22BD" w:rsidRPr="00087AFF">
        <w:rPr>
          <w:rFonts w:ascii="Angsana New" w:hAnsi="Angsana New"/>
          <w:lang w:val="en-US"/>
        </w:rPr>
        <w:t>,</w:t>
      </w:r>
      <w:r w:rsidR="00D44006" w:rsidRPr="00087AFF">
        <w:rPr>
          <w:rFonts w:ascii="Angsana New" w:hAnsi="Angsana New"/>
          <w:lang w:val="en-US"/>
        </w:rPr>
        <w:t>894</w:t>
      </w:r>
      <w:r w:rsidR="002F22BD" w:rsidRPr="00087AFF">
        <w:rPr>
          <w:rFonts w:ascii="Angsana New" w:hAnsi="Angsana New"/>
          <w:lang w:val="en-US"/>
        </w:rPr>
        <w:t>,</w:t>
      </w:r>
      <w:r w:rsidR="00D44006" w:rsidRPr="00087AFF">
        <w:rPr>
          <w:rFonts w:ascii="Angsana New" w:hAnsi="Angsana New"/>
          <w:lang w:val="en-US"/>
        </w:rPr>
        <w:t>988</w:t>
      </w:r>
      <w:r w:rsidR="002F22BD" w:rsidRPr="00087AFF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="00D44006" w:rsidRPr="00087AFF">
        <w:rPr>
          <w:rFonts w:ascii="Angsana New" w:hAnsi="Angsana New"/>
          <w:lang w:val="en-US"/>
        </w:rPr>
        <w:t>5</w:t>
      </w:r>
      <w:r w:rsidR="002F22BD" w:rsidRPr="00087AFF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2F22BD" w:rsidRPr="00273348" w:rsidRDefault="002F22BD" w:rsidP="007B3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606" w:type="dxa"/>
        <w:tblLook w:val="04A0"/>
      </w:tblPr>
      <w:tblGrid>
        <w:gridCol w:w="2538"/>
        <w:gridCol w:w="7068"/>
      </w:tblGrid>
      <w:tr w:rsidR="00D44006" w:rsidRPr="00087AFF" w:rsidTr="00D44006">
        <w:tc>
          <w:tcPr>
            <w:tcW w:w="2538" w:type="dxa"/>
          </w:tcPr>
          <w:p w:rsidR="00D44006" w:rsidRPr="00087AFF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7AFF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:rsidR="00D44006" w:rsidRPr="00087AFF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087AFF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087AFF">
              <w:rPr>
                <w:rFonts w:ascii="Angsana New" w:hAnsi="Angsana New"/>
                <w:lang w:val="en-US"/>
              </w:rPr>
              <w:t xml:space="preserve">1 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D44006" w:rsidRPr="00273348" w:rsidTr="00D44006">
        <w:tc>
          <w:tcPr>
            <w:tcW w:w="2538" w:type="dxa"/>
          </w:tcPr>
          <w:p w:rsidR="00D44006" w:rsidRPr="00273348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:rsidR="00D44006" w:rsidRPr="00273348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D44006" w:rsidRPr="00087AFF" w:rsidTr="00D44006">
        <w:tc>
          <w:tcPr>
            <w:tcW w:w="2538" w:type="dxa"/>
          </w:tcPr>
          <w:p w:rsidR="00D44006" w:rsidRPr="00087AFF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7AFF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:rsidR="00D44006" w:rsidRPr="00087AFF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7AFF">
              <w:rPr>
                <w:rFonts w:ascii="Angsana New" w:hAnsi="Angsana New"/>
                <w:lang w:val="en-US"/>
              </w:rPr>
              <w:t>2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D44006" w:rsidRPr="00273348" w:rsidTr="00D44006">
        <w:tc>
          <w:tcPr>
            <w:tcW w:w="2538" w:type="dxa"/>
          </w:tcPr>
          <w:p w:rsidR="00D44006" w:rsidRPr="00273348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:rsidR="00D44006" w:rsidRPr="00273348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D44006" w:rsidRPr="00087AFF" w:rsidTr="00D44006">
        <w:tc>
          <w:tcPr>
            <w:tcW w:w="2538" w:type="dxa"/>
          </w:tcPr>
          <w:p w:rsidR="00D44006" w:rsidRPr="00087AFF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7AFF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:rsidR="00D44006" w:rsidRPr="00087AFF" w:rsidRDefault="00D44006" w:rsidP="00D44006">
            <w:pPr>
              <w:pStyle w:val="a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087AFF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087AFF">
              <w:rPr>
                <w:rFonts w:ascii="Angsana New" w:hAnsi="Angsana New"/>
                <w:lang w:val="en-US"/>
              </w:rPr>
              <w:t>20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087AFF">
              <w:rPr>
                <w:rFonts w:ascii="Angsana New" w:hAnsi="Angsana New" w:hint="cs"/>
                <w:cs/>
                <w:lang w:val="en-US"/>
              </w:rPr>
              <w:t>กรกฏาคม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 25</w:t>
            </w:r>
            <w:r w:rsidRPr="00087AFF">
              <w:rPr>
                <w:rFonts w:ascii="Angsana New" w:hAnsi="Angsana New"/>
                <w:lang w:val="en-US"/>
              </w:rPr>
              <w:t xml:space="preserve">64 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087AFF">
              <w:rPr>
                <w:rFonts w:ascii="Angsana New" w:hAnsi="Angsana New"/>
                <w:lang w:val="en-US"/>
              </w:rPr>
              <w:t xml:space="preserve">9 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087AFF">
              <w:rPr>
                <w:rFonts w:ascii="Angsana New" w:hAnsi="Angsana New"/>
                <w:lang w:val="en-US"/>
              </w:rPr>
              <w:t xml:space="preserve">20 </w:t>
            </w:r>
            <w:r w:rsidRPr="00087AFF">
              <w:rPr>
                <w:rFonts w:ascii="Angsana New" w:hAnsi="Angsana New"/>
                <w:cs/>
                <w:lang w:val="en-US"/>
              </w:rPr>
              <w:t>ของเดือนพฤศจิกายน 256</w:t>
            </w:r>
            <w:r w:rsidRPr="00087AFF">
              <w:rPr>
                <w:rFonts w:ascii="Angsana New" w:hAnsi="Angsana New" w:hint="cs"/>
                <w:cs/>
                <w:lang w:val="en-US"/>
              </w:rPr>
              <w:t>4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087AFF">
              <w:rPr>
                <w:rFonts w:ascii="Angsana New" w:hAnsi="Angsana New" w:hint="cs"/>
                <w:cs/>
                <w:lang w:val="en-US"/>
              </w:rPr>
              <w:t>มีนาคม กรกฏาคม พฤศจิกายน 2565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087AFF">
              <w:rPr>
                <w:rFonts w:ascii="Angsana New" w:hAnsi="Angsana New" w:hint="cs"/>
                <w:cs/>
                <w:lang w:val="en-US"/>
              </w:rPr>
              <w:t>มีนาคม กรกฏาคม พฤศจิกายน 2566 มีนาคม 2567</w:t>
            </w:r>
            <w:r w:rsidRPr="00087AFF">
              <w:rPr>
                <w:rFonts w:ascii="Angsana New" w:hAnsi="Angsana New"/>
                <w:cs/>
                <w:lang w:val="en-US"/>
              </w:rPr>
              <w:t xml:space="preserve"> และวันใช้สิทธิครั้งสุดท้ายคือวันที่ </w:t>
            </w:r>
            <w:r w:rsidRPr="00087AFF">
              <w:rPr>
                <w:rFonts w:ascii="Angsana New" w:hAnsi="Angsana New" w:hint="cs"/>
                <w:cs/>
                <w:lang w:val="en-US"/>
              </w:rPr>
              <w:t>2</w:t>
            </w:r>
            <w:r w:rsidRPr="00087AFF">
              <w:rPr>
                <w:rFonts w:ascii="Angsana New" w:hAnsi="Angsana New"/>
                <w:lang w:val="en-US"/>
              </w:rPr>
              <w:t xml:space="preserve"> </w:t>
            </w:r>
            <w:r w:rsidRPr="00087AFF"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Pr="00087AFF">
              <w:rPr>
                <w:rFonts w:ascii="Angsana New" w:hAnsi="Angsana New"/>
                <w:lang w:val="en-US"/>
              </w:rPr>
              <w:t xml:space="preserve"> 2567</w:t>
            </w:r>
          </w:p>
        </w:tc>
      </w:tr>
      <w:tr w:rsidR="00D44006" w:rsidRPr="00273348" w:rsidTr="00D44006">
        <w:tc>
          <w:tcPr>
            <w:tcW w:w="2538" w:type="dxa"/>
          </w:tcPr>
          <w:p w:rsidR="00D44006" w:rsidRPr="00273348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:rsidR="00D44006" w:rsidRPr="00273348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D44006" w:rsidRPr="00087AFF" w:rsidTr="00D44006">
        <w:tc>
          <w:tcPr>
            <w:tcW w:w="2538" w:type="dxa"/>
          </w:tcPr>
          <w:p w:rsidR="00D44006" w:rsidRPr="00087AFF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7AFF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:rsidR="00D44006" w:rsidRPr="00087AFF" w:rsidRDefault="00D44006" w:rsidP="000940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7AFF">
              <w:rPr>
                <w:rFonts w:ascii="Angsana New" w:hAnsi="Angsana New"/>
                <w:lang w:val="en-US"/>
              </w:rPr>
              <w:t xml:space="preserve">3 </w:t>
            </w:r>
            <w:r w:rsidRPr="00087AFF">
              <w:rPr>
                <w:rFonts w:ascii="Angsana New" w:hAnsi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:rsidR="00710060" w:rsidRPr="00273348" w:rsidRDefault="00710060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406946" w:rsidRPr="004F5042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="00173ACF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406946" w:rsidRPr="00273348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:rsidR="00BB5B0E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กำไร</w:t>
      </w:r>
      <w:r w:rsidR="00173AC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4F5042">
        <w:rPr>
          <w:rFonts w:ascii="Angsana New" w:hAnsi="Angsana New" w:hint="cs"/>
          <w:sz w:val="30"/>
          <w:szCs w:val="30"/>
          <w:cs/>
        </w:rPr>
        <w:t>ต่อหุ้นขั้นพื้นฐานสำหรับงวดสามเดือน</w:t>
      </w:r>
      <w:r w:rsidR="00DD4012">
        <w:rPr>
          <w:rFonts w:ascii="Angsana New" w:hAnsi="Angsana New" w:hint="cs"/>
          <w:sz w:val="30"/>
          <w:szCs w:val="30"/>
          <w:cs/>
        </w:rPr>
        <w:t>และ</w:t>
      </w:r>
      <w:r w:rsidR="0089378E">
        <w:rPr>
          <w:rFonts w:ascii="Angsana New" w:hAnsi="Angsana New" w:hint="cs"/>
          <w:sz w:val="30"/>
          <w:szCs w:val="30"/>
          <w:cs/>
        </w:rPr>
        <w:t>เก้า</w:t>
      </w:r>
      <w:r w:rsidR="00DD4012">
        <w:rPr>
          <w:rFonts w:ascii="Angsana New" w:hAnsi="Angsana New" w:hint="cs"/>
          <w:sz w:val="30"/>
          <w:szCs w:val="30"/>
          <w:cs/>
        </w:rPr>
        <w:t>เดือน</w:t>
      </w:r>
      <w:r w:rsidR="00406946" w:rsidRPr="004F5042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89378E">
        <w:rPr>
          <w:rFonts w:ascii="Angsana New" w:hAnsi="Angsana New" w:hint="cs"/>
          <w:sz w:val="30"/>
          <w:szCs w:val="30"/>
          <w:cs/>
        </w:rPr>
        <w:t>30 กันยายน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B07FE0" w:rsidRPr="004F5042">
        <w:rPr>
          <w:rFonts w:ascii="Angsana New" w:hAnsi="Angsana New"/>
          <w:sz w:val="30"/>
          <w:szCs w:val="30"/>
        </w:rPr>
        <w:t>6</w:t>
      </w:r>
      <w:r w:rsidR="007B3C4A">
        <w:rPr>
          <w:rFonts w:ascii="Angsana New" w:hAnsi="Angsana New" w:hint="cs"/>
          <w:sz w:val="30"/>
          <w:szCs w:val="30"/>
          <w:cs/>
        </w:rPr>
        <w:t>4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6946" w:rsidRPr="004F5042">
        <w:rPr>
          <w:rFonts w:ascii="Angsana New" w:hAnsi="Angsana New" w:hint="cs"/>
          <w:sz w:val="30"/>
          <w:szCs w:val="30"/>
          <w:cs/>
        </w:rPr>
        <w:t>และ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257C">
        <w:rPr>
          <w:rFonts w:ascii="Angsana New" w:hAnsi="Angsana New"/>
          <w:sz w:val="30"/>
          <w:szCs w:val="30"/>
          <w:cs/>
        </w:rPr>
        <w:t>25</w:t>
      </w:r>
      <w:r w:rsidR="0040257C">
        <w:rPr>
          <w:rFonts w:ascii="Angsana New" w:hAnsi="Angsana New" w:hint="cs"/>
          <w:sz w:val="30"/>
          <w:szCs w:val="30"/>
          <w:cs/>
        </w:rPr>
        <w:t>6</w:t>
      </w:r>
      <w:r w:rsidR="007B3C4A">
        <w:rPr>
          <w:rFonts w:ascii="Angsana New" w:hAnsi="Angsana New" w:hint="cs"/>
          <w:sz w:val="30"/>
          <w:szCs w:val="30"/>
          <w:cs/>
        </w:rPr>
        <w:t>3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BB5B0E" w:rsidRPr="004F5042">
        <w:rPr>
          <w:rFonts w:ascii="Angsana New" w:hAnsi="Angsana New" w:hint="cs"/>
          <w:sz w:val="30"/>
          <w:szCs w:val="30"/>
          <w:cs/>
        </w:rPr>
        <w:t>คำนวณโดยการหารกำไร</w:t>
      </w:r>
      <w:r w:rsidR="00173AC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BB5B0E" w:rsidRPr="004F5042">
        <w:rPr>
          <w:rFonts w:ascii="Angsana New" w:hAnsi="Angsana New" w:hint="cs"/>
          <w:sz w:val="30"/>
          <w:szCs w:val="30"/>
          <w:cs/>
        </w:rPr>
        <w:t>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>
        <w:rPr>
          <w:rFonts w:ascii="Angsana New" w:hAnsi="Angsana New" w:hint="cs"/>
          <w:sz w:val="30"/>
          <w:szCs w:val="30"/>
          <w:cs/>
        </w:rPr>
        <w:t>ใน</w:t>
      </w:r>
      <w:r w:rsidR="00BB5B0E" w:rsidRPr="004F5042">
        <w:rPr>
          <w:rFonts w:ascii="Angsana New" w:hAnsi="Angsana New" w:hint="cs"/>
          <w:sz w:val="30"/>
          <w:szCs w:val="30"/>
          <w:cs/>
        </w:rPr>
        <w:t>ระหว่างงวด</w:t>
      </w:r>
      <w:r w:rsidR="00D343A6" w:rsidRPr="004F5042">
        <w:rPr>
          <w:rFonts w:ascii="Angsana New" w:hAnsi="Angsana New" w:hint="cs"/>
          <w:sz w:val="30"/>
          <w:szCs w:val="30"/>
          <w:cs/>
        </w:rPr>
        <w:t>ซึ่ง</w:t>
      </w:r>
      <w:r w:rsidR="00BB5B0E" w:rsidRPr="004F5042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D343A6" w:rsidRPr="004F5042">
        <w:rPr>
          <w:rFonts w:ascii="Angsana New" w:hAnsi="Angsana New" w:hint="cs"/>
          <w:sz w:val="30"/>
          <w:szCs w:val="30"/>
          <w:cs/>
        </w:rPr>
        <w:t>ได้</w:t>
      </w:r>
      <w:r w:rsidR="00BB5B0E" w:rsidRPr="004F5042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871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2"/>
        <w:gridCol w:w="283"/>
        <w:gridCol w:w="993"/>
      </w:tblGrid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งวดสามเดือน (พันบาท/พันหุ้น)</w:t>
            </w:r>
          </w:p>
        </w:tc>
      </w:tr>
      <w:tr w:rsidR="00B711E8" w:rsidRPr="000F1BB0" w:rsidTr="000A66CC">
        <w:trPr>
          <w:cantSplit/>
        </w:trPr>
        <w:tc>
          <w:tcPr>
            <w:tcW w:w="5052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760BB" w:rsidRPr="000F1BB0" w:rsidTr="00430075">
        <w:trPr>
          <w:cantSplit/>
        </w:trPr>
        <w:tc>
          <w:tcPr>
            <w:tcW w:w="5052" w:type="dxa"/>
          </w:tcPr>
          <w:p w:rsidR="00B760BB" w:rsidRPr="000F1BB0" w:rsidRDefault="00B760BB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0F1BB0" w:rsidRDefault="00B760BB" w:rsidP="00B7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4" w:type="dxa"/>
          </w:tcPr>
          <w:p w:rsidR="00B760BB" w:rsidRPr="000F1BB0" w:rsidRDefault="00B760B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0F1BB0" w:rsidRDefault="00B760BB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</w:tcPr>
          <w:p w:rsidR="00B760BB" w:rsidRPr="000F1BB0" w:rsidRDefault="00B760BB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0F1BB0" w:rsidRDefault="00B760B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</w:tcPr>
          <w:p w:rsidR="00B760BB" w:rsidRPr="000F1BB0" w:rsidRDefault="00B760B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60BB" w:rsidRPr="000F1BB0" w:rsidRDefault="00B760BB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A020A0" w:rsidRPr="000F1BB0" w:rsidTr="00273348">
        <w:trPr>
          <w:cantSplit/>
        </w:trPr>
        <w:tc>
          <w:tcPr>
            <w:tcW w:w="5052" w:type="dxa"/>
          </w:tcPr>
          <w:p w:rsidR="00A020A0" w:rsidRPr="00664E5D" w:rsidRDefault="00A020A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020A0" w:rsidRPr="00E96E3C" w:rsidRDefault="00312521" w:rsidP="007C45F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5,453</w:t>
            </w:r>
          </w:p>
        </w:tc>
        <w:tc>
          <w:tcPr>
            <w:tcW w:w="284" w:type="dxa"/>
            <w:vAlign w:val="bottom"/>
          </w:tcPr>
          <w:p w:rsidR="00A020A0" w:rsidRPr="00E96E3C" w:rsidRDefault="00A020A0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A020A0" w:rsidRPr="00E96E3C" w:rsidRDefault="00A020A0" w:rsidP="000E787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21,905</w:t>
            </w:r>
          </w:p>
        </w:tc>
        <w:tc>
          <w:tcPr>
            <w:tcW w:w="283" w:type="dxa"/>
            <w:vAlign w:val="bottom"/>
          </w:tcPr>
          <w:p w:rsidR="00A020A0" w:rsidRPr="00E96E3C" w:rsidRDefault="00A020A0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A020A0" w:rsidRPr="00E96E3C" w:rsidRDefault="00312521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(6,136)</w:t>
            </w:r>
          </w:p>
        </w:tc>
        <w:tc>
          <w:tcPr>
            <w:tcW w:w="283" w:type="dxa"/>
            <w:vAlign w:val="bottom"/>
          </w:tcPr>
          <w:p w:rsidR="00A020A0" w:rsidRPr="00182986" w:rsidRDefault="00A020A0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A020A0" w:rsidRPr="00E96E3C" w:rsidRDefault="00A020A0" w:rsidP="000E787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9,486</w:t>
            </w:r>
          </w:p>
        </w:tc>
      </w:tr>
      <w:tr w:rsidR="00A020A0" w:rsidRPr="000F1BB0" w:rsidTr="00273348">
        <w:trPr>
          <w:cantSplit/>
        </w:trPr>
        <w:tc>
          <w:tcPr>
            <w:tcW w:w="5052" w:type="dxa"/>
          </w:tcPr>
          <w:p w:rsidR="00A020A0" w:rsidRPr="00664E5D" w:rsidRDefault="00A020A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020A0" w:rsidRPr="00E96E3C" w:rsidRDefault="00A020A0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vAlign w:val="bottom"/>
          </w:tcPr>
          <w:p w:rsidR="00A020A0" w:rsidRPr="00E96E3C" w:rsidRDefault="00A020A0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A020A0" w:rsidRPr="00E96E3C" w:rsidRDefault="00A020A0" w:rsidP="000E787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bottom"/>
          </w:tcPr>
          <w:p w:rsidR="00A020A0" w:rsidRPr="00E96E3C" w:rsidRDefault="00A020A0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A020A0" w:rsidRPr="00E96E3C" w:rsidRDefault="00A020A0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bottom"/>
          </w:tcPr>
          <w:p w:rsidR="00A020A0" w:rsidRPr="003B0D6B" w:rsidRDefault="00A020A0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A020A0" w:rsidRPr="00E96E3C" w:rsidRDefault="00A020A0" w:rsidP="000E787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A020A0" w:rsidRPr="00507BEC" w:rsidTr="00273348">
        <w:trPr>
          <w:cantSplit/>
        </w:trPr>
        <w:tc>
          <w:tcPr>
            <w:tcW w:w="5052" w:type="dxa"/>
          </w:tcPr>
          <w:p w:rsidR="00A020A0" w:rsidRPr="00507BEC" w:rsidRDefault="00A020A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020A0" w:rsidRPr="00E96E3C" w:rsidRDefault="00A020A0" w:rsidP="0031252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54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3125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020A0" w:rsidRPr="00E96E3C" w:rsidRDefault="00A020A0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020A0" w:rsidRPr="00E96E3C" w:rsidRDefault="00A020A0" w:rsidP="000E787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54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20A0" w:rsidRPr="00E96E3C" w:rsidRDefault="00A020A0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020A0" w:rsidRPr="00E96E3C" w:rsidRDefault="00312521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A020A0"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20A0" w:rsidRPr="003B0D6B" w:rsidRDefault="00A020A0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020A0" w:rsidRPr="00E96E3C" w:rsidRDefault="00A020A0" w:rsidP="000E787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0.0099</w:t>
            </w:r>
          </w:p>
        </w:tc>
      </w:tr>
    </w:tbl>
    <w:p w:rsidR="00087AFF" w:rsidRDefault="00087AFF"/>
    <w:tbl>
      <w:tblPr>
        <w:tblW w:w="9871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2"/>
        <w:gridCol w:w="283"/>
        <w:gridCol w:w="993"/>
      </w:tblGrid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:rsidR="000A66CC" w:rsidRPr="000F1BB0" w:rsidRDefault="000A66CC" w:rsidP="000A66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</w:t>
            </w:r>
            <w:r w:rsidR="0089378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 (พันบาท/พันหุ้น)</w:t>
            </w:r>
          </w:p>
        </w:tc>
      </w:tr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760BB" w:rsidRPr="000F1BB0" w:rsidTr="002450E2">
        <w:trPr>
          <w:cantSplit/>
        </w:trPr>
        <w:tc>
          <w:tcPr>
            <w:tcW w:w="5052" w:type="dxa"/>
          </w:tcPr>
          <w:p w:rsidR="00B760BB" w:rsidRPr="000F1BB0" w:rsidRDefault="00B760BB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0F1BB0" w:rsidRDefault="00B760B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4" w:type="dxa"/>
          </w:tcPr>
          <w:p w:rsidR="00B760BB" w:rsidRPr="000F1BB0" w:rsidRDefault="00B760B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0F1BB0" w:rsidRDefault="00B760BB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</w:tcPr>
          <w:p w:rsidR="00B760BB" w:rsidRPr="000F1BB0" w:rsidRDefault="00B760BB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0F1BB0" w:rsidRDefault="00B760B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</w:tcPr>
          <w:p w:rsidR="00B760BB" w:rsidRPr="000F1BB0" w:rsidRDefault="00B760B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60BB" w:rsidRPr="000F1BB0" w:rsidRDefault="00B760BB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B760BB" w:rsidRPr="000F1BB0" w:rsidTr="00273348">
        <w:trPr>
          <w:cantSplit/>
        </w:trPr>
        <w:tc>
          <w:tcPr>
            <w:tcW w:w="5052" w:type="dxa"/>
          </w:tcPr>
          <w:p w:rsidR="00B760BB" w:rsidRPr="00664E5D" w:rsidRDefault="00B760B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E96E3C" w:rsidRDefault="00903280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35,541</w:t>
            </w:r>
          </w:p>
        </w:tc>
        <w:tc>
          <w:tcPr>
            <w:tcW w:w="284" w:type="dxa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B760BB" w:rsidRPr="00E96E3C" w:rsidRDefault="00A020A0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37,200</w:t>
            </w:r>
          </w:p>
        </w:tc>
        <w:tc>
          <w:tcPr>
            <w:tcW w:w="283" w:type="dxa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B760BB" w:rsidRPr="00E96E3C" w:rsidRDefault="00903280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5,208</w:t>
            </w:r>
          </w:p>
        </w:tc>
        <w:tc>
          <w:tcPr>
            <w:tcW w:w="283" w:type="dxa"/>
            <w:vAlign w:val="bottom"/>
          </w:tcPr>
          <w:p w:rsidR="00B760BB" w:rsidRPr="003B0D6B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B760BB" w:rsidRPr="001642EF" w:rsidRDefault="00A020A0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21,499</w:t>
            </w:r>
          </w:p>
        </w:tc>
      </w:tr>
      <w:tr w:rsidR="00B760BB" w:rsidRPr="000F1BB0" w:rsidTr="00273348">
        <w:trPr>
          <w:cantSplit/>
        </w:trPr>
        <w:tc>
          <w:tcPr>
            <w:tcW w:w="5052" w:type="dxa"/>
          </w:tcPr>
          <w:p w:rsidR="00B760BB" w:rsidRPr="00664E5D" w:rsidRDefault="00B760B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E96E3C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B760BB" w:rsidRPr="00E96E3C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B760BB" w:rsidRPr="00E96E3C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bottom"/>
          </w:tcPr>
          <w:p w:rsidR="00B760BB" w:rsidRPr="003B0D6B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B760BB" w:rsidRPr="001642EF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B760BB" w:rsidRPr="00507BEC" w:rsidTr="00273348">
        <w:trPr>
          <w:cantSplit/>
        </w:trPr>
        <w:tc>
          <w:tcPr>
            <w:tcW w:w="5052" w:type="dxa"/>
          </w:tcPr>
          <w:p w:rsidR="00B760BB" w:rsidRPr="00507BEC" w:rsidRDefault="00B760B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E96E3C" w:rsidRDefault="00BC7349" w:rsidP="0090328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7349">
              <w:rPr>
                <w:rFonts w:ascii="Angsana New" w:hAnsi="Angsana New" w:cs="Angsana New"/>
                <w:sz w:val="30"/>
                <w:szCs w:val="30"/>
                <w:lang w:val="en-US"/>
              </w:rPr>
              <w:t>0.03</w:t>
            </w:r>
            <w:r w:rsidR="00903280">
              <w:rPr>
                <w:rFonts w:ascii="Angsana New" w:hAnsi="Angsana New" w:cs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E96E3C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A020A0">
              <w:rPr>
                <w:rFonts w:ascii="Angsana New" w:hAnsi="Angsana New" w:cs="Angsana New"/>
                <w:sz w:val="30"/>
                <w:szCs w:val="30"/>
                <w:lang w:val="en-US"/>
              </w:rPr>
              <w:t>388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60BB" w:rsidRPr="00E96E3C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E96E3C" w:rsidRDefault="00B760BB" w:rsidP="0090328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903280">
              <w:rPr>
                <w:rFonts w:ascii="Angsana New" w:hAnsi="Angsana New" w:cs="Angsana New"/>
                <w:sz w:val="30"/>
                <w:szCs w:val="30"/>
                <w:lang w:val="en-US"/>
              </w:rPr>
              <w:t>054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60BB" w:rsidRPr="003B0D6B" w:rsidRDefault="00B760BB" w:rsidP="002733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760BB" w:rsidRPr="001642EF" w:rsidRDefault="00B760BB" w:rsidP="0027334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A020A0">
              <w:rPr>
                <w:rFonts w:ascii="Angsana New" w:hAnsi="Angsana New" w:cs="Angsana New"/>
                <w:sz w:val="30"/>
                <w:szCs w:val="30"/>
                <w:lang w:val="en-US"/>
              </w:rPr>
              <w:t>224</w:t>
            </w:r>
          </w:p>
        </w:tc>
      </w:tr>
    </w:tbl>
    <w:p w:rsidR="00406946" w:rsidRPr="005D56B4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5D56B4">
        <w:rPr>
          <w:rFonts w:ascii="Angsana New" w:hAnsi="Angsana New"/>
          <w:b/>
          <w:bCs/>
          <w:sz w:val="30"/>
          <w:szCs w:val="30"/>
          <w:cs/>
        </w:rPr>
        <w:lastRenderedPageBreak/>
        <w:t>กำไ</w:t>
      </w:r>
      <w:r w:rsidRPr="005D56B4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="00173ACF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5D56B4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BB5B0E" w:rsidRPr="0038231D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270703" w:rsidRPr="0038231D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5D56B4">
        <w:rPr>
          <w:rFonts w:ascii="Angsana New" w:hAnsi="Angsana New"/>
          <w:spacing w:val="-4"/>
          <w:sz w:val="30"/>
          <w:szCs w:val="30"/>
          <w:cs/>
        </w:rPr>
        <w:t>กำไร</w:t>
      </w:r>
      <w:r w:rsidR="00173AC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5D56B4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3D7AF6" w:rsidRPr="005D56B4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DE5883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89378E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DE5883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0504D0" w:rsidRPr="005D56B4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5D56B4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89378E">
        <w:rPr>
          <w:rFonts w:ascii="Angsana New" w:eastAsia="Cordia New" w:hAnsi="Angsana New" w:hint="cs"/>
          <w:sz w:val="30"/>
          <w:szCs w:val="30"/>
          <w:cs/>
        </w:rPr>
        <w:t>30 กันยายน</w:t>
      </w:r>
      <w:r w:rsidR="00FF2E1B" w:rsidRPr="005D56B4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FF2E1B" w:rsidRPr="005D56B4">
        <w:rPr>
          <w:rFonts w:ascii="Angsana New" w:eastAsia="Cordia New" w:hAnsi="Angsana New"/>
          <w:sz w:val="30"/>
          <w:szCs w:val="30"/>
        </w:rPr>
        <w:t>25</w:t>
      </w:r>
      <w:r w:rsidR="00A3175D" w:rsidRPr="005D56B4">
        <w:rPr>
          <w:rFonts w:ascii="Angsana New" w:eastAsia="Cordia New" w:hAnsi="Angsana New"/>
          <w:sz w:val="30"/>
          <w:szCs w:val="30"/>
        </w:rPr>
        <w:t>6</w:t>
      </w:r>
      <w:r w:rsidR="00777635">
        <w:rPr>
          <w:rFonts w:ascii="Angsana New" w:eastAsia="Cordia New" w:hAnsi="Angsana New"/>
          <w:sz w:val="30"/>
          <w:szCs w:val="30"/>
        </w:rPr>
        <w:t>4</w:t>
      </w:r>
      <w:r w:rsidR="00A3175D" w:rsidRPr="005D56B4">
        <w:rPr>
          <w:rFonts w:ascii="Angsana New" w:eastAsia="Cordia New" w:hAnsi="Angsana New"/>
          <w:sz w:val="30"/>
          <w:szCs w:val="30"/>
        </w:rPr>
        <w:t xml:space="preserve"> </w:t>
      </w:r>
      <w:r w:rsidRPr="005D56B4">
        <w:rPr>
          <w:rFonts w:ascii="Angsana New" w:hAnsi="Angsana New"/>
          <w:sz w:val="30"/>
          <w:szCs w:val="30"/>
          <w:cs/>
        </w:rPr>
        <w:t xml:space="preserve">และ </w:t>
      </w:r>
      <w:r w:rsidR="001C52C6" w:rsidRPr="005D56B4">
        <w:rPr>
          <w:rFonts w:ascii="Angsana New" w:hAnsi="Angsana New" w:hint="cs"/>
          <w:sz w:val="30"/>
          <w:szCs w:val="30"/>
          <w:cs/>
        </w:rPr>
        <w:t>256</w:t>
      </w:r>
      <w:r w:rsidR="00777635">
        <w:rPr>
          <w:rFonts w:ascii="Angsana New" w:hAnsi="Angsana New" w:hint="cs"/>
          <w:sz w:val="30"/>
          <w:szCs w:val="30"/>
          <w:cs/>
        </w:rPr>
        <w:t>3</w:t>
      </w:r>
      <w:r w:rsidRPr="005D56B4">
        <w:rPr>
          <w:rFonts w:ascii="Angsana New" w:hAnsi="Angsana New"/>
          <w:sz w:val="30"/>
          <w:szCs w:val="30"/>
        </w:rPr>
        <w:t xml:space="preserve"> </w:t>
      </w:r>
      <w:r w:rsidRPr="005D56B4">
        <w:rPr>
          <w:rFonts w:ascii="Angsana New" w:hAnsi="Angsana New" w:hint="cs"/>
          <w:sz w:val="30"/>
          <w:szCs w:val="30"/>
          <w:cs/>
        </w:rPr>
        <w:t>คำนวณโดยการหารกำไร</w:t>
      </w:r>
      <w:r w:rsidR="00173AC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5D56B4">
        <w:rPr>
          <w:rFonts w:ascii="Angsana New" w:hAnsi="Angsana New" w:hint="cs"/>
          <w:sz w:val="30"/>
          <w:szCs w:val="30"/>
          <w:cs/>
        </w:rPr>
        <w:t>สำหรับ</w:t>
      </w:r>
      <w:r w:rsidR="00BB5B0E" w:rsidRPr="005D56B4">
        <w:rPr>
          <w:rFonts w:ascii="Angsana New" w:hAnsi="Angsana New" w:hint="cs"/>
          <w:sz w:val="30"/>
          <w:szCs w:val="30"/>
          <w:cs/>
        </w:rPr>
        <w:t>งวดที่เป็นส่วนของผู้ถือหุ้นของบริษัท</w:t>
      </w:r>
      <w:r w:rsidRPr="005D56B4"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5D56B4">
        <w:rPr>
          <w:rFonts w:ascii="Angsana New" w:hAnsi="Angsana New" w:hint="cs"/>
          <w:sz w:val="30"/>
          <w:szCs w:val="30"/>
          <w:cs/>
        </w:rPr>
        <w:t>ใน</w:t>
      </w:r>
      <w:r w:rsidRPr="005D56B4">
        <w:rPr>
          <w:rFonts w:ascii="Angsana New" w:hAnsi="Angsana New" w:hint="cs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5D56B4">
        <w:rPr>
          <w:rFonts w:ascii="Angsana New" w:hAnsi="Angsana New" w:hint="cs"/>
          <w:sz w:val="30"/>
          <w:szCs w:val="30"/>
          <w:cs/>
        </w:rPr>
        <w:t>ตราสารที่อาจเปลี่ยนเป็นหุ้น</w:t>
      </w:r>
      <w:r w:rsidR="00064528" w:rsidRPr="005D56B4">
        <w:rPr>
          <w:rFonts w:ascii="Angsana New" w:hAnsi="Angsana New" w:hint="cs"/>
          <w:sz w:val="30"/>
          <w:szCs w:val="30"/>
          <w:cs/>
        </w:rPr>
        <w:t>สามัญ</w:t>
      </w:r>
      <w:r w:rsidRPr="005D56B4">
        <w:rPr>
          <w:rFonts w:ascii="Angsana New" w:hAnsi="Angsana New" w:hint="cs"/>
          <w:sz w:val="30"/>
          <w:szCs w:val="30"/>
          <w:cs/>
        </w:rPr>
        <w:t>ปรับลด</w:t>
      </w:r>
      <w:r w:rsidR="00387D7A" w:rsidRPr="005D56B4">
        <w:rPr>
          <w:rFonts w:ascii="Angsana New" w:hAnsi="Angsana New" w:hint="cs"/>
          <w:sz w:val="30"/>
          <w:szCs w:val="30"/>
          <w:cs/>
        </w:rPr>
        <w:t>ซึ่ง</w:t>
      </w:r>
      <w:r w:rsidRPr="005D56B4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F936E0" w:rsidRPr="005D56B4">
        <w:rPr>
          <w:rFonts w:ascii="Angsana New" w:hAnsi="Angsana New" w:hint="cs"/>
          <w:sz w:val="30"/>
          <w:szCs w:val="30"/>
          <w:cs/>
        </w:rPr>
        <w:t>ได้</w:t>
      </w:r>
      <w:r w:rsidRPr="005D56B4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770" w:type="dxa"/>
        <w:tblInd w:w="18" w:type="dxa"/>
        <w:tblLayout w:type="fixed"/>
        <w:tblLook w:val="0000"/>
      </w:tblPr>
      <w:tblGrid>
        <w:gridCol w:w="4950"/>
        <w:gridCol w:w="992"/>
        <w:gridCol w:w="284"/>
        <w:gridCol w:w="992"/>
        <w:gridCol w:w="283"/>
        <w:gridCol w:w="993"/>
        <w:gridCol w:w="284"/>
        <w:gridCol w:w="992"/>
      </w:tblGrid>
      <w:tr w:rsidR="00873C8A" w:rsidRPr="000F1BB0" w:rsidTr="009F4150">
        <w:trPr>
          <w:cantSplit/>
        </w:trPr>
        <w:tc>
          <w:tcPr>
            <w:tcW w:w="4950" w:type="dxa"/>
          </w:tcPr>
          <w:p w:rsidR="00873C8A" w:rsidRPr="000F1BB0" w:rsidRDefault="00873C8A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873C8A" w:rsidRDefault="00873C8A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(พันบาท/พันหุ้น)</w:t>
            </w:r>
          </w:p>
        </w:tc>
      </w:tr>
      <w:tr w:rsidR="000504D0" w:rsidRPr="000F1BB0" w:rsidTr="009F4150">
        <w:trPr>
          <w:cantSplit/>
        </w:trPr>
        <w:tc>
          <w:tcPr>
            <w:tcW w:w="4950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0504D0" w:rsidRPr="008C5A5E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77635" w:rsidRPr="000F1BB0" w:rsidTr="009F4150">
        <w:trPr>
          <w:cantSplit/>
        </w:trPr>
        <w:tc>
          <w:tcPr>
            <w:tcW w:w="4950" w:type="dxa"/>
          </w:tcPr>
          <w:p w:rsidR="00777635" w:rsidRPr="000F1BB0" w:rsidRDefault="00777635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7635" w:rsidRPr="000F1BB0" w:rsidRDefault="00777635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</w:tcPr>
          <w:p w:rsidR="00777635" w:rsidRPr="000F1BB0" w:rsidRDefault="0077763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7635" w:rsidRPr="000F1BB0" w:rsidRDefault="00777635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3" w:type="dxa"/>
          </w:tcPr>
          <w:p w:rsidR="00777635" w:rsidRPr="000F1BB0" w:rsidRDefault="00777635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77635" w:rsidRPr="000F1BB0" w:rsidRDefault="00777635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</w:tcPr>
          <w:p w:rsidR="00777635" w:rsidRPr="000F1BB0" w:rsidRDefault="0077763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7635" w:rsidRPr="000F1BB0" w:rsidRDefault="00777635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235D73" w:rsidRPr="000F1BB0" w:rsidTr="004D5F6C">
        <w:trPr>
          <w:cantSplit/>
        </w:trPr>
        <w:tc>
          <w:tcPr>
            <w:tcW w:w="4950" w:type="dxa"/>
          </w:tcPr>
          <w:p w:rsidR="00235D73" w:rsidRPr="009C0EE0" w:rsidRDefault="00235D7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235D73" w:rsidRPr="00E96E3C" w:rsidRDefault="00235D73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5,453</w:t>
            </w:r>
          </w:p>
        </w:tc>
        <w:tc>
          <w:tcPr>
            <w:tcW w:w="284" w:type="dxa"/>
            <w:vAlign w:val="bottom"/>
          </w:tcPr>
          <w:p w:rsidR="00235D73" w:rsidRPr="00E96E3C" w:rsidRDefault="00235D73" w:rsidP="003938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235D73" w:rsidRPr="00E96E3C" w:rsidRDefault="00235D73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21,905</w:t>
            </w:r>
          </w:p>
        </w:tc>
        <w:tc>
          <w:tcPr>
            <w:tcW w:w="283" w:type="dxa"/>
            <w:vAlign w:val="bottom"/>
          </w:tcPr>
          <w:p w:rsidR="00235D73" w:rsidRPr="00E96E3C" w:rsidRDefault="00235D73" w:rsidP="003938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235D73" w:rsidRPr="00E96E3C" w:rsidRDefault="00235D73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(6,136)</w:t>
            </w:r>
          </w:p>
        </w:tc>
        <w:tc>
          <w:tcPr>
            <w:tcW w:w="284" w:type="dxa"/>
            <w:vAlign w:val="bottom"/>
          </w:tcPr>
          <w:p w:rsidR="00235D73" w:rsidRPr="00182986" w:rsidRDefault="00235D73" w:rsidP="003938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235D73" w:rsidRPr="00E96E3C" w:rsidRDefault="00235D73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9,486</w:t>
            </w:r>
          </w:p>
        </w:tc>
      </w:tr>
      <w:tr w:rsidR="006104C8" w:rsidRPr="000F1BB0" w:rsidTr="009F4150">
        <w:trPr>
          <w:cantSplit/>
        </w:trPr>
        <w:tc>
          <w:tcPr>
            <w:tcW w:w="4950" w:type="dxa"/>
          </w:tcPr>
          <w:p w:rsidR="006104C8" w:rsidRPr="000F1BB0" w:rsidRDefault="006104C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:rsidR="006104C8" w:rsidRPr="00E96E3C" w:rsidRDefault="006104C8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6104C8" w:rsidRPr="00E96E3C" w:rsidRDefault="006104C8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6104C8" w:rsidRPr="00E96E3C" w:rsidRDefault="006104C8" w:rsidP="000E787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6104C8" w:rsidRPr="00E96E3C" w:rsidRDefault="006104C8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6104C8" w:rsidRPr="00E96E3C" w:rsidRDefault="006104C8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6104C8" w:rsidRPr="003B0D6B" w:rsidRDefault="006104C8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6104C8" w:rsidRPr="00E96E3C" w:rsidRDefault="006104C8" w:rsidP="000E787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6104C8" w:rsidRPr="000F1BB0" w:rsidTr="009F4150">
        <w:trPr>
          <w:cantSplit/>
        </w:trPr>
        <w:tc>
          <w:tcPr>
            <w:tcW w:w="4950" w:type="dxa"/>
          </w:tcPr>
          <w:p w:rsidR="006104C8" w:rsidRPr="000F1BB0" w:rsidRDefault="006104C8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6104C8" w:rsidRPr="000F1BB0" w:rsidRDefault="006104C8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104C8" w:rsidRPr="00E96E3C" w:rsidRDefault="006104C8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6104C8" w:rsidRPr="00E96E3C" w:rsidRDefault="006104C8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104C8" w:rsidRPr="00E96E3C" w:rsidRDefault="006104C8" w:rsidP="000E787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6104C8" w:rsidRPr="00E96E3C" w:rsidRDefault="006104C8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6104C8" w:rsidRPr="00E96E3C" w:rsidRDefault="006104C8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6104C8" w:rsidRPr="00E96E3C" w:rsidRDefault="006104C8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104C8" w:rsidRPr="00E96E3C" w:rsidRDefault="006104C8" w:rsidP="000E787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6104C8" w:rsidRPr="000F1BB0" w:rsidTr="009F4150">
        <w:trPr>
          <w:cantSplit/>
        </w:trPr>
        <w:tc>
          <w:tcPr>
            <w:tcW w:w="4950" w:type="dxa"/>
          </w:tcPr>
          <w:p w:rsidR="006104C8" w:rsidRPr="000F1BB0" w:rsidRDefault="006104C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6104C8" w:rsidRPr="00E96E3C" w:rsidRDefault="006104C8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6104C8" w:rsidRPr="00E96E3C" w:rsidRDefault="006104C8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04C8" w:rsidRPr="00E96E3C" w:rsidRDefault="006104C8" w:rsidP="000E787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shd w:val="clear" w:color="auto" w:fill="auto"/>
          </w:tcPr>
          <w:p w:rsidR="006104C8" w:rsidRPr="00E96E3C" w:rsidRDefault="006104C8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04C8" w:rsidRPr="00E96E3C" w:rsidRDefault="006104C8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shd w:val="clear" w:color="auto" w:fill="auto"/>
          </w:tcPr>
          <w:p w:rsidR="006104C8" w:rsidRPr="003B0D6B" w:rsidRDefault="006104C8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04C8" w:rsidRPr="00E96E3C" w:rsidRDefault="006104C8" w:rsidP="000E787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235D73" w:rsidRPr="000F1BB0" w:rsidTr="00E4529C">
        <w:trPr>
          <w:cantSplit/>
        </w:trPr>
        <w:tc>
          <w:tcPr>
            <w:tcW w:w="4950" w:type="dxa"/>
          </w:tcPr>
          <w:p w:rsidR="00235D73" w:rsidRPr="003B0D6B" w:rsidRDefault="00235D7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235D73" w:rsidRPr="00E96E3C" w:rsidRDefault="00235D73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54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284" w:type="dxa"/>
            <w:vAlign w:val="bottom"/>
          </w:tcPr>
          <w:p w:rsidR="00235D73" w:rsidRPr="00235D73" w:rsidRDefault="00235D73" w:rsidP="003938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35D73" w:rsidRPr="00E96E3C" w:rsidRDefault="00235D73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54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35D73" w:rsidRPr="00235D73" w:rsidRDefault="00235D73" w:rsidP="003938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35D73" w:rsidRPr="00E96E3C" w:rsidRDefault="00235D73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35D73" w:rsidRPr="00235D73" w:rsidRDefault="00235D73" w:rsidP="003938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35D73" w:rsidRPr="00E96E3C" w:rsidRDefault="00235D73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0.0099</w:t>
            </w:r>
          </w:p>
        </w:tc>
      </w:tr>
    </w:tbl>
    <w:p w:rsidR="00F84B01" w:rsidRDefault="00F84B01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tbl>
      <w:tblPr>
        <w:tblW w:w="9770" w:type="dxa"/>
        <w:tblInd w:w="18" w:type="dxa"/>
        <w:tblLayout w:type="fixed"/>
        <w:tblLook w:val="0000"/>
      </w:tblPr>
      <w:tblGrid>
        <w:gridCol w:w="4950"/>
        <w:gridCol w:w="992"/>
        <w:gridCol w:w="284"/>
        <w:gridCol w:w="992"/>
        <w:gridCol w:w="283"/>
        <w:gridCol w:w="993"/>
        <w:gridCol w:w="284"/>
        <w:gridCol w:w="992"/>
      </w:tblGrid>
      <w:tr w:rsidR="00873C8A" w:rsidRPr="000F1BB0" w:rsidTr="009F4150">
        <w:trPr>
          <w:cantSplit/>
        </w:trPr>
        <w:tc>
          <w:tcPr>
            <w:tcW w:w="4950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873C8A" w:rsidRDefault="00873C8A" w:rsidP="00873C8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89378E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 (พันบาท/พันหุ้น)</w:t>
            </w:r>
          </w:p>
        </w:tc>
      </w:tr>
      <w:tr w:rsidR="00873C8A" w:rsidRPr="000F1BB0" w:rsidTr="009F4150">
        <w:trPr>
          <w:cantSplit/>
        </w:trPr>
        <w:tc>
          <w:tcPr>
            <w:tcW w:w="4950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873C8A" w:rsidRPr="008C5A5E" w:rsidRDefault="00873C8A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77635" w:rsidRPr="000F1BB0" w:rsidTr="009F4150">
        <w:trPr>
          <w:cantSplit/>
        </w:trPr>
        <w:tc>
          <w:tcPr>
            <w:tcW w:w="4950" w:type="dxa"/>
          </w:tcPr>
          <w:p w:rsidR="00777635" w:rsidRPr="000F1BB0" w:rsidRDefault="00777635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7635" w:rsidRPr="000F1BB0" w:rsidRDefault="00777635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</w:tcPr>
          <w:p w:rsidR="00777635" w:rsidRPr="000F1BB0" w:rsidRDefault="00777635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7635" w:rsidRPr="000F1BB0" w:rsidRDefault="00777635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3" w:type="dxa"/>
          </w:tcPr>
          <w:p w:rsidR="00777635" w:rsidRPr="000F1BB0" w:rsidRDefault="00777635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77635" w:rsidRPr="000F1BB0" w:rsidRDefault="00777635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</w:tcPr>
          <w:p w:rsidR="00777635" w:rsidRPr="000F1BB0" w:rsidRDefault="00777635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7635" w:rsidRPr="000F1BB0" w:rsidRDefault="00777635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4674EE" w:rsidRPr="000F1BB0" w:rsidTr="005941B6">
        <w:trPr>
          <w:cantSplit/>
        </w:trPr>
        <w:tc>
          <w:tcPr>
            <w:tcW w:w="4950" w:type="dxa"/>
          </w:tcPr>
          <w:p w:rsidR="004674EE" w:rsidRPr="009C0EE0" w:rsidRDefault="004674EE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4674EE" w:rsidRPr="00E96E3C" w:rsidRDefault="004674EE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35,541</w:t>
            </w:r>
          </w:p>
        </w:tc>
        <w:tc>
          <w:tcPr>
            <w:tcW w:w="284" w:type="dxa"/>
            <w:vAlign w:val="bottom"/>
          </w:tcPr>
          <w:p w:rsidR="004674EE" w:rsidRPr="00E96E3C" w:rsidRDefault="004674EE" w:rsidP="003938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4674EE" w:rsidRPr="00E96E3C" w:rsidRDefault="004674EE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37,200</w:t>
            </w:r>
          </w:p>
        </w:tc>
        <w:tc>
          <w:tcPr>
            <w:tcW w:w="283" w:type="dxa"/>
            <w:vAlign w:val="bottom"/>
          </w:tcPr>
          <w:p w:rsidR="004674EE" w:rsidRPr="00E96E3C" w:rsidRDefault="004674EE" w:rsidP="003938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4674EE" w:rsidRPr="00E96E3C" w:rsidRDefault="004674EE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5,208</w:t>
            </w:r>
          </w:p>
        </w:tc>
        <w:tc>
          <w:tcPr>
            <w:tcW w:w="284" w:type="dxa"/>
            <w:vAlign w:val="bottom"/>
          </w:tcPr>
          <w:p w:rsidR="004674EE" w:rsidRPr="003B0D6B" w:rsidRDefault="004674EE" w:rsidP="003938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4674EE" w:rsidRPr="001642EF" w:rsidRDefault="004674EE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21,499</w:t>
            </w:r>
          </w:p>
        </w:tc>
      </w:tr>
      <w:tr w:rsidR="00746680" w:rsidRPr="000F1BB0" w:rsidTr="009F4150">
        <w:trPr>
          <w:cantSplit/>
        </w:trPr>
        <w:tc>
          <w:tcPr>
            <w:tcW w:w="4950" w:type="dxa"/>
          </w:tcPr>
          <w:p w:rsidR="00746680" w:rsidRPr="000F1BB0" w:rsidRDefault="00746680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746680" w:rsidRPr="003B0D6B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746680" w:rsidRPr="001642EF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777635" w:rsidRPr="000F1BB0" w:rsidTr="009F4150">
        <w:trPr>
          <w:cantSplit/>
        </w:trPr>
        <w:tc>
          <w:tcPr>
            <w:tcW w:w="4950" w:type="dxa"/>
          </w:tcPr>
          <w:p w:rsidR="00777635" w:rsidRPr="000F1BB0" w:rsidRDefault="00777635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777635" w:rsidRPr="000F1BB0" w:rsidRDefault="00777635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7635" w:rsidRPr="00E96E3C" w:rsidRDefault="00777635" w:rsidP="002450E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777635" w:rsidRPr="00E96E3C" w:rsidRDefault="00777635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7635" w:rsidRPr="00E96E3C" w:rsidRDefault="00777635" w:rsidP="0068745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777635" w:rsidRPr="00E96E3C" w:rsidRDefault="00777635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77635" w:rsidRPr="00E96E3C" w:rsidRDefault="00777635" w:rsidP="002450E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777635" w:rsidRPr="00E96E3C" w:rsidRDefault="00777635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77635" w:rsidRPr="00E96E3C" w:rsidRDefault="00777635" w:rsidP="0068745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E3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746680" w:rsidRPr="000F1BB0" w:rsidTr="009F4150">
        <w:trPr>
          <w:cantSplit/>
        </w:trPr>
        <w:tc>
          <w:tcPr>
            <w:tcW w:w="4950" w:type="dxa"/>
          </w:tcPr>
          <w:p w:rsidR="00746680" w:rsidRPr="000F1BB0" w:rsidRDefault="00746680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shd w:val="clear" w:color="auto" w:fill="auto"/>
          </w:tcPr>
          <w:p w:rsidR="00746680" w:rsidRPr="00E96E3C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6680" w:rsidRPr="00E96E3C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shd w:val="clear" w:color="auto" w:fill="auto"/>
          </w:tcPr>
          <w:p w:rsidR="00746680" w:rsidRPr="003B0D6B" w:rsidRDefault="00746680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6680" w:rsidRPr="001642EF" w:rsidRDefault="00746680" w:rsidP="00910F6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4674EE" w:rsidRPr="000F1BB0" w:rsidTr="0058497B">
        <w:trPr>
          <w:cantSplit/>
        </w:trPr>
        <w:tc>
          <w:tcPr>
            <w:tcW w:w="4950" w:type="dxa"/>
          </w:tcPr>
          <w:p w:rsidR="004674EE" w:rsidRPr="003B0D6B" w:rsidRDefault="004674EE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4674EE" w:rsidRPr="00E96E3C" w:rsidRDefault="004674EE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C73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84" w:type="dxa"/>
            <w:vAlign w:val="bottom"/>
          </w:tcPr>
          <w:p w:rsidR="004674EE" w:rsidRPr="004674EE" w:rsidRDefault="004674EE" w:rsidP="003938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674EE" w:rsidRPr="00E96E3C" w:rsidRDefault="004674EE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674EE" w:rsidRPr="004674EE" w:rsidRDefault="004674EE" w:rsidP="003938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674EE" w:rsidRPr="00E96E3C" w:rsidRDefault="004674EE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E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674EE" w:rsidRPr="004674EE" w:rsidRDefault="004674EE" w:rsidP="003938E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674EE" w:rsidRPr="001642EF" w:rsidRDefault="004674EE" w:rsidP="003938E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224</w:t>
            </w:r>
          </w:p>
        </w:tc>
      </w:tr>
    </w:tbl>
    <w:p w:rsidR="00EC4E39" w:rsidRDefault="00EC4E39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627CBB" w:rsidRDefault="00D45935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914E22">
        <w:rPr>
          <w:rFonts w:ascii="Angsana New" w:hAnsi="Angsana New" w:hint="cs"/>
          <w:cs/>
          <w:lang w:val="en-US"/>
        </w:rPr>
        <w:t>กำไร</w:t>
      </w:r>
      <w:r w:rsidR="00746680">
        <w:rPr>
          <w:rFonts w:ascii="Angsana New" w:hAnsi="Angsana New"/>
          <w:lang w:val="en-US"/>
        </w:rPr>
        <w:t xml:space="preserve"> </w:t>
      </w:r>
      <w:r w:rsidR="00746680">
        <w:rPr>
          <w:rFonts w:ascii="Angsana New" w:hAnsi="Angsana New" w:hint="cs"/>
          <w:cs/>
          <w:lang w:val="en-US"/>
        </w:rPr>
        <w:t>(</w:t>
      </w:r>
      <w:r w:rsidR="00173ACF" w:rsidRPr="00914E22">
        <w:rPr>
          <w:rFonts w:ascii="Angsana New" w:hAnsi="Angsana New" w:hint="cs"/>
          <w:cs/>
        </w:rPr>
        <w:t>ขาดทุน</w:t>
      </w:r>
      <w:r w:rsidR="00746680">
        <w:rPr>
          <w:rFonts w:ascii="Angsana New" w:hAnsi="Angsana New" w:hint="cs"/>
          <w:cs/>
        </w:rPr>
        <w:t xml:space="preserve">) </w:t>
      </w:r>
      <w:r w:rsidRPr="00914E22">
        <w:rPr>
          <w:rFonts w:ascii="Angsana New" w:hAnsi="Angsana New" w:hint="cs"/>
          <w:cs/>
          <w:lang w:val="en-US"/>
        </w:rPr>
        <w:t>ต่</w:t>
      </w:r>
      <w:r w:rsidR="002E3EED" w:rsidRPr="00914E22">
        <w:rPr>
          <w:rFonts w:ascii="Angsana New" w:hAnsi="Angsana New" w:hint="cs"/>
          <w:cs/>
          <w:lang w:val="en-US"/>
        </w:rPr>
        <w:t>อหุ้นปรับลดสำหรับงวดสามเดือน</w:t>
      </w:r>
      <w:r w:rsidR="00357E05" w:rsidRPr="00914E22">
        <w:rPr>
          <w:rFonts w:ascii="Angsana New" w:hAnsi="Angsana New" w:hint="cs"/>
          <w:cs/>
          <w:lang w:val="en-US"/>
        </w:rPr>
        <w:t>และ</w:t>
      </w:r>
      <w:r w:rsidR="0089378E">
        <w:rPr>
          <w:rFonts w:ascii="Angsana New" w:hAnsi="Angsana New" w:hint="cs"/>
          <w:cs/>
          <w:lang w:val="en-US"/>
        </w:rPr>
        <w:t>เก้า</w:t>
      </w:r>
      <w:r w:rsidR="00357E05" w:rsidRPr="00914E22">
        <w:rPr>
          <w:rFonts w:ascii="Angsana New" w:hAnsi="Angsana New" w:hint="cs"/>
          <w:cs/>
          <w:lang w:val="en-US"/>
        </w:rPr>
        <w:t>เดือน</w:t>
      </w:r>
      <w:r w:rsidR="002E3EED" w:rsidRPr="00914E22">
        <w:rPr>
          <w:rFonts w:ascii="Angsana New" w:hAnsi="Angsana New" w:hint="cs"/>
          <w:cs/>
          <w:lang w:val="en-US"/>
        </w:rPr>
        <w:t>สิ้นสุดวันที่</w:t>
      </w:r>
      <w:r w:rsidR="002E3EED" w:rsidRPr="00914E22">
        <w:rPr>
          <w:rFonts w:ascii="Angsana New" w:hAnsi="Angsana New"/>
          <w:cs/>
          <w:lang w:val="en-US"/>
        </w:rPr>
        <w:t xml:space="preserve"> </w:t>
      </w:r>
      <w:r w:rsidR="0089378E">
        <w:rPr>
          <w:rFonts w:ascii="Angsana New" w:hAnsi="Angsana New"/>
          <w:cs/>
          <w:lang w:val="en-US"/>
        </w:rPr>
        <w:t>30 กันยายน</w:t>
      </w:r>
      <w:r w:rsidR="002E3EED" w:rsidRPr="00914E22">
        <w:rPr>
          <w:rFonts w:ascii="Angsana New" w:hAnsi="Angsana New"/>
          <w:cs/>
          <w:lang w:val="en-US"/>
        </w:rPr>
        <w:t xml:space="preserve"> 256</w:t>
      </w:r>
      <w:r w:rsidR="00777635" w:rsidRPr="00914E22">
        <w:rPr>
          <w:rFonts w:ascii="Angsana New" w:hAnsi="Angsana New" w:hint="cs"/>
          <w:cs/>
          <w:lang w:val="en-US"/>
        </w:rPr>
        <w:t>4</w:t>
      </w:r>
      <w:r w:rsidR="001A0C77" w:rsidRPr="00914E22">
        <w:rPr>
          <w:rFonts w:ascii="Angsana New" w:hAnsi="Angsana New" w:hint="cs"/>
          <w:cs/>
          <w:lang w:val="en-US"/>
        </w:rPr>
        <w:t xml:space="preserve"> และ 256</w:t>
      </w:r>
      <w:r w:rsidR="00777635" w:rsidRPr="00914E22">
        <w:rPr>
          <w:rFonts w:ascii="Angsana New" w:hAnsi="Angsana New" w:hint="cs"/>
          <w:cs/>
          <w:lang w:val="en-US"/>
        </w:rPr>
        <w:t>3</w:t>
      </w:r>
      <w:r w:rsidR="002E3EED" w:rsidRPr="00914E22">
        <w:rPr>
          <w:rFonts w:ascii="Angsana New" w:hAnsi="Angsana New"/>
          <w:cs/>
          <w:lang w:val="en-US"/>
        </w:rPr>
        <w:t xml:space="preserve"> </w:t>
      </w:r>
      <w:r w:rsidR="002E3EED" w:rsidRPr="00914E22">
        <w:rPr>
          <w:rFonts w:ascii="Angsana New" w:hAnsi="Angsana New" w:hint="cs"/>
          <w:cs/>
          <w:lang w:val="en-US"/>
        </w:rPr>
        <w:t>มีจำนวนเงินเดียวกันกับกำไร</w:t>
      </w:r>
      <w:r w:rsidR="00746680">
        <w:rPr>
          <w:rFonts w:ascii="Angsana New" w:hAnsi="Angsana New" w:hint="cs"/>
          <w:cs/>
        </w:rPr>
        <w:t xml:space="preserve"> (</w:t>
      </w:r>
      <w:r w:rsidR="00173ACF" w:rsidRPr="00914E22">
        <w:rPr>
          <w:rFonts w:ascii="Angsana New" w:hAnsi="Angsana New" w:hint="cs"/>
          <w:cs/>
        </w:rPr>
        <w:t>ขาดทุน</w:t>
      </w:r>
      <w:r w:rsidR="00746680">
        <w:rPr>
          <w:rFonts w:ascii="Angsana New" w:hAnsi="Angsana New" w:hint="cs"/>
          <w:cs/>
        </w:rPr>
        <w:t xml:space="preserve">) </w:t>
      </w:r>
      <w:r w:rsidR="002E3EED" w:rsidRPr="00914E22">
        <w:rPr>
          <w:rFonts w:ascii="Angsana New" w:hAnsi="Angsana New" w:hint="cs"/>
          <w:cs/>
          <w:lang w:val="en-US"/>
        </w:rPr>
        <w:t>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Pr="00914E22">
        <w:rPr>
          <w:rFonts w:ascii="Angsana New" w:hAnsi="Angsana New" w:hint="cs"/>
          <w:cs/>
          <w:lang w:val="en-US"/>
        </w:rPr>
        <w:t>ที่ก่อให้เกิดหุ้นสามัญปรับลด</w:t>
      </w:r>
    </w:p>
    <w:p w:rsidR="00B21856" w:rsidRPr="00627CBB" w:rsidRDefault="00933703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627CBB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475F76" w:rsidRPr="00627CBB" w:rsidRDefault="00475F76" w:rsidP="00506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F6C95" w:rsidRPr="00627CBB" w:rsidRDefault="005C2CF9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รายได้อื่น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ต้นทุนขาย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และกำไร</w:t>
      </w:r>
      <w:r w:rsidRPr="00627CBB">
        <w:rPr>
          <w:rFonts w:ascii="Angsana New" w:hAnsi="Angsana New"/>
          <w:sz w:val="30"/>
          <w:szCs w:val="30"/>
          <w:cs/>
        </w:rPr>
        <w:t>/</w:t>
      </w:r>
      <w:r w:rsidRPr="00627CBB"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บริษัทและบริษัทย่อยมีส่วนงานดำเนินงาน</w:t>
      </w:r>
      <w:r w:rsidRPr="00627CBB">
        <w:rPr>
          <w:rFonts w:ascii="Angsana New" w:hAnsi="Angsana New"/>
          <w:sz w:val="30"/>
          <w:szCs w:val="30"/>
          <w:cs/>
        </w:rPr>
        <w:t xml:space="preserve">  (</w:t>
      </w:r>
      <w:r w:rsidRPr="00627CBB">
        <w:rPr>
          <w:rFonts w:ascii="Angsana New" w:hAnsi="Angsana New" w:hint="cs"/>
          <w:sz w:val="30"/>
          <w:szCs w:val="30"/>
          <w:cs/>
        </w:rPr>
        <w:t>ซึ่งกำหนดจากส่วนงานที่รายงานเป็นการภายใน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ที่มีสัดส่วนเป็นสาระสำคัญสองส่วนงานคือ</w:t>
      </w:r>
      <w:r w:rsidRPr="00627CBB">
        <w:rPr>
          <w:rFonts w:ascii="Angsana New" w:hAnsi="Angsana New"/>
          <w:sz w:val="30"/>
          <w:szCs w:val="30"/>
          <w:cs/>
        </w:rPr>
        <w:t xml:space="preserve"> (1) </w:t>
      </w:r>
      <w:r w:rsidRPr="00627CBB">
        <w:rPr>
          <w:rFonts w:ascii="Angsana New" w:hAnsi="Angsana New" w:hint="cs"/>
          <w:sz w:val="30"/>
          <w:szCs w:val="30"/>
          <w:cs/>
        </w:rPr>
        <w:t>เฟอร์นิเจอร์ไม้และแผ่นไม้ประกอบ</w:t>
      </w:r>
      <w:r w:rsidRPr="00627CBB">
        <w:rPr>
          <w:rFonts w:ascii="Angsana New" w:hAnsi="Angsana New"/>
          <w:sz w:val="30"/>
          <w:szCs w:val="30"/>
          <w:cs/>
        </w:rPr>
        <w:t xml:space="preserve"> (</w:t>
      </w:r>
      <w:r w:rsidRPr="00627CBB">
        <w:rPr>
          <w:rFonts w:ascii="Angsana New" w:hAnsi="Angsana New" w:hint="cs"/>
          <w:sz w:val="30"/>
          <w:szCs w:val="30"/>
          <w:cs/>
        </w:rPr>
        <w:t>เฟอร์นิเจอร์ไม้ยางและเฟอร์นิเจอร์ไม้ปาร์ติเคิลบอร์ด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และ</w:t>
      </w:r>
      <w:r w:rsidRPr="00627CBB">
        <w:rPr>
          <w:rFonts w:ascii="Angsana New" w:hAnsi="Angsana New"/>
          <w:sz w:val="30"/>
          <w:szCs w:val="30"/>
          <w:cs/>
        </w:rPr>
        <w:t xml:space="preserve"> (2) </w:t>
      </w:r>
      <w:r w:rsidRPr="00627CBB">
        <w:rPr>
          <w:rFonts w:ascii="Angsana New" w:hAnsi="Angsana New" w:hint="cs"/>
          <w:sz w:val="30"/>
          <w:szCs w:val="30"/>
          <w:cs/>
        </w:rPr>
        <w:t>ส่วนงานอื่นๆ</w:t>
      </w:r>
      <w:r w:rsidRPr="00627CBB">
        <w:rPr>
          <w:rFonts w:ascii="Angsana New" w:hAnsi="Angsana New"/>
          <w:sz w:val="30"/>
          <w:szCs w:val="30"/>
          <w:cs/>
        </w:rPr>
        <w:t xml:space="preserve"> (</w:t>
      </w:r>
      <w:r w:rsidRPr="00627CBB">
        <w:rPr>
          <w:rFonts w:ascii="Angsana New" w:hAnsi="Angsana New" w:hint="cs"/>
          <w:sz w:val="30"/>
          <w:szCs w:val="30"/>
          <w:cs/>
        </w:rPr>
        <w:t>เช่น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กระดาษปิดผิว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ไม้แปรรูปอบแห้ง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วัสดุตกแต่งเฟอร์นิเจอร์อื่นๆ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="003A64F2">
        <w:rPr>
          <w:rFonts w:ascii="Angsana New" w:hAnsi="Angsana New" w:hint="cs"/>
          <w:sz w:val="30"/>
          <w:szCs w:val="30"/>
          <w:cs/>
        </w:rPr>
        <w:t>ธุรกิจการจัดจำหน่ายเฟอร์นิเจอร์</w:t>
      </w:r>
      <w:r w:rsidRPr="00627CBB">
        <w:rPr>
          <w:rFonts w:ascii="Angsana New" w:hAnsi="Angsana New" w:hint="cs"/>
          <w:sz w:val="30"/>
          <w:szCs w:val="30"/>
          <w:cs/>
        </w:rPr>
        <w:t>และธุรกิจพลังงานที่ดำเนินงานโดยบริษัทร่วม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ซึ่ง</w:t>
      </w:r>
      <w:r w:rsidR="00173ACF">
        <w:rPr>
          <w:rFonts w:ascii="Angsana New" w:hAnsi="Angsana New" w:hint="cs"/>
          <w:sz w:val="30"/>
          <w:szCs w:val="30"/>
          <w:cs/>
        </w:rPr>
        <w:t>อยู่ในช่วงเริ่มต้นและ</w:t>
      </w:r>
      <w:r w:rsidRPr="00627CBB">
        <w:rPr>
          <w:rFonts w:ascii="Angsana New" w:hAnsi="Angsana New" w:hint="cs"/>
          <w:sz w:val="30"/>
          <w:szCs w:val="30"/>
          <w:cs/>
        </w:rPr>
        <w:t>มีสัดส่วนที่ยังไม่เป็นสาระสำคัญเมื่อเปรียบเทียบกับขนาดและปริมาณของธุรกรรมทั้งหมด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จึงถือเป็นส่วนงานย่อยที่มีสัดส่วนไม่เป็นสาระสำคัญ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="00D52F11">
        <w:rPr>
          <w:rFonts w:ascii="Angsana New" w:hAnsi="Angsana New" w:hint="cs"/>
          <w:sz w:val="30"/>
          <w:szCs w:val="30"/>
          <w:cs/>
        </w:rPr>
        <w:t>2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นอกจากนี้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230EE" w:rsidRPr="00627CBB" w:rsidRDefault="001230EE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2F215A" w:rsidRPr="00627CBB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ข้อมูล</w:t>
      </w:r>
      <w:r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</w:t>
      </w:r>
      <w:r w:rsidR="00C10208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</w:t>
      </w:r>
      <w:r w:rsidR="0089378E">
        <w:rPr>
          <w:rFonts w:ascii="Angsana New" w:hAnsi="Angsana New" w:hint="cs"/>
          <w:i/>
          <w:iCs/>
          <w:sz w:val="30"/>
          <w:szCs w:val="30"/>
          <w:u w:val="single"/>
          <w:cs/>
        </w:rPr>
        <w:t>เก้า</w:t>
      </w:r>
      <w:r w:rsidR="00C10208">
        <w:rPr>
          <w:rFonts w:ascii="Angsana New" w:hAnsi="Angsana New" w:hint="cs"/>
          <w:i/>
          <w:iCs/>
          <w:sz w:val="30"/>
          <w:szCs w:val="30"/>
          <w:u w:val="single"/>
          <w:cs/>
        </w:rPr>
        <w:t>เดือน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p w:rsidR="00850816" w:rsidRPr="003B21E8" w:rsidRDefault="0085081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90" w:type="dxa"/>
        <w:tblLook w:val="01E0"/>
      </w:tblPr>
      <w:tblGrid>
        <w:gridCol w:w="6771"/>
        <w:gridCol w:w="1418"/>
        <w:gridCol w:w="283"/>
        <w:gridCol w:w="1418"/>
      </w:tblGrid>
      <w:tr w:rsidR="003A1D75" w:rsidRPr="00627CBB" w:rsidTr="003A1D75">
        <w:trPr>
          <w:tblHeader/>
        </w:trPr>
        <w:tc>
          <w:tcPr>
            <w:tcW w:w="6771" w:type="dxa"/>
            <w:vAlign w:val="bottom"/>
          </w:tcPr>
          <w:p w:rsidR="006537C6" w:rsidRPr="00627CBB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627CBB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45793" w:rsidRPr="00627CBB" w:rsidTr="003A1D75">
        <w:trPr>
          <w:tblHeader/>
        </w:trPr>
        <w:tc>
          <w:tcPr>
            <w:tcW w:w="6771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5793" w:rsidRPr="00627CBB" w:rsidRDefault="0094579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627CBB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63</w:t>
            </w:r>
          </w:p>
        </w:tc>
      </w:tr>
      <w:tr w:rsidR="00945793" w:rsidRPr="00627CBB" w:rsidTr="003A1D75">
        <w:tc>
          <w:tcPr>
            <w:tcW w:w="6771" w:type="dxa"/>
            <w:vAlign w:val="bottom"/>
          </w:tcPr>
          <w:p w:rsidR="00945793" w:rsidRPr="00627CBB" w:rsidRDefault="0094579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945793" w:rsidRPr="00627CBB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A6CDD" w:rsidRPr="00627CBB" w:rsidTr="003A1D75">
        <w:tc>
          <w:tcPr>
            <w:tcW w:w="6771" w:type="dxa"/>
            <w:vAlign w:val="bottom"/>
          </w:tcPr>
          <w:p w:rsidR="00BA6CDD" w:rsidRPr="00627CBB" w:rsidRDefault="00BA6C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BA6CDD" w:rsidRPr="00506263" w:rsidRDefault="00C72552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1,082,205</w:t>
            </w:r>
          </w:p>
        </w:tc>
        <w:tc>
          <w:tcPr>
            <w:tcW w:w="283" w:type="dxa"/>
            <w:vAlign w:val="bottom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A6C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932,947</w:t>
            </w:r>
          </w:p>
        </w:tc>
      </w:tr>
      <w:tr w:rsidR="00BA6CDD" w:rsidRPr="00627CBB" w:rsidTr="003A1D75">
        <w:tc>
          <w:tcPr>
            <w:tcW w:w="6771" w:type="dxa"/>
            <w:vAlign w:val="bottom"/>
          </w:tcPr>
          <w:p w:rsidR="00BA6CDD" w:rsidRPr="00627CBB" w:rsidRDefault="00BA6C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6CDD" w:rsidRPr="00506263" w:rsidRDefault="00C72552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36,481</w:t>
            </w: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A6C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39,090</w:t>
            </w:r>
          </w:p>
        </w:tc>
      </w:tr>
      <w:tr w:rsidR="00BA6CDD" w:rsidRPr="00627CBB" w:rsidTr="003A1D75">
        <w:tc>
          <w:tcPr>
            <w:tcW w:w="6771" w:type="dxa"/>
            <w:vAlign w:val="bottom"/>
          </w:tcPr>
          <w:p w:rsidR="00BA6CDD" w:rsidRPr="00627CBB" w:rsidRDefault="00BA6C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6CDD" w:rsidRPr="00506263" w:rsidRDefault="0029323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1,118,686</w:t>
            </w: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A6C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972,037</w:t>
            </w:r>
          </w:p>
        </w:tc>
      </w:tr>
      <w:tr w:rsidR="00BA6CDD" w:rsidRPr="00627CBB" w:rsidTr="003A1D75">
        <w:tc>
          <w:tcPr>
            <w:tcW w:w="6771" w:type="dxa"/>
            <w:vAlign w:val="bottom"/>
          </w:tcPr>
          <w:p w:rsidR="00BA6CDD" w:rsidRPr="00627CBB" w:rsidRDefault="00BA6C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A6CDD" w:rsidRPr="00506263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A6CDD" w:rsidRPr="00627CBB" w:rsidTr="003A1D75">
        <w:tc>
          <w:tcPr>
            <w:tcW w:w="6771" w:type="dxa"/>
            <w:vAlign w:val="bottom"/>
          </w:tcPr>
          <w:p w:rsidR="00BA6CDD" w:rsidRPr="00627CBB" w:rsidRDefault="00BA6C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BA6CDD" w:rsidRPr="00506263" w:rsidRDefault="00C72552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35,318</w:t>
            </w:r>
          </w:p>
        </w:tc>
        <w:tc>
          <w:tcPr>
            <w:tcW w:w="283" w:type="dxa"/>
            <w:vAlign w:val="bottom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A6C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10,097</w:t>
            </w:r>
          </w:p>
        </w:tc>
      </w:tr>
      <w:tr w:rsidR="00BA6CDD" w:rsidRPr="00627CBB" w:rsidTr="003A1D75">
        <w:tc>
          <w:tcPr>
            <w:tcW w:w="6771" w:type="dxa"/>
            <w:vAlign w:val="bottom"/>
          </w:tcPr>
          <w:p w:rsidR="00BA6CDD" w:rsidRPr="00627CBB" w:rsidRDefault="00BA6C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  <w:r w:rsidR="0065307F">
              <w:rPr>
                <w:rFonts w:ascii="Angsana New" w:hAnsi="Angsana New" w:hint="cs"/>
                <w:sz w:val="30"/>
                <w:szCs w:val="30"/>
                <w:cs/>
              </w:rPr>
              <w:t xml:space="preserve"> (รวมส่วนแบ่งกำไรจากบริษัทร่วม)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6CDD" w:rsidRPr="00506263" w:rsidRDefault="00C72552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27,649</w:t>
            </w: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A6C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62,717</w:t>
            </w:r>
          </w:p>
        </w:tc>
      </w:tr>
      <w:tr w:rsidR="00BA6CDD" w:rsidRPr="00627CBB" w:rsidTr="003A1D75">
        <w:tc>
          <w:tcPr>
            <w:tcW w:w="6771" w:type="dxa"/>
            <w:vAlign w:val="bottom"/>
          </w:tcPr>
          <w:p w:rsidR="00BA6CDD" w:rsidRPr="00627CBB" w:rsidRDefault="00BA6C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6CDD" w:rsidRPr="00506263" w:rsidRDefault="0029323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62,967</w:t>
            </w: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A6C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72,814</w:t>
            </w:r>
          </w:p>
        </w:tc>
      </w:tr>
      <w:tr w:rsidR="00BA6CDD" w:rsidRPr="00627CBB" w:rsidTr="003A1D75">
        <w:tc>
          <w:tcPr>
            <w:tcW w:w="6771" w:type="dxa"/>
            <w:vAlign w:val="bottom"/>
          </w:tcPr>
          <w:p w:rsidR="00BA6CDD" w:rsidRPr="00627CBB" w:rsidRDefault="00BA6C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:rsidR="00BA6CDD" w:rsidRPr="00945793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A6CDD" w:rsidRPr="00627CBB" w:rsidTr="003A1D75">
        <w:tc>
          <w:tcPr>
            <w:tcW w:w="6771" w:type="dxa"/>
            <w:vAlign w:val="bottom"/>
          </w:tcPr>
          <w:p w:rsidR="00BA6CDD" w:rsidRPr="00627CBB" w:rsidRDefault="00BA6C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BA6CDD" w:rsidRPr="00506263" w:rsidRDefault="0097297C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862,729</w:t>
            </w:r>
          </w:p>
        </w:tc>
        <w:tc>
          <w:tcPr>
            <w:tcW w:w="283" w:type="dxa"/>
            <w:vAlign w:val="bottom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6CDD">
              <w:rPr>
                <w:rFonts w:asciiTheme="majorBidi" w:hAnsiTheme="majorBidi" w:cstheme="majorBidi"/>
                <w:sz w:val="30"/>
                <w:szCs w:val="30"/>
              </w:rPr>
              <w:t>713,64</w:t>
            </w:r>
            <w:r w:rsidRPr="00BA6CDD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</w:tr>
      <w:tr w:rsidR="00BA6CDD" w:rsidRPr="00627CBB" w:rsidTr="003A1D75">
        <w:tc>
          <w:tcPr>
            <w:tcW w:w="6771" w:type="dxa"/>
            <w:vAlign w:val="bottom"/>
          </w:tcPr>
          <w:p w:rsidR="00BA6CDD" w:rsidRPr="00627CBB" w:rsidRDefault="00BA6C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6CDD" w:rsidRPr="00506263" w:rsidRDefault="0097297C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26,443</w:t>
            </w: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6CDD">
              <w:rPr>
                <w:rFonts w:asciiTheme="majorBidi" w:hAnsiTheme="majorBidi" w:cstheme="majorBidi"/>
                <w:sz w:val="30"/>
                <w:szCs w:val="30"/>
              </w:rPr>
              <w:t>35,023</w:t>
            </w:r>
          </w:p>
        </w:tc>
      </w:tr>
      <w:tr w:rsidR="00BA6CDD" w:rsidRPr="00627CBB" w:rsidTr="005071D9">
        <w:tc>
          <w:tcPr>
            <w:tcW w:w="6771" w:type="dxa"/>
            <w:vAlign w:val="bottom"/>
          </w:tcPr>
          <w:p w:rsidR="00BA6CDD" w:rsidRPr="00627CBB" w:rsidRDefault="00BA6C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6CDD" w:rsidRPr="00506263" w:rsidRDefault="00293231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889,172</w:t>
            </w: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A6C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748,67</w:t>
            </w:r>
            <w:r w:rsidRPr="00BA6C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0</w:t>
            </w:r>
          </w:p>
        </w:tc>
      </w:tr>
    </w:tbl>
    <w:p w:rsidR="006F03AC" w:rsidRDefault="006F03AC">
      <w:r>
        <w:br w:type="page"/>
      </w:r>
    </w:p>
    <w:tbl>
      <w:tblPr>
        <w:tblW w:w="9890" w:type="dxa"/>
        <w:tblLook w:val="01E0"/>
      </w:tblPr>
      <w:tblGrid>
        <w:gridCol w:w="6771"/>
        <w:gridCol w:w="1418"/>
        <w:gridCol w:w="283"/>
        <w:gridCol w:w="1418"/>
      </w:tblGrid>
      <w:tr w:rsidR="006F03AC" w:rsidRPr="00627CBB" w:rsidTr="00525F60">
        <w:trPr>
          <w:tblHeader/>
        </w:trPr>
        <w:tc>
          <w:tcPr>
            <w:tcW w:w="6771" w:type="dxa"/>
            <w:vAlign w:val="bottom"/>
          </w:tcPr>
          <w:p w:rsidR="006F03AC" w:rsidRPr="00627CBB" w:rsidRDefault="006F03AC" w:rsidP="0052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6F03AC" w:rsidRPr="00627CBB" w:rsidRDefault="006F03AC" w:rsidP="00525F6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F03AC" w:rsidRPr="00627CBB" w:rsidTr="00525F60">
        <w:trPr>
          <w:tblHeader/>
        </w:trPr>
        <w:tc>
          <w:tcPr>
            <w:tcW w:w="6771" w:type="dxa"/>
            <w:vAlign w:val="bottom"/>
          </w:tcPr>
          <w:p w:rsidR="006F03AC" w:rsidRPr="00627CBB" w:rsidRDefault="006F03AC" w:rsidP="0052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03AC" w:rsidRPr="00627CBB" w:rsidRDefault="006F03AC" w:rsidP="0052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6F03AC" w:rsidRPr="00627CBB" w:rsidRDefault="006F03AC" w:rsidP="0052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F03AC" w:rsidRPr="00627CBB" w:rsidRDefault="006F03AC" w:rsidP="0052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63</w:t>
            </w:r>
          </w:p>
        </w:tc>
      </w:tr>
      <w:tr w:rsidR="00945793" w:rsidRPr="00627CBB" w:rsidTr="005071D9">
        <w:tc>
          <w:tcPr>
            <w:tcW w:w="6771" w:type="dxa"/>
            <w:vAlign w:val="bottom"/>
          </w:tcPr>
          <w:p w:rsidR="00945793" w:rsidRPr="00627CBB" w:rsidRDefault="0094579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627C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:rsidR="00945793" w:rsidRPr="00506263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A6CDD" w:rsidRPr="00627CBB" w:rsidTr="007F1C88">
        <w:trPr>
          <w:trHeight w:val="70"/>
        </w:trPr>
        <w:tc>
          <w:tcPr>
            <w:tcW w:w="6771" w:type="dxa"/>
            <w:vAlign w:val="bottom"/>
          </w:tcPr>
          <w:p w:rsidR="00BA6CDD" w:rsidRPr="00627CBB" w:rsidRDefault="00BA6C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BA6CDD" w:rsidRPr="00506263" w:rsidRDefault="00910B43" w:rsidP="0035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245,975</w:t>
            </w:r>
          </w:p>
        </w:tc>
        <w:tc>
          <w:tcPr>
            <w:tcW w:w="283" w:type="dxa"/>
            <w:vAlign w:val="bottom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6CDD">
              <w:rPr>
                <w:rFonts w:asciiTheme="majorBidi" w:hAnsiTheme="majorBidi" w:cstheme="majorBidi"/>
                <w:sz w:val="30"/>
                <w:szCs w:val="30"/>
              </w:rPr>
              <w:t>228,678</w:t>
            </w:r>
          </w:p>
        </w:tc>
      </w:tr>
      <w:tr w:rsidR="00BA6CDD" w:rsidRPr="00627CBB" w:rsidTr="003A1D75">
        <w:tc>
          <w:tcPr>
            <w:tcW w:w="6771" w:type="dxa"/>
            <w:vAlign w:val="bottom"/>
          </w:tcPr>
          <w:p w:rsidR="00BA6CDD" w:rsidRPr="00627CBB" w:rsidRDefault="00BA6C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6CDD" w:rsidRPr="00506263" w:rsidRDefault="00910B43" w:rsidP="0035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11,506</w:t>
            </w: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6CDD">
              <w:rPr>
                <w:rFonts w:asciiTheme="majorBidi" w:hAnsiTheme="majorBidi" w:cstheme="majorBidi"/>
                <w:sz w:val="30"/>
                <w:szCs w:val="30"/>
              </w:rPr>
              <w:t>32,34</w:t>
            </w:r>
            <w:r w:rsidRPr="00BA6CD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BA6CDD" w:rsidRPr="00627CBB" w:rsidTr="003A1D75">
        <w:tc>
          <w:tcPr>
            <w:tcW w:w="6771" w:type="dxa"/>
            <w:vAlign w:val="bottom"/>
          </w:tcPr>
          <w:p w:rsidR="00BA6CDD" w:rsidRPr="00627CBB" w:rsidRDefault="00BA6C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6CDD" w:rsidRPr="00506263" w:rsidRDefault="00293231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257,481</w:t>
            </w: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6CDD">
              <w:rPr>
                <w:rFonts w:asciiTheme="majorBidi" w:hAnsiTheme="majorBidi" w:cstheme="majorBidi"/>
                <w:sz w:val="30"/>
                <w:szCs w:val="30"/>
              </w:rPr>
              <w:t>261,02</w:t>
            </w:r>
            <w:r w:rsidRPr="00BA6CD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BA6CDD" w:rsidRPr="00627CBB" w:rsidTr="003A1D75">
        <w:tc>
          <w:tcPr>
            <w:tcW w:w="6771" w:type="dxa"/>
            <w:vAlign w:val="bottom"/>
          </w:tcPr>
          <w:p w:rsidR="00BA6CDD" w:rsidRPr="00627CBB" w:rsidRDefault="00BA6CDD" w:rsidP="0066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A6CDD" w:rsidRPr="00506263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6CDD" w:rsidRPr="00627CBB" w:rsidTr="003A1D75">
        <w:tc>
          <w:tcPr>
            <w:tcW w:w="6771" w:type="dxa"/>
            <w:vAlign w:val="bottom"/>
          </w:tcPr>
          <w:p w:rsidR="00BA6CDD" w:rsidRPr="00627CBB" w:rsidRDefault="00BA6C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BA6CDD" w:rsidRPr="00506263" w:rsidRDefault="00B678E8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8,819</w:t>
            </w:r>
          </w:p>
        </w:tc>
        <w:tc>
          <w:tcPr>
            <w:tcW w:w="283" w:type="dxa"/>
            <w:vAlign w:val="bottom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6CDD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</w:tr>
      <w:tr w:rsidR="00BA6CDD" w:rsidRPr="00627CBB" w:rsidTr="003A1D75">
        <w:tc>
          <w:tcPr>
            <w:tcW w:w="6771" w:type="dxa"/>
            <w:vAlign w:val="bottom"/>
          </w:tcPr>
          <w:p w:rsidR="00BA6CDD" w:rsidRPr="00627CBB" w:rsidRDefault="00BA6C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  <w:r w:rsidR="005A6440">
              <w:rPr>
                <w:rFonts w:ascii="Angsana New" w:hAnsi="Angsana New" w:hint="cs"/>
                <w:sz w:val="30"/>
                <w:szCs w:val="30"/>
                <w:cs/>
              </w:rPr>
              <w:t xml:space="preserve"> (รวมส่วนแบ่งกำไรจากบริษัทร่วม)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6CDD" w:rsidRPr="00506263" w:rsidRDefault="00B678E8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26,181</w:t>
            </w: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6CDD">
              <w:rPr>
                <w:rFonts w:asciiTheme="majorBidi" w:hAnsiTheme="majorBidi" w:cstheme="majorBidi"/>
                <w:sz w:val="30"/>
                <w:szCs w:val="30"/>
              </w:rPr>
              <w:t>34,441</w:t>
            </w:r>
          </w:p>
        </w:tc>
      </w:tr>
      <w:tr w:rsidR="00BA6CDD" w:rsidRPr="00627CBB" w:rsidTr="003A1D75">
        <w:trPr>
          <w:trHeight w:val="56"/>
        </w:trPr>
        <w:tc>
          <w:tcPr>
            <w:tcW w:w="6771" w:type="dxa"/>
            <w:vAlign w:val="bottom"/>
          </w:tcPr>
          <w:p w:rsidR="00BA6CDD" w:rsidRPr="00627CBB" w:rsidRDefault="00BA6C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6CDD" w:rsidRPr="00506263" w:rsidRDefault="00293231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6CDD" w:rsidRPr="00BA6CDD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6CDD">
              <w:rPr>
                <w:rFonts w:asciiTheme="majorBidi" w:hAnsiTheme="majorBidi" w:cstheme="majorBidi"/>
                <w:sz w:val="30"/>
                <w:szCs w:val="30"/>
              </w:rPr>
              <w:t>35,160</w:t>
            </w:r>
          </w:p>
        </w:tc>
      </w:tr>
    </w:tbl>
    <w:p w:rsidR="006F03AC" w:rsidRPr="00F51A85" w:rsidRDefault="006F03AC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16FC9" w:rsidRPr="00627CBB" w:rsidRDefault="00716FC9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ข้อมูลเกี่ยวกับเขตภูมิศาสตร์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</w:rPr>
        <w:t xml:space="preserve"> 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(งบการเงินรวม</w:t>
      </w:r>
      <w:r w:rsidR="00C10208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</w:t>
      </w:r>
      <w:r w:rsidR="0089378E">
        <w:rPr>
          <w:rFonts w:ascii="Angsana New" w:hAnsi="Angsana New" w:hint="cs"/>
          <w:i/>
          <w:iCs/>
          <w:sz w:val="30"/>
          <w:szCs w:val="30"/>
          <w:u w:val="single"/>
          <w:cs/>
        </w:rPr>
        <w:t>เก้า</w:t>
      </w:r>
      <w:r w:rsidR="00C10208">
        <w:rPr>
          <w:rFonts w:ascii="Angsana New" w:hAnsi="Angsana New" w:hint="cs"/>
          <w:i/>
          <w:iCs/>
          <w:sz w:val="30"/>
          <w:szCs w:val="30"/>
          <w:u w:val="single"/>
          <w:cs/>
        </w:rPr>
        <w:t>เดือน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p w:rsidR="00B56233" w:rsidRPr="003B21E8" w:rsidRDefault="00B5623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B56233" w:rsidRPr="00627CBB" w:rsidTr="00B56233">
        <w:tc>
          <w:tcPr>
            <w:tcW w:w="6771" w:type="dxa"/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45793" w:rsidRPr="00627CBB" w:rsidTr="00B56233">
        <w:tc>
          <w:tcPr>
            <w:tcW w:w="6771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5793" w:rsidRPr="00627CBB" w:rsidRDefault="0094579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627CBB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945793" w:rsidRPr="00627CBB" w:rsidTr="00B56233">
        <w:tc>
          <w:tcPr>
            <w:tcW w:w="6771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945793" w:rsidRPr="00627CBB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45793" w:rsidRPr="00627CBB" w:rsidTr="00B56233">
        <w:tc>
          <w:tcPr>
            <w:tcW w:w="6771" w:type="dxa"/>
            <w:vAlign w:val="bottom"/>
          </w:tcPr>
          <w:p w:rsidR="00945793" w:rsidRPr="00F353DE" w:rsidRDefault="0094579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17" w:type="dxa"/>
            <w:vAlign w:val="bottom"/>
          </w:tcPr>
          <w:p w:rsidR="00945793" w:rsidRPr="00010E21" w:rsidRDefault="00B678E8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459,235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45793" w:rsidRPr="00F353DE" w:rsidRDefault="00BA6CDD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452,189</w:t>
            </w:r>
          </w:p>
        </w:tc>
      </w:tr>
      <w:tr w:rsidR="00A82742" w:rsidRPr="00627CBB" w:rsidTr="00910F6C">
        <w:tc>
          <w:tcPr>
            <w:tcW w:w="6771" w:type="dxa"/>
            <w:vAlign w:val="bottom"/>
          </w:tcPr>
          <w:p w:rsidR="00A82742" w:rsidRPr="00627CBB" w:rsidRDefault="00A82742" w:rsidP="00910F6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  <w:vAlign w:val="bottom"/>
          </w:tcPr>
          <w:p w:rsidR="00A82742" w:rsidRPr="00010E21" w:rsidRDefault="00B678E8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146,075</w:t>
            </w:r>
          </w:p>
        </w:tc>
        <w:tc>
          <w:tcPr>
            <w:tcW w:w="283" w:type="dxa"/>
          </w:tcPr>
          <w:p w:rsidR="00A82742" w:rsidRPr="00627CBB" w:rsidRDefault="00A8274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82742" w:rsidRPr="00F353DE" w:rsidRDefault="00BA6CDD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70,590</w:t>
            </w:r>
          </w:p>
        </w:tc>
      </w:tr>
      <w:tr w:rsidR="00945793" w:rsidRPr="00627CBB" w:rsidTr="00720954">
        <w:tc>
          <w:tcPr>
            <w:tcW w:w="6771" w:type="dxa"/>
            <w:vAlign w:val="bottom"/>
          </w:tcPr>
          <w:p w:rsidR="00945793" w:rsidRPr="00F353DE" w:rsidRDefault="00945793" w:rsidP="007209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17" w:type="dxa"/>
            <w:vAlign w:val="bottom"/>
          </w:tcPr>
          <w:p w:rsidR="00945793" w:rsidRPr="00010E21" w:rsidRDefault="00B678E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87,289</w:t>
            </w:r>
          </w:p>
        </w:tc>
        <w:tc>
          <w:tcPr>
            <w:tcW w:w="283" w:type="dxa"/>
          </w:tcPr>
          <w:p w:rsidR="00945793" w:rsidRPr="00627CBB" w:rsidRDefault="00945793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45793" w:rsidRPr="00F353DE" w:rsidRDefault="00BA6CDD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66,961</w:t>
            </w:r>
          </w:p>
        </w:tc>
      </w:tr>
      <w:tr w:rsidR="00A82742" w:rsidRPr="00627CBB" w:rsidTr="00910F6C">
        <w:tc>
          <w:tcPr>
            <w:tcW w:w="6771" w:type="dxa"/>
            <w:vAlign w:val="bottom"/>
          </w:tcPr>
          <w:p w:rsidR="00A82742" w:rsidRPr="00627CBB" w:rsidRDefault="00A82742" w:rsidP="00910F6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คูเวต</w:t>
            </w:r>
          </w:p>
        </w:tc>
        <w:tc>
          <w:tcPr>
            <w:tcW w:w="1417" w:type="dxa"/>
            <w:vAlign w:val="bottom"/>
          </w:tcPr>
          <w:p w:rsidR="00A82742" w:rsidRPr="00010E21" w:rsidRDefault="00B678E8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10,956</w:t>
            </w:r>
          </w:p>
        </w:tc>
        <w:tc>
          <w:tcPr>
            <w:tcW w:w="283" w:type="dxa"/>
          </w:tcPr>
          <w:p w:rsidR="00A82742" w:rsidRPr="00627CBB" w:rsidRDefault="00A8274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82742" w:rsidRPr="00F353DE" w:rsidRDefault="00BA6CDD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2,753</w:t>
            </w:r>
          </w:p>
        </w:tc>
      </w:tr>
      <w:tr w:rsidR="00945793" w:rsidRPr="00627CBB" w:rsidTr="00720954">
        <w:tc>
          <w:tcPr>
            <w:tcW w:w="6771" w:type="dxa"/>
            <w:vAlign w:val="bottom"/>
          </w:tcPr>
          <w:p w:rsidR="00945793" w:rsidRPr="00627CBB" w:rsidRDefault="00945793" w:rsidP="001E202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17" w:type="dxa"/>
            <w:vAlign w:val="bottom"/>
          </w:tcPr>
          <w:p w:rsidR="00945793" w:rsidRPr="00010E21" w:rsidRDefault="00B678E8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10,096</w:t>
            </w:r>
          </w:p>
        </w:tc>
        <w:tc>
          <w:tcPr>
            <w:tcW w:w="283" w:type="dxa"/>
          </w:tcPr>
          <w:p w:rsidR="00945793" w:rsidRPr="00627CBB" w:rsidRDefault="00945793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45793" w:rsidRPr="00F353DE" w:rsidRDefault="00BA6CDD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5,563</w:t>
            </w:r>
          </w:p>
        </w:tc>
      </w:tr>
      <w:tr w:rsidR="00A82742" w:rsidRPr="00627CBB" w:rsidTr="00910F6C">
        <w:tc>
          <w:tcPr>
            <w:tcW w:w="6771" w:type="dxa"/>
            <w:vAlign w:val="bottom"/>
          </w:tcPr>
          <w:p w:rsidR="00A82742" w:rsidRPr="00F353DE" w:rsidRDefault="00A82742" w:rsidP="00910F6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1417" w:type="dxa"/>
            <w:vAlign w:val="bottom"/>
          </w:tcPr>
          <w:p w:rsidR="00A82742" w:rsidRPr="00010E21" w:rsidRDefault="00B678E8" w:rsidP="00B6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  <w:tc>
          <w:tcPr>
            <w:tcW w:w="283" w:type="dxa"/>
          </w:tcPr>
          <w:p w:rsidR="00A82742" w:rsidRPr="00627CBB" w:rsidRDefault="00A8274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82742" w:rsidRPr="00F353DE" w:rsidRDefault="00BA6CDD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35,731</w:t>
            </w:r>
          </w:p>
        </w:tc>
      </w:tr>
      <w:tr w:rsidR="00945793" w:rsidRPr="00627CBB" w:rsidTr="00DE5FD9">
        <w:tc>
          <w:tcPr>
            <w:tcW w:w="6771" w:type="dxa"/>
            <w:vAlign w:val="bottom"/>
          </w:tcPr>
          <w:p w:rsidR="00945793" w:rsidRPr="00627CBB" w:rsidRDefault="0094579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45793" w:rsidRPr="00010E21" w:rsidRDefault="00B678E8" w:rsidP="0079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8,078</w:t>
            </w: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F353DE" w:rsidRDefault="00BA6CDD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6,442</w:t>
            </w:r>
          </w:p>
        </w:tc>
      </w:tr>
      <w:tr w:rsidR="00BA6CDD" w:rsidRPr="00627CBB" w:rsidTr="00DE5FD9">
        <w:tc>
          <w:tcPr>
            <w:tcW w:w="6771" w:type="dxa"/>
            <w:vAlign w:val="bottom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A6CDD" w:rsidRPr="00010E21" w:rsidRDefault="00B678E8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723,771</w:t>
            </w: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A6CDD" w:rsidRPr="000063D9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63D9">
              <w:rPr>
                <w:rFonts w:ascii="Angsana New" w:hAnsi="Angsana New"/>
                <w:sz w:val="30"/>
                <w:szCs w:val="30"/>
              </w:rPr>
              <w:t>640,229</w:t>
            </w:r>
          </w:p>
        </w:tc>
      </w:tr>
      <w:tr w:rsidR="00BA6CDD" w:rsidRPr="00627CBB" w:rsidTr="00B56233">
        <w:tc>
          <w:tcPr>
            <w:tcW w:w="6771" w:type="dxa"/>
            <w:vAlign w:val="bottom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A6CDD" w:rsidRPr="00010E21" w:rsidRDefault="00B678E8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394,915</w:t>
            </w: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6CDD" w:rsidRPr="000063D9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331</w:t>
            </w:r>
            <w:r w:rsidRPr="000063D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808</w:t>
            </w:r>
          </w:p>
        </w:tc>
      </w:tr>
      <w:tr w:rsidR="00BA6CDD" w:rsidRPr="00627CBB" w:rsidTr="00B56233">
        <w:tc>
          <w:tcPr>
            <w:tcW w:w="6771" w:type="dxa"/>
            <w:vAlign w:val="bottom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6CDD" w:rsidRPr="00010E21" w:rsidRDefault="00C72552" w:rsidP="00CB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1,118,686</w:t>
            </w:r>
          </w:p>
        </w:tc>
        <w:tc>
          <w:tcPr>
            <w:tcW w:w="283" w:type="dxa"/>
          </w:tcPr>
          <w:p w:rsidR="00BA6CDD" w:rsidRPr="00627CBB" w:rsidRDefault="00BA6C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6CDD" w:rsidRPr="000063D9" w:rsidRDefault="00BA6CDD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63D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Pr="000063D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0063D9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</w:tbl>
    <w:p w:rsidR="004A046A" w:rsidRPr="003B21E8" w:rsidRDefault="004A046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02C4" w:rsidRDefault="001F02C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3B21E8" w:rsidRDefault="003B21E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F51A85" w:rsidRDefault="00F51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u w:val="single"/>
          <w:cs/>
        </w:rPr>
      </w:pPr>
      <w:r>
        <w:rPr>
          <w:rFonts w:ascii="Angsana New" w:hAnsi="Angsana New"/>
          <w:i/>
          <w:iCs/>
          <w:sz w:val="30"/>
          <w:szCs w:val="30"/>
          <w:u w:val="single"/>
          <w:cs/>
        </w:rPr>
        <w:br w:type="page"/>
      </w:r>
    </w:p>
    <w:p w:rsidR="002F215A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F5042">
        <w:rPr>
          <w:rFonts w:ascii="Angsana New" w:hAnsi="Angsana New" w:hint="cs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="00F936E0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2060DD" w:rsidRPr="00BE2B88" w:rsidRDefault="002060DD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  <w:r w:rsidR="00C102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งวด</w:t>
            </w:r>
            <w:r w:rsidR="008937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="00C102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881C30" w:rsidRPr="004F5042" w:rsidTr="00B93338">
        <w:tc>
          <w:tcPr>
            <w:tcW w:w="6771" w:type="dxa"/>
            <w:vAlign w:val="bottom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1C30" w:rsidRPr="004F5042" w:rsidRDefault="00881C30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81C30" w:rsidRPr="004F5042" w:rsidRDefault="00881C30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881C30" w:rsidRPr="004F5042" w:rsidTr="00B93338">
        <w:tc>
          <w:tcPr>
            <w:tcW w:w="6771" w:type="dxa"/>
            <w:vAlign w:val="bottom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881C30" w:rsidRPr="004F5042" w:rsidRDefault="00881C30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1C30" w:rsidRPr="001138CF" w:rsidTr="00B93338">
        <w:tc>
          <w:tcPr>
            <w:tcW w:w="6771" w:type="dxa"/>
            <w:vAlign w:val="bottom"/>
          </w:tcPr>
          <w:p w:rsidR="00881C30" w:rsidRPr="001138CF" w:rsidRDefault="00881C30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81C30" w:rsidRPr="006C29D0" w:rsidRDefault="00C80ED4" w:rsidP="00CB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13.55</w:t>
            </w:r>
          </w:p>
        </w:tc>
        <w:tc>
          <w:tcPr>
            <w:tcW w:w="283" w:type="dxa"/>
            <w:shd w:val="clear" w:color="auto" w:fill="auto"/>
          </w:tcPr>
          <w:p w:rsidR="00881C30" w:rsidRPr="001138CF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81C30" w:rsidRPr="00CA4B99" w:rsidRDefault="00881C30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4B9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CA4B99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0965AA">
              <w:rPr>
                <w:rFonts w:ascii="Angsana New" w:hAnsi="Angsana New"/>
                <w:color w:val="000000"/>
                <w:sz w:val="30"/>
                <w:szCs w:val="30"/>
              </w:rPr>
              <w:t>05</w:t>
            </w:r>
          </w:p>
        </w:tc>
      </w:tr>
      <w:tr w:rsidR="00881C30" w:rsidRPr="001138CF" w:rsidTr="0095199B">
        <w:tc>
          <w:tcPr>
            <w:tcW w:w="6771" w:type="dxa"/>
            <w:vAlign w:val="bottom"/>
          </w:tcPr>
          <w:p w:rsidR="00881C30" w:rsidRPr="001138CF" w:rsidRDefault="00881C30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81C30" w:rsidRPr="006C29D0" w:rsidRDefault="00881C30" w:rsidP="00EC779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881C30" w:rsidRPr="001138CF" w:rsidRDefault="00881C30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81C30" w:rsidRPr="00215639" w:rsidRDefault="00881C30" w:rsidP="002F22B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63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881C30" w:rsidRPr="001138CF" w:rsidTr="00B93338">
        <w:tc>
          <w:tcPr>
            <w:tcW w:w="6771" w:type="dxa"/>
            <w:vAlign w:val="bottom"/>
          </w:tcPr>
          <w:p w:rsidR="00881C30" w:rsidRPr="001138CF" w:rsidRDefault="00881C30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81C30" w:rsidRPr="006C29D0" w:rsidRDefault="00C80ED4" w:rsidP="0021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20.26</w:t>
            </w:r>
          </w:p>
        </w:tc>
        <w:tc>
          <w:tcPr>
            <w:tcW w:w="283" w:type="dxa"/>
            <w:shd w:val="clear" w:color="auto" w:fill="auto"/>
          </w:tcPr>
          <w:p w:rsidR="00881C30" w:rsidRPr="001138CF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81C30" w:rsidRPr="00CA4B99" w:rsidRDefault="000965AA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35.04</w:t>
            </w:r>
          </w:p>
        </w:tc>
      </w:tr>
      <w:tr w:rsidR="00881C30" w:rsidRPr="001138CF" w:rsidTr="00B93338">
        <w:tc>
          <w:tcPr>
            <w:tcW w:w="6771" w:type="dxa"/>
            <w:vAlign w:val="bottom"/>
          </w:tcPr>
          <w:p w:rsidR="00881C30" w:rsidRPr="001138CF" w:rsidRDefault="00881C30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81C30" w:rsidRPr="006C29D0" w:rsidRDefault="00881C30" w:rsidP="00EC779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881C30" w:rsidRPr="001138CF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81C30" w:rsidRPr="00215639" w:rsidRDefault="00881C30" w:rsidP="002F22B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63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881C30" w:rsidRPr="004F5042" w:rsidTr="00B93338">
        <w:tc>
          <w:tcPr>
            <w:tcW w:w="6771" w:type="dxa"/>
            <w:vAlign w:val="bottom"/>
          </w:tcPr>
          <w:p w:rsidR="00881C30" w:rsidRPr="001138CF" w:rsidRDefault="00881C30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81C30" w:rsidRPr="006C29D0" w:rsidRDefault="00C80ED4" w:rsidP="001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13.11</w:t>
            </w:r>
          </w:p>
        </w:tc>
        <w:tc>
          <w:tcPr>
            <w:tcW w:w="283" w:type="dxa"/>
            <w:shd w:val="clear" w:color="auto" w:fill="auto"/>
          </w:tcPr>
          <w:p w:rsidR="00881C30" w:rsidRPr="001138CF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81C30" w:rsidRPr="00CA4B99" w:rsidRDefault="00881C30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4B9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3.</w:t>
            </w:r>
            <w:r w:rsidR="000965AA">
              <w:rPr>
                <w:rFonts w:ascii="Angsana New" w:hAnsi="Angsana New"/>
                <w:color w:val="000000"/>
                <w:sz w:val="30"/>
                <w:szCs w:val="30"/>
              </w:rPr>
              <w:t>08</w:t>
            </w:r>
          </w:p>
        </w:tc>
      </w:tr>
    </w:tbl>
    <w:p w:rsidR="00406672" w:rsidRDefault="00406672" w:rsidP="00BE2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84B01" w:rsidRDefault="00F84B01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การจ่ายเงินปันผล</w:t>
      </w:r>
      <w:r w:rsidR="009B42D2">
        <w:rPr>
          <w:rFonts w:ascii="Angsana New" w:hAnsi="Angsana New" w:hint="cs"/>
          <w:b/>
          <w:bCs/>
          <w:sz w:val="30"/>
          <w:szCs w:val="30"/>
          <w:cs/>
        </w:rPr>
        <w:t>และเงินปันผลระหว่างกาล</w:t>
      </w:r>
    </w:p>
    <w:p w:rsidR="00F84B01" w:rsidRPr="006C29D0" w:rsidRDefault="00F84B01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DE0F68" w:rsidRPr="006C29D0" w:rsidRDefault="00DE0F68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6C29D0">
        <w:rPr>
          <w:rFonts w:ascii="Angsana New" w:eastAsia="Calibri" w:hAnsi="Angsana New"/>
          <w:sz w:val="30"/>
          <w:szCs w:val="30"/>
        </w:rPr>
        <w:t>2</w:t>
      </w:r>
      <w:r w:rsidRPr="006C29D0">
        <w:rPr>
          <w:rFonts w:ascii="Angsana New" w:eastAsia="Calibri" w:hAnsi="Angsana New" w:hint="cs"/>
          <w:sz w:val="30"/>
          <w:szCs w:val="30"/>
          <w:cs/>
        </w:rPr>
        <w:t>2</w:t>
      </w:r>
      <w:r w:rsidRPr="006C29D0">
        <w:rPr>
          <w:rFonts w:ascii="Angsana New" w:eastAsia="Calibri" w:hAnsi="Angsana New"/>
          <w:sz w:val="30"/>
          <w:szCs w:val="30"/>
        </w:rPr>
        <w:t xml:space="preserve"> 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เมษายน </w:t>
      </w:r>
      <w:r w:rsidRPr="006C29D0">
        <w:rPr>
          <w:rFonts w:ascii="Angsana New" w:eastAsia="Calibri" w:hAnsi="Angsana New"/>
          <w:sz w:val="30"/>
          <w:szCs w:val="30"/>
        </w:rPr>
        <w:t>256</w:t>
      </w:r>
      <w:r w:rsidRPr="006C29D0">
        <w:rPr>
          <w:rFonts w:ascii="Angsana New" w:eastAsia="Calibri" w:hAnsi="Angsana New" w:hint="cs"/>
          <w:sz w:val="30"/>
          <w:szCs w:val="30"/>
          <w:cs/>
        </w:rPr>
        <w:t>4</w:t>
      </w:r>
      <w:r w:rsidRPr="006C29D0">
        <w:rPr>
          <w:rFonts w:ascii="Angsana New" w:eastAsia="Calibri" w:hAnsi="Angsana New"/>
          <w:sz w:val="30"/>
          <w:szCs w:val="30"/>
        </w:rPr>
        <w:t xml:space="preserve"> 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ผู้ถือหุ้นได้มีมติเป็นเอกฉันท์อนุมัติการจ่ายเงินปันผลจากผลการดำเนินงานปี </w:t>
      </w:r>
      <w:r w:rsidRPr="006C29D0">
        <w:rPr>
          <w:rFonts w:ascii="Angsana New" w:eastAsia="Calibri" w:hAnsi="Angsana New"/>
          <w:sz w:val="30"/>
          <w:szCs w:val="30"/>
        </w:rPr>
        <w:t xml:space="preserve">2563 </w:t>
      </w:r>
      <w:r w:rsidRPr="006C29D0">
        <w:rPr>
          <w:rFonts w:ascii="Angsana New" w:eastAsia="Calibri" w:hAnsi="Angsana New" w:hint="cs"/>
          <w:sz w:val="30"/>
          <w:szCs w:val="30"/>
          <w:cs/>
        </w:rPr>
        <w:t>ในอัตราหุ้นละประมาณ 0.0125</w:t>
      </w:r>
      <w:r w:rsidRPr="006C29D0">
        <w:rPr>
          <w:rFonts w:ascii="Angsana New" w:eastAsia="Calibri" w:hAnsi="Angsana New"/>
          <w:sz w:val="30"/>
          <w:szCs w:val="30"/>
        </w:rPr>
        <w:t xml:space="preserve"> </w:t>
      </w:r>
      <w:r w:rsidRPr="006C29D0">
        <w:rPr>
          <w:rFonts w:ascii="Angsana New" w:eastAsia="Calibri" w:hAnsi="Angsana New" w:hint="cs"/>
          <w:sz w:val="30"/>
          <w:szCs w:val="30"/>
          <w:cs/>
        </w:rPr>
        <w:t>บาทเป็นเงินรวมประมาณ 12.0 ล้านบาทให้แก่ผู้ถือหุ้นโดยกำหนด</w:t>
      </w:r>
      <w:r w:rsidRPr="006C29D0">
        <w:rPr>
          <w:rFonts w:ascii="Angsana New" w:eastAsia="Calibri" w:hAnsi="Angsana New"/>
          <w:sz w:val="30"/>
          <w:szCs w:val="30"/>
          <w:cs/>
        </w:rPr>
        <w:t>จ่ายเงินปันผล</w:t>
      </w:r>
      <w:r w:rsidRPr="006C29D0">
        <w:rPr>
          <w:rFonts w:ascii="Angsana New" w:eastAsia="Calibri" w:hAnsi="Angsana New" w:hint="cs"/>
          <w:sz w:val="30"/>
          <w:szCs w:val="30"/>
          <w:cs/>
        </w:rPr>
        <w:t>ใน</w:t>
      </w:r>
      <w:r w:rsidRPr="006C29D0">
        <w:rPr>
          <w:rFonts w:ascii="Angsana New" w:eastAsia="Calibri" w:hAnsi="Angsana New"/>
          <w:sz w:val="30"/>
          <w:szCs w:val="30"/>
          <w:cs/>
        </w:rPr>
        <w:t>วันที่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C29D0">
        <w:rPr>
          <w:rFonts w:ascii="Angsana New" w:eastAsia="Calibri" w:hAnsi="Angsana New"/>
          <w:sz w:val="30"/>
          <w:szCs w:val="30"/>
        </w:rPr>
        <w:t xml:space="preserve">21 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พฤษภาคม </w:t>
      </w:r>
      <w:r w:rsidRPr="006C29D0">
        <w:rPr>
          <w:rFonts w:ascii="Angsana New" w:eastAsia="Calibri" w:hAnsi="Angsana New"/>
          <w:sz w:val="30"/>
          <w:szCs w:val="30"/>
        </w:rPr>
        <w:t>2564</w:t>
      </w:r>
    </w:p>
    <w:p w:rsidR="00DE0F68" w:rsidRPr="006C29D0" w:rsidRDefault="00DE0F68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F84B01" w:rsidRDefault="00F84B01" w:rsidP="00F84B0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F84B01">
        <w:rPr>
          <w:rFonts w:ascii="Angsana New" w:hAnsi="Angsana New" w:cs="Angsana New" w:hint="cs"/>
          <w:sz w:val="30"/>
          <w:szCs w:val="30"/>
          <w:cs/>
        </w:rPr>
        <w:t>ในที่ประชุมคณะกรรมการบริษัทเมื่อวันที่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2</w:t>
      </w:r>
      <w:r w:rsidRPr="00F84B01">
        <w:rPr>
          <w:rFonts w:ascii="Angsana New" w:hAnsi="Angsana New" w:cs="Angsana New" w:hint="cs"/>
          <w:sz w:val="30"/>
          <w:szCs w:val="30"/>
          <w:cs/>
        </w:rPr>
        <w:t>4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B01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F84B01">
        <w:rPr>
          <w:rFonts w:ascii="Angsana New" w:hAnsi="Angsana New" w:cs="Angsana New" w:hint="cs"/>
          <w:sz w:val="30"/>
          <w:szCs w:val="30"/>
          <w:cs/>
        </w:rPr>
        <w:t>3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B01">
        <w:rPr>
          <w:rFonts w:ascii="Angsana New" w:hAnsi="Angsana New" w:cs="Angsana New" w:hint="cs"/>
          <w:sz w:val="30"/>
          <w:szCs w:val="30"/>
          <w:cs/>
        </w:rPr>
        <w:t>คณะกรรมการบริษัทได้มีมติเป็นเอกฉันท์อนุมัติการ</w:t>
      </w:r>
      <w:r w:rsidRPr="00F84B01">
        <w:rPr>
          <w:rFonts w:ascii="Angsana New" w:hAnsi="Angsana New" w:cs="Angsana New"/>
          <w:sz w:val="30"/>
          <w:szCs w:val="30"/>
          <w:cs/>
        </w:rPr>
        <w:t>จ่ายเงินปันผล</w:t>
      </w:r>
      <w:r w:rsidRPr="00F84B01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F84B01">
        <w:rPr>
          <w:rFonts w:ascii="Angsana New" w:hAnsi="Angsana New" w:cs="Angsana New"/>
          <w:sz w:val="30"/>
          <w:szCs w:val="30"/>
          <w:cs/>
        </w:rPr>
        <w:t>จากผลการดำเนินงานปี 2562 ในอัตราหุ้น</w:t>
      </w:r>
      <w:r w:rsidRPr="001F41E0">
        <w:rPr>
          <w:rFonts w:ascii="Angsana New" w:hAnsi="Angsana New" w:cs="Angsana New"/>
          <w:sz w:val="30"/>
          <w:szCs w:val="30"/>
          <w:cs/>
        </w:rPr>
        <w:t>ละประมา</w:t>
      </w:r>
      <w:r w:rsidRPr="001F41E0">
        <w:rPr>
          <w:rFonts w:ascii="Angsana New" w:hAnsi="Angsana New" w:cs="Angsana New" w:hint="cs"/>
          <w:sz w:val="30"/>
          <w:szCs w:val="30"/>
          <w:cs/>
        </w:rPr>
        <w:t xml:space="preserve">ณ 0.0167 </w:t>
      </w:r>
      <w:r w:rsidRPr="001F41E0">
        <w:rPr>
          <w:rFonts w:ascii="Angsana New" w:hAnsi="Angsana New" w:cs="Angsana New"/>
          <w:sz w:val="30"/>
          <w:szCs w:val="30"/>
          <w:cs/>
        </w:rPr>
        <w:t>บาทเป็นเงิน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รวมประมาณ </w:t>
      </w:r>
      <w:r w:rsidRPr="00F84B01">
        <w:rPr>
          <w:rFonts w:ascii="Angsana New" w:hAnsi="Angsana New" w:cs="Angsana New" w:hint="cs"/>
          <w:sz w:val="30"/>
          <w:szCs w:val="30"/>
          <w:cs/>
        </w:rPr>
        <w:t>16.0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F84B01">
        <w:rPr>
          <w:rFonts w:ascii="Angsana New" w:hAnsi="Angsana New" w:cs="Angsana New" w:hint="cs"/>
          <w:sz w:val="30"/>
          <w:szCs w:val="30"/>
          <w:cs/>
        </w:rPr>
        <w:t>ให้แก่ผู้ถือหุ้น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โดยกำหนดจ่ายเงินปันผลในวันที่ </w:t>
      </w:r>
      <w:r w:rsidRPr="00F84B01">
        <w:rPr>
          <w:rFonts w:ascii="Angsana New" w:hAnsi="Angsana New" w:cs="Angsana New" w:hint="cs"/>
          <w:sz w:val="30"/>
          <w:szCs w:val="30"/>
          <w:cs/>
        </w:rPr>
        <w:t>22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พฤษภาคม 2563</w:t>
      </w:r>
      <w:r w:rsidRPr="00AF435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F84B01" w:rsidRDefault="00F84B01" w:rsidP="00F84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92609" w:rsidRPr="00430075" w:rsidRDefault="0050696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075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8A44A1" w:rsidRPr="0043007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30075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C92609" w:rsidRPr="00430075" w:rsidRDefault="00C92609" w:rsidP="00C03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Pr="0043007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89378E">
        <w:rPr>
          <w:rFonts w:ascii="Angsana New" w:hAnsi="Angsana New"/>
          <w:color w:val="000000"/>
          <w:sz w:val="30"/>
          <w:szCs w:val="30"/>
        </w:rPr>
        <w:t xml:space="preserve">30 </w:t>
      </w:r>
      <w:r w:rsidR="0089378E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30075">
        <w:rPr>
          <w:rFonts w:ascii="Angsana New" w:hAnsi="Angsana New"/>
          <w:color w:val="000000"/>
          <w:sz w:val="30"/>
          <w:szCs w:val="30"/>
        </w:rPr>
        <w:t>256</w:t>
      </w:r>
      <w:r w:rsidR="00C16C0D">
        <w:rPr>
          <w:rFonts w:ascii="Angsana New" w:hAnsi="Angsana New"/>
          <w:color w:val="000000"/>
          <w:sz w:val="30"/>
          <w:szCs w:val="30"/>
        </w:rPr>
        <w:t>4</w:t>
      </w:r>
    </w:p>
    <w:p w:rsidR="00C92609" w:rsidRPr="00430075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C16C0D" w:rsidRPr="00057107" w:rsidRDefault="00C16C0D" w:rsidP="00C16C0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57107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="00364C24">
        <w:rPr>
          <w:rFonts w:ascii="Angsana New" w:hAnsi="Angsana New" w:hint="cs"/>
          <w:color w:val="000000"/>
          <w:sz w:val="30"/>
          <w:szCs w:val="30"/>
          <w:cs/>
        </w:rPr>
        <w:t>สอง</w:t>
      </w:r>
      <w:r w:rsidRPr="00057107">
        <w:rPr>
          <w:rFonts w:ascii="Angsana New" w:hAnsi="Angsana New" w:hint="cs"/>
          <w:color w:val="000000"/>
          <w:sz w:val="30"/>
          <w:szCs w:val="30"/>
          <w:cs/>
        </w:rPr>
        <w:t>แห่งให้กับบริษัทเอกชนสามแห่งและหน่วยงานรัฐบาลแห่งหนึ่ง</w:t>
      </w:r>
      <w:r w:rsidRPr="00057107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057107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057107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057107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364C24">
        <w:rPr>
          <w:rFonts w:ascii="Angsana New" w:hAnsi="Angsana New" w:hint="cs"/>
          <w:color w:val="000000"/>
          <w:sz w:val="30"/>
          <w:szCs w:val="30"/>
          <w:cs/>
        </w:rPr>
        <w:t>48.6</w:t>
      </w:r>
      <w:r w:rsidRPr="00057107">
        <w:rPr>
          <w:rFonts w:ascii="Angsana New" w:hAnsi="Angsana New"/>
          <w:color w:val="000000"/>
          <w:sz w:val="30"/>
          <w:szCs w:val="30"/>
        </w:rPr>
        <w:t xml:space="preserve"> </w:t>
      </w:r>
      <w:r w:rsidRPr="00057107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:rsidR="00C16C0D" w:rsidRPr="00044076" w:rsidRDefault="00C16C0D" w:rsidP="00C1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16C0D" w:rsidRDefault="00C16C0D" w:rsidP="00C16C0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54666">
        <w:rPr>
          <w:rFonts w:ascii="Angsana New" w:hAnsi="Angsana New" w:hint="cs"/>
          <w:color w:val="000000"/>
          <w:sz w:val="30"/>
          <w:szCs w:val="30"/>
          <w:cs/>
        </w:rPr>
        <w:lastRenderedPageBreak/>
        <w:t>บริษัทมีภาระผูกพันจากการซื้อที่ดิน ก่อสร้างอาคารสำนักงาน ก่อสร้างโกดังเก็บสินค้าและงานปรับปรุงระบบโครงสร้างพื้นฐาน</w:t>
      </w:r>
      <w:r w:rsidR="00B9593D">
        <w:rPr>
          <w:rFonts w:ascii="Angsana New" w:hAnsi="Angsana New" w:hint="cs"/>
          <w:color w:val="000000"/>
          <w:sz w:val="30"/>
          <w:szCs w:val="30"/>
          <w:cs/>
        </w:rPr>
        <w:t>และระบบโรงงาน</w:t>
      </w:r>
      <w:r w:rsidRPr="00A54666"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เป็นจำนวนเงินประมาณ 6.0 ล้านบาท </w:t>
      </w:r>
      <w:r w:rsidRPr="00A54666">
        <w:rPr>
          <w:rFonts w:ascii="Angsana New" w:hAnsi="Angsana New"/>
          <w:color w:val="000000"/>
          <w:sz w:val="30"/>
          <w:szCs w:val="30"/>
        </w:rPr>
        <w:t xml:space="preserve">43.5 </w:t>
      </w:r>
      <w:r w:rsidRPr="00A54666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A54666">
        <w:rPr>
          <w:rFonts w:ascii="Angsana New" w:hAnsi="Angsana New" w:hint="cs"/>
          <w:sz w:val="30"/>
          <w:szCs w:val="30"/>
          <w:cs/>
        </w:rPr>
        <w:t xml:space="preserve"> </w:t>
      </w:r>
      <w:r w:rsidR="00364C24">
        <w:rPr>
          <w:rFonts w:ascii="Angsana New" w:hAnsi="Angsana New" w:hint="cs"/>
          <w:sz w:val="30"/>
          <w:szCs w:val="30"/>
          <w:cs/>
        </w:rPr>
        <w:t>33.3</w:t>
      </w:r>
      <w:r w:rsidRPr="00A54666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9C55C1">
        <w:rPr>
          <w:rFonts w:ascii="Angsana New" w:hAnsi="Angsana New" w:hint="cs"/>
          <w:sz w:val="30"/>
          <w:szCs w:val="30"/>
          <w:cs/>
        </w:rPr>
        <w:t>26.0</w:t>
      </w:r>
      <w:r w:rsidRPr="00A54666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:rsidR="00400D46" w:rsidRPr="004C166E" w:rsidRDefault="00400D46" w:rsidP="00A51E3F">
      <w:pPr>
        <w:rPr>
          <w:rFonts w:ascii="Angsana New" w:hAnsi="Angsana New"/>
          <w:color w:val="000000"/>
          <w:sz w:val="20"/>
          <w:szCs w:val="20"/>
        </w:rPr>
      </w:pPr>
    </w:p>
    <w:p w:rsidR="00400D46" w:rsidRPr="00066A64" w:rsidRDefault="008276FF" w:rsidP="00E971E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บริษัทย่อยแห่งหนึ่ง </w:t>
      </w:r>
      <w:r>
        <w:rPr>
          <w:rFonts w:ascii="Angsana New" w:hAnsi="Angsana New"/>
          <w:color w:val="000000"/>
          <w:sz w:val="30"/>
          <w:szCs w:val="30"/>
        </w:rPr>
        <w:t xml:space="preserve">(ECF-H) </w:t>
      </w:r>
      <w:r>
        <w:rPr>
          <w:rFonts w:ascii="Angsana New" w:hAnsi="Angsana New" w:hint="cs"/>
          <w:color w:val="000000"/>
          <w:sz w:val="30"/>
          <w:szCs w:val="30"/>
          <w:cs/>
        </w:rPr>
        <w:t>มีภาระผูกพันจากการซื้อ</w:t>
      </w:r>
      <w:r w:rsidR="00791DF1">
        <w:rPr>
          <w:rFonts w:ascii="Angsana New" w:hAnsi="Angsana New" w:hint="cs"/>
          <w:color w:val="000000"/>
          <w:sz w:val="30"/>
          <w:szCs w:val="30"/>
          <w:cs/>
        </w:rPr>
        <w:t>เครื่องขุดสกุลเงินดิจิทัล</w:t>
      </w:r>
      <w:r w:rsidR="00E971E4">
        <w:rPr>
          <w:rFonts w:ascii="Angsana New" w:hAnsi="Angsana New" w:hint="cs"/>
          <w:color w:val="000000"/>
          <w:sz w:val="30"/>
          <w:szCs w:val="30"/>
          <w:cs/>
        </w:rPr>
        <w:t>ภายใต้</w:t>
      </w:r>
      <w:r w:rsidRPr="008276FF">
        <w:rPr>
          <w:rFonts w:ascii="Angsana New" w:hAnsi="Angsana New" w:hint="cs"/>
          <w:sz w:val="30"/>
          <w:szCs w:val="30"/>
          <w:cs/>
        </w:rPr>
        <w:t>โครง</w:t>
      </w:r>
      <w:r w:rsidRPr="008276FF">
        <w:rPr>
          <w:rFonts w:ascii="Angsana New" w:hAnsi="Angsana New"/>
          <w:sz w:val="30"/>
          <w:szCs w:val="30"/>
          <w:cs/>
        </w:rPr>
        <w:t>การศึกษาความเป็นไปได้</w:t>
      </w:r>
      <w:r w:rsidRPr="008276FF">
        <w:rPr>
          <w:rFonts w:ascii="Angsana New" w:hAnsi="Angsana New" w:hint="cs"/>
          <w:sz w:val="30"/>
          <w:szCs w:val="30"/>
          <w:cs/>
        </w:rPr>
        <w:t>และทดสอบ</w:t>
      </w:r>
      <w:r w:rsidRPr="008276FF">
        <w:rPr>
          <w:rFonts w:ascii="Angsana New" w:hAnsi="Angsana New"/>
          <w:sz w:val="30"/>
          <w:szCs w:val="30"/>
          <w:cs/>
        </w:rPr>
        <w:t>การลงทุนในธุรกิจเหมืองข</w:t>
      </w:r>
      <w:r w:rsidRPr="008276FF">
        <w:rPr>
          <w:rFonts w:ascii="Angsana New" w:hAnsi="Angsana New" w:hint="cs"/>
          <w:sz w:val="30"/>
          <w:szCs w:val="30"/>
          <w:cs/>
        </w:rPr>
        <w:t>ุด</w:t>
      </w:r>
      <w:r w:rsidRPr="008276FF">
        <w:rPr>
          <w:rFonts w:ascii="Angsana New" w:hAnsi="Angsana New"/>
          <w:sz w:val="30"/>
          <w:szCs w:val="30"/>
          <w:cs/>
        </w:rPr>
        <w:t>คริปโตเคอร์เรนซี่</w:t>
      </w:r>
      <w:r w:rsidRPr="008276FF">
        <w:rPr>
          <w:rFonts w:ascii="Angsana New" w:hAnsi="Angsana New" w:hint="cs"/>
          <w:sz w:val="30"/>
          <w:szCs w:val="30"/>
          <w:cs/>
        </w:rPr>
        <w:t>โดยมี</w:t>
      </w:r>
      <w:r w:rsidRPr="008276FF">
        <w:rPr>
          <w:rFonts w:ascii="Angsana New" w:hAnsi="Angsana New"/>
          <w:sz w:val="30"/>
          <w:szCs w:val="30"/>
          <w:cs/>
        </w:rPr>
        <w:t>มูลค่า</w:t>
      </w:r>
      <w:r w:rsidRPr="008276FF">
        <w:rPr>
          <w:rFonts w:ascii="Angsana New" w:hAnsi="Angsana New" w:hint="cs"/>
          <w:sz w:val="30"/>
          <w:szCs w:val="30"/>
          <w:cs/>
        </w:rPr>
        <w:t>การศึกษาและทดสอบตามโครงการนี้</w:t>
      </w:r>
      <w:r w:rsidRPr="008276FF">
        <w:rPr>
          <w:rFonts w:ascii="Angsana New" w:hAnsi="Angsana New"/>
          <w:sz w:val="30"/>
          <w:szCs w:val="30"/>
          <w:cs/>
        </w:rPr>
        <w:t xml:space="preserve">ไม่เกิน </w:t>
      </w:r>
      <w:r w:rsidRPr="008276FF">
        <w:rPr>
          <w:rFonts w:ascii="Angsana New" w:hAnsi="Angsana New"/>
          <w:sz w:val="30"/>
          <w:szCs w:val="30"/>
        </w:rPr>
        <w:t xml:space="preserve">12 </w:t>
      </w:r>
      <w:r w:rsidRPr="008276FF">
        <w:rPr>
          <w:rFonts w:ascii="Angsana New" w:hAnsi="Angsana New" w:hint="cs"/>
          <w:sz w:val="30"/>
          <w:szCs w:val="30"/>
          <w:cs/>
        </w:rPr>
        <w:t>ล้านบาทซึ่งได้รับการอนุมัติโดยที่ประชุมคณะกรรมการบริษัทเมื่อวันที่ 23 กันยายน 2564</w:t>
      </w:r>
      <w:r w:rsidR="00E971E4">
        <w:rPr>
          <w:rFonts w:ascii="Angsana New" w:hAnsi="Angsana New" w:hint="cs"/>
          <w:sz w:val="30"/>
          <w:szCs w:val="30"/>
          <w:cs/>
        </w:rPr>
        <w:t xml:space="preserve"> นอกจากนี้ ในที่ประชุมคณะกรรมการบริษัทของ </w:t>
      </w:r>
      <w:r w:rsidR="00E971E4">
        <w:rPr>
          <w:rFonts w:ascii="Angsana New" w:hAnsi="Angsana New"/>
          <w:sz w:val="30"/>
          <w:szCs w:val="30"/>
        </w:rPr>
        <w:t>ECF-H</w:t>
      </w:r>
      <w:r w:rsidR="00E971E4">
        <w:rPr>
          <w:rFonts w:ascii="Angsana New" w:hAnsi="Angsana New" w:hint="cs"/>
          <w:sz w:val="30"/>
          <w:szCs w:val="30"/>
          <w:cs/>
        </w:rPr>
        <w:t xml:space="preserve"> เมื่อวันที่ 24 กันยายน 2564 </w:t>
      </w:r>
      <w:r w:rsidR="00E971E4">
        <w:rPr>
          <w:rFonts w:ascii="Angsana New" w:hAnsi="Angsana New"/>
          <w:sz w:val="30"/>
          <w:szCs w:val="30"/>
        </w:rPr>
        <w:t>ECF-H</w:t>
      </w:r>
      <w:r w:rsidR="00E971E4">
        <w:rPr>
          <w:rFonts w:ascii="Angsana New" w:hAnsi="Angsana New" w:hint="cs"/>
          <w:sz w:val="30"/>
          <w:szCs w:val="30"/>
          <w:cs/>
        </w:rPr>
        <w:t xml:space="preserve"> </w:t>
      </w:r>
      <w:r w:rsidR="00E971E4">
        <w:rPr>
          <w:rFonts w:ascii="Angsana New" w:hAnsi="Angsana New"/>
          <w:sz w:val="30"/>
          <w:szCs w:val="30"/>
          <w:cs/>
        </w:rPr>
        <w:t>ได้รับการอนุมัติให้เปิดบัญชี</w:t>
      </w:r>
      <w:r w:rsidR="00E971E4">
        <w:rPr>
          <w:rFonts w:ascii="Angsana New" w:hAnsi="Angsana New" w:hint="cs"/>
          <w:sz w:val="30"/>
          <w:szCs w:val="30"/>
          <w:cs/>
        </w:rPr>
        <w:t>เพื่อขอรับบริการทางการเงินกับบริษัทเอกชนแห่งหนึ่งและ</w:t>
      </w:r>
      <w:r w:rsidR="00E971E4">
        <w:rPr>
          <w:rFonts w:ascii="Angsana New" w:hAnsi="Angsana New"/>
          <w:sz w:val="30"/>
          <w:szCs w:val="30"/>
          <w:cs/>
        </w:rPr>
        <w:t>กับศูนย์ซื้อขายสินทรัพย์ดิจิทัลซึ่งเป็น</w:t>
      </w:r>
      <w:r w:rsidR="00E971E4">
        <w:rPr>
          <w:rFonts w:ascii="Angsana New" w:hAnsi="Angsana New" w:hint="cs"/>
          <w:sz w:val="30"/>
          <w:szCs w:val="30"/>
          <w:cs/>
        </w:rPr>
        <w:t>บริษัทเอกชน</w:t>
      </w:r>
      <w:r w:rsidR="00F34F8B">
        <w:rPr>
          <w:rFonts w:ascii="Angsana New" w:hAnsi="Angsana New" w:hint="cs"/>
          <w:sz w:val="30"/>
          <w:szCs w:val="30"/>
          <w:cs/>
        </w:rPr>
        <w:t>อีก</w:t>
      </w:r>
      <w:r w:rsidR="00E971E4">
        <w:rPr>
          <w:rFonts w:ascii="Angsana New" w:hAnsi="Angsana New" w:hint="cs"/>
          <w:sz w:val="30"/>
          <w:szCs w:val="30"/>
          <w:cs/>
        </w:rPr>
        <w:t>สองแห่ง</w:t>
      </w:r>
      <w:r w:rsidR="00486BBF">
        <w:rPr>
          <w:rFonts w:ascii="Angsana New" w:hAnsi="Angsana New" w:hint="cs"/>
          <w:sz w:val="30"/>
          <w:szCs w:val="30"/>
          <w:cs/>
        </w:rPr>
        <w:t xml:space="preserve"> (ดูหมายเหตุ 18)</w:t>
      </w:r>
    </w:p>
    <w:p w:rsidR="00066A64" w:rsidRPr="004C166E" w:rsidRDefault="00066A64" w:rsidP="00A51E3F">
      <w:pPr>
        <w:rPr>
          <w:rFonts w:ascii="Angsana New" w:hAnsi="Angsana New"/>
          <w:color w:val="000000"/>
          <w:sz w:val="20"/>
          <w:szCs w:val="20"/>
        </w:rPr>
      </w:pPr>
    </w:p>
    <w:p w:rsidR="00066A64" w:rsidRPr="00A54666" w:rsidRDefault="00AB6C05" w:rsidP="00C16C0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บริษัทย่อยแห่งหนึ่ง </w:t>
      </w:r>
      <w:r>
        <w:rPr>
          <w:rFonts w:ascii="Angsana New" w:hAnsi="Angsana New"/>
          <w:color w:val="000000"/>
          <w:sz w:val="30"/>
          <w:szCs w:val="30"/>
        </w:rPr>
        <w:t xml:space="preserve">(SOMEWA) </w:t>
      </w:r>
      <w:r>
        <w:rPr>
          <w:rFonts w:ascii="Angsana New" w:hAnsi="Angsana New" w:hint="cs"/>
          <w:color w:val="000000"/>
          <w:sz w:val="30"/>
          <w:szCs w:val="30"/>
          <w:cs/>
        </w:rPr>
        <w:t>มีภาระผูกพันจากการซื้อโปรแกรมคอมพิวเตอร์และบริการต่างๆ ที่เกี่ยวข้องเพื่อรองรับธุรกิจการ</w:t>
      </w:r>
      <w:r w:rsidRPr="00AB6C05">
        <w:rPr>
          <w:rFonts w:ascii="Angsana New" w:hAnsi="Angsana New"/>
          <w:color w:val="000000"/>
          <w:sz w:val="30"/>
          <w:szCs w:val="30"/>
          <w:cs/>
        </w:rPr>
        <w:t>พาณิชย์อิเล็กทรอนิกส์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เป็นจำนวนเงินประมาณ </w:t>
      </w:r>
      <w:r w:rsidR="007C29CB">
        <w:rPr>
          <w:rFonts w:ascii="Angsana New" w:hAnsi="Angsana New"/>
          <w:color w:val="000000"/>
          <w:sz w:val="30"/>
          <w:szCs w:val="30"/>
        </w:rPr>
        <w:t>1.2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</w:p>
    <w:p w:rsidR="00C16C0D" w:rsidRPr="004C166E" w:rsidRDefault="00C16C0D" w:rsidP="00C1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C16C0D" w:rsidRPr="006B415B" w:rsidRDefault="00C16C0D" w:rsidP="00C16C0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9485D">
        <w:rPr>
          <w:rFonts w:ascii="Angsana New" w:hAnsi="Angsana New" w:hint="cs"/>
          <w:color w:val="000000"/>
          <w:sz w:val="30"/>
          <w:szCs w:val="30"/>
          <w:cs/>
        </w:rPr>
        <w:t>บริษัทมีเงินจ่ายล่วงหน้าจำนวน</w:t>
      </w:r>
      <w:r w:rsidRPr="00B948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9485D" w:rsidRPr="00B9485D">
        <w:rPr>
          <w:rFonts w:ascii="Angsana New" w:hAnsi="Angsana New"/>
          <w:color w:val="000000"/>
          <w:sz w:val="30"/>
          <w:szCs w:val="30"/>
        </w:rPr>
        <w:t>61.9</w:t>
      </w:r>
      <w:r w:rsidRPr="00B948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9485D">
        <w:rPr>
          <w:rFonts w:ascii="Angsana New" w:hAnsi="Angsana New" w:hint="cs"/>
          <w:color w:val="000000"/>
          <w:sz w:val="30"/>
          <w:szCs w:val="30"/>
          <w:cs/>
        </w:rPr>
        <w:t>ล้านบาทเพื่อซื้อเงินลงทุนในหุ้นทุนของบริษัทในประเทศแห่งหนึ่งซึ่ง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การซื้อเงินลงทุนดังกล่าวข้างต้นได้รับการอนุมัติในที่ประชุมคณะกรรมการบริษัทเมื่อวันที่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 10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ในวงเงินจ่ายซื้อรวมประมาณ</w:t>
      </w:r>
      <w:r w:rsidRPr="006B415B">
        <w:rPr>
          <w:rFonts w:ascii="Angsana New" w:hAnsi="Angsana New"/>
          <w:color w:val="000000"/>
          <w:sz w:val="30"/>
          <w:szCs w:val="30"/>
          <w:cs/>
        </w:rPr>
        <w:t xml:space="preserve"> 200.0 </w:t>
      </w:r>
      <w:r w:rsidRPr="006B415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C16C0D" w:rsidRPr="004C166E" w:rsidRDefault="00C16C0D" w:rsidP="00C1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16C0D" w:rsidRPr="00194F7C" w:rsidRDefault="00C16C0D" w:rsidP="00C16C0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94F7C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บริษัทมีเลตเตอร์ออฟเครดิตที่ยังไม่ได้ใช้กับธนาคารในประเทศแห่งหนึ่งเป็นจำนวนเงินประมาณ </w:t>
      </w:r>
      <w:r w:rsidR="003D1AE9">
        <w:rPr>
          <w:rFonts w:ascii="Angsana New" w:hAnsi="Angsana New"/>
          <w:spacing w:val="-4"/>
          <w:sz w:val="30"/>
          <w:szCs w:val="30"/>
        </w:rPr>
        <w:t>0.</w:t>
      </w:r>
      <w:r w:rsidR="003D1AE9">
        <w:rPr>
          <w:rFonts w:ascii="Angsana New" w:hAnsi="Angsana New" w:hint="cs"/>
          <w:spacing w:val="-4"/>
          <w:sz w:val="30"/>
          <w:szCs w:val="30"/>
          <w:cs/>
        </w:rPr>
        <w:t>9</w:t>
      </w:r>
      <w:r w:rsidRPr="00194F7C">
        <w:rPr>
          <w:rFonts w:ascii="Angsana New" w:hAnsi="Angsana New"/>
          <w:spacing w:val="-4"/>
          <w:sz w:val="30"/>
          <w:szCs w:val="30"/>
        </w:rPr>
        <w:t xml:space="preserve"> </w:t>
      </w:r>
      <w:r w:rsidRPr="00194F7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:rsidR="0064773B" w:rsidRPr="004C166E" w:rsidRDefault="00647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  <w:cs/>
        </w:rPr>
      </w:pPr>
    </w:p>
    <w:p w:rsidR="00C16C0D" w:rsidRPr="0006740B" w:rsidRDefault="00C16C0D" w:rsidP="00C16C0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6740B">
        <w:rPr>
          <w:rFonts w:ascii="Angsana New" w:hAnsi="Angsana New" w:hint="cs"/>
          <w:color w:val="000000"/>
          <w:sz w:val="30"/>
          <w:szCs w:val="30"/>
          <w:cs/>
        </w:rPr>
        <w:t>บริษัทอยู่ระหว่างการศึกษาความเป็นไปได้ในโครงการลงทุนที่เกี่ยวข้องกับโรงไฟฟ้าจากพลังงานชีวมวลซึ่งอยู่ในจังหวัดซาง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06740B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ของประเทศญี่ปุ่นโดยมีเงื่อนไขที่จะต้องจ่ายชำระเงินมัดจำที่สามารถเรียกคืนได้จำนวน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100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ซึ่งในปี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2561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บริษัทได้จ่ายเงินมัดจำดังกล่าวแล้วจำนวน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75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(รวม 100 ล้านบาท)</w:t>
      </w:r>
    </w:p>
    <w:p w:rsidR="00C16C0D" w:rsidRPr="004C166E" w:rsidRDefault="00C16C0D" w:rsidP="00A51E3F">
      <w:pPr>
        <w:rPr>
          <w:rFonts w:ascii="Angsana New" w:hAnsi="Angsana New"/>
          <w:color w:val="000000"/>
          <w:sz w:val="20"/>
          <w:szCs w:val="20"/>
          <w:highlight w:val="yellow"/>
        </w:rPr>
      </w:pPr>
    </w:p>
    <w:p w:rsidR="00C16C0D" w:rsidRPr="00857291" w:rsidRDefault="00C16C0D" w:rsidP="00C16C0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57291">
        <w:rPr>
          <w:rFonts w:ascii="Angsana New" w:hAnsi="Angsana New" w:hint="cs"/>
          <w:sz w:val="30"/>
          <w:szCs w:val="30"/>
          <w:cs/>
          <w:lang w:val="th-TH"/>
        </w:rPr>
        <w:t>บริษัทมีสัญญาขายเงินตราต่างประเทศสกุล</w:t>
      </w:r>
      <w:r w:rsidRPr="00857291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857291">
        <w:rPr>
          <w:rFonts w:ascii="Angsana New" w:hAnsi="Angsana New" w:hint="cs"/>
          <w:sz w:val="30"/>
          <w:szCs w:val="30"/>
          <w:cs/>
          <w:lang w:val="th-TH"/>
        </w:rPr>
        <w:t>ล่วงหน้าดังนี้</w:t>
      </w:r>
    </w:p>
    <w:p w:rsidR="00C16C0D" w:rsidRPr="00A51E3F" w:rsidRDefault="00C16C0D" w:rsidP="00C16C0D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page" w:tblpX="1741" w:tblpY="35"/>
        <w:tblW w:w="9558" w:type="dxa"/>
        <w:tblLook w:val="04A0"/>
      </w:tblPr>
      <w:tblGrid>
        <w:gridCol w:w="1431"/>
        <w:gridCol w:w="261"/>
        <w:gridCol w:w="1449"/>
        <w:gridCol w:w="284"/>
        <w:gridCol w:w="1383"/>
        <w:gridCol w:w="284"/>
        <w:gridCol w:w="1336"/>
        <w:gridCol w:w="283"/>
        <w:gridCol w:w="2847"/>
      </w:tblGrid>
      <w:tr w:rsidR="00C16C0D" w:rsidRPr="00857291" w:rsidTr="000A3459">
        <w:tc>
          <w:tcPr>
            <w:tcW w:w="1431" w:type="dxa"/>
            <w:tcBorders>
              <w:bottom w:val="single" w:sz="4" w:space="0" w:color="auto"/>
            </w:tcBorders>
          </w:tcPr>
          <w:p w:rsidR="00C16C0D" w:rsidRPr="000912E5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261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จำนวนเงินสกุลต่างประเทศ</w:t>
            </w:r>
          </w:p>
        </w:tc>
        <w:tc>
          <w:tcPr>
            <w:tcW w:w="284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จำนวนเงินบาท</w:t>
            </w:r>
          </w:p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คงที่</w:t>
            </w:r>
            <w:r w:rsidRPr="0085729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83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7" w:type="dxa"/>
            <w:tcBorders>
              <w:bottom w:val="single" w:sz="4" w:space="0" w:color="auto"/>
            </w:tcBorders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ระยะเวลาครบกำหนด</w:t>
            </w:r>
          </w:p>
        </w:tc>
      </w:tr>
      <w:tr w:rsidR="00C16C0D" w:rsidRPr="000912E5" w:rsidTr="000A3459">
        <w:tc>
          <w:tcPr>
            <w:tcW w:w="1431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291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61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:rsidR="00C16C0D" w:rsidRPr="00857291" w:rsidRDefault="00725D12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614</w:t>
            </w:r>
          </w:p>
        </w:tc>
        <w:tc>
          <w:tcPr>
            <w:tcW w:w="284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:rsidR="00C16C0D" w:rsidRPr="00857291" w:rsidRDefault="00725D12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29,163</w:t>
            </w:r>
          </w:p>
        </w:tc>
        <w:tc>
          <w:tcPr>
            <w:tcW w:w="284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:rsidR="00C16C0D" w:rsidRPr="00857291" w:rsidRDefault="00725D12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30,031</w:t>
            </w:r>
          </w:p>
        </w:tc>
        <w:tc>
          <w:tcPr>
            <w:tcW w:w="283" w:type="dxa"/>
          </w:tcPr>
          <w:p w:rsidR="00C16C0D" w:rsidRPr="00857291" w:rsidRDefault="00C16C0D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7" w:type="dxa"/>
          </w:tcPr>
          <w:p w:rsidR="00C16C0D" w:rsidRPr="00857291" w:rsidRDefault="000A3459" w:rsidP="000A3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="00C16C0D" w:rsidRPr="00857291">
              <w:rPr>
                <w:rFonts w:ascii="Angsana New" w:hAnsi="Angsana New" w:hint="cs"/>
                <w:sz w:val="30"/>
                <w:szCs w:val="30"/>
                <w:cs/>
              </w:rPr>
              <w:t xml:space="preserve"> 2564</w:t>
            </w:r>
            <w:r w:rsidR="0083414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ถึงมีนา</w:t>
            </w:r>
            <w:r w:rsidR="00834147">
              <w:rPr>
                <w:rFonts w:ascii="Angsana New" w:hAnsi="Angsana New" w:hint="cs"/>
                <w:sz w:val="30"/>
                <w:szCs w:val="30"/>
                <w:cs/>
              </w:rPr>
              <w:t>คม 2565</w:t>
            </w:r>
          </w:p>
        </w:tc>
      </w:tr>
    </w:tbl>
    <w:p w:rsidR="00F62C03" w:rsidRPr="001A3E2F" w:rsidRDefault="00A56824" w:rsidP="00F62C0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517A8">
        <w:rPr>
          <w:rFonts w:ascii="Angsana New" w:hAnsi="Angsana New"/>
          <w:sz w:val="30"/>
          <w:szCs w:val="30"/>
          <w:cs/>
        </w:rPr>
        <w:lastRenderedPageBreak/>
        <w:t>บริษัท</w:t>
      </w:r>
      <w:r w:rsidR="005058A6">
        <w:rPr>
          <w:rFonts w:ascii="Angsana New" w:hAnsi="Angsana New" w:hint="cs"/>
          <w:sz w:val="30"/>
          <w:szCs w:val="30"/>
          <w:cs/>
        </w:rPr>
        <w:t>มี</w:t>
      </w:r>
      <w:r w:rsidRPr="009517A8">
        <w:rPr>
          <w:rFonts w:ascii="Angsana New" w:hAnsi="Angsana New"/>
          <w:sz w:val="30"/>
          <w:szCs w:val="30"/>
          <w:cs/>
        </w:rPr>
        <w:t>วงเงินสินเชื่อ</w:t>
      </w:r>
      <w:r w:rsidR="005058A6">
        <w:rPr>
          <w:rFonts w:ascii="Angsana New" w:hAnsi="Angsana New" w:hint="cs"/>
          <w:sz w:val="30"/>
          <w:szCs w:val="30"/>
          <w:cs/>
        </w:rPr>
        <w:t>ส่วนที่ได้รับ</w:t>
      </w:r>
      <w:r w:rsidRPr="009517A8">
        <w:rPr>
          <w:rFonts w:ascii="Angsana New" w:hAnsi="Angsana New"/>
          <w:sz w:val="30"/>
          <w:szCs w:val="30"/>
          <w:cs/>
        </w:rPr>
        <w:t>เพิ่มเติม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9517A8">
        <w:rPr>
          <w:rFonts w:ascii="Angsana New" w:hAnsi="Angsana New"/>
          <w:sz w:val="30"/>
          <w:szCs w:val="30"/>
          <w:cs/>
        </w:rPr>
        <w:t>ธนาคารในประเทศสี่แห่งและบริษัทลีสซิ่งในประเทศหนึ่งแห่งซึ่งประกอบด้วย (1) สินเชื่อประเภทหมุนเวียนระยะสั้นจากธนาคารในประเทศสามแห่ง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9517A8">
        <w:rPr>
          <w:rFonts w:ascii="Angsana New" w:hAnsi="Angsana New"/>
          <w:sz w:val="30"/>
          <w:szCs w:val="30"/>
          <w:cs/>
        </w:rPr>
        <w:t>เพิ่มขึ้นสุทธิจำนวน 100 ล้านบาท และ (2) เงินกู้ยืมระยะยาว (ระยะเวลา 2-5 ปี) จากธนาคารในประเทศสามแห่งและบริษัทลีสซิ่งในประเทศหนึ่งแห่งเพิ่มขึ้นจำนวน 205.49 ล้านบาท ซึ่งมีอัตราดอกเบี้ยต่อปีอยู่ระหว่างร้อยละ 2 ถึงร้อยละ</w:t>
      </w:r>
      <w:r w:rsidRPr="009517A8">
        <w:rPr>
          <w:rFonts w:ascii="Angsana New" w:hAnsi="Angsana New"/>
          <w:sz w:val="30"/>
          <w:szCs w:val="30"/>
        </w:rPr>
        <w:t xml:space="preserve"> 10.5</w:t>
      </w:r>
      <w:r w:rsidRPr="009517A8">
        <w:rPr>
          <w:rFonts w:ascii="Angsana New" w:hAnsi="Angsana New"/>
          <w:sz w:val="30"/>
          <w:szCs w:val="30"/>
          <w:cs/>
        </w:rPr>
        <w:t xml:space="preserve"> ทั้งนี้ เงินกู้ยืมระยะยาวส่วนเพิ่มเติมจำนวน 15.49 ล้านบาทกับบริษัทลีสซิ่งในประเทศค้ำประกันโดยกรรมการบริษัทสองท่านและการวางเงินประกันไว้กับผู้ให้กู้ยืมจำนวน 1.549 ล้านบาท </w:t>
      </w: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9517A8">
        <w:rPr>
          <w:rFonts w:ascii="Angsana New" w:hAnsi="Angsana New"/>
          <w:sz w:val="30"/>
          <w:szCs w:val="30"/>
          <w:cs/>
        </w:rPr>
        <w:t>เงินกู้ยืมระยะยาวส่วนเพิ่มเติมจำนวน 30 ล้านบาทกับธนาคารในประเทศแห่งหนึ่งค้ำประกันโดยกรรมการบริษัทสองท่านและบรรษัทประกันสินเชื่ออุตสาหกรรมขนาดย่อม</w:t>
      </w:r>
      <w:r>
        <w:rPr>
          <w:rFonts w:ascii="Angsana New" w:hAnsi="Angsana New"/>
          <w:sz w:val="30"/>
          <w:szCs w:val="30"/>
        </w:rPr>
        <w:t xml:space="preserve"> </w:t>
      </w:r>
      <w:r w:rsidR="00050636">
        <w:rPr>
          <w:rFonts w:ascii="Angsana New" w:hAnsi="Angsana New" w:hint="cs"/>
          <w:sz w:val="30"/>
          <w:szCs w:val="30"/>
          <w:cs/>
        </w:rPr>
        <w:t>(บ</w:t>
      </w:r>
      <w:r>
        <w:rPr>
          <w:rFonts w:ascii="Angsana New" w:hAnsi="Angsana New" w:hint="cs"/>
          <w:sz w:val="30"/>
          <w:szCs w:val="30"/>
          <w:cs/>
        </w:rPr>
        <w:t>ส</w:t>
      </w:r>
      <w:r w:rsidR="00050636">
        <w:rPr>
          <w:rFonts w:ascii="Angsana New" w:hAnsi="Angsana New" w:hint="cs"/>
          <w:sz w:val="30"/>
          <w:szCs w:val="30"/>
          <w:cs/>
        </w:rPr>
        <w:t>ย</w:t>
      </w:r>
      <w:r>
        <w:rPr>
          <w:rFonts w:ascii="Angsana New" w:hAnsi="Angsana New" w:hint="cs"/>
          <w:sz w:val="30"/>
          <w:szCs w:val="30"/>
          <w:cs/>
        </w:rPr>
        <w:t>.)</w:t>
      </w:r>
      <w:r w:rsidR="00CF22E0">
        <w:rPr>
          <w:rFonts w:ascii="Angsana New" w:hAnsi="Angsana New" w:hint="cs"/>
          <w:sz w:val="30"/>
          <w:szCs w:val="30"/>
          <w:cs/>
        </w:rPr>
        <w:t xml:space="preserve"> </w:t>
      </w:r>
      <w:r w:rsidR="00C54C58">
        <w:rPr>
          <w:rFonts w:ascii="Angsana New" w:hAnsi="Angsana New" w:hint="cs"/>
          <w:sz w:val="30"/>
          <w:szCs w:val="30"/>
          <w:cs/>
        </w:rPr>
        <w:t>ทั้งนี้</w:t>
      </w:r>
      <w:r w:rsidR="001A3E2F">
        <w:rPr>
          <w:rFonts w:ascii="Angsana New" w:hAnsi="Angsana New" w:hint="cs"/>
          <w:sz w:val="30"/>
          <w:szCs w:val="30"/>
          <w:cs/>
        </w:rPr>
        <w:t xml:space="preserve"> </w:t>
      </w:r>
      <w:r w:rsidR="001A3E2F" w:rsidRPr="002A3CB3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บริษัทต้องปฏิบัติตามเงื่อนไขและข้อกำหนดของเงินกู้ยืม</w:t>
      </w:r>
      <w:r w:rsidR="001A3E2F" w:rsidRPr="002A3CB3">
        <w:rPr>
          <w:rFonts w:ascii="Angsana New" w:hAnsi="Angsana New"/>
          <w:sz w:val="30"/>
          <w:szCs w:val="30"/>
          <w:cs/>
        </w:rPr>
        <w:t xml:space="preserve"> </w:t>
      </w:r>
      <w:r w:rsidR="001A3E2F" w:rsidRPr="002A3CB3">
        <w:rPr>
          <w:rFonts w:ascii="Angsana New" w:hAnsi="Angsana New" w:hint="cs"/>
          <w:sz w:val="30"/>
          <w:szCs w:val="30"/>
          <w:cs/>
        </w:rPr>
        <w:t>เช่น</w:t>
      </w:r>
      <w:r w:rsidR="001A3E2F" w:rsidRPr="002A3CB3">
        <w:rPr>
          <w:rFonts w:ascii="Angsana New" w:hAnsi="Angsana New"/>
          <w:sz w:val="30"/>
          <w:szCs w:val="30"/>
          <w:cs/>
        </w:rPr>
        <w:t xml:space="preserve"> </w:t>
      </w:r>
      <w:r w:rsidR="001A3E2F" w:rsidRPr="002A3CB3">
        <w:rPr>
          <w:rFonts w:ascii="Angsana New" w:hAnsi="Angsana New" w:hint="cs"/>
          <w:sz w:val="30"/>
          <w:szCs w:val="30"/>
          <w:cs/>
        </w:rPr>
        <w:t>การดำรง</w:t>
      </w:r>
      <w:r w:rsidR="000A357D">
        <w:rPr>
          <w:rFonts w:ascii="Angsana New" w:hAnsi="Angsana New" w:hint="cs"/>
          <w:sz w:val="30"/>
          <w:szCs w:val="30"/>
          <w:cs/>
        </w:rPr>
        <w:t>อั</w:t>
      </w:r>
      <w:r w:rsidR="001A3E2F" w:rsidRPr="002A3CB3">
        <w:rPr>
          <w:rFonts w:ascii="Angsana New" w:hAnsi="Angsana New" w:hint="cs"/>
          <w:sz w:val="30"/>
          <w:szCs w:val="30"/>
          <w:cs/>
        </w:rPr>
        <w:t>ตราส่วน</w:t>
      </w:r>
      <w:r>
        <w:rPr>
          <w:rFonts w:ascii="Angsana New" w:hAnsi="Angsana New" w:hint="cs"/>
          <w:sz w:val="30"/>
          <w:szCs w:val="30"/>
          <w:cs/>
        </w:rPr>
        <w:t>ทางการเงินตามที่</w:t>
      </w:r>
      <w:r w:rsidR="00064FD7">
        <w:rPr>
          <w:rFonts w:ascii="Angsana New" w:hAnsi="Angsana New" w:hint="cs"/>
          <w:sz w:val="30"/>
          <w:szCs w:val="30"/>
          <w:cs/>
        </w:rPr>
        <w:t>เจ้าหนี้ผู้ให้กู้ยืม</w:t>
      </w:r>
      <w:r w:rsidR="00CE648B">
        <w:rPr>
          <w:rFonts w:ascii="Angsana New" w:hAnsi="Angsana New" w:hint="cs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กำหนดไว้</w:t>
      </w:r>
      <w:r w:rsidR="001A3E2F" w:rsidRPr="002A3CB3">
        <w:rPr>
          <w:rFonts w:ascii="Angsana New" w:hAnsi="Angsana New"/>
          <w:sz w:val="30"/>
          <w:szCs w:val="30"/>
          <w:cs/>
        </w:rPr>
        <w:t xml:space="preserve"> </w:t>
      </w:r>
      <w:r w:rsidR="001A3E2F" w:rsidRPr="002A3CB3">
        <w:rPr>
          <w:rFonts w:ascii="Angsana New" w:hAnsi="Angsana New" w:hint="cs"/>
          <w:sz w:val="30"/>
          <w:szCs w:val="30"/>
          <w:cs/>
        </w:rPr>
        <w:t>เป็นต้น</w:t>
      </w:r>
    </w:p>
    <w:p w:rsidR="00F62C03" w:rsidRPr="00F62C03" w:rsidRDefault="00F62C03" w:rsidP="008C3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355EF6" w:rsidRDefault="00355EF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55EF6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การจัดประเภทรายการบัญชีใหม่</w:t>
      </w:r>
    </w:p>
    <w:p w:rsidR="00355EF6" w:rsidRDefault="00355EF6" w:rsidP="00355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21E83" w:rsidRPr="0048209B" w:rsidRDefault="00021E83" w:rsidP="00021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48209B">
        <w:rPr>
          <w:rFonts w:ascii="Angsana New" w:hAnsi="Angsana New"/>
          <w:sz w:val="30"/>
          <w:szCs w:val="30"/>
          <w:cs/>
        </w:rPr>
        <w:t>กลุ่มบริษัทได้จัดประเภทรายการบัญชีบางรายการในงบกำไรขาดทุนเบ็ดเสร็จสำหรับ</w:t>
      </w:r>
      <w:r w:rsidRPr="0048209B">
        <w:rPr>
          <w:rFonts w:ascii="Angsana New" w:hAnsi="Angsana New" w:hint="cs"/>
          <w:sz w:val="30"/>
          <w:szCs w:val="30"/>
          <w:cs/>
        </w:rPr>
        <w:t>งวดสามเดือน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89378E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48209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9378E">
        <w:rPr>
          <w:rFonts w:ascii="Angsana New" w:hAnsi="Angsana New" w:hint="cs"/>
          <w:sz w:val="30"/>
          <w:szCs w:val="30"/>
          <w:cs/>
        </w:rPr>
        <w:t>30 กันยายน</w:t>
      </w:r>
      <w:r w:rsidRPr="0048209B">
        <w:rPr>
          <w:rFonts w:ascii="Angsana New" w:hAnsi="Angsana New" w:hint="cs"/>
          <w:sz w:val="30"/>
          <w:szCs w:val="30"/>
          <w:cs/>
        </w:rPr>
        <w:t xml:space="preserve"> 2563</w:t>
      </w:r>
      <w:r w:rsidRPr="0048209B">
        <w:rPr>
          <w:rFonts w:ascii="Angsana New" w:hAnsi="Angsana New"/>
          <w:sz w:val="30"/>
          <w:szCs w:val="30"/>
          <w:cs/>
        </w:rPr>
        <w:t xml:space="preserve"> ใหม่เพื่อให้สอดคล้องและสามารถเปรียบเทียบได้กับการแสดงรายการในงบกำไรขาดทุนเบ็ดเสร็จสำหรับ</w:t>
      </w:r>
      <w:r w:rsidRPr="0048209B">
        <w:rPr>
          <w:rFonts w:ascii="Angsana New" w:hAnsi="Angsana New" w:hint="cs"/>
          <w:sz w:val="30"/>
          <w:szCs w:val="30"/>
          <w:cs/>
        </w:rPr>
        <w:t>งวดสามเดือน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89378E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48209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9378E">
        <w:rPr>
          <w:rFonts w:ascii="Angsana New" w:hAnsi="Angsana New" w:hint="cs"/>
          <w:sz w:val="30"/>
          <w:szCs w:val="30"/>
          <w:cs/>
        </w:rPr>
        <w:t>30 กันยายน</w:t>
      </w:r>
      <w:r w:rsidRPr="0048209B">
        <w:rPr>
          <w:rFonts w:ascii="Angsana New" w:hAnsi="Angsana New" w:hint="cs"/>
          <w:sz w:val="30"/>
          <w:szCs w:val="30"/>
          <w:cs/>
        </w:rPr>
        <w:t xml:space="preserve"> 2564 </w:t>
      </w:r>
      <w:r w:rsidRPr="0048209B">
        <w:rPr>
          <w:rFonts w:ascii="Angsana New" w:hAnsi="Angsana New"/>
          <w:sz w:val="30"/>
          <w:szCs w:val="30"/>
          <w:cs/>
        </w:rPr>
        <w:t>โดยไม่มีผลกระทบต่อกำไรหรือส่วนของผู้ถือหุ้นที่เคยรายงานไว้ การจัดประเภทรายการบัญชีใหม่มีดังนี้</w:t>
      </w:r>
    </w:p>
    <w:p w:rsidR="00021E83" w:rsidRPr="00A56824" w:rsidRDefault="00021E83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862" w:type="dxa"/>
        <w:tblInd w:w="-34" w:type="dxa"/>
        <w:tblLayout w:type="fixed"/>
        <w:tblLook w:val="04A0"/>
      </w:tblPr>
      <w:tblGrid>
        <w:gridCol w:w="3292"/>
        <w:gridCol w:w="1530"/>
        <w:gridCol w:w="284"/>
        <w:gridCol w:w="1336"/>
        <w:gridCol w:w="284"/>
        <w:gridCol w:w="1516"/>
        <w:gridCol w:w="283"/>
        <w:gridCol w:w="1337"/>
      </w:tblGrid>
      <w:tr w:rsidR="00355EF6" w:rsidRPr="00044076" w:rsidTr="00C23A9C">
        <w:trPr>
          <w:tblHeader/>
        </w:trPr>
        <w:tc>
          <w:tcPr>
            <w:tcW w:w="329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:rsidR="00355EF6" w:rsidRPr="00044076" w:rsidRDefault="001A72DD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</w:t>
            </w:r>
            <w:r w:rsidR="00792CA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355EF6" w:rsidRPr="0004407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55EF6" w:rsidRPr="00044076" w:rsidTr="00C23A9C">
        <w:trPr>
          <w:tblHeader/>
        </w:trPr>
        <w:tc>
          <w:tcPr>
            <w:tcW w:w="329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EF6" w:rsidRPr="00044076" w:rsidTr="00C23A9C">
        <w:trPr>
          <w:tblHeader/>
        </w:trPr>
        <w:tc>
          <w:tcPr>
            <w:tcW w:w="329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  <w:tc>
          <w:tcPr>
            <w:tcW w:w="284" w:type="dxa"/>
            <w:vAlign w:val="center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3" w:type="dxa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</w:tr>
      <w:tr w:rsidR="00021E83" w:rsidRPr="0016655A" w:rsidTr="00C23A9C">
        <w:tc>
          <w:tcPr>
            <w:tcW w:w="3292" w:type="dxa"/>
            <w:vAlign w:val="bottom"/>
          </w:tcPr>
          <w:p w:rsidR="00021E83" w:rsidRPr="0048209B" w:rsidRDefault="00021E83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09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021E83" w:rsidRPr="004C55E1" w:rsidRDefault="00091D29" w:rsidP="004C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33,535</w:t>
            </w:r>
          </w:p>
        </w:tc>
        <w:tc>
          <w:tcPr>
            <w:tcW w:w="284" w:type="dxa"/>
            <w:vAlign w:val="bottom"/>
          </w:tcPr>
          <w:p w:rsidR="00021E83" w:rsidRPr="00021E83" w:rsidRDefault="00021E83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  <w:vAlign w:val="bottom"/>
          </w:tcPr>
          <w:p w:rsidR="00021E83" w:rsidRPr="00021E83" w:rsidRDefault="00091D29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33,459</w:t>
            </w:r>
          </w:p>
        </w:tc>
        <w:tc>
          <w:tcPr>
            <w:tcW w:w="284" w:type="dxa"/>
            <w:vAlign w:val="bottom"/>
          </w:tcPr>
          <w:p w:rsidR="00021E83" w:rsidRPr="00021E83" w:rsidRDefault="00021E83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021E83" w:rsidRPr="004C55E1" w:rsidRDefault="00091D29" w:rsidP="004C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31,163</w:t>
            </w:r>
          </w:p>
        </w:tc>
        <w:tc>
          <w:tcPr>
            <w:tcW w:w="283" w:type="dxa"/>
            <w:vAlign w:val="bottom"/>
          </w:tcPr>
          <w:p w:rsidR="00021E83" w:rsidRPr="00021E83" w:rsidRDefault="00021E83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vAlign w:val="bottom"/>
          </w:tcPr>
          <w:p w:rsidR="00021E83" w:rsidRPr="00021E83" w:rsidRDefault="00091D29" w:rsidP="00D8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31,163</w:t>
            </w:r>
          </w:p>
        </w:tc>
      </w:tr>
      <w:tr w:rsidR="00091D29" w:rsidRPr="00044076" w:rsidTr="00C23A9C">
        <w:tc>
          <w:tcPr>
            <w:tcW w:w="3292" w:type="dxa"/>
            <w:vAlign w:val="bottom"/>
          </w:tcPr>
          <w:p w:rsidR="00091D29" w:rsidRDefault="00091D29" w:rsidP="00FF6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  <w:r w:rsidRPr="00110B96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  <w:p w:rsidR="00091D29" w:rsidRPr="0048209B" w:rsidRDefault="00091D29" w:rsidP="00CE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0B96">
              <w:rPr>
                <w:rFonts w:ascii="Angsana New" w:hAnsi="Angsana New" w:hint="cs"/>
                <w:sz w:val="30"/>
                <w:szCs w:val="30"/>
                <w:cs/>
              </w:rPr>
              <w:t>ของลูกหนี้การค้า</w:t>
            </w:r>
          </w:p>
        </w:tc>
        <w:tc>
          <w:tcPr>
            <w:tcW w:w="1530" w:type="dxa"/>
            <w:vAlign w:val="bottom"/>
          </w:tcPr>
          <w:p w:rsidR="00091D29" w:rsidRPr="00110B96" w:rsidRDefault="00091D29" w:rsidP="0009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498"/>
                <w:tab w:val="left" w:pos="0"/>
              </w:tabs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10B96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  76</w:t>
            </w:r>
            <w:r w:rsidRPr="00110B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091D29" w:rsidRPr="00021E83" w:rsidRDefault="00091D29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  <w:vAlign w:val="bottom"/>
          </w:tcPr>
          <w:p w:rsidR="00091D29" w:rsidRPr="0048209B" w:rsidRDefault="00091D29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8209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  <w:vAlign w:val="bottom"/>
          </w:tcPr>
          <w:p w:rsidR="00091D29" w:rsidRPr="00021E83" w:rsidRDefault="00091D29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091D29" w:rsidRPr="0048209B" w:rsidRDefault="00091D29" w:rsidP="000E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8209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  <w:vAlign w:val="bottom"/>
          </w:tcPr>
          <w:p w:rsidR="00091D29" w:rsidRPr="00021E83" w:rsidRDefault="00091D29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vAlign w:val="bottom"/>
          </w:tcPr>
          <w:p w:rsidR="00091D29" w:rsidRPr="0048209B" w:rsidRDefault="00091D29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8209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</w:tbl>
    <w:p w:rsidR="00355EF6" w:rsidRPr="00A56824" w:rsidRDefault="00355EF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862" w:type="dxa"/>
        <w:tblInd w:w="-34" w:type="dxa"/>
        <w:tblLayout w:type="fixed"/>
        <w:tblLook w:val="04A0"/>
      </w:tblPr>
      <w:tblGrid>
        <w:gridCol w:w="3292"/>
        <w:gridCol w:w="1530"/>
        <w:gridCol w:w="284"/>
        <w:gridCol w:w="1336"/>
        <w:gridCol w:w="284"/>
        <w:gridCol w:w="1516"/>
        <w:gridCol w:w="283"/>
        <w:gridCol w:w="1337"/>
      </w:tblGrid>
      <w:tr w:rsidR="001A72DD" w:rsidRPr="00044076" w:rsidTr="00C23A9C">
        <w:trPr>
          <w:tblHeader/>
        </w:trPr>
        <w:tc>
          <w:tcPr>
            <w:tcW w:w="329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89378E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 (พัน</w:t>
            </w:r>
            <w:r w:rsidRPr="0004407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A72DD" w:rsidRPr="00044076" w:rsidTr="00C23A9C">
        <w:trPr>
          <w:tblHeader/>
        </w:trPr>
        <w:tc>
          <w:tcPr>
            <w:tcW w:w="329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2DD" w:rsidRPr="00044076" w:rsidTr="00C23A9C">
        <w:trPr>
          <w:tblHeader/>
        </w:trPr>
        <w:tc>
          <w:tcPr>
            <w:tcW w:w="329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  <w:tc>
          <w:tcPr>
            <w:tcW w:w="284" w:type="dxa"/>
            <w:vAlign w:val="center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3" w:type="dxa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</w:tr>
      <w:tr w:rsidR="00021E83" w:rsidRPr="00044076" w:rsidTr="00C23A9C">
        <w:tc>
          <w:tcPr>
            <w:tcW w:w="3292" w:type="dxa"/>
            <w:vAlign w:val="bottom"/>
          </w:tcPr>
          <w:p w:rsidR="00021E83" w:rsidRPr="0048209B" w:rsidRDefault="00021E83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09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021E83" w:rsidRPr="0092346A" w:rsidRDefault="002E339F" w:rsidP="0092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100,393</w:t>
            </w:r>
          </w:p>
        </w:tc>
        <w:tc>
          <w:tcPr>
            <w:tcW w:w="284" w:type="dxa"/>
            <w:vAlign w:val="bottom"/>
          </w:tcPr>
          <w:p w:rsidR="00021E83" w:rsidRPr="00021E83" w:rsidRDefault="00021E83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  <w:vAlign w:val="bottom"/>
          </w:tcPr>
          <w:p w:rsidR="00021E83" w:rsidRPr="00D83960" w:rsidRDefault="002E339F" w:rsidP="00D8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97,985</w:t>
            </w:r>
          </w:p>
        </w:tc>
        <w:tc>
          <w:tcPr>
            <w:tcW w:w="284" w:type="dxa"/>
            <w:vAlign w:val="bottom"/>
          </w:tcPr>
          <w:p w:rsidR="00021E83" w:rsidRPr="00021E83" w:rsidRDefault="00021E83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021E83" w:rsidRPr="00110B96" w:rsidRDefault="002E339F" w:rsidP="000C6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94,921</w:t>
            </w:r>
          </w:p>
        </w:tc>
        <w:tc>
          <w:tcPr>
            <w:tcW w:w="283" w:type="dxa"/>
            <w:vAlign w:val="bottom"/>
          </w:tcPr>
          <w:p w:rsidR="00021E83" w:rsidRPr="00021E83" w:rsidRDefault="00021E83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vAlign w:val="bottom"/>
          </w:tcPr>
          <w:p w:rsidR="00021E83" w:rsidRPr="00D83960" w:rsidRDefault="002E339F" w:rsidP="00D8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91,869</w:t>
            </w:r>
          </w:p>
        </w:tc>
      </w:tr>
      <w:tr w:rsidR="0092346A" w:rsidRPr="00044076" w:rsidTr="00C23A9C">
        <w:tc>
          <w:tcPr>
            <w:tcW w:w="3292" w:type="dxa"/>
            <w:vAlign w:val="bottom"/>
          </w:tcPr>
          <w:p w:rsidR="008C3A55" w:rsidRDefault="0092346A" w:rsidP="00FF6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  <w:r w:rsidRPr="00110B96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  <w:p w:rsidR="0092346A" w:rsidRPr="0048209B" w:rsidRDefault="0092346A" w:rsidP="00CE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0B96">
              <w:rPr>
                <w:rFonts w:ascii="Angsana New" w:hAnsi="Angsana New" w:hint="cs"/>
                <w:sz w:val="30"/>
                <w:szCs w:val="30"/>
                <w:cs/>
              </w:rPr>
              <w:t>ของลูกหนี้การค้า</w:t>
            </w:r>
          </w:p>
        </w:tc>
        <w:tc>
          <w:tcPr>
            <w:tcW w:w="1530" w:type="dxa"/>
            <w:vAlign w:val="bottom"/>
          </w:tcPr>
          <w:p w:rsidR="0092346A" w:rsidRPr="00110B96" w:rsidRDefault="00C23A9C" w:rsidP="002E3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498"/>
                <w:tab w:val="left" w:pos="0"/>
              </w:tabs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346A" w:rsidRPr="00110B9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E33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2346A">
              <w:rPr>
                <w:rFonts w:ascii="Angsana New" w:hAnsi="Angsana New"/>
                <w:sz w:val="30"/>
                <w:szCs w:val="30"/>
              </w:rPr>
              <w:t>2,</w:t>
            </w:r>
            <w:r w:rsidR="002E339F">
              <w:rPr>
                <w:rFonts w:ascii="Angsana New" w:hAnsi="Angsana New"/>
                <w:sz w:val="30"/>
                <w:szCs w:val="30"/>
              </w:rPr>
              <w:t>408</w:t>
            </w:r>
            <w:r w:rsidR="0092346A" w:rsidRPr="00110B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92346A" w:rsidRPr="00021E83" w:rsidRDefault="0092346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  <w:vAlign w:val="bottom"/>
          </w:tcPr>
          <w:p w:rsidR="0092346A" w:rsidRPr="00D83960" w:rsidRDefault="0092346A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960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  <w:vAlign w:val="bottom"/>
          </w:tcPr>
          <w:p w:rsidR="0092346A" w:rsidRPr="00021E83" w:rsidRDefault="0092346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92346A" w:rsidRPr="00110B96" w:rsidRDefault="00C23A9C" w:rsidP="00C2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498"/>
                <w:tab w:val="left" w:pos="0"/>
              </w:tabs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2346A" w:rsidRPr="00110B9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2346A">
              <w:rPr>
                <w:rFonts w:ascii="Angsana New" w:hAnsi="Angsana New"/>
                <w:sz w:val="30"/>
                <w:szCs w:val="30"/>
              </w:rPr>
              <w:t>3,052</w:t>
            </w:r>
            <w:r w:rsidR="0092346A" w:rsidRPr="00110B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92346A" w:rsidRPr="00021E83" w:rsidRDefault="0092346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vAlign w:val="bottom"/>
          </w:tcPr>
          <w:p w:rsidR="0092346A" w:rsidRPr="00D83960" w:rsidRDefault="0092346A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960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</w:tbl>
    <w:p w:rsidR="009609FC" w:rsidRPr="00CC1F67" w:rsidRDefault="009609FC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การอนุมัติข้อมูลทางการเงินระหว่างกาล</w:t>
      </w:r>
    </w:p>
    <w:p w:rsidR="00660749" w:rsidRPr="00384BCC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222462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C23A9C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C23A9C">
        <w:rPr>
          <w:rFonts w:ascii="Angsana New" w:hAnsi="Angsana New"/>
          <w:sz w:val="30"/>
          <w:szCs w:val="30"/>
          <w:cs/>
        </w:rPr>
        <w:t>ให้ออกโดยที่ประชุมคณะกรรมการบริษัท</w:t>
      </w:r>
      <w:r w:rsidRPr="00C23A9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F4F4F">
        <w:rPr>
          <w:rFonts w:ascii="Angsana New" w:hAnsi="Angsana New"/>
          <w:sz w:val="30"/>
          <w:szCs w:val="30"/>
        </w:rPr>
        <w:t>11</w:t>
      </w:r>
      <w:r w:rsidR="0067593C" w:rsidRPr="00C23A9C">
        <w:rPr>
          <w:rFonts w:ascii="Angsana New" w:hAnsi="Angsana New"/>
          <w:sz w:val="30"/>
          <w:szCs w:val="30"/>
        </w:rPr>
        <w:t xml:space="preserve"> </w:t>
      </w:r>
      <w:r w:rsidR="003F4F4F">
        <w:rPr>
          <w:rFonts w:ascii="Angsana New" w:hAnsi="Angsana New" w:hint="cs"/>
          <w:sz w:val="30"/>
          <w:szCs w:val="30"/>
          <w:cs/>
        </w:rPr>
        <w:t>พฤศจิกายน</w:t>
      </w:r>
      <w:r w:rsidR="00B74C64" w:rsidRPr="00C23A9C">
        <w:rPr>
          <w:rFonts w:ascii="Angsana New" w:hAnsi="Angsana New" w:hint="cs"/>
          <w:sz w:val="30"/>
          <w:szCs w:val="30"/>
          <w:cs/>
        </w:rPr>
        <w:t xml:space="preserve"> </w:t>
      </w:r>
      <w:r w:rsidR="005A5561" w:rsidRPr="00C23A9C">
        <w:rPr>
          <w:rFonts w:ascii="Angsana New" w:hAnsi="Angsana New"/>
          <w:sz w:val="30"/>
          <w:szCs w:val="30"/>
          <w:cs/>
        </w:rPr>
        <w:t>25</w:t>
      </w:r>
      <w:r w:rsidR="005A5561" w:rsidRPr="00C23A9C">
        <w:rPr>
          <w:rFonts w:ascii="Angsana New" w:hAnsi="Angsana New"/>
          <w:sz w:val="30"/>
          <w:szCs w:val="30"/>
        </w:rPr>
        <w:t>6</w:t>
      </w:r>
      <w:r w:rsidR="00021E83" w:rsidRPr="00C23A9C">
        <w:rPr>
          <w:rFonts w:ascii="Angsana New" w:hAnsi="Angsana New" w:hint="cs"/>
          <w:sz w:val="30"/>
          <w:szCs w:val="30"/>
          <w:cs/>
        </w:rPr>
        <w:t>4</w:t>
      </w:r>
    </w:p>
    <w:sectPr w:rsidR="00222462" w:rsidSect="00807AC8">
      <w:footerReference w:type="first" r:id="rId14"/>
      <w:pgSz w:w="11909" w:h="16834" w:code="9"/>
      <w:pgMar w:top="1219" w:right="1134" w:bottom="567" w:left="1440" w:header="992" w:footer="411" w:gutter="0"/>
      <w:pgNumType w:start="26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902" w:rsidRDefault="00BF5902">
      <w:r>
        <w:separator/>
      </w:r>
    </w:p>
  </w:endnote>
  <w:endnote w:type="continuationSeparator" w:id="0">
    <w:p w:rsidR="00BF5902" w:rsidRDefault="00BF5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F60" w:rsidRDefault="00983804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5F6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5F60" w:rsidRDefault="00525F60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F60" w:rsidRDefault="00525F60" w:rsidP="006737A8">
    <w:pPr>
      <w:pStyle w:val="Footer"/>
      <w:framePr w:wrap="around" w:vAnchor="text" w:hAnchor="margin" w:xAlign="right" w:y="1"/>
      <w:rPr>
        <w:rStyle w:val="PageNumber"/>
      </w:rPr>
    </w:pPr>
  </w:p>
  <w:p w:rsidR="00525F60" w:rsidRPr="00EA3C0D" w:rsidRDefault="00525F60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</w:rPr>
      <w:tab/>
    </w:r>
    <w:r w:rsidR="00983804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983804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8A1DB0">
      <w:rPr>
        <w:rStyle w:val="PageNumber"/>
        <w:rFonts w:ascii="Angsana New" w:hAnsi="Angsana New"/>
        <w:noProof/>
        <w:sz w:val="30"/>
        <w:szCs w:val="30"/>
      </w:rPr>
      <w:t>41</w:t>
    </w:r>
    <w:r w:rsidR="00983804" w:rsidRPr="006F44F4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F60" w:rsidRPr="001A527B" w:rsidRDefault="00983804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525F60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8A1DB0">
      <w:rPr>
        <w:rFonts w:ascii="Angsana New" w:hAnsi="Angsana New"/>
        <w:noProof/>
        <w:sz w:val="30"/>
        <w:szCs w:val="30"/>
      </w:rPr>
      <w:t>15</w:t>
    </w:r>
    <w:r w:rsidRPr="001A527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F60" w:rsidRPr="001A527B" w:rsidRDefault="00525F60">
    <w:pPr>
      <w:pStyle w:val="Footer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25</w:t>
    </w:r>
  </w:p>
  <w:p w:rsidR="00525F60" w:rsidRPr="00D149BB" w:rsidRDefault="00525F60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F60" w:rsidRPr="005071D9" w:rsidRDefault="00983804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525F60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8A1DB0">
      <w:rPr>
        <w:rFonts w:ascii="Angsana New" w:hAnsi="Angsana New"/>
        <w:noProof/>
        <w:sz w:val="30"/>
        <w:szCs w:val="30"/>
      </w:rPr>
      <w:t>26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902" w:rsidRDefault="00BF5902">
      <w:r>
        <w:separator/>
      </w:r>
    </w:p>
  </w:footnote>
  <w:footnote w:type="continuationSeparator" w:id="0">
    <w:p w:rsidR="00BF5902" w:rsidRDefault="00BF59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F60" w:rsidRPr="005875F9" w:rsidRDefault="00525F60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525F60" w:rsidRDefault="00525F60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525F60" w:rsidRDefault="00525F60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 2564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525F60" w:rsidRPr="008C160E" w:rsidRDefault="00525F60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525F60" w:rsidRPr="007A1795" w:rsidRDefault="00525F60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F60" w:rsidRPr="005875F9" w:rsidRDefault="00525F60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525F60" w:rsidRPr="00672E23" w:rsidRDefault="00525F60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525F60" w:rsidRPr="00D03286" w:rsidRDefault="00525F60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 xml:space="preserve">0 กันยายน 2564 และ 2563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525F60" w:rsidRDefault="00525F60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63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525F60" w:rsidRPr="00F11938" w:rsidRDefault="00525F60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6A362EF"/>
    <w:multiLevelType w:val="hybridMultilevel"/>
    <w:tmpl w:val="8392D59C"/>
    <w:lvl w:ilvl="0" w:tplc="4056A03A">
      <w:start w:val="7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42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E6788"/>
    <w:multiLevelType w:val="hybridMultilevel"/>
    <w:tmpl w:val="D5F818EA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>
    <w:nsid w:val="6DBA5AB2"/>
    <w:multiLevelType w:val="hybridMultilevel"/>
    <w:tmpl w:val="56FC6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BB7F1D"/>
    <w:multiLevelType w:val="hybridMultilevel"/>
    <w:tmpl w:val="8FA63636"/>
    <w:lvl w:ilvl="0" w:tplc="BF48A716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3"/>
  </w:num>
  <w:num w:numId="14">
    <w:abstractNumId w:val="18"/>
  </w:num>
  <w:num w:numId="15">
    <w:abstractNumId w:val="20"/>
  </w:num>
  <w:num w:numId="16">
    <w:abstractNumId w:val="1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26"/>
  </w:num>
  <w:num w:numId="22">
    <w:abstractNumId w:val="10"/>
  </w:num>
  <w:num w:numId="23">
    <w:abstractNumId w:val="14"/>
  </w:num>
  <w:num w:numId="24">
    <w:abstractNumId w:val="15"/>
  </w:num>
  <w:num w:numId="25">
    <w:abstractNumId w:val="25"/>
  </w:num>
  <w:num w:numId="26">
    <w:abstractNumId w:val="22"/>
  </w:num>
  <w:num w:numId="27">
    <w:abstractNumId w:val="24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95265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51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38D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E21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8F2"/>
    <w:rsid w:val="00012BAA"/>
    <w:rsid w:val="00012CBB"/>
    <w:rsid w:val="000131E1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B07"/>
    <w:rsid w:val="000164A4"/>
    <w:rsid w:val="000164F1"/>
    <w:rsid w:val="0001683E"/>
    <w:rsid w:val="0001729A"/>
    <w:rsid w:val="0001767E"/>
    <w:rsid w:val="000177B6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1E83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B8"/>
    <w:rsid w:val="00025A8E"/>
    <w:rsid w:val="00025BFA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FB1"/>
    <w:rsid w:val="00031ABD"/>
    <w:rsid w:val="00031CA1"/>
    <w:rsid w:val="0003266C"/>
    <w:rsid w:val="000329E7"/>
    <w:rsid w:val="00032A9F"/>
    <w:rsid w:val="00032C27"/>
    <w:rsid w:val="00032DC4"/>
    <w:rsid w:val="00032EC8"/>
    <w:rsid w:val="00032FC8"/>
    <w:rsid w:val="00033716"/>
    <w:rsid w:val="00033D0F"/>
    <w:rsid w:val="00033EF0"/>
    <w:rsid w:val="00034050"/>
    <w:rsid w:val="00034124"/>
    <w:rsid w:val="00034E04"/>
    <w:rsid w:val="00035262"/>
    <w:rsid w:val="000354D7"/>
    <w:rsid w:val="000357EB"/>
    <w:rsid w:val="00035AE8"/>
    <w:rsid w:val="00035C76"/>
    <w:rsid w:val="00035DD8"/>
    <w:rsid w:val="00035FA7"/>
    <w:rsid w:val="0003634F"/>
    <w:rsid w:val="000366F1"/>
    <w:rsid w:val="0003706F"/>
    <w:rsid w:val="00040147"/>
    <w:rsid w:val="0004072C"/>
    <w:rsid w:val="00040A5F"/>
    <w:rsid w:val="00040F91"/>
    <w:rsid w:val="00041702"/>
    <w:rsid w:val="00041B6F"/>
    <w:rsid w:val="00041E5E"/>
    <w:rsid w:val="000422F5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5A1D"/>
    <w:rsid w:val="0004622E"/>
    <w:rsid w:val="000463CC"/>
    <w:rsid w:val="000467B0"/>
    <w:rsid w:val="00046FBF"/>
    <w:rsid w:val="000472ED"/>
    <w:rsid w:val="00047489"/>
    <w:rsid w:val="0004774E"/>
    <w:rsid w:val="00047ABE"/>
    <w:rsid w:val="00047C63"/>
    <w:rsid w:val="00047CBC"/>
    <w:rsid w:val="000504D0"/>
    <w:rsid w:val="000505AE"/>
    <w:rsid w:val="00050636"/>
    <w:rsid w:val="000507C7"/>
    <w:rsid w:val="00050B9C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3A"/>
    <w:rsid w:val="000538C2"/>
    <w:rsid w:val="00053F46"/>
    <w:rsid w:val="00054051"/>
    <w:rsid w:val="0005434C"/>
    <w:rsid w:val="000544A6"/>
    <w:rsid w:val="00054759"/>
    <w:rsid w:val="00054911"/>
    <w:rsid w:val="000549A8"/>
    <w:rsid w:val="0005510D"/>
    <w:rsid w:val="0005516E"/>
    <w:rsid w:val="00055EDE"/>
    <w:rsid w:val="00055FAA"/>
    <w:rsid w:val="0005608B"/>
    <w:rsid w:val="00056598"/>
    <w:rsid w:val="00056664"/>
    <w:rsid w:val="000566BA"/>
    <w:rsid w:val="0005692F"/>
    <w:rsid w:val="00056A47"/>
    <w:rsid w:val="00056D20"/>
    <w:rsid w:val="00056DB4"/>
    <w:rsid w:val="00057107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595"/>
    <w:rsid w:val="00062DAD"/>
    <w:rsid w:val="0006352C"/>
    <w:rsid w:val="00063546"/>
    <w:rsid w:val="000638B5"/>
    <w:rsid w:val="00063A01"/>
    <w:rsid w:val="00063C0E"/>
    <w:rsid w:val="00064528"/>
    <w:rsid w:val="0006477F"/>
    <w:rsid w:val="0006481E"/>
    <w:rsid w:val="00064C89"/>
    <w:rsid w:val="00064FD7"/>
    <w:rsid w:val="000654FC"/>
    <w:rsid w:val="000657C0"/>
    <w:rsid w:val="000659C3"/>
    <w:rsid w:val="00065EB1"/>
    <w:rsid w:val="0006604C"/>
    <w:rsid w:val="00066286"/>
    <w:rsid w:val="0006669A"/>
    <w:rsid w:val="00066962"/>
    <w:rsid w:val="00066A64"/>
    <w:rsid w:val="00066AFE"/>
    <w:rsid w:val="00067048"/>
    <w:rsid w:val="00067110"/>
    <w:rsid w:val="0006740B"/>
    <w:rsid w:val="00067741"/>
    <w:rsid w:val="00067ACF"/>
    <w:rsid w:val="00067B49"/>
    <w:rsid w:val="00070014"/>
    <w:rsid w:val="00070140"/>
    <w:rsid w:val="0007020B"/>
    <w:rsid w:val="00070D35"/>
    <w:rsid w:val="00071174"/>
    <w:rsid w:val="00071716"/>
    <w:rsid w:val="000719E3"/>
    <w:rsid w:val="00071BA6"/>
    <w:rsid w:val="00071D5B"/>
    <w:rsid w:val="00071FBE"/>
    <w:rsid w:val="00072163"/>
    <w:rsid w:val="00072839"/>
    <w:rsid w:val="00072BB9"/>
    <w:rsid w:val="00072EBB"/>
    <w:rsid w:val="00072F7D"/>
    <w:rsid w:val="000735BB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80"/>
    <w:rsid w:val="00075D9F"/>
    <w:rsid w:val="00075EAA"/>
    <w:rsid w:val="00075F32"/>
    <w:rsid w:val="00076109"/>
    <w:rsid w:val="000764CE"/>
    <w:rsid w:val="00076777"/>
    <w:rsid w:val="00077196"/>
    <w:rsid w:val="000776F9"/>
    <w:rsid w:val="00077AA7"/>
    <w:rsid w:val="00077D25"/>
    <w:rsid w:val="00077D95"/>
    <w:rsid w:val="00080361"/>
    <w:rsid w:val="0008056D"/>
    <w:rsid w:val="00080686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E32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939"/>
    <w:rsid w:val="00083ABC"/>
    <w:rsid w:val="00084153"/>
    <w:rsid w:val="000841C6"/>
    <w:rsid w:val="00084220"/>
    <w:rsid w:val="00084564"/>
    <w:rsid w:val="00085083"/>
    <w:rsid w:val="00085585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3FE"/>
    <w:rsid w:val="00087928"/>
    <w:rsid w:val="00087AFF"/>
    <w:rsid w:val="00087D90"/>
    <w:rsid w:val="00090340"/>
    <w:rsid w:val="0009076C"/>
    <w:rsid w:val="00090FDB"/>
    <w:rsid w:val="00090FDC"/>
    <w:rsid w:val="0009145B"/>
    <w:rsid w:val="0009180B"/>
    <w:rsid w:val="0009197F"/>
    <w:rsid w:val="00091D29"/>
    <w:rsid w:val="00091EDF"/>
    <w:rsid w:val="0009208F"/>
    <w:rsid w:val="000921AB"/>
    <w:rsid w:val="00092637"/>
    <w:rsid w:val="0009274F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C2"/>
    <w:rsid w:val="000940D8"/>
    <w:rsid w:val="0009411E"/>
    <w:rsid w:val="000945E6"/>
    <w:rsid w:val="0009464B"/>
    <w:rsid w:val="00094855"/>
    <w:rsid w:val="00094A14"/>
    <w:rsid w:val="000965AA"/>
    <w:rsid w:val="00096914"/>
    <w:rsid w:val="00096B04"/>
    <w:rsid w:val="00097350"/>
    <w:rsid w:val="00097488"/>
    <w:rsid w:val="000974BC"/>
    <w:rsid w:val="0009782E"/>
    <w:rsid w:val="000979EA"/>
    <w:rsid w:val="00097E04"/>
    <w:rsid w:val="00097F22"/>
    <w:rsid w:val="000A039A"/>
    <w:rsid w:val="000A051B"/>
    <w:rsid w:val="000A0E31"/>
    <w:rsid w:val="000A0F32"/>
    <w:rsid w:val="000A1842"/>
    <w:rsid w:val="000A2064"/>
    <w:rsid w:val="000A2FA8"/>
    <w:rsid w:val="000A3459"/>
    <w:rsid w:val="000A357D"/>
    <w:rsid w:val="000A35B4"/>
    <w:rsid w:val="000A3A08"/>
    <w:rsid w:val="000A3CC9"/>
    <w:rsid w:val="000A3D0E"/>
    <w:rsid w:val="000A3E25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168"/>
    <w:rsid w:val="000A629D"/>
    <w:rsid w:val="000A66CC"/>
    <w:rsid w:val="000A685D"/>
    <w:rsid w:val="000A6909"/>
    <w:rsid w:val="000A6AA2"/>
    <w:rsid w:val="000A6BC9"/>
    <w:rsid w:val="000A6EEB"/>
    <w:rsid w:val="000A7098"/>
    <w:rsid w:val="000A7A78"/>
    <w:rsid w:val="000A7D1F"/>
    <w:rsid w:val="000B0000"/>
    <w:rsid w:val="000B048F"/>
    <w:rsid w:val="000B06E1"/>
    <w:rsid w:val="000B0C5A"/>
    <w:rsid w:val="000B1106"/>
    <w:rsid w:val="000B15D8"/>
    <w:rsid w:val="000B1652"/>
    <w:rsid w:val="000B169D"/>
    <w:rsid w:val="000B1E10"/>
    <w:rsid w:val="000B1F05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50D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6F86"/>
    <w:rsid w:val="000B73D4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1E18"/>
    <w:rsid w:val="000C21E0"/>
    <w:rsid w:val="000C4350"/>
    <w:rsid w:val="000C4970"/>
    <w:rsid w:val="000C4BE1"/>
    <w:rsid w:val="000C502A"/>
    <w:rsid w:val="000C517E"/>
    <w:rsid w:val="000C52D7"/>
    <w:rsid w:val="000C5B47"/>
    <w:rsid w:val="000C658D"/>
    <w:rsid w:val="000C6680"/>
    <w:rsid w:val="000C6B1B"/>
    <w:rsid w:val="000C6B21"/>
    <w:rsid w:val="000C6B32"/>
    <w:rsid w:val="000C6F0E"/>
    <w:rsid w:val="000C6FF2"/>
    <w:rsid w:val="000C7652"/>
    <w:rsid w:val="000D00C7"/>
    <w:rsid w:val="000D00F9"/>
    <w:rsid w:val="000D06C0"/>
    <w:rsid w:val="000D072F"/>
    <w:rsid w:val="000D0914"/>
    <w:rsid w:val="000D0E23"/>
    <w:rsid w:val="000D0EB4"/>
    <w:rsid w:val="000D109D"/>
    <w:rsid w:val="000D1580"/>
    <w:rsid w:val="000D1591"/>
    <w:rsid w:val="000D1AF8"/>
    <w:rsid w:val="000D1E5D"/>
    <w:rsid w:val="000D254F"/>
    <w:rsid w:val="000D2938"/>
    <w:rsid w:val="000D2AA7"/>
    <w:rsid w:val="000D300A"/>
    <w:rsid w:val="000D337D"/>
    <w:rsid w:val="000D392A"/>
    <w:rsid w:val="000D3BE1"/>
    <w:rsid w:val="000D3D40"/>
    <w:rsid w:val="000D3EAB"/>
    <w:rsid w:val="000D3ED5"/>
    <w:rsid w:val="000D4081"/>
    <w:rsid w:val="000D4420"/>
    <w:rsid w:val="000D4471"/>
    <w:rsid w:val="000D4E25"/>
    <w:rsid w:val="000D5139"/>
    <w:rsid w:val="000D5745"/>
    <w:rsid w:val="000D5793"/>
    <w:rsid w:val="000D5A16"/>
    <w:rsid w:val="000D5C7D"/>
    <w:rsid w:val="000D5F88"/>
    <w:rsid w:val="000D6030"/>
    <w:rsid w:val="000D6382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5E6"/>
    <w:rsid w:val="000F3AA4"/>
    <w:rsid w:val="000F3C83"/>
    <w:rsid w:val="000F3CBF"/>
    <w:rsid w:val="000F3D48"/>
    <w:rsid w:val="000F491F"/>
    <w:rsid w:val="000F49DE"/>
    <w:rsid w:val="000F4AA0"/>
    <w:rsid w:val="000F4AE9"/>
    <w:rsid w:val="000F4DD3"/>
    <w:rsid w:val="000F4E91"/>
    <w:rsid w:val="000F4FFE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631"/>
    <w:rsid w:val="00102806"/>
    <w:rsid w:val="001030AF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8F4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45"/>
    <w:rsid w:val="00110B96"/>
    <w:rsid w:val="00111250"/>
    <w:rsid w:val="00111306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A0"/>
    <w:rsid w:val="00113FC3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5B64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100B"/>
    <w:rsid w:val="00121678"/>
    <w:rsid w:val="00121944"/>
    <w:rsid w:val="0012218F"/>
    <w:rsid w:val="0012231E"/>
    <w:rsid w:val="001224CF"/>
    <w:rsid w:val="001228D7"/>
    <w:rsid w:val="00122D45"/>
    <w:rsid w:val="00122D5F"/>
    <w:rsid w:val="00122DD2"/>
    <w:rsid w:val="001230EE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04"/>
    <w:rsid w:val="00124BB8"/>
    <w:rsid w:val="00124DD4"/>
    <w:rsid w:val="0012505E"/>
    <w:rsid w:val="001252F0"/>
    <w:rsid w:val="00125972"/>
    <w:rsid w:val="0012597F"/>
    <w:rsid w:val="00126252"/>
    <w:rsid w:val="00126624"/>
    <w:rsid w:val="00126648"/>
    <w:rsid w:val="001269B4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CC"/>
    <w:rsid w:val="0013077C"/>
    <w:rsid w:val="0013081B"/>
    <w:rsid w:val="001313FF"/>
    <w:rsid w:val="00131943"/>
    <w:rsid w:val="00132278"/>
    <w:rsid w:val="001323C1"/>
    <w:rsid w:val="0013245C"/>
    <w:rsid w:val="00132480"/>
    <w:rsid w:val="0013275E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40"/>
    <w:rsid w:val="001354B8"/>
    <w:rsid w:val="00135508"/>
    <w:rsid w:val="00135CD9"/>
    <w:rsid w:val="00136374"/>
    <w:rsid w:val="0013637C"/>
    <w:rsid w:val="0013684F"/>
    <w:rsid w:val="001369DD"/>
    <w:rsid w:val="00136A93"/>
    <w:rsid w:val="00136BC1"/>
    <w:rsid w:val="00136CCA"/>
    <w:rsid w:val="00136F4B"/>
    <w:rsid w:val="00136F7E"/>
    <w:rsid w:val="0013721B"/>
    <w:rsid w:val="0013723E"/>
    <w:rsid w:val="00137433"/>
    <w:rsid w:val="00137484"/>
    <w:rsid w:val="00137983"/>
    <w:rsid w:val="001379B0"/>
    <w:rsid w:val="001403B1"/>
    <w:rsid w:val="001407FE"/>
    <w:rsid w:val="00140AB9"/>
    <w:rsid w:val="00140AE6"/>
    <w:rsid w:val="00140D1E"/>
    <w:rsid w:val="00141043"/>
    <w:rsid w:val="001411E4"/>
    <w:rsid w:val="0014123F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652"/>
    <w:rsid w:val="001439BC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A5"/>
    <w:rsid w:val="00145C41"/>
    <w:rsid w:val="00145D60"/>
    <w:rsid w:val="00146AA8"/>
    <w:rsid w:val="00146AF7"/>
    <w:rsid w:val="00146E81"/>
    <w:rsid w:val="00146F61"/>
    <w:rsid w:val="00147387"/>
    <w:rsid w:val="00147553"/>
    <w:rsid w:val="001477DC"/>
    <w:rsid w:val="00147AD6"/>
    <w:rsid w:val="00147ADF"/>
    <w:rsid w:val="00147C77"/>
    <w:rsid w:val="00147D79"/>
    <w:rsid w:val="00147E15"/>
    <w:rsid w:val="00150272"/>
    <w:rsid w:val="001506E9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18E"/>
    <w:rsid w:val="001553B8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2EF"/>
    <w:rsid w:val="00164979"/>
    <w:rsid w:val="001649A9"/>
    <w:rsid w:val="001649DD"/>
    <w:rsid w:val="00164AE4"/>
    <w:rsid w:val="00164B55"/>
    <w:rsid w:val="001653BB"/>
    <w:rsid w:val="001656EB"/>
    <w:rsid w:val="0016655A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9F2"/>
    <w:rsid w:val="00167B54"/>
    <w:rsid w:val="00167ED0"/>
    <w:rsid w:val="00170F5E"/>
    <w:rsid w:val="00171263"/>
    <w:rsid w:val="001714CB"/>
    <w:rsid w:val="00171506"/>
    <w:rsid w:val="001718DE"/>
    <w:rsid w:val="00171A46"/>
    <w:rsid w:val="0017262B"/>
    <w:rsid w:val="00172A7C"/>
    <w:rsid w:val="00172CFB"/>
    <w:rsid w:val="00173096"/>
    <w:rsid w:val="0017319C"/>
    <w:rsid w:val="001732A2"/>
    <w:rsid w:val="001734B6"/>
    <w:rsid w:val="001734FE"/>
    <w:rsid w:val="00173751"/>
    <w:rsid w:val="00173ACF"/>
    <w:rsid w:val="001741DF"/>
    <w:rsid w:val="001744C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1226"/>
    <w:rsid w:val="00181AC5"/>
    <w:rsid w:val="00181D6B"/>
    <w:rsid w:val="0018230B"/>
    <w:rsid w:val="00182986"/>
    <w:rsid w:val="0018391F"/>
    <w:rsid w:val="00183EB9"/>
    <w:rsid w:val="00183F90"/>
    <w:rsid w:val="00184746"/>
    <w:rsid w:val="00185029"/>
    <w:rsid w:val="0018530D"/>
    <w:rsid w:val="001855A8"/>
    <w:rsid w:val="00185621"/>
    <w:rsid w:val="001858D5"/>
    <w:rsid w:val="00185A27"/>
    <w:rsid w:val="00185AFB"/>
    <w:rsid w:val="00185C54"/>
    <w:rsid w:val="00185E19"/>
    <w:rsid w:val="0018636C"/>
    <w:rsid w:val="001865F1"/>
    <w:rsid w:val="0018663C"/>
    <w:rsid w:val="00186B70"/>
    <w:rsid w:val="00186B9E"/>
    <w:rsid w:val="0018749D"/>
    <w:rsid w:val="0019014C"/>
    <w:rsid w:val="00190642"/>
    <w:rsid w:val="0019064E"/>
    <w:rsid w:val="0019074F"/>
    <w:rsid w:val="001915C2"/>
    <w:rsid w:val="0019164C"/>
    <w:rsid w:val="00191B15"/>
    <w:rsid w:val="0019202E"/>
    <w:rsid w:val="001937FC"/>
    <w:rsid w:val="00193960"/>
    <w:rsid w:val="00193991"/>
    <w:rsid w:val="00193B7F"/>
    <w:rsid w:val="00193F2E"/>
    <w:rsid w:val="00193FE3"/>
    <w:rsid w:val="001944A1"/>
    <w:rsid w:val="00194696"/>
    <w:rsid w:val="00194702"/>
    <w:rsid w:val="00194841"/>
    <w:rsid w:val="00194F7C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77"/>
    <w:rsid w:val="001A0CEB"/>
    <w:rsid w:val="001A0DFD"/>
    <w:rsid w:val="001A0FE8"/>
    <w:rsid w:val="001A1357"/>
    <w:rsid w:val="001A14B7"/>
    <w:rsid w:val="001A1A85"/>
    <w:rsid w:val="001A219E"/>
    <w:rsid w:val="001A29AC"/>
    <w:rsid w:val="001A2CCA"/>
    <w:rsid w:val="001A3160"/>
    <w:rsid w:val="001A34B5"/>
    <w:rsid w:val="001A36A1"/>
    <w:rsid w:val="001A3E2F"/>
    <w:rsid w:val="001A3F4B"/>
    <w:rsid w:val="001A4278"/>
    <w:rsid w:val="001A4466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2DD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8EF"/>
    <w:rsid w:val="001B2C21"/>
    <w:rsid w:val="001B2DE7"/>
    <w:rsid w:val="001B2F4B"/>
    <w:rsid w:val="001B3637"/>
    <w:rsid w:val="001B3E2A"/>
    <w:rsid w:val="001B42A5"/>
    <w:rsid w:val="001B4365"/>
    <w:rsid w:val="001B468B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989"/>
    <w:rsid w:val="001C0A1B"/>
    <w:rsid w:val="001C0B0B"/>
    <w:rsid w:val="001C11D2"/>
    <w:rsid w:val="001C124D"/>
    <w:rsid w:val="001C19D9"/>
    <w:rsid w:val="001C2171"/>
    <w:rsid w:val="001C272F"/>
    <w:rsid w:val="001C2CE7"/>
    <w:rsid w:val="001C3145"/>
    <w:rsid w:val="001C31E6"/>
    <w:rsid w:val="001C31EE"/>
    <w:rsid w:val="001C382D"/>
    <w:rsid w:val="001C39F3"/>
    <w:rsid w:val="001C3EDB"/>
    <w:rsid w:val="001C3FCF"/>
    <w:rsid w:val="001C40A6"/>
    <w:rsid w:val="001C4144"/>
    <w:rsid w:val="001C4536"/>
    <w:rsid w:val="001C476C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35C"/>
    <w:rsid w:val="001C6371"/>
    <w:rsid w:val="001C6716"/>
    <w:rsid w:val="001C697A"/>
    <w:rsid w:val="001C69B4"/>
    <w:rsid w:val="001C6AC6"/>
    <w:rsid w:val="001C6C11"/>
    <w:rsid w:val="001C7002"/>
    <w:rsid w:val="001C735F"/>
    <w:rsid w:val="001C73F8"/>
    <w:rsid w:val="001D01CB"/>
    <w:rsid w:val="001D093A"/>
    <w:rsid w:val="001D0979"/>
    <w:rsid w:val="001D0AA4"/>
    <w:rsid w:val="001D0B06"/>
    <w:rsid w:val="001D0DA9"/>
    <w:rsid w:val="001D0E66"/>
    <w:rsid w:val="001D0FB9"/>
    <w:rsid w:val="001D0FF0"/>
    <w:rsid w:val="001D1372"/>
    <w:rsid w:val="001D1426"/>
    <w:rsid w:val="001D1578"/>
    <w:rsid w:val="001D1695"/>
    <w:rsid w:val="001D19A2"/>
    <w:rsid w:val="001D1B3B"/>
    <w:rsid w:val="001D213C"/>
    <w:rsid w:val="001D22B0"/>
    <w:rsid w:val="001D2787"/>
    <w:rsid w:val="001D2C61"/>
    <w:rsid w:val="001D327C"/>
    <w:rsid w:val="001D3399"/>
    <w:rsid w:val="001D363F"/>
    <w:rsid w:val="001D39FA"/>
    <w:rsid w:val="001D3A62"/>
    <w:rsid w:val="001D3ADC"/>
    <w:rsid w:val="001D3E2C"/>
    <w:rsid w:val="001D444A"/>
    <w:rsid w:val="001D4747"/>
    <w:rsid w:val="001D484F"/>
    <w:rsid w:val="001D4979"/>
    <w:rsid w:val="001D4C5D"/>
    <w:rsid w:val="001D4DF5"/>
    <w:rsid w:val="001D5451"/>
    <w:rsid w:val="001D54E6"/>
    <w:rsid w:val="001D58D3"/>
    <w:rsid w:val="001D59D8"/>
    <w:rsid w:val="001D60D0"/>
    <w:rsid w:val="001D69B6"/>
    <w:rsid w:val="001D72F6"/>
    <w:rsid w:val="001D73E2"/>
    <w:rsid w:val="001D7592"/>
    <w:rsid w:val="001D76BC"/>
    <w:rsid w:val="001D7D9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20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4F49"/>
    <w:rsid w:val="001E5336"/>
    <w:rsid w:val="001E5576"/>
    <w:rsid w:val="001E56C8"/>
    <w:rsid w:val="001E5E49"/>
    <w:rsid w:val="001E62D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1F3"/>
    <w:rsid w:val="001F2295"/>
    <w:rsid w:val="001F2318"/>
    <w:rsid w:val="001F25A9"/>
    <w:rsid w:val="001F2959"/>
    <w:rsid w:val="001F2F7A"/>
    <w:rsid w:val="001F3491"/>
    <w:rsid w:val="001F368C"/>
    <w:rsid w:val="001F38C5"/>
    <w:rsid w:val="001F3913"/>
    <w:rsid w:val="001F3DAC"/>
    <w:rsid w:val="001F41E0"/>
    <w:rsid w:val="001F427A"/>
    <w:rsid w:val="001F4716"/>
    <w:rsid w:val="001F4844"/>
    <w:rsid w:val="001F5F1F"/>
    <w:rsid w:val="001F5F2E"/>
    <w:rsid w:val="001F656F"/>
    <w:rsid w:val="001F68D1"/>
    <w:rsid w:val="001F6C28"/>
    <w:rsid w:val="001F6C4C"/>
    <w:rsid w:val="001F72E3"/>
    <w:rsid w:val="001F7432"/>
    <w:rsid w:val="001F774B"/>
    <w:rsid w:val="001F7C96"/>
    <w:rsid w:val="0020009C"/>
    <w:rsid w:val="00200BAF"/>
    <w:rsid w:val="00201AD1"/>
    <w:rsid w:val="002028DC"/>
    <w:rsid w:val="00202928"/>
    <w:rsid w:val="00202936"/>
    <w:rsid w:val="00203093"/>
    <w:rsid w:val="0020311C"/>
    <w:rsid w:val="00204026"/>
    <w:rsid w:val="0020466C"/>
    <w:rsid w:val="00204684"/>
    <w:rsid w:val="00204715"/>
    <w:rsid w:val="00204D8E"/>
    <w:rsid w:val="00204D98"/>
    <w:rsid w:val="00204ECB"/>
    <w:rsid w:val="00204EDB"/>
    <w:rsid w:val="00204F6F"/>
    <w:rsid w:val="00205033"/>
    <w:rsid w:val="0020505A"/>
    <w:rsid w:val="002051C2"/>
    <w:rsid w:val="00205B67"/>
    <w:rsid w:val="0020607D"/>
    <w:rsid w:val="002060DD"/>
    <w:rsid w:val="002069EB"/>
    <w:rsid w:val="00206A2F"/>
    <w:rsid w:val="00206AD5"/>
    <w:rsid w:val="00206B69"/>
    <w:rsid w:val="00206E18"/>
    <w:rsid w:val="00207349"/>
    <w:rsid w:val="002073BA"/>
    <w:rsid w:val="00207778"/>
    <w:rsid w:val="0021007B"/>
    <w:rsid w:val="002100DA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5639"/>
    <w:rsid w:val="002161C2"/>
    <w:rsid w:val="002163F4"/>
    <w:rsid w:val="002166A6"/>
    <w:rsid w:val="00216B05"/>
    <w:rsid w:val="00216CC6"/>
    <w:rsid w:val="00217391"/>
    <w:rsid w:val="00217913"/>
    <w:rsid w:val="00217D46"/>
    <w:rsid w:val="00220928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B0"/>
    <w:rsid w:val="00222F4D"/>
    <w:rsid w:val="00223513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10C"/>
    <w:rsid w:val="0023031C"/>
    <w:rsid w:val="00230702"/>
    <w:rsid w:val="0023073A"/>
    <w:rsid w:val="00230CDE"/>
    <w:rsid w:val="00230E74"/>
    <w:rsid w:val="00230F80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EAD"/>
    <w:rsid w:val="00234002"/>
    <w:rsid w:val="0023491C"/>
    <w:rsid w:val="00235344"/>
    <w:rsid w:val="00235D73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45C"/>
    <w:rsid w:val="0024182E"/>
    <w:rsid w:val="00241930"/>
    <w:rsid w:val="00241F21"/>
    <w:rsid w:val="002421B9"/>
    <w:rsid w:val="0024245B"/>
    <w:rsid w:val="00242CED"/>
    <w:rsid w:val="00242DA6"/>
    <w:rsid w:val="00242DD8"/>
    <w:rsid w:val="002431A9"/>
    <w:rsid w:val="002440B7"/>
    <w:rsid w:val="00244938"/>
    <w:rsid w:val="00244961"/>
    <w:rsid w:val="002450E2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365"/>
    <w:rsid w:val="002475EF"/>
    <w:rsid w:val="002478D9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8DA"/>
    <w:rsid w:val="00253C46"/>
    <w:rsid w:val="00253C70"/>
    <w:rsid w:val="00254943"/>
    <w:rsid w:val="00254B73"/>
    <w:rsid w:val="00254BA2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698"/>
    <w:rsid w:val="00261701"/>
    <w:rsid w:val="00261F2A"/>
    <w:rsid w:val="0026207F"/>
    <w:rsid w:val="00262A47"/>
    <w:rsid w:val="00262DFE"/>
    <w:rsid w:val="002630A4"/>
    <w:rsid w:val="002630D6"/>
    <w:rsid w:val="00263F45"/>
    <w:rsid w:val="002640E4"/>
    <w:rsid w:val="00264716"/>
    <w:rsid w:val="00264E85"/>
    <w:rsid w:val="00265361"/>
    <w:rsid w:val="002655A5"/>
    <w:rsid w:val="002655B0"/>
    <w:rsid w:val="0026590C"/>
    <w:rsid w:val="00265D16"/>
    <w:rsid w:val="00265F26"/>
    <w:rsid w:val="00266057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21C"/>
    <w:rsid w:val="002715A5"/>
    <w:rsid w:val="0027206C"/>
    <w:rsid w:val="002722F8"/>
    <w:rsid w:val="0027239E"/>
    <w:rsid w:val="0027272A"/>
    <w:rsid w:val="002732DE"/>
    <w:rsid w:val="00273348"/>
    <w:rsid w:val="0027370C"/>
    <w:rsid w:val="00273AED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7166"/>
    <w:rsid w:val="0027756F"/>
    <w:rsid w:val="00277C5A"/>
    <w:rsid w:val="00280010"/>
    <w:rsid w:val="002806D9"/>
    <w:rsid w:val="00281240"/>
    <w:rsid w:val="0028152D"/>
    <w:rsid w:val="00281725"/>
    <w:rsid w:val="00281F55"/>
    <w:rsid w:val="002822CA"/>
    <w:rsid w:val="002827A7"/>
    <w:rsid w:val="00282933"/>
    <w:rsid w:val="0028293F"/>
    <w:rsid w:val="00282BD7"/>
    <w:rsid w:val="00282F75"/>
    <w:rsid w:val="00283110"/>
    <w:rsid w:val="00283232"/>
    <w:rsid w:val="00284027"/>
    <w:rsid w:val="002843B1"/>
    <w:rsid w:val="002844EF"/>
    <w:rsid w:val="00284C1A"/>
    <w:rsid w:val="0028538F"/>
    <w:rsid w:val="00285643"/>
    <w:rsid w:val="0028582A"/>
    <w:rsid w:val="00285910"/>
    <w:rsid w:val="00285912"/>
    <w:rsid w:val="00285B25"/>
    <w:rsid w:val="0028697F"/>
    <w:rsid w:val="00286BA1"/>
    <w:rsid w:val="00286CB3"/>
    <w:rsid w:val="00287261"/>
    <w:rsid w:val="0028778A"/>
    <w:rsid w:val="00287B06"/>
    <w:rsid w:val="00290119"/>
    <w:rsid w:val="00290797"/>
    <w:rsid w:val="002907CD"/>
    <w:rsid w:val="00290CF3"/>
    <w:rsid w:val="00290D95"/>
    <w:rsid w:val="0029129C"/>
    <w:rsid w:val="002915FA"/>
    <w:rsid w:val="00291722"/>
    <w:rsid w:val="00292157"/>
    <w:rsid w:val="00292261"/>
    <w:rsid w:val="002924D9"/>
    <w:rsid w:val="002926D8"/>
    <w:rsid w:val="00292E90"/>
    <w:rsid w:val="00293150"/>
    <w:rsid w:val="00293227"/>
    <w:rsid w:val="00293231"/>
    <w:rsid w:val="00293301"/>
    <w:rsid w:val="002933D3"/>
    <w:rsid w:val="0029364A"/>
    <w:rsid w:val="00293F4C"/>
    <w:rsid w:val="002947CF"/>
    <w:rsid w:val="00294A6F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97CB3"/>
    <w:rsid w:val="00297DE2"/>
    <w:rsid w:val="002A0365"/>
    <w:rsid w:val="002A0386"/>
    <w:rsid w:val="002A0823"/>
    <w:rsid w:val="002A0A87"/>
    <w:rsid w:val="002A0F00"/>
    <w:rsid w:val="002A15D8"/>
    <w:rsid w:val="002A18B5"/>
    <w:rsid w:val="002A1A25"/>
    <w:rsid w:val="002A1A7A"/>
    <w:rsid w:val="002A1D58"/>
    <w:rsid w:val="002A2327"/>
    <w:rsid w:val="002A2410"/>
    <w:rsid w:val="002A26A9"/>
    <w:rsid w:val="002A2A78"/>
    <w:rsid w:val="002A2CA5"/>
    <w:rsid w:val="002A3128"/>
    <w:rsid w:val="002A315A"/>
    <w:rsid w:val="002A350B"/>
    <w:rsid w:val="002A3864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32D"/>
    <w:rsid w:val="002B17C4"/>
    <w:rsid w:val="002B17D5"/>
    <w:rsid w:val="002B2039"/>
    <w:rsid w:val="002B2816"/>
    <w:rsid w:val="002B287A"/>
    <w:rsid w:val="002B28F2"/>
    <w:rsid w:val="002B290B"/>
    <w:rsid w:val="002B298D"/>
    <w:rsid w:val="002B2AAC"/>
    <w:rsid w:val="002B2B58"/>
    <w:rsid w:val="002B2C39"/>
    <w:rsid w:val="002B2DB2"/>
    <w:rsid w:val="002B2EA1"/>
    <w:rsid w:val="002B30AC"/>
    <w:rsid w:val="002B30D5"/>
    <w:rsid w:val="002B3607"/>
    <w:rsid w:val="002B4326"/>
    <w:rsid w:val="002B4483"/>
    <w:rsid w:val="002B48AC"/>
    <w:rsid w:val="002B4B69"/>
    <w:rsid w:val="002B5089"/>
    <w:rsid w:val="002B554A"/>
    <w:rsid w:val="002B5C03"/>
    <w:rsid w:val="002B5F7A"/>
    <w:rsid w:val="002B6046"/>
    <w:rsid w:val="002B6663"/>
    <w:rsid w:val="002B700D"/>
    <w:rsid w:val="002B7702"/>
    <w:rsid w:val="002B79CF"/>
    <w:rsid w:val="002C044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C24"/>
    <w:rsid w:val="002C6EB8"/>
    <w:rsid w:val="002C6FA4"/>
    <w:rsid w:val="002C7113"/>
    <w:rsid w:val="002C71BA"/>
    <w:rsid w:val="002C76F9"/>
    <w:rsid w:val="002C7847"/>
    <w:rsid w:val="002C79AE"/>
    <w:rsid w:val="002C7A09"/>
    <w:rsid w:val="002C7C7E"/>
    <w:rsid w:val="002C7D2D"/>
    <w:rsid w:val="002D03E8"/>
    <w:rsid w:val="002D08A9"/>
    <w:rsid w:val="002D0DEF"/>
    <w:rsid w:val="002D129D"/>
    <w:rsid w:val="002D1623"/>
    <w:rsid w:val="002D2034"/>
    <w:rsid w:val="002D20EE"/>
    <w:rsid w:val="002D23A8"/>
    <w:rsid w:val="002D2E14"/>
    <w:rsid w:val="002D2E7E"/>
    <w:rsid w:val="002D3BA8"/>
    <w:rsid w:val="002D3D89"/>
    <w:rsid w:val="002D3E4B"/>
    <w:rsid w:val="002D482A"/>
    <w:rsid w:val="002D49DA"/>
    <w:rsid w:val="002D5440"/>
    <w:rsid w:val="002D57FB"/>
    <w:rsid w:val="002D58CF"/>
    <w:rsid w:val="002D5D26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4A2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4DE"/>
    <w:rsid w:val="002E25A5"/>
    <w:rsid w:val="002E2781"/>
    <w:rsid w:val="002E308F"/>
    <w:rsid w:val="002E339F"/>
    <w:rsid w:val="002E367F"/>
    <w:rsid w:val="002E370D"/>
    <w:rsid w:val="002E37FC"/>
    <w:rsid w:val="002E3A5E"/>
    <w:rsid w:val="002E3ACD"/>
    <w:rsid w:val="002E3B56"/>
    <w:rsid w:val="002E3EED"/>
    <w:rsid w:val="002E499F"/>
    <w:rsid w:val="002E50EC"/>
    <w:rsid w:val="002E554B"/>
    <w:rsid w:val="002E5595"/>
    <w:rsid w:val="002E56E5"/>
    <w:rsid w:val="002E6A13"/>
    <w:rsid w:val="002E6DF0"/>
    <w:rsid w:val="002E6FAE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DAF"/>
    <w:rsid w:val="002F1FCF"/>
    <w:rsid w:val="002F215A"/>
    <w:rsid w:val="002F22BD"/>
    <w:rsid w:val="002F25BB"/>
    <w:rsid w:val="002F25C3"/>
    <w:rsid w:val="002F2A8C"/>
    <w:rsid w:val="002F2B91"/>
    <w:rsid w:val="002F2BF4"/>
    <w:rsid w:val="002F2CA5"/>
    <w:rsid w:val="002F2D47"/>
    <w:rsid w:val="002F2E12"/>
    <w:rsid w:val="002F2EA6"/>
    <w:rsid w:val="002F2FF7"/>
    <w:rsid w:val="002F3B00"/>
    <w:rsid w:val="002F40C8"/>
    <w:rsid w:val="002F44CB"/>
    <w:rsid w:val="002F4611"/>
    <w:rsid w:val="002F4778"/>
    <w:rsid w:val="002F4806"/>
    <w:rsid w:val="002F5ED1"/>
    <w:rsid w:val="002F639F"/>
    <w:rsid w:val="002F6783"/>
    <w:rsid w:val="002F6913"/>
    <w:rsid w:val="002F6BFB"/>
    <w:rsid w:val="002F6E2B"/>
    <w:rsid w:val="002F73D1"/>
    <w:rsid w:val="002F7412"/>
    <w:rsid w:val="002F77CA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38"/>
    <w:rsid w:val="003024BF"/>
    <w:rsid w:val="00302CA0"/>
    <w:rsid w:val="003036FE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C32"/>
    <w:rsid w:val="00305EDD"/>
    <w:rsid w:val="00305EFD"/>
    <w:rsid w:val="003060BE"/>
    <w:rsid w:val="00306783"/>
    <w:rsid w:val="0030696F"/>
    <w:rsid w:val="00306D30"/>
    <w:rsid w:val="00306F15"/>
    <w:rsid w:val="00306F19"/>
    <w:rsid w:val="00307B6F"/>
    <w:rsid w:val="00307D8A"/>
    <w:rsid w:val="00310253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2521"/>
    <w:rsid w:val="0031342C"/>
    <w:rsid w:val="003148A9"/>
    <w:rsid w:val="00314DAE"/>
    <w:rsid w:val="00314DE2"/>
    <w:rsid w:val="0031516A"/>
    <w:rsid w:val="003153D4"/>
    <w:rsid w:val="003156DC"/>
    <w:rsid w:val="00315E04"/>
    <w:rsid w:val="00315E89"/>
    <w:rsid w:val="00316028"/>
    <w:rsid w:val="00316340"/>
    <w:rsid w:val="003169FF"/>
    <w:rsid w:val="00316DFD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795"/>
    <w:rsid w:val="00322890"/>
    <w:rsid w:val="00322A3C"/>
    <w:rsid w:val="00322E48"/>
    <w:rsid w:val="00322EB8"/>
    <w:rsid w:val="0032319D"/>
    <w:rsid w:val="003234BD"/>
    <w:rsid w:val="00323860"/>
    <w:rsid w:val="00323FF3"/>
    <w:rsid w:val="00324345"/>
    <w:rsid w:val="0032444E"/>
    <w:rsid w:val="0032463D"/>
    <w:rsid w:val="00324B6A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6C9"/>
    <w:rsid w:val="00333AE4"/>
    <w:rsid w:val="00333CA6"/>
    <w:rsid w:val="00334376"/>
    <w:rsid w:val="00334412"/>
    <w:rsid w:val="0033482D"/>
    <w:rsid w:val="00334A37"/>
    <w:rsid w:val="00334F51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272"/>
    <w:rsid w:val="003454C8"/>
    <w:rsid w:val="00345BCB"/>
    <w:rsid w:val="00345E8B"/>
    <w:rsid w:val="00346091"/>
    <w:rsid w:val="0034624B"/>
    <w:rsid w:val="003462F7"/>
    <w:rsid w:val="0034698B"/>
    <w:rsid w:val="00346C78"/>
    <w:rsid w:val="00346DCB"/>
    <w:rsid w:val="003472F4"/>
    <w:rsid w:val="00347592"/>
    <w:rsid w:val="00347812"/>
    <w:rsid w:val="0034799E"/>
    <w:rsid w:val="00347BA2"/>
    <w:rsid w:val="00350D0B"/>
    <w:rsid w:val="00350F0D"/>
    <w:rsid w:val="003514B9"/>
    <w:rsid w:val="003514C5"/>
    <w:rsid w:val="00351AC5"/>
    <w:rsid w:val="00352543"/>
    <w:rsid w:val="00352E2E"/>
    <w:rsid w:val="00352E82"/>
    <w:rsid w:val="00353386"/>
    <w:rsid w:val="00353421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0B1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57E05"/>
    <w:rsid w:val="00360285"/>
    <w:rsid w:val="003603C6"/>
    <w:rsid w:val="00360429"/>
    <w:rsid w:val="00360992"/>
    <w:rsid w:val="00360A53"/>
    <w:rsid w:val="00360AC4"/>
    <w:rsid w:val="00360CFF"/>
    <w:rsid w:val="003612DC"/>
    <w:rsid w:val="00361597"/>
    <w:rsid w:val="003617CD"/>
    <w:rsid w:val="00361C19"/>
    <w:rsid w:val="0036213E"/>
    <w:rsid w:val="00362313"/>
    <w:rsid w:val="0036241F"/>
    <w:rsid w:val="00362458"/>
    <w:rsid w:val="00362675"/>
    <w:rsid w:val="00362708"/>
    <w:rsid w:val="003638FD"/>
    <w:rsid w:val="003646F7"/>
    <w:rsid w:val="00364C24"/>
    <w:rsid w:val="00364CFA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A56"/>
    <w:rsid w:val="00371C20"/>
    <w:rsid w:val="00371D6B"/>
    <w:rsid w:val="00371E17"/>
    <w:rsid w:val="00371F64"/>
    <w:rsid w:val="0037207C"/>
    <w:rsid w:val="00372393"/>
    <w:rsid w:val="00372495"/>
    <w:rsid w:val="0037268A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933"/>
    <w:rsid w:val="00377EAE"/>
    <w:rsid w:val="0038007F"/>
    <w:rsid w:val="00380618"/>
    <w:rsid w:val="00380824"/>
    <w:rsid w:val="00380A6C"/>
    <w:rsid w:val="00381BD1"/>
    <w:rsid w:val="00381BDD"/>
    <w:rsid w:val="00381BF9"/>
    <w:rsid w:val="0038200A"/>
    <w:rsid w:val="00382069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752"/>
    <w:rsid w:val="0038492D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CBA"/>
    <w:rsid w:val="00387D7A"/>
    <w:rsid w:val="0039037A"/>
    <w:rsid w:val="003905C3"/>
    <w:rsid w:val="003906BD"/>
    <w:rsid w:val="003911D7"/>
    <w:rsid w:val="003911FD"/>
    <w:rsid w:val="003916BB"/>
    <w:rsid w:val="0039172B"/>
    <w:rsid w:val="003918D2"/>
    <w:rsid w:val="00391F85"/>
    <w:rsid w:val="0039202C"/>
    <w:rsid w:val="00392121"/>
    <w:rsid w:val="00392175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509"/>
    <w:rsid w:val="003957B1"/>
    <w:rsid w:val="003959E5"/>
    <w:rsid w:val="00395B80"/>
    <w:rsid w:val="00395CCB"/>
    <w:rsid w:val="00396415"/>
    <w:rsid w:val="00396ADF"/>
    <w:rsid w:val="00396FD8"/>
    <w:rsid w:val="003971B4"/>
    <w:rsid w:val="00397304"/>
    <w:rsid w:val="0039757C"/>
    <w:rsid w:val="0039784F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B27"/>
    <w:rsid w:val="003A3DA0"/>
    <w:rsid w:val="003A3FBC"/>
    <w:rsid w:val="003A43A9"/>
    <w:rsid w:val="003A4734"/>
    <w:rsid w:val="003A4D0B"/>
    <w:rsid w:val="003A4D6B"/>
    <w:rsid w:val="003A4EC6"/>
    <w:rsid w:val="003A4FFD"/>
    <w:rsid w:val="003A5048"/>
    <w:rsid w:val="003A5155"/>
    <w:rsid w:val="003A53E4"/>
    <w:rsid w:val="003A5BA8"/>
    <w:rsid w:val="003A5EBD"/>
    <w:rsid w:val="003A62A4"/>
    <w:rsid w:val="003A64F2"/>
    <w:rsid w:val="003A6B3A"/>
    <w:rsid w:val="003A6D91"/>
    <w:rsid w:val="003A79A0"/>
    <w:rsid w:val="003B09F8"/>
    <w:rsid w:val="003B0A8E"/>
    <w:rsid w:val="003B0D6B"/>
    <w:rsid w:val="003B165C"/>
    <w:rsid w:val="003B17EE"/>
    <w:rsid w:val="003B1873"/>
    <w:rsid w:val="003B1EE6"/>
    <w:rsid w:val="003B1F21"/>
    <w:rsid w:val="003B21E8"/>
    <w:rsid w:val="003B233A"/>
    <w:rsid w:val="003B3779"/>
    <w:rsid w:val="003B3ED9"/>
    <w:rsid w:val="003B40B5"/>
    <w:rsid w:val="003B4200"/>
    <w:rsid w:val="003B448D"/>
    <w:rsid w:val="003B465B"/>
    <w:rsid w:val="003B49D6"/>
    <w:rsid w:val="003B4B0F"/>
    <w:rsid w:val="003B50FF"/>
    <w:rsid w:val="003B5103"/>
    <w:rsid w:val="003B536E"/>
    <w:rsid w:val="003B5EBA"/>
    <w:rsid w:val="003B62B7"/>
    <w:rsid w:val="003B6860"/>
    <w:rsid w:val="003B74BC"/>
    <w:rsid w:val="003B77CC"/>
    <w:rsid w:val="003B77D3"/>
    <w:rsid w:val="003B7CCA"/>
    <w:rsid w:val="003B7D0B"/>
    <w:rsid w:val="003C0333"/>
    <w:rsid w:val="003C05A0"/>
    <w:rsid w:val="003C0BC8"/>
    <w:rsid w:val="003C0BD9"/>
    <w:rsid w:val="003C0FB9"/>
    <w:rsid w:val="003C1245"/>
    <w:rsid w:val="003C1B74"/>
    <w:rsid w:val="003C2213"/>
    <w:rsid w:val="003C3239"/>
    <w:rsid w:val="003C32A6"/>
    <w:rsid w:val="003C34C8"/>
    <w:rsid w:val="003C38E9"/>
    <w:rsid w:val="003C3C6D"/>
    <w:rsid w:val="003C4099"/>
    <w:rsid w:val="003C42BC"/>
    <w:rsid w:val="003C4323"/>
    <w:rsid w:val="003C471F"/>
    <w:rsid w:val="003C47D6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C7D61"/>
    <w:rsid w:val="003D065D"/>
    <w:rsid w:val="003D0760"/>
    <w:rsid w:val="003D0E4C"/>
    <w:rsid w:val="003D123E"/>
    <w:rsid w:val="003D1AE9"/>
    <w:rsid w:val="003D1D0A"/>
    <w:rsid w:val="003D1D0E"/>
    <w:rsid w:val="003D2337"/>
    <w:rsid w:val="003D25DB"/>
    <w:rsid w:val="003D2A89"/>
    <w:rsid w:val="003D2C35"/>
    <w:rsid w:val="003D3571"/>
    <w:rsid w:val="003D3AF7"/>
    <w:rsid w:val="003D3ED3"/>
    <w:rsid w:val="003D47C3"/>
    <w:rsid w:val="003D4886"/>
    <w:rsid w:val="003D4916"/>
    <w:rsid w:val="003D4AB9"/>
    <w:rsid w:val="003D4D49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8DA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A9F"/>
    <w:rsid w:val="003E0F00"/>
    <w:rsid w:val="003E118C"/>
    <w:rsid w:val="003E1218"/>
    <w:rsid w:val="003E1736"/>
    <w:rsid w:val="003E217B"/>
    <w:rsid w:val="003E26EA"/>
    <w:rsid w:val="003E2980"/>
    <w:rsid w:val="003E2ADB"/>
    <w:rsid w:val="003E32F1"/>
    <w:rsid w:val="003E375B"/>
    <w:rsid w:val="003E4102"/>
    <w:rsid w:val="003E417D"/>
    <w:rsid w:val="003E4490"/>
    <w:rsid w:val="003E4651"/>
    <w:rsid w:val="003E47CB"/>
    <w:rsid w:val="003E4825"/>
    <w:rsid w:val="003E52A3"/>
    <w:rsid w:val="003E5313"/>
    <w:rsid w:val="003E536D"/>
    <w:rsid w:val="003E5434"/>
    <w:rsid w:val="003E5A08"/>
    <w:rsid w:val="003E5E0B"/>
    <w:rsid w:val="003E62FD"/>
    <w:rsid w:val="003E637B"/>
    <w:rsid w:val="003E65AC"/>
    <w:rsid w:val="003E65E1"/>
    <w:rsid w:val="003E671F"/>
    <w:rsid w:val="003E6CDC"/>
    <w:rsid w:val="003E6E4D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07E"/>
    <w:rsid w:val="003F11BA"/>
    <w:rsid w:val="003F11BD"/>
    <w:rsid w:val="003F1305"/>
    <w:rsid w:val="003F179C"/>
    <w:rsid w:val="003F19DB"/>
    <w:rsid w:val="003F26DE"/>
    <w:rsid w:val="003F27AC"/>
    <w:rsid w:val="003F2933"/>
    <w:rsid w:val="003F2C91"/>
    <w:rsid w:val="003F2D17"/>
    <w:rsid w:val="003F2D7F"/>
    <w:rsid w:val="003F2F53"/>
    <w:rsid w:val="003F2FE1"/>
    <w:rsid w:val="003F3F87"/>
    <w:rsid w:val="003F45D1"/>
    <w:rsid w:val="003F4A30"/>
    <w:rsid w:val="003F4A31"/>
    <w:rsid w:val="003F4E22"/>
    <w:rsid w:val="003F4F4F"/>
    <w:rsid w:val="003F57DB"/>
    <w:rsid w:val="003F597E"/>
    <w:rsid w:val="003F5E4B"/>
    <w:rsid w:val="003F60BF"/>
    <w:rsid w:val="003F63FC"/>
    <w:rsid w:val="003F677F"/>
    <w:rsid w:val="003F6D0F"/>
    <w:rsid w:val="003F6D2B"/>
    <w:rsid w:val="003F6DA5"/>
    <w:rsid w:val="003F6FCA"/>
    <w:rsid w:val="003F709D"/>
    <w:rsid w:val="003F728B"/>
    <w:rsid w:val="003F7389"/>
    <w:rsid w:val="003F73A4"/>
    <w:rsid w:val="003F74BB"/>
    <w:rsid w:val="003F76E9"/>
    <w:rsid w:val="003F78B3"/>
    <w:rsid w:val="003F7ADC"/>
    <w:rsid w:val="00400336"/>
    <w:rsid w:val="00400D09"/>
    <w:rsid w:val="00400D46"/>
    <w:rsid w:val="00401058"/>
    <w:rsid w:val="004011AA"/>
    <w:rsid w:val="00401250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3006"/>
    <w:rsid w:val="0040377D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72"/>
    <w:rsid w:val="00405144"/>
    <w:rsid w:val="0040540C"/>
    <w:rsid w:val="0040561C"/>
    <w:rsid w:val="00405991"/>
    <w:rsid w:val="00406672"/>
    <w:rsid w:val="00406946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023"/>
    <w:rsid w:val="00411443"/>
    <w:rsid w:val="00411870"/>
    <w:rsid w:val="00411CC2"/>
    <w:rsid w:val="00411CFD"/>
    <w:rsid w:val="00411E69"/>
    <w:rsid w:val="00411EA3"/>
    <w:rsid w:val="00411F68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C12"/>
    <w:rsid w:val="00415EF3"/>
    <w:rsid w:val="00415F7B"/>
    <w:rsid w:val="004163EF"/>
    <w:rsid w:val="004164F0"/>
    <w:rsid w:val="004166F4"/>
    <w:rsid w:val="00416B60"/>
    <w:rsid w:val="00416ED6"/>
    <w:rsid w:val="00417103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C66"/>
    <w:rsid w:val="00426DB9"/>
    <w:rsid w:val="004270A2"/>
    <w:rsid w:val="004277E4"/>
    <w:rsid w:val="004278A7"/>
    <w:rsid w:val="00427CCD"/>
    <w:rsid w:val="00427D4F"/>
    <w:rsid w:val="00427D80"/>
    <w:rsid w:val="00430075"/>
    <w:rsid w:val="004306BA"/>
    <w:rsid w:val="004306D3"/>
    <w:rsid w:val="00430996"/>
    <w:rsid w:val="00430C58"/>
    <w:rsid w:val="00431024"/>
    <w:rsid w:val="004315E2"/>
    <w:rsid w:val="00431D50"/>
    <w:rsid w:val="00431D66"/>
    <w:rsid w:val="0043212C"/>
    <w:rsid w:val="0043236C"/>
    <w:rsid w:val="0043237B"/>
    <w:rsid w:val="004328D9"/>
    <w:rsid w:val="0043329E"/>
    <w:rsid w:val="00433604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D04"/>
    <w:rsid w:val="00435E7E"/>
    <w:rsid w:val="00435F35"/>
    <w:rsid w:val="00436345"/>
    <w:rsid w:val="004366A9"/>
    <w:rsid w:val="004368DA"/>
    <w:rsid w:val="00436929"/>
    <w:rsid w:val="0043695F"/>
    <w:rsid w:val="00436AA0"/>
    <w:rsid w:val="00436AD4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DFD"/>
    <w:rsid w:val="00443E44"/>
    <w:rsid w:val="00444551"/>
    <w:rsid w:val="00444892"/>
    <w:rsid w:val="00444DB6"/>
    <w:rsid w:val="00444E0F"/>
    <w:rsid w:val="00444F7D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2CFE"/>
    <w:rsid w:val="0045300A"/>
    <w:rsid w:val="004532F4"/>
    <w:rsid w:val="004533B7"/>
    <w:rsid w:val="0045342B"/>
    <w:rsid w:val="00453DAE"/>
    <w:rsid w:val="00454176"/>
    <w:rsid w:val="00454C2E"/>
    <w:rsid w:val="00454E0D"/>
    <w:rsid w:val="0045542B"/>
    <w:rsid w:val="00455DD2"/>
    <w:rsid w:val="00455EFE"/>
    <w:rsid w:val="0045600F"/>
    <w:rsid w:val="0045642F"/>
    <w:rsid w:val="00456DE6"/>
    <w:rsid w:val="00456EEF"/>
    <w:rsid w:val="00456F7F"/>
    <w:rsid w:val="004575CD"/>
    <w:rsid w:val="0045775F"/>
    <w:rsid w:val="00457AD5"/>
    <w:rsid w:val="0046054A"/>
    <w:rsid w:val="00460667"/>
    <w:rsid w:val="00460F34"/>
    <w:rsid w:val="00460F94"/>
    <w:rsid w:val="0046143E"/>
    <w:rsid w:val="004617CD"/>
    <w:rsid w:val="00461BDC"/>
    <w:rsid w:val="00461FCE"/>
    <w:rsid w:val="00462628"/>
    <w:rsid w:val="0046268C"/>
    <w:rsid w:val="004628CE"/>
    <w:rsid w:val="0046299B"/>
    <w:rsid w:val="004631D9"/>
    <w:rsid w:val="0046361E"/>
    <w:rsid w:val="0046370B"/>
    <w:rsid w:val="00463967"/>
    <w:rsid w:val="00463BA6"/>
    <w:rsid w:val="00463D4A"/>
    <w:rsid w:val="004641EA"/>
    <w:rsid w:val="004642CC"/>
    <w:rsid w:val="004642F6"/>
    <w:rsid w:val="00464A4C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4EE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92B"/>
    <w:rsid w:val="00476EF0"/>
    <w:rsid w:val="00476FAB"/>
    <w:rsid w:val="00477615"/>
    <w:rsid w:val="00477697"/>
    <w:rsid w:val="00477709"/>
    <w:rsid w:val="0047782F"/>
    <w:rsid w:val="00477892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9DC"/>
    <w:rsid w:val="00481A79"/>
    <w:rsid w:val="00481FCA"/>
    <w:rsid w:val="004822DD"/>
    <w:rsid w:val="004826B3"/>
    <w:rsid w:val="004827AE"/>
    <w:rsid w:val="00483982"/>
    <w:rsid w:val="00484216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6BBF"/>
    <w:rsid w:val="00486DFF"/>
    <w:rsid w:val="0048700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6C9"/>
    <w:rsid w:val="0049273B"/>
    <w:rsid w:val="0049367A"/>
    <w:rsid w:val="00493824"/>
    <w:rsid w:val="004939BC"/>
    <w:rsid w:val="00493A61"/>
    <w:rsid w:val="0049412E"/>
    <w:rsid w:val="00494138"/>
    <w:rsid w:val="00494953"/>
    <w:rsid w:val="004949C7"/>
    <w:rsid w:val="004949CE"/>
    <w:rsid w:val="004949E2"/>
    <w:rsid w:val="004954EC"/>
    <w:rsid w:val="004958DD"/>
    <w:rsid w:val="00495C27"/>
    <w:rsid w:val="00496138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46A"/>
    <w:rsid w:val="004A0682"/>
    <w:rsid w:val="004A1778"/>
    <w:rsid w:val="004A1A52"/>
    <w:rsid w:val="004A1E93"/>
    <w:rsid w:val="004A20EA"/>
    <w:rsid w:val="004A245E"/>
    <w:rsid w:val="004A260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BD4"/>
    <w:rsid w:val="004A5501"/>
    <w:rsid w:val="004A55B1"/>
    <w:rsid w:val="004A56CD"/>
    <w:rsid w:val="004A5A4C"/>
    <w:rsid w:val="004A5CC3"/>
    <w:rsid w:val="004A5DF1"/>
    <w:rsid w:val="004A5E78"/>
    <w:rsid w:val="004A5E80"/>
    <w:rsid w:val="004A6202"/>
    <w:rsid w:val="004A6205"/>
    <w:rsid w:val="004A63FE"/>
    <w:rsid w:val="004A6AF1"/>
    <w:rsid w:val="004A6D61"/>
    <w:rsid w:val="004A6F4B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3A3C"/>
    <w:rsid w:val="004B40FF"/>
    <w:rsid w:val="004B43EE"/>
    <w:rsid w:val="004B4693"/>
    <w:rsid w:val="004B49D9"/>
    <w:rsid w:val="004B534E"/>
    <w:rsid w:val="004B53FE"/>
    <w:rsid w:val="004B5530"/>
    <w:rsid w:val="004B5656"/>
    <w:rsid w:val="004B56FA"/>
    <w:rsid w:val="004B57DC"/>
    <w:rsid w:val="004B5892"/>
    <w:rsid w:val="004B5E56"/>
    <w:rsid w:val="004B6023"/>
    <w:rsid w:val="004B61BC"/>
    <w:rsid w:val="004B65B1"/>
    <w:rsid w:val="004B66C1"/>
    <w:rsid w:val="004B67D6"/>
    <w:rsid w:val="004B6D58"/>
    <w:rsid w:val="004B72E0"/>
    <w:rsid w:val="004B736B"/>
    <w:rsid w:val="004B787D"/>
    <w:rsid w:val="004B7D4B"/>
    <w:rsid w:val="004B7F62"/>
    <w:rsid w:val="004C00AB"/>
    <w:rsid w:val="004C03AB"/>
    <w:rsid w:val="004C166E"/>
    <w:rsid w:val="004C1782"/>
    <w:rsid w:val="004C1AD7"/>
    <w:rsid w:val="004C1C1B"/>
    <w:rsid w:val="004C2E43"/>
    <w:rsid w:val="004C36E4"/>
    <w:rsid w:val="004C448D"/>
    <w:rsid w:val="004C4557"/>
    <w:rsid w:val="004C49F7"/>
    <w:rsid w:val="004C4A05"/>
    <w:rsid w:val="004C4D03"/>
    <w:rsid w:val="004C4D33"/>
    <w:rsid w:val="004C4E9F"/>
    <w:rsid w:val="004C501D"/>
    <w:rsid w:val="004C55E1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6285"/>
    <w:rsid w:val="004D66B1"/>
    <w:rsid w:val="004D6986"/>
    <w:rsid w:val="004D7ADA"/>
    <w:rsid w:val="004D7AFF"/>
    <w:rsid w:val="004D7BBA"/>
    <w:rsid w:val="004D7D21"/>
    <w:rsid w:val="004D7EC5"/>
    <w:rsid w:val="004E01CE"/>
    <w:rsid w:val="004E062C"/>
    <w:rsid w:val="004E0BFC"/>
    <w:rsid w:val="004E0D37"/>
    <w:rsid w:val="004E1106"/>
    <w:rsid w:val="004E11C8"/>
    <w:rsid w:val="004E1713"/>
    <w:rsid w:val="004E1898"/>
    <w:rsid w:val="004E2685"/>
    <w:rsid w:val="004E2750"/>
    <w:rsid w:val="004E291C"/>
    <w:rsid w:val="004E2B4F"/>
    <w:rsid w:val="004E33AC"/>
    <w:rsid w:val="004E3601"/>
    <w:rsid w:val="004E3E5F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6F7F"/>
    <w:rsid w:val="004E702A"/>
    <w:rsid w:val="004E7069"/>
    <w:rsid w:val="004F01CE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7979"/>
    <w:rsid w:val="004F7C03"/>
    <w:rsid w:val="004F7D21"/>
    <w:rsid w:val="0050038C"/>
    <w:rsid w:val="005003DF"/>
    <w:rsid w:val="0050059A"/>
    <w:rsid w:val="005005D3"/>
    <w:rsid w:val="005017B1"/>
    <w:rsid w:val="0050182C"/>
    <w:rsid w:val="00501855"/>
    <w:rsid w:val="00501C1E"/>
    <w:rsid w:val="00501E1A"/>
    <w:rsid w:val="00501E8D"/>
    <w:rsid w:val="00502100"/>
    <w:rsid w:val="00502132"/>
    <w:rsid w:val="005023B4"/>
    <w:rsid w:val="00502430"/>
    <w:rsid w:val="005026F3"/>
    <w:rsid w:val="00502726"/>
    <w:rsid w:val="00502F79"/>
    <w:rsid w:val="00503411"/>
    <w:rsid w:val="005035A3"/>
    <w:rsid w:val="00503789"/>
    <w:rsid w:val="00503904"/>
    <w:rsid w:val="005040E6"/>
    <w:rsid w:val="005041DB"/>
    <w:rsid w:val="005042DF"/>
    <w:rsid w:val="00504660"/>
    <w:rsid w:val="00504A06"/>
    <w:rsid w:val="00504BE4"/>
    <w:rsid w:val="005058A6"/>
    <w:rsid w:val="005060CD"/>
    <w:rsid w:val="00506263"/>
    <w:rsid w:val="00506523"/>
    <w:rsid w:val="005068A4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A43"/>
    <w:rsid w:val="00510B04"/>
    <w:rsid w:val="00510E44"/>
    <w:rsid w:val="00511016"/>
    <w:rsid w:val="00511025"/>
    <w:rsid w:val="00511108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5F60"/>
    <w:rsid w:val="005263E1"/>
    <w:rsid w:val="005267B0"/>
    <w:rsid w:val="0052684C"/>
    <w:rsid w:val="00526913"/>
    <w:rsid w:val="00526CCE"/>
    <w:rsid w:val="00526E2C"/>
    <w:rsid w:val="00526EFB"/>
    <w:rsid w:val="00526F8D"/>
    <w:rsid w:val="00526FD7"/>
    <w:rsid w:val="0052789D"/>
    <w:rsid w:val="00527D21"/>
    <w:rsid w:val="00530052"/>
    <w:rsid w:val="005303C2"/>
    <w:rsid w:val="005306AF"/>
    <w:rsid w:val="005309C6"/>
    <w:rsid w:val="00530B5D"/>
    <w:rsid w:val="00530FE5"/>
    <w:rsid w:val="00531D7F"/>
    <w:rsid w:val="0053218E"/>
    <w:rsid w:val="005324A0"/>
    <w:rsid w:val="0053275A"/>
    <w:rsid w:val="0053276E"/>
    <w:rsid w:val="00532786"/>
    <w:rsid w:val="005329CC"/>
    <w:rsid w:val="00532CB8"/>
    <w:rsid w:val="00532E61"/>
    <w:rsid w:val="005334BE"/>
    <w:rsid w:val="005336D6"/>
    <w:rsid w:val="005338BC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202"/>
    <w:rsid w:val="00540347"/>
    <w:rsid w:val="00540B54"/>
    <w:rsid w:val="00540B78"/>
    <w:rsid w:val="00540BF2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3CD"/>
    <w:rsid w:val="005435BA"/>
    <w:rsid w:val="005446F9"/>
    <w:rsid w:val="00544E08"/>
    <w:rsid w:val="00545141"/>
    <w:rsid w:val="005452AE"/>
    <w:rsid w:val="005456CC"/>
    <w:rsid w:val="005458B8"/>
    <w:rsid w:val="00545A37"/>
    <w:rsid w:val="00546702"/>
    <w:rsid w:val="0054674E"/>
    <w:rsid w:val="00546BCF"/>
    <w:rsid w:val="00546C7D"/>
    <w:rsid w:val="00546C98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9B0"/>
    <w:rsid w:val="00551E9F"/>
    <w:rsid w:val="00552222"/>
    <w:rsid w:val="00552286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59A6"/>
    <w:rsid w:val="00555A76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CB3"/>
    <w:rsid w:val="00557CC2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3FA8"/>
    <w:rsid w:val="005644A5"/>
    <w:rsid w:val="00564664"/>
    <w:rsid w:val="0056468E"/>
    <w:rsid w:val="005647FA"/>
    <w:rsid w:val="00564AE7"/>
    <w:rsid w:val="00564BB5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39"/>
    <w:rsid w:val="005702BC"/>
    <w:rsid w:val="0057037D"/>
    <w:rsid w:val="00570466"/>
    <w:rsid w:val="005709A9"/>
    <w:rsid w:val="00570AA8"/>
    <w:rsid w:val="00570DA4"/>
    <w:rsid w:val="00570F67"/>
    <w:rsid w:val="0057110B"/>
    <w:rsid w:val="0057147F"/>
    <w:rsid w:val="00571605"/>
    <w:rsid w:val="005717B4"/>
    <w:rsid w:val="00571E56"/>
    <w:rsid w:val="005720A5"/>
    <w:rsid w:val="00572394"/>
    <w:rsid w:val="0057239F"/>
    <w:rsid w:val="00572861"/>
    <w:rsid w:val="00572B0A"/>
    <w:rsid w:val="00572C08"/>
    <w:rsid w:val="00572D47"/>
    <w:rsid w:val="00573059"/>
    <w:rsid w:val="00573C1C"/>
    <w:rsid w:val="00573D44"/>
    <w:rsid w:val="00573DBF"/>
    <w:rsid w:val="00573DF2"/>
    <w:rsid w:val="00573E75"/>
    <w:rsid w:val="00574182"/>
    <w:rsid w:val="005742F5"/>
    <w:rsid w:val="0057449E"/>
    <w:rsid w:val="0057473F"/>
    <w:rsid w:val="005750F0"/>
    <w:rsid w:val="005751E0"/>
    <w:rsid w:val="00575334"/>
    <w:rsid w:val="005761B2"/>
    <w:rsid w:val="00576375"/>
    <w:rsid w:val="005768D4"/>
    <w:rsid w:val="0057717A"/>
    <w:rsid w:val="0057740D"/>
    <w:rsid w:val="005774BF"/>
    <w:rsid w:val="0057787F"/>
    <w:rsid w:val="00577D70"/>
    <w:rsid w:val="0058046D"/>
    <w:rsid w:val="00580486"/>
    <w:rsid w:val="005804A1"/>
    <w:rsid w:val="005806EA"/>
    <w:rsid w:val="00580747"/>
    <w:rsid w:val="00580CEB"/>
    <w:rsid w:val="005811F8"/>
    <w:rsid w:val="00581213"/>
    <w:rsid w:val="00581214"/>
    <w:rsid w:val="0058132B"/>
    <w:rsid w:val="00581472"/>
    <w:rsid w:val="005819D5"/>
    <w:rsid w:val="00581DC7"/>
    <w:rsid w:val="00581F50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7F"/>
    <w:rsid w:val="00590FE8"/>
    <w:rsid w:val="00591635"/>
    <w:rsid w:val="00591779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99D"/>
    <w:rsid w:val="005A0CA7"/>
    <w:rsid w:val="005A113F"/>
    <w:rsid w:val="005A1392"/>
    <w:rsid w:val="005A14C4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A0"/>
    <w:rsid w:val="005A38B5"/>
    <w:rsid w:val="005A3A18"/>
    <w:rsid w:val="005A3EC5"/>
    <w:rsid w:val="005A4455"/>
    <w:rsid w:val="005A5125"/>
    <w:rsid w:val="005A54D2"/>
    <w:rsid w:val="005A54F7"/>
    <w:rsid w:val="005A5561"/>
    <w:rsid w:val="005A5B67"/>
    <w:rsid w:val="005A5F58"/>
    <w:rsid w:val="005A61A5"/>
    <w:rsid w:val="005A6440"/>
    <w:rsid w:val="005A65F8"/>
    <w:rsid w:val="005A679E"/>
    <w:rsid w:val="005A6A91"/>
    <w:rsid w:val="005A6E81"/>
    <w:rsid w:val="005A7063"/>
    <w:rsid w:val="005A74CB"/>
    <w:rsid w:val="005A7BF4"/>
    <w:rsid w:val="005A7C2C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76A"/>
    <w:rsid w:val="005B39DB"/>
    <w:rsid w:val="005B3E04"/>
    <w:rsid w:val="005B4875"/>
    <w:rsid w:val="005B48DE"/>
    <w:rsid w:val="005B4A93"/>
    <w:rsid w:val="005B5436"/>
    <w:rsid w:val="005B59F2"/>
    <w:rsid w:val="005B5B99"/>
    <w:rsid w:val="005B5E4C"/>
    <w:rsid w:val="005B5F7D"/>
    <w:rsid w:val="005B6137"/>
    <w:rsid w:val="005B6549"/>
    <w:rsid w:val="005B6A86"/>
    <w:rsid w:val="005B7575"/>
    <w:rsid w:val="005B7A79"/>
    <w:rsid w:val="005B7DA4"/>
    <w:rsid w:val="005C0006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29"/>
    <w:rsid w:val="005C4EC5"/>
    <w:rsid w:val="005C4F9E"/>
    <w:rsid w:val="005C53D4"/>
    <w:rsid w:val="005C58CF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1A9"/>
    <w:rsid w:val="005D1447"/>
    <w:rsid w:val="005D159C"/>
    <w:rsid w:val="005D1E73"/>
    <w:rsid w:val="005D2071"/>
    <w:rsid w:val="005D247B"/>
    <w:rsid w:val="005D2A92"/>
    <w:rsid w:val="005D2C7B"/>
    <w:rsid w:val="005D2CC6"/>
    <w:rsid w:val="005D2CE1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666"/>
    <w:rsid w:val="005D6912"/>
    <w:rsid w:val="005D6949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1CCF"/>
    <w:rsid w:val="005E24EC"/>
    <w:rsid w:val="005E27DE"/>
    <w:rsid w:val="005E2808"/>
    <w:rsid w:val="005E288C"/>
    <w:rsid w:val="005E2DFF"/>
    <w:rsid w:val="005E3030"/>
    <w:rsid w:val="005E38F0"/>
    <w:rsid w:val="005E3A9E"/>
    <w:rsid w:val="005E46C7"/>
    <w:rsid w:val="005E4760"/>
    <w:rsid w:val="005E478A"/>
    <w:rsid w:val="005E4969"/>
    <w:rsid w:val="005E4A9D"/>
    <w:rsid w:val="005E4B3A"/>
    <w:rsid w:val="005E51DE"/>
    <w:rsid w:val="005E538C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F0419"/>
    <w:rsid w:val="005F0D36"/>
    <w:rsid w:val="005F0E95"/>
    <w:rsid w:val="005F1559"/>
    <w:rsid w:val="005F1A63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D65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14"/>
    <w:rsid w:val="00600724"/>
    <w:rsid w:val="00600CF8"/>
    <w:rsid w:val="006010C0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D14"/>
    <w:rsid w:val="00604E4A"/>
    <w:rsid w:val="00605261"/>
    <w:rsid w:val="006053DD"/>
    <w:rsid w:val="00605433"/>
    <w:rsid w:val="00605574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1026B"/>
    <w:rsid w:val="006104C8"/>
    <w:rsid w:val="006105F0"/>
    <w:rsid w:val="00610762"/>
    <w:rsid w:val="0061112B"/>
    <w:rsid w:val="00611394"/>
    <w:rsid w:val="00612020"/>
    <w:rsid w:val="00612308"/>
    <w:rsid w:val="00612333"/>
    <w:rsid w:val="006127C3"/>
    <w:rsid w:val="00612A05"/>
    <w:rsid w:val="00612A0B"/>
    <w:rsid w:val="00612EB6"/>
    <w:rsid w:val="0061334B"/>
    <w:rsid w:val="006134E5"/>
    <w:rsid w:val="00613521"/>
    <w:rsid w:val="0061377B"/>
    <w:rsid w:val="006138EC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0FD8"/>
    <w:rsid w:val="00621717"/>
    <w:rsid w:val="006218A4"/>
    <w:rsid w:val="006218DE"/>
    <w:rsid w:val="0062190E"/>
    <w:rsid w:val="00621AA1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B9"/>
    <w:rsid w:val="006253C1"/>
    <w:rsid w:val="006254D6"/>
    <w:rsid w:val="006259E1"/>
    <w:rsid w:val="00626107"/>
    <w:rsid w:val="0062666E"/>
    <w:rsid w:val="00626956"/>
    <w:rsid w:val="006270B5"/>
    <w:rsid w:val="006273C9"/>
    <w:rsid w:val="0062799A"/>
    <w:rsid w:val="006279B8"/>
    <w:rsid w:val="00627CB6"/>
    <w:rsid w:val="00627CBB"/>
    <w:rsid w:val="00627E7E"/>
    <w:rsid w:val="00627F36"/>
    <w:rsid w:val="00630003"/>
    <w:rsid w:val="006300EE"/>
    <w:rsid w:val="00630BAB"/>
    <w:rsid w:val="006315C8"/>
    <w:rsid w:val="00631A48"/>
    <w:rsid w:val="0063209F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487"/>
    <w:rsid w:val="006334E6"/>
    <w:rsid w:val="0063398E"/>
    <w:rsid w:val="006339A2"/>
    <w:rsid w:val="00633A73"/>
    <w:rsid w:val="00633C92"/>
    <w:rsid w:val="00633FCB"/>
    <w:rsid w:val="006342DC"/>
    <w:rsid w:val="006343F3"/>
    <w:rsid w:val="0063484E"/>
    <w:rsid w:val="0063490C"/>
    <w:rsid w:val="00634C19"/>
    <w:rsid w:val="00635047"/>
    <w:rsid w:val="00635118"/>
    <w:rsid w:val="0063540F"/>
    <w:rsid w:val="00635EC5"/>
    <w:rsid w:val="0063634C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AB8"/>
    <w:rsid w:val="00642DBF"/>
    <w:rsid w:val="00642E4A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38B"/>
    <w:rsid w:val="00646810"/>
    <w:rsid w:val="00646C57"/>
    <w:rsid w:val="00647190"/>
    <w:rsid w:val="0064736A"/>
    <w:rsid w:val="0064773B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746"/>
    <w:rsid w:val="0065186F"/>
    <w:rsid w:val="00651CBD"/>
    <w:rsid w:val="00652363"/>
    <w:rsid w:val="00652442"/>
    <w:rsid w:val="00652496"/>
    <w:rsid w:val="00652525"/>
    <w:rsid w:val="00652554"/>
    <w:rsid w:val="0065260D"/>
    <w:rsid w:val="00652FDA"/>
    <w:rsid w:val="0065307F"/>
    <w:rsid w:val="00653602"/>
    <w:rsid w:val="006537BD"/>
    <w:rsid w:val="006537C6"/>
    <w:rsid w:val="00653E49"/>
    <w:rsid w:val="006545FB"/>
    <w:rsid w:val="006549E8"/>
    <w:rsid w:val="0065503C"/>
    <w:rsid w:val="006555D3"/>
    <w:rsid w:val="00655739"/>
    <w:rsid w:val="00655CF1"/>
    <w:rsid w:val="006560B8"/>
    <w:rsid w:val="00656281"/>
    <w:rsid w:val="0065631C"/>
    <w:rsid w:val="00656D2A"/>
    <w:rsid w:val="00656F5F"/>
    <w:rsid w:val="00657278"/>
    <w:rsid w:val="006574B2"/>
    <w:rsid w:val="006578AE"/>
    <w:rsid w:val="00657996"/>
    <w:rsid w:val="00657A44"/>
    <w:rsid w:val="0066015A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D02"/>
    <w:rsid w:val="00663032"/>
    <w:rsid w:val="00663480"/>
    <w:rsid w:val="006634C7"/>
    <w:rsid w:val="00663A38"/>
    <w:rsid w:val="00663B66"/>
    <w:rsid w:val="00663E9F"/>
    <w:rsid w:val="0066428F"/>
    <w:rsid w:val="00664663"/>
    <w:rsid w:val="00664959"/>
    <w:rsid w:val="00664AEF"/>
    <w:rsid w:val="00664E5D"/>
    <w:rsid w:val="006660CA"/>
    <w:rsid w:val="006667E1"/>
    <w:rsid w:val="00666E0E"/>
    <w:rsid w:val="00667417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247A"/>
    <w:rsid w:val="00672513"/>
    <w:rsid w:val="006726AD"/>
    <w:rsid w:val="00672A20"/>
    <w:rsid w:val="00672D63"/>
    <w:rsid w:val="00672E23"/>
    <w:rsid w:val="00672F19"/>
    <w:rsid w:val="00673090"/>
    <w:rsid w:val="00673688"/>
    <w:rsid w:val="006737A8"/>
    <w:rsid w:val="00674232"/>
    <w:rsid w:val="006744D9"/>
    <w:rsid w:val="00674529"/>
    <w:rsid w:val="006746E5"/>
    <w:rsid w:val="006747F5"/>
    <w:rsid w:val="00674A82"/>
    <w:rsid w:val="00675031"/>
    <w:rsid w:val="00675417"/>
    <w:rsid w:val="006757F9"/>
    <w:rsid w:val="0067593C"/>
    <w:rsid w:val="00675D21"/>
    <w:rsid w:val="006765BB"/>
    <w:rsid w:val="0067669D"/>
    <w:rsid w:val="00677082"/>
    <w:rsid w:val="00677317"/>
    <w:rsid w:val="0067757A"/>
    <w:rsid w:val="00677739"/>
    <w:rsid w:val="00677A41"/>
    <w:rsid w:val="00677A7C"/>
    <w:rsid w:val="00677BC3"/>
    <w:rsid w:val="00677D8A"/>
    <w:rsid w:val="006807BF"/>
    <w:rsid w:val="00680A79"/>
    <w:rsid w:val="00680B4A"/>
    <w:rsid w:val="006810C5"/>
    <w:rsid w:val="00681C80"/>
    <w:rsid w:val="00682183"/>
    <w:rsid w:val="00682374"/>
    <w:rsid w:val="0068252F"/>
    <w:rsid w:val="00682898"/>
    <w:rsid w:val="00682B99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D98"/>
    <w:rsid w:val="00686E8B"/>
    <w:rsid w:val="0068702E"/>
    <w:rsid w:val="006871B8"/>
    <w:rsid w:val="006873AA"/>
    <w:rsid w:val="0068745F"/>
    <w:rsid w:val="00687C36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41E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A2D"/>
    <w:rsid w:val="00695B3E"/>
    <w:rsid w:val="00695FBE"/>
    <w:rsid w:val="00696000"/>
    <w:rsid w:val="00696083"/>
    <w:rsid w:val="006964E9"/>
    <w:rsid w:val="00696CB3"/>
    <w:rsid w:val="00696D36"/>
    <w:rsid w:val="00697229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74C"/>
    <w:rsid w:val="006A681F"/>
    <w:rsid w:val="006A6A80"/>
    <w:rsid w:val="006A6C80"/>
    <w:rsid w:val="006A708C"/>
    <w:rsid w:val="006A7338"/>
    <w:rsid w:val="006A73C2"/>
    <w:rsid w:val="006A73FC"/>
    <w:rsid w:val="006A7491"/>
    <w:rsid w:val="006A7570"/>
    <w:rsid w:val="006A75FB"/>
    <w:rsid w:val="006A7633"/>
    <w:rsid w:val="006A77A2"/>
    <w:rsid w:val="006A7AED"/>
    <w:rsid w:val="006A7B00"/>
    <w:rsid w:val="006B01D8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53B"/>
    <w:rsid w:val="006B475A"/>
    <w:rsid w:val="006B4A3D"/>
    <w:rsid w:val="006B4B11"/>
    <w:rsid w:val="006B4EC9"/>
    <w:rsid w:val="006B50D9"/>
    <w:rsid w:val="006B51E3"/>
    <w:rsid w:val="006B5338"/>
    <w:rsid w:val="006B572E"/>
    <w:rsid w:val="006B64C3"/>
    <w:rsid w:val="006B718A"/>
    <w:rsid w:val="006B72E2"/>
    <w:rsid w:val="006B78F1"/>
    <w:rsid w:val="006B7CA2"/>
    <w:rsid w:val="006B7D3D"/>
    <w:rsid w:val="006B7ECC"/>
    <w:rsid w:val="006C0551"/>
    <w:rsid w:val="006C077B"/>
    <w:rsid w:val="006C0787"/>
    <w:rsid w:val="006C0901"/>
    <w:rsid w:val="006C0C5E"/>
    <w:rsid w:val="006C1C4F"/>
    <w:rsid w:val="006C23E7"/>
    <w:rsid w:val="006C23F1"/>
    <w:rsid w:val="006C29D0"/>
    <w:rsid w:val="006C2B96"/>
    <w:rsid w:val="006C2FE7"/>
    <w:rsid w:val="006C356A"/>
    <w:rsid w:val="006C3621"/>
    <w:rsid w:val="006C39B8"/>
    <w:rsid w:val="006C3EB7"/>
    <w:rsid w:val="006C3EF0"/>
    <w:rsid w:val="006C47F8"/>
    <w:rsid w:val="006C4A28"/>
    <w:rsid w:val="006C4C21"/>
    <w:rsid w:val="006C4C6B"/>
    <w:rsid w:val="006C5060"/>
    <w:rsid w:val="006C5092"/>
    <w:rsid w:val="006C5177"/>
    <w:rsid w:val="006C5D92"/>
    <w:rsid w:val="006C6491"/>
    <w:rsid w:val="006C689B"/>
    <w:rsid w:val="006C69B6"/>
    <w:rsid w:val="006C7211"/>
    <w:rsid w:val="006C7A64"/>
    <w:rsid w:val="006D0ACA"/>
    <w:rsid w:val="006D114B"/>
    <w:rsid w:val="006D129B"/>
    <w:rsid w:val="006D2521"/>
    <w:rsid w:val="006D26E5"/>
    <w:rsid w:val="006D282A"/>
    <w:rsid w:val="006D2F2A"/>
    <w:rsid w:val="006D3066"/>
    <w:rsid w:val="006D31F0"/>
    <w:rsid w:val="006D321D"/>
    <w:rsid w:val="006D3F6E"/>
    <w:rsid w:val="006D3FA4"/>
    <w:rsid w:val="006D41A6"/>
    <w:rsid w:val="006D41D0"/>
    <w:rsid w:val="006D4A29"/>
    <w:rsid w:val="006D4BED"/>
    <w:rsid w:val="006D52E6"/>
    <w:rsid w:val="006D531D"/>
    <w:rsid w:val="006D56CD"/>
    <w:rsid w:val="006D5CA6"/>
    <w:rsid w:val="006D61A5"/>
    <w:rsid w:val="006D6613"/>
    <w:rsid w:val="006D684B"/>
    <w:rsid w:val="006D69DD"/>
    <w:rsid w:val="006D6A20"/>
    <w:rsid w:val="006D6E34"/>
    <w:rsid w:val="006D7BE8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3AC"/>
    <w:rsid w:val="006F0430"/>
    <w:rsid w:val="006F0876"/>
    <w:rsid w:val="006F0944"/>
    <w:rsid w:val="006F0E7D"/>
    <w:rsid w:val="006F0E86"/>
    <w:rsid w:val="006F20C6"/>
    <w:rsid w:val="006F20F7"/>
    <w:rsid w:val="006F241F"/>
    <w:rsid w:val="006F2429"/>
    <w:rsid w:val="006F296F"/>
    <w:rsid w:val="006F3129"/>
    <w:rsid w:val="006F3585"/>
    <w:rsid w:val="006F3741"/>
    <w:rsid w:val="006F39B9"/>
    <w:rsid w:val="006F3C96"/>
    <w:rsid w:val="006F3E36"/>
    <w:rsid w:val="006F437E"/>
    <w:rsid w:val="006F448E"/>
    <w:rsid w:val="006F44F4"/>
    <w:rsid w:val="006F4523"/>
    <w:rsid w:val="006F48B8"/>
    <w:rsid w:val="006F59CD"/>
    <w:rsid w:val="006F5B5C"/>
    <w:rsid w:val="006F6A30"/>
    <w:rsid w:val="006F6A85"/>
    <w:rsid w:val="006F7491"/>
    <w:rsid w:val="006F7E30"/>
    <w:rsid w:val="00700206"/>
    <w:rsid w:val="007003BF"/>
    <w:rsid w:val="0070048C"/>
    <w:rsid w:val="00700522"/>
    <w:rsid w:val="00700990"/>
    <w:rsid w:val="00701647"/>
    <w:rsid w:val="00701BFD"/>
    <w:rsid w:val="00701E37"/>
    <w:rsid w:val="00702746"/>
    <w:rsid w:val="00702976"/>
    <w:rsid w:val="00702ADF"/>
    <w:rsid w:val="00702D61"/>
    <w:rsid w:val="00702D90"/>
    <w:rsid w:val="007032BC"/>
    <w:rsid w:val="007033D4"/>
    <w:rsid w:val="007037C8"/>
    <w:rsid w:val="00703BD9"/>
    <w:rsid w:val="007041BB"/>
    <w:rsid w:val="0070439B"/>
    <w:rsid w:val="00704573"/>
    <w:rsid w:val="0070469D"/>
    <w:rsid w:val="00704803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6A"/>
    <w:rsid w:val="00707CF1"/>
    <w:rsid w:val="00710060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3C"/>
    <w:rsid w:val="00712FD2"/>
    <w:rsid w:val="007136CF"/>
    <w:rsid w:val="0071399C"/>
    <w:rsid w:val="00713EDF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99C"/>
    <w:rsid w:val="00717EB8"/>
    <w:rsid w:val="00720266"/>
    <w:rsid w:val="00720308"/>
    <w:rsid w:val="0072035E"/>
    <w:rsid w:val="0072055C"/>
    <w:rsid w:val="0072065A"/>
    <w:rsid w:val="00720764"/>
    <w:rsid w:val="0072092D"/>
    <w:rsid w:val="00720954"/>
    <w:rsid w:val="0072163B"/>
    <w:rsid w:val="00721895"/>
    <w:rsid w:val="00721B7A"/>
    <w:rsid w:val="00721F37"/>
    <w:rsid w:val="00722ACB"/>
    <w:rsid w:val="00722C6E"/>
    <w:rsid w:val="00723276"/>
    <w:rsid w:val="00723490"/>
    <w:rsid w:val="00723757"/>
    <w:rsid w:val="0072376E"/>
    <w:rsid w:val="00723942"/>
    <w:rsid w:val="00723A43"/>
    <w:rsid w:val="00723EDB"/>
    <w:rsid w:val="0072456B"/>
    <w:rsid w:val="007247D3"/>
    <w:rsid w:val="0072529F"/>
    <w:rsid w:val="00725795"/>
    <w:rsid w:val="00725B45"/>
    <w:rsid w:val="00725D12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2134"/>
    <w:rsid w:val="007321DF"/>
    <w:rsid w:val="0073296C"/>
    <w:rsid w:val="00732CBD"/>
    <w:rsid w:val="00732E46"/>
    <w:rsid w:val="00732F2A"/>
    <w:rsid w:val="00732F81"/>
    <w:rsid w:val="0073317B"/>
    <w:rsid w:val="007331B5"/>
    <w:rsid w:val="0073327A"/>
    <w:rsid w:val="00733538"/>
    <w:rsid w:val="00733E98"/>
    <w:rsid w:val="007340DE"/>
    <w:rsid w:val="00734F5C"/>
    <w:rsid w:val="00735064"/>
    <w:rsid w:val="007353D5"/>
    <w:rsid w:val="00735C14"/>
    <w:rsid w:val="00735FD3"/>
    <w:rsid w:val="00736016"/>
    <w:rsid w:val="00736434"/>
    <w:rsid w:val="00736466"/>
    <w:rsid w:val="00736523"/>
    <w:rsid w:val="00736B53"/>
    <w:rsid w:val="007375CB"/>
    <w:rsid w:val="00737795"/>
    <w:rsid w:val="00737975"/>
    <w:rsid w:val="00737B8F"/>
    <w:rsid w:val="00737BB0"/>
    <w:rsid w:val="00737C0D"/>
    <w:rsid w:val="00740584"/>
    <w:rsid w:val="007408D6"/>
    <w:rsid w:val="007411A2"/>
    <w:rsid w:val="0074122B"/>
    <w:rsid w:val="00741479"/>
    <w:rsid w:val="007414A2"/>
    <w:rsid w:val="00741772"/>
    <w:rsid w:val="00741DFF"/>
    <w:rsid w:val="007428EB"/>
    <w:rsid w:val="0074297F"/>
    <w:rsid w:val="00742BB5"/>
    <w:rsid w:val="00742F22"/>
    <w:rsid w:val="007430AA"/>
    <w:rsid w:val="007432EB"/>
    <w:rsid w:val="00743995"/>
    <w:rsid w:val="00743CA3"/>
    <w:rsid w:val="00743DF5"/>
    <w:rsid w:val="00743E4B"/>
    <w:rsid w:val="00744066"/>
    <w:rsid w:val="007440C5"/>
    <w:rsid w:val="00744248"/>
    <w:rsid w:val="00744360"/>
    <w:rsid w:val="0074480E"/>
    <w:rsid w:val="00744D86"/>
    <w:rsid w:val="00744ED0"/>
    <w:rsid w:val="00744F5E"/>
    <w:rsid w:val="007459B4"/>
    <w:rsid w:val="00745D81"/>
    <w:rsid w:val="00745EAC"/>
    <w:rsid w:val="00746105"/>
    <w:rsid w:val="0074615E"/>
    <w:rsid w:val="007463D8"/>
    <w:rsid w:val="00746680"/>
    <w:rsid w:val="00746891"/>
    <w:rsid w:val="00746A21"/>
    <w:rsid w:val="00746D9E"/>
    <w:rsid w:val="00747096"/>
    <w:rsid w:val="00747563"/>
    <w:rsid w:val="00747837"/>
    <w:rsid w:val="00747C3F"/>
    <w:rsid w:val="00747FCF"/>
    <w:rsid w:val="00750091"/>
    <w:rsid w:val="007502F2"/>
    <w:rsid w:val="0075084B"/>
    <w:rsid w:val="00751A24"/>
    <w:rsid w:val="00751F19"/>
    <w:rsid w:val="00752155"/>
    <w:rsid w:val="007526AA"/>
    <w:rsid w:val="0075296D"/>
    <w:rsid w:val="00753296"/>
    <w:rsid w:val="00753477"/>
    <w:rsid w:val="00753645"/>
    <w:rsid w:val="007537AF"/>
    <w:rsid w:val="0075381F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654"/>
    <w:rsid w:val="0075572F"/>
    <w:rsid w:val="00755A54"/>
    <w:rsid w:val="00755C49"/>
    <w:rsid w:val="00755F94"/>
    <w:rsid w:val="007561CC"/>
    <w:rsid w:val="0075621A"/>
    <w:rsid w:val="00756438"/>
    <w:rsid w:val="00756568"/>
    <w:rsid w:val="0075686E"/>
    <w:rsid w:val="007570CE"/>
    <w:rsid w:val="00757880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A7D"/>
    <w:rsid w:val="00761AD1"/>
    <w:rsid w:val="00761FC7"/>
    <w:rsid w:val="007620E3"/>
    <w:rsid w:val="0076226B"/>
    <w:rsid w:val="0076293F"/>
    <w:rsid w:val="00762A09"/>
    <w:rsid w:val="0076369F"/>
    <w:rsid w:val="00763A56"/>
    <w:rsid w:val="00764184"/>
    <w:rsid w:val="00764332"/>
    <w:rsid w:val="007644BC"/>
    <w:rsid w:val="00764B12"/>
    <w:rsid w:val="00764C23"/>
    <w:rsid w:val="00764D82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1F13"/>
    <w:rsid w:val="00772802"/>
    <w:rsid w:val="00772C94"/>
    <w:rsid w:val="00773625"/>
    <w:rsid w:val="007736B3"/>
    <w:rsid w:val="00773969"/>
    <w:rsid w:val="00773A13"/>
    <w:rsid w:val="00773C1D"/>
    <w:rsid w:val="00773CA7"/>
    <w:rsid w:val="00773FEB"/>
    <w:rsid w:val="00774009"/>
    <w:rsid w:val="007746D2"/>
    <w:rsid w:val="00774B90"/>
    <w:rsid w:val="00774E50"/>
    <w:rsid w:val="007752A9"/>
    <w:rsid w:val="00775F95"/>
    <w:rsid w:val="00776650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77635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408"/>
    <w:rsid w:val="00782675"/>
    <w:rsid w:val="0078390D"/>
    <w:rsid w:val="0078397D"/>
    <w:rsid w:val="00784476"/>
    <w:rsid w:val="0078481A"/>
    <w:rsid w:val="0078490F"/>
    <w:rsid w:val="00784C99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AD8"/>
    <w:rsid w:val="0079177F"/>
    <w:rsid w:val="007919F5"/>
    <w:rsid w:val="00791A91"/>
    <w:rsid w:val="00791D40"/>
    <w:rsid w:val="00791DF1"/>
    <w:rsid w:val="0079228A"/>
    <w:rsid w:val="0079232D"/>
    <w:rsid w:val="00792514"/>
    <w:rsid w:val="0079273C"/>
    <w:rsid w:val="007929F3"/>
    <w:rsid w:val="00792CA9"/>
    <w:rsid w:val="007931EB"/>
    <w:rsid w:val="00793A4C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413E"/>
    <w:rsid w:val="007A4322"/>
    <w:rsid w:val="007A4688"/>
    <w:rsid w:val="007A4A36"/>
    <w:rsid w:val="007A509C"/>
    <w:rsid w:val="007A516C"/>
    <w:rsid w:val="007A559F"/>
    <w:rsid w:val="007A58AD"/>
    <w:rsid w:val="007A5CDB"/>
    <w:rsid w:val="007A5FA3"/>
    <w:rsid w:val="007A64C5"/>
    <w:rsid w:val="007A6745"/>
    <w:rsid w:val="007A6E53"/>
    <w:rsid w:val="007A7408"/>
    <w:rsid w:val="007A7B30"/>
    <w:rsid w:val="007A7C9E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E08"/>
    <w:rsid w:val="007B2ED6"/>
    <w:rsid w:val="007B33CF"/>
    <w:rsid w:val="007B35BB"/>
    <w:rsid w:val="007B3634"/>
    <w:rsid w:val="007B3C4A"/>
    <w:rsid w:val="007B47B9"/>
    <w:rsid w:val="007B4A1A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4FF"/>
    <w:rsid w:val="007B7ADB"/>
    <w:rsid w:val="007C00C1"/>
    <w:rsid w:val="007C017B"/>
    <w:rsid w:val="007C067F"/>
    <w:rsid w:val="007C0B6B"/>
    <w:rsid w:val="007C0C5E"/>
    <w:rsid w:val="007C1CD6"/>
    <w:rsid w:val="007C1F20"/>
    <w:rsid w:val="007C27BC"/>
    <w:rsid w:val="007C29CB"/>
    <w:rsid w:val="007C2C90"/>
    <w:rsid w:val="007C3085"/>
    <w:rsid w:val="007C30F9"/>
    <w:rsid w:val="007C33ED"/>
    <w:rsid w:val="007C35BB"/>
    <w:rsid w:val="007C386F"/>
    <w:rsid w:val="007C38AE"/>
    <w:rsid w:val="007C4044"/>
    <w:rsid w:val="007C40CA"/>
    <w:rsid w:val="007C40D1"/>
    <w:rsid w:val="007C45F7"/>
    <w:rsid w:val="007C46B8"/>
    <w:rsid w:val="007C4A76"/>
    <w:rsid w:val="007C4DFF"/>
    <w:rsid w:val="007C4ED1"/>
    <w:rsid w:val="007C575D"/>
    <w:rsid w:val="007C5AE4"/>
    <w:rsid w:val="007C5B6F"/>
    <w:rsid w:val="007C5BBD"/>
    <w:rsid w:val="007C61A9"/>
    <w:rsid w:val="007C6408"/>
    <w:rsid w:val="007C66B5"/>
    <w:rsid w:val="007C7490"/>
    <w:rsid w:val="007C7DE0"/>
    <w:rsid w:val="007C7EB5"/>
    <w:rsid w:val="007D0221"/>
    <w:rsid w:val="007D03DF"/>
    <w:rsid w:val="007D044D"/>
    <w:rsid w:val="007D0749"/>
    <w:rsid w:val="007D0966"/>
    <w:rsid w:val="007D0A4B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E8"/>
    <w:rsid w:val="007D4AEB"/>
    <w:rsid w:val="007D4C1C"/>
    <w:rsid w:val="007D4EFF"/>
    <w:rsid w:val="007D53D0"/>
    <w:rsid w:val="007D5F77"/>
    <w:rsid w:val="007D5FD7"/>
    <w:rsid w:val="007D634C"/>
    <w:rsid w:val="007D63FB"/>
    <w:rsid w:val="007D6497"/>
    <w:rsid w:val="007D6820"/>
    <w:rsid w:val="007D6A5D"/>
    <w:rsid w:val="007D6CF9"/>
    <w:rsid w:val="007D6EBD"/>
    <w:rsid w:val="007D727C"/>
    <w:rsid w:val="007D7461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F67"/>
    <w:rsid w:val="007E3598"/>
    <w:rsid w:val="007E390E"/>
    <w:rsid w:val="007E3C21"/>
    <w:rsid w:val="007E4652"/>
    <w:rsid w:val="007E4808"/>
    <w:rsid w:val="007E48EF"/>
    <w:rsid w:val="007E4921"/>
    <w:rsid w:val="007E4BF3"/>
    <w:rsid w:val="007E5079"/>
    <w:rsid w:val="007E533C"/>
    <w:rsid w:val="007E5678"/>
    <w:rsid w:val="007E5992"/>
    <w:rsid w:val="007E5AF9"/>
    <w:rsid w:val="007E5C59"/>
    <w:rsid w:val="007E5DFB"/>
    <w:rsid w:val="007E5EC6"/>
    <w:rsid w:val="007E6DAB"/>
    <w:rsid w:val="007E6F98"/>
    <w:rsid w:val="007E72C7"/>
    <w:rsid w:val="007E7A46"/>
    <w:rsid w:val="007E7AC7"/>
    <w:rsid w:val="007E7C88"/>
    <w:rsid w:val="007E7DBE"/>
    <w:rsid w:val="007F0A62"/>
    <w:rsid w:val="007F0BDB"/>
    <w:rsid w:val="007F0C03"/>
    <w:rsid w:val="007F0E6A"/>
    <w:rsid w:val="007F12E6"/>
    <w:rsid w:val="007F16C8"/>
    <w:rsid w:val="007F18B5"/>
    <w:rsid w:val="007F1C48"/>
    <w:rsid w:val="007F1C88"/>
    <w:rsid w:val="007F1D39"/>
    <w:rsid w:val="007F1EC1"/>
    <w:rsid w:val="007F1F46"/>
    <w:rsid w:val="007F1FC3"/>
    <w:rsid w:val="007F31B1"/>
    <w:rsid w:val="007F34F1"/>
    <w:rsid w:val="007F410A"/>
    <w:rsid w:val="007F4121"/>
    <w:rsid w:val="007F4333"/>
    <w:rsid w:val="007F471C"/>
    <w:rsid w:val="007F4A00"/>
    <w:rsid w:val="007F4B24"/>
    <w:rsid w:val="007F5415"/>
    <w:rsid w:val="007F5588"/>
    <w:rsid w:val="007F5EF2"/>
    <w:rsid w:val="007F5FE7"/>
    <w:rsid w:val="007F65E0"/>
    <w:rsid w:val="007F6CD9"/>
    <w:rsid w:val="007F6D4E"/>
    <w:rsid w:val="007F6F6A"/>
    <w:rsid w:val="007F7ABC"/>
    <w:rsid w:val="008003C5"/>
    <w:rsid w:val="00800B5D"/>
    <w:rsid w:val="00800BD0"/>
    <w:rsid w:val="00800D83"/>
    <w:rsid w:val="00801050"/>
    <w:rsid w:val="00801171"/>
    <w:rsid w:val="008016EB"/>
    <w:rsid w:val="00801C97"/>
    <w:rsid w:val="00801D4F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65B"/>
    <w:rsid w:val="00804338"/>
    <w:rsid w:val="008046A0"/>
    <w:rsid w:val="00804C4B"/>
    <w:rsid w:val="00804F07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C8"/>
    <w:rsid w:val="00807AD5"/>
    <w:rsid w:val="00807C7C"/>
    <w:rsid w:val="00811196"/>
    <w:rsid w:val="0081150B"/>
    <w:rsid w:val="00811651"/>
    <w:rsid w:val="0081172C"/>
    <w:rsid w:val="00811744"/>
    <w:rsid w:val="00811830"/>
    <w:rsid w:val="00811CCA"/>
    <w:rsid w:val="00811DEB"/>
    <w:rsid w:val="00811EB0"/>
    <w:rsid w:val="00812068"/>
    <w:rsid w:val="008123D3"/>
    <w:rsid w:val="0081248D"/>
    <w:rsid w:val="00812D70"/>
    <w:rsid w:val="00813468"/>
    <w:rsid w:val="008138BA"/>
    <w:rsid w:val="00813B1A"/>
    <w:rsid w:val="00813E9A"/>
    <w:rsid w:val="00814187"/>
    <w:rsid w:val="008143D4"/>
    <w:rsid w:val="008145C8"/>
    <w:rsid w:val="00814A5B"/>
    <w:rsid w:val="00814DEE"/>
    <w:rsid w:val="00814DF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24A"/>
    <w:rsid w:val="00820261"/>
    <w:rsid w:val="00820398"/>
    <w:rsid w:val="00820518"/>
    <w:rsid w:val="00820532"/>
    <w:rsid w:val="00820603"/>
    <w:rsid w:val="00820CD6"/>
    <w:rsid w:val="00820CDC"/>
    <w:rsid w:val="00821085"/>
    <w:rsid w:val="00821559"/>
    <w:rsid w:val="0082194A"/>
    <w:rsid w:val="00821BA2"/>
    <w:rsid w:val="00821D1C"/>
    <w:rsid w:val="008225C0"/>
    <w:rsid w:val="0082261B"/>
    <w:rsid w:val="008226B0"/>
    <w:rsid w:val="008226F2"/>
    <w:rsid w:val="0082330E"/>
    <w:rsid w:val="00823388"/>
    <w:rsid w:val="00823B85"/>
    <w:rsid w:val="00823F38"/>
    <w:rsid w:val="0082401C"/>
    <w:rsid w:val="00824169"/>
    <w:rsid w:val="008242BB"/>
    <w:rsid w:val="00824425"/>
    <w:rsid w:val="0082454E"/>
    <w:rsid w:val="00824728"/>
    <w:rsid w:val="0082499C"/>
    <w:rsid w:val="008249F9"/>
    <w:rsid w:val="00824D89"/>
    <w:rsid w:val="00824F1D"/>
    <w:rsid w:val="0082509C"/>
    <w:rsid w:val="008259F7"/>
    <w:rsid w:val="00825C60"/>
    <w:rsid w:val="00825C82"/>
    <w:rsid w:val="00825F56"/>
    <w:rsid w:val="0082619D"/>
    <w:rsid w:val="00826379"/>
    <w:rsid w:val="0082639A"/>
    <w:rsid w:val="00826C0D"/>
    <w:rsid w:val="00826F42"/>
    <w:rsid w:val="0082748F"/>
    <w:rsid w:val="008275BA"/>
    <w:rsid w:val="008276FF"/>
    <w:rsid w:val="00827F32"/>
    <w:rsid w:val="00827F81"/>
    <w:rsid w:val="00830542"/>
    <w:rsid w:val="00830547"/>
    <w:rsid w:val="00830D1B"/>
    <w:rsid w:val="00830DAE"/>
    <w:rsid w:val="00830F12"/>
    <w:rsid w:val="00831071"/>
    <w:rsid w:val="00831B0B"/>
    <w:rsid w:val="00831F5B"/>
    <w:rsid w:val="00831FA9"/>
    <w:rsid w:val="00832789"/>
    <w:rsid w:val="008329DA"/>
    <w:rsid w:val="00832C24"/>
    <w:rsid w:val="0083341B"/>
    <w:rsid w:val="008335AF"/>
    <w:rsid w:val="00833B4C"/>
    <w:rsid w:val="00834147"/>
    <w:rsid w:val="0083422A"/>
    <w:rsid w:val="008352C2"/>
    <w:rsid w:val="008353BD"/>
    <w:rsid w:val="00835BD4"/>
    <w:rsid w:val="00835C6E"/>
    <w:rsid w:val="00835D68"/>
    <w:rsid w:val="00835EE9"/>
    <w:rsid w:val="008364B8"/>
    <w:rsid w:val="00836553"/>
    <w:rsid w:val="00836B60"/>
    <w:rsid w:val="00836EE0"/>
    <w:rsid w:val="0083709A"/>
    <w:rsid w:val="008370C3"/>
    <w:rsid w:val="008372B2"/>
    <w:rsid w:val="0083736D"/>
    <w:rsid w:val="008377CE"/>
    <w:rsid w:val="00837C8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B2A"/>
    <w:rsid w:val="00842C7D"/>
    <w:rsid w:val="00842D16"/>
    <w:rsid w:val="00842D5D"/>
    <w:rsid w:val="00842F3E"/>
    <w:rsid w:val="00843301"/>
    <w:rsid w:val="00843342"/>
    <w:rsid w:val="0084383B"/>
    <w:rsid w:val="00843F5C"/>
    <w:rsid w:val="00844233"/>
    <w:rsid w:val="0084498F"/>
    <w:rsid w:val="00844D6F"/>
    <w:rsid w:val="008450FB"/>
    <w:rsid w:val="00845155"/>
    <w:rsid w:val="00845158"/>
    <w:rsid w:val="008451BC"/>
    <w:rsid w:val="00845767"/>
    <w:rsid w:val="00846631"/>
    <w:rsid w:val="0084671F"/>
    <w:rsid w:val="00846729"/>
    <w:rsid w:val="008467FD"/>
    <w:rsid w:val="00847156"/>
    <w:rsid w:val="008472F1"/>
    <w:rsid w:val="008478B0"/>
    <w:rsid w:val="008479FF"/>
    <w:rsid w:val="00847C99"/>
    <w:rsid w:val="00847DE2"/>
    <w:rsid w:val="00847E26"/>
    <w:rsid w:val="00847FA4"/>
    <w:rsid w:val="00850816"/>
    <w:rsid w:val="00850F5D"/>
    <w:rsid w:val="0085118B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0B"/>
    <w:rsid w:val="008543F8"/>
    <w:rsid w:val="00854628"/>
    <w:rsid w:val="00854AD2"/>
    <w:rsid w:val="00854E64"/>
    <w:rsid w:val="00855573"/>
    <w:rsid w:val="0085582E"/>
    <w:rsid w:val="00856134"/>
    <w:rsid w:val="00856200"/>
    <w:rsid w:val="008565AF"/>
    <w:rsid w:val="00856B89"/>
    <w:rsid w:val="00857291"/>
    <w:rsid w:val="008576A8"/>
    <w:rsid w:val="0085770A"/>
    <w:rsid w:val="00857AFF"/>
    <w:rsid w:val="00857BDB"/>
    <w:rsid w:val="00857DE6"/>
    <w:rsid w:val="008605C8"/>
    <w:rsid w:val="00860863"/>
    <w:rsid w:val="008608CB"/>
    <w:rsid w:val="00860A3D"/>
    <w:rsid w:val="00860E03"/>
    <w:rsid w:val="00860F70"/>
    <w:rsid w:val="00861D29"/>
    <w:rsid w:val="00861F4C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9D1"/>
    <w:rsid w:val="00872B0A"/>
    <w:rsid w:val="00872B3D"/>
    <w:rsid w:val="00872D11"/>
    <w:rsid w:val="00872FA9"/>
    <w:rsid w:val="0087335A"/>
    <w:rsid w:val="008734BE"/>
    <w:rsid w:val="00873597"/>
    <w:rsid w:val="008737F5"/>
    <w:rsid w:val="00873867"/>
    <w:rsid w:val="00873C8A"/>
    <w:rsid w:val="00873DE3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63CA"/>
    <w:rsid w:val="00876646"/>
    <w:rsid w:val="00876901"/>
    <w:rsid w:val="00876C39"/>
    <w:rsid w:val="0087741D"/>
    <w:rsid w:val="0087742F"/>
    <w:rsid w:val="008778ED"/>
    <w:rsid w:val="00877D3E"/>
    <w:rsid w:val="00877E67"/>
    <w:rsid w:val="00880587"/>
    <w:rsid w:val="00880A3C"/>
    <w:rsid w:val="008810FD"/>
    <w:rsid w:val="008811FC"/>
    <w:rsid w:val="00881218"/>
    <w:rsid w:val="0088128B"/>
    <w:rsid w:val="0088146C"/>
    <w:rsid w:val="008819FC"/>
    <w:rsid w:val="00881BE2"/>
    <w:rsid w:val="00881C0C"/>
    <w:rsid w:val="00881C30"/>
    <w:rsid w:val="00881C42"/>
    <w:rsid w:val="00881E9E"/>
    <w:rsid w:val="00882690"/>
    <w:rsid w:val="008826D9"/>
    <w:rsid w:val="008828EC"/>
    <w:rsid w:val="00882D81"/>
    <w:rsid w:val="0088376B"/>
    <w:rsid w:val="00883EA7"/>
    <w:rsid w:val="0088417C"/>
    <w:rsid w:val="00884264"/>
    <w:rsid w:val="008842F8"/>
    <w:rsid w:val="008844B8"/>
    <w:rsid w:val="00884718"/>
    <w:rsid w:val="008847AA"/>
    <w:rsid w:val="0088482B"/>
    <w:rsid w:val="00884A95"/>
    <w:rsid w:val="00884D7F"/>
    <w:rsid w:val="0088589E"/>
    <w:rsid w:val="00885F2C"/>
    <w:rsid w:val="008863A7"/>
    <w:rsid w:val="0088644C"/>
    <w:rsid w:val="0088674E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0D7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8E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472"/>
    <w:rsid w:val="00896929"/>
    <w:rsid w:val="00896B68"/>
    <w:rsid w:val="00896BE0"/>
    <w:rsid w:val="00896E9B"/>
    <w:rsid w:val="00896FB0"/>
    <w:rsid w:val="00897124"/>
    <w:rsid w:val="00897500"/>
    <w:rsid w:val="00897B61"/>
    <w:rsid w:val="00897BC4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DB0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C06"/>
    <w:rsid w:val="008A5EA2"/>
    <w:rsid w:val="008A5ED1"/>
    <w:rsid w:val="008A5F9C"/>
    <w:rsid w:val="008A6257"/>
    <w:rsid w:val="008A68A0"/>
    <w:rsid w:val="008A6B55"/>
    <w:rsid w:val="008A6CAB"/>
    <w:rsid w:val="008A6E2C"/>
    <w:rsid w:val="008A71BE"/>
    <w:rsid w:val="008A7E42"/>
    <w:rsid w:val="008A7E44"/>
    <w:rsid w:val="008B00C1"/>
    <w:rsid w:val="008B081B"/>
    <w:rsid w:val="008B0841"/>
    <w:rsid w:val="008B1768"/>
    <w:rsid w:val="008B24D4"/>
    <w:rsid w:val="008B274E"/>
    <w:rsid w:val="008B2CE4"/>
    <w:rsid w:val="008B2F81"/>
    <w:rsid w:val="008B30B6"/>
    <w:rsid w:val="008B356E"/>
    <w:rsid w:val="008B3B46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60E"/>
    <w:rsid w:val="008C17E7"/>
    <w:rsid w:val="008C186E"/>
    <w:rsid w:val="008C1C0D"/>
    <w:rsid w:val="008C1F76"/>
    <w:rsid w:val="008C2203"/>
    <w:rsid w:val="008C2295"/>
    <w:rsid w:val="008C24CC"/>
    <w:rsid w:val="008C2D8F"/>
    <w:rsid w:val="008C34AB"/>
    <w:rsid w:val="008C370D"/>
    <w:rsid w:val="008C37FF"/>
    <w:rsid w:val="008C3A55"/>
    <w:rsid w:val="008C3C25"/>
    <w:rsid w:val="008C3D7B"/>
    <w:rsid w:val="008C3E91"/>
    <w:rsid w:val="008C45F1"/>
    <w:rsid w:val="008C4786"/>
    <w:rsid w:val="008C482D"/>
    <w:rsid w:val="008C4FF9"/>
    <w:rsid w:val="008C5494"/>
    <w:rsid w:val="008C581B"/>
    <w:rsid w:val="008C584E"/>
    <w:rsid w:val="008C646D"/>
    <w:rsid w:val="008C70FB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8B2"/>
    <w:rsid w:val="008D7990"/>
    <w:rsid w:val="008D7BE2"/>
    <w:rsid w:val="008D7F56"/>
    <w:rsid w:val="008E051E"/>
    <w:rsid w:val="008E0AF5"/>
    <w:rsid w:val="008E0E95"/>
    <w:rsid w:val="008E133C"/>
    <w:rsid w:val="008E14C8"/>
    <w:rsid w:val="008E19EE"/>
    <w:rsid w:val="008E1AEF"/>
    <w:rsid w:val="008E1BB3"/>
    <w:rsid w:val="008E2081"/>
    <w:rsid w:val="008E24AA"/>
    <w:rsid w:val="008E290F"/>
    <w:rsid w:val="008E31F3"/>
    <w:rsid w:val="008E421B"/>
    <w:rsid w:val="008E4243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63E9"/>
    <w:rsid w:val="008E6689"/>
    <w:rsid w:val="008E66BE"/>
    <w:rsid w:val="008E67B9"/>
    <w:rsid w:val="008E7694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686"/>
    <w:rsid w:val="008F4835"/>
    <w:rsid w:val="008F4889"/>
    <w:rsid w:val="008F4BC4"/>
    <w:rsid w:val="008F525D"/>
    <w:rsid w:val="008F5E74"/>
    <w:rsid w:val="008F5FB3"/>
    <w:rsid w:val="008F6EEF"/>
    <w:rsid w:val="008F7620"/>
    <w:rsid w:val="008F7632"/>
    <w:rsid w:val="008F7AB2"/>
    <w:rsid w:val="0090041C"/>
    <w:rsid w:val="009008AE"/>
    <w:rsid w:val="009009ED"/>
    <w:rsid w:val="00900BC6"/>
    <w:rsid w:val="00900C85"/>
    <w:rsid w:val="00900E79"/>
    <w:rsid w:val="0090132E"/>
    <w:rsid w:val="00901E27"/>
    <w:rsid w:val="00902220"/>
    <w:rsid w:val="00902390"/>
    <w:rsid w:val="009029F7"/>
    <w:rsid w:val="00902A27"/>
    <w:rsid w:val="00902D82"/>
    <w:rsid w:val="00903280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1023B"/>
    <w:rsid w:val="009103BB"/>
    <w:rsid w:val="009105C2"/>
    <w:rsid w:val="00910A71"/>
    <w:rsid w:val="00910B43"/>
    <w:rsid w:val="00910F6C"/>
    <w:rsid w:val="00911DAC"/>
    <w:rsid w:val="0091245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5E7"/>
    <w:rsid w:val="0091473D"/>
    <w:rsid w:val="009147D6"/>
    <w:rsid w:val="00914831"/>
    <w:rsid w:val="00914E22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585"/>
    <w:rsid w:val="00916872"/>
    <w:rsid w:val="00916CFB"/>
    <w:rsid w:val="00917BB7"/>
    <w:rsid w:val="00920143"/>
    <w:rsid w:val="00920B64"/>
    <w:rsid w:val="0092114F"/>
    <w:rsid w:val="009214E8"/>
    <w:rsid w:val="009215D5"/>
    <w:rsid w:val="009216C8"/>
    <w:rsid w:val="009217D8"/>
    <w:rsid w:val="00921D8C"/>
    <w:rsid w:val="00921DA1"/>
    <w:rsid w:val="0092226C"/>
    <w:rsid w:val="00922C0B"/>
    <w:rsid w:val="00922D57"/>
    <w:rsid w:val="00923239"/>
    <w:rsid w:val="0092346A"/>
    <w:rsid w:val="00923684"/>
    <w:rsid w:val="0092376A"/>
    <w:rsid w:val="00923872"/>
    <w:rsid w:val="00924112"/>
    <w:rsid w:val="00924349"/>
    <w:rsid w:val="00924653"/>
    <w:rsid w:val="009249E8"/>
    <w:rsid w:val="00924B82"/>
    <w:rsid w:val="00924FB8"/>
    <w:rsid w:val="0092533E"/>
    <w:rsid w:val="00925375"/>
    <w:rsid w:val="0092541C"/>
    <w:rsid w:val="009256B9"/>
    <w:rsid w:val="00925804"/>
    <w:rsid w:val="00925927"/>
    <w:rsid w:val="009264CD"/>
    <w:rsid w:val="00926E81"/>
    <w:rsid w:val="00926F96"/>
    <w:rsid w:val="00927CD7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1FFE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A72"/>
    <w:rsid w:val="00936FB5"/>
    <w:rsid w:val="00937B68"/>
    <w:rsid w:val="00937FD4"/>
    <w:rsid w:val="00940228"/>
    <w:rsid w:val="00940265"/>
    <w:rsid w:val="009402FC"/>
    <w:rsid w:val="00940954"/>
    <w:rsid w:val="00941066"/>
    <w:rsid w:val="00941136"/>
    <w:rsid w:val="00941D95"/>
    <w:rsid w:val="0094216A"/>
    <w:rsid w:val="00942494"/>
    <w:rsid w:val="009424FF"/>
    <w:rsid w:val="00942CBC"/>
    <w:rsid w:val="00942F10"/>
    <w:rsid w:val="00943375"/>
    <w:rsid w:val="009434DE"/>
    <w:rsid w:val="00943D1C"/>
    <w:rsid w:val="009445C8"/>
    <w:rsid w:val="0094498F"/>
    <w:rsid w:val="00944EC9"/>
    <w:rsid w:val="00944EDA"/>
    <w:rsid w:val="00945793"/>
    <w:rsid w:val="0094584C"/>
    <w:rsid w:val="00945A02"/>
    <w:rsid w:val="00945E48"/>
    <w:rsid w:val="00946676"/>
    <w:rsid w:val="009468ED"/>
    <w:rsid w:val="00946E13"/>
    <w:rsid w:val="00947277"/>
    <w:rsid w:val="0094765A"/>
    <w:rsid w:val="00947A73"/>
    <w:rsid w:val="00947AB7"/>
    <w:rsid w:val="00947EA2"/>
    <w:rsid w:val="0095027A"/>
    <w:rsid w:val="0095066F"/>
    <w:rsid w:val="00950ACF"/>
    <w:rsid w:val="009515F9"/>
    <w:rsid w:val="0095188F"/>
    <w:rsid w:val="0095199B"/>
    <w:rsid w:val="00951AB8"/>
    <w:rsid w:val="00951C68"/>
    <w:rsid w:val="009525EC"/>
    <w:rsid w:val="00952661"/>
    <w:rsid w:val="00952719"/>
    <w:rsid w:val="009529E8"/>
    <w:rsid w:val="00952AAE"/>
    <w:rsid w:val="00952CA4"/>
    <w:rsid w:val="00952F8B"/>
    <w:rsid w:val="009530A4"/>
    <w:rsid w:val="00953210"/>
    <w:rsid w:val="0095347E"/>
    <w:rsid w:val="0095358E"/>
    <w:rsid w:val="0095373D"/>
    <w:rsid w:val="009537D6"/>
    <w:rsid w:val="00953928"/>
    <w:rsid w:val="00953BCE"/>
    <w:rsid w:val="00953BE0"/>
    <w:rsid w:val="00953ED7"/>
    <w:rsid w:val="009542A7"/>
    <w:rsid w:val="00954354"/>
    <w:rsid w:val="009548A0"/>
    <w:rsid w:val="00954904"/>
    <w:rsid w:val="00954FE3"/>
    <w:rsid w:val="00955358"/>
    <w:rsid w:val="00955E4E"/>
    <w:rsid w:val="00956405"/>
    <w:rsid w:val="00956A69"/>
    <w:rsid w:val="00957007"/>
    <w:rsid w:val="0095748F"/>
    <w:rsid w:val="00957601"/>
    <w:rsid w:val="0095762A"/>
    <w:rsid w:val="009578DA"/>
    <w:rsid w:val="009603C3"/>
    <w:rsid w:val="009604DD"/>
    <w:rsid w:val="009606C2"/>
    <w:rsid w:val="009606CE"/>
    <w:rsid w:val="009609FC"/>
    <w:rsid w:val="00960B59"/>
    <w:rsid w:val="00960FB5"/>
    <w:rsid w:val="00961194"/>
    <w:rsid w:val="009616F0"/>
    <w:rsid w:val="00961855"/>
    <w:rsid w:val="00961D28"/>
    <w:rsid w:val="00961E1E"/>
    <w:rsid w:val="00961F4E"/>
    <w:rsid w:val="00961FC6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1A5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2D4"/>
    <w:rsid w:val="00972409"/>
    <w:rsid w:val="0097243F"/>
    <w:rsid w:val="009724AB"/>
    <w:rsid w:val="0097297C"/>
    <w:rsid w:val="00973268"/>
    <w:rsid w:val="00973512"/>
    <w:rsid w:val="00973611"/>
    <w:rsid w:val="00973752"/>
    <w:rsid w:val="009738FD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6C39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3072"/>
    <w:rsid w:val="00983279"/>
    <w:rsid w:val="00983285"/>
    <w:rsid w:val="009834CA"/>
    <w:rsid w:val="00983511"/>
    <w:rsid w:val="00983745"/>
    <w:rsid w:val="00983804"/>
    <w:rsid w:val="00983861"/>
    <w:rsid w:val="00983A01"/>
    <w:rsid w:val="00983DF9"/>
    <w:rsid w:val="00983E8B"/>
    <w:rsid w:val="0098410A"/>
    <w:rsid w:val="00984436"/>
    <w:rsid w:val="0098474F"/>
    <w:rsid w:val="009848DF"/>
    <w:rsid w:val="00984C8E"/>
    <w:rsid w:val="00985045"/>
    <w:rsid w:val="00985C93"/>
    <w:rsid w:val="00985F64"/>
    <w:rsid w:val="0098659A"/>
    <w:rsid w:val="009865D0"/>
    <w:rsid w:val="00986606"/>
    <w:rsid w:val="00986E4B"/>
    <w:rsid w:val="009870BC"/>
    <w:rsid w:val="009873BD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B7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4C6"/>
    <w:rsid w:val="009A1FB2"/>
    <w:rsid w:val="009A2278"/>
    <w:rsid w:val="009A2285"/>
    <w:rsid w:val="009A292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D5F"/>
    <w:rsid w:val="009A5F36"/>
    <w:rsid w:val="009A60CE"/>
    <w:rsid w:val="009A63AA"/>
    <w:rsid w:val="009A6449"/>
    <w:rsid w:val="009A69A3"/>
    <w:rsid w:val="009A6DE6"/>
    <w:rsid w:val="009A751B"/>
    <w:rsid w:val="009A757E"/>
    <w:rsid w:val="009A769B"/>
    <w:rsid w:val="009A782C"/>
    <w:rsid w:val="009A78CF"/>
    <w:rsid w:val="009A7D2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6D5"/>
    <w:rsid w:val="009B3C4E"/>
    <w:rsid w:val="009B42D2"/>
    <w:rsid w:val="009B47B0"/>
    <w:rsid w:val="009B50C6"/>
    <w:rsid w:val="009B5117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9FB"/>
    <w:rsid w:val="009C4E61"/>
    <w:rsid w:val="009C4E9C"/>
    <w:rsid w:val="009C5103"/>
    <w:rsid w:val="009C5262"/>
    <w:rsid w:val="009C55C1"/>
    <w:rsid w:val="009C5B4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30"/>
    <w:rsid w:val="009D1876"/>
    <w:rsid w:val="009D1BBD"/>
    <w:rsid w:val="009D1C05"/>
    <w:rsid w:val="009D1C85"/>
    <w:rsid w:val="009D1E93"/>
    <w:rsid w:val="009D2950"/>
    <w:rsid w:val="009D2D51"/>
    <w:rsid w:val="009D3204"/>
    <w:rsid w:val="009D3728"/>
    <w:rsid w:val="009D39EF"/>
    <w:rsid w:val="009D3AC7"/>
    <w:rsid w:val="009D3CF9"/>
    <w:rsid w:val="009D3F9D"/>
    <w:rsid w:val="009D3FE0"/>
    <w:rsid w:val="009D4193"/>
    <w:rsid w:val="009D4F39"/>
    <w:rsid w:val="009D4F6A"/>
    <w:rsid w:val="009D5FC6"/>
    <w:rsid w:val="009D648D"/>
    <w:rsid w:val="009D6496"/>
    <w:rsid w:val="009D685E"/>
    <w:rsid w:val="009D7139"/>
    <w:rsid w:val="009D73C4"/>
    <w:rsid w:val="009D7496"/>
    <w:rsid w:val="009D7C3D"/>
    <w:rsid w:val="009D7C70"/>
    <w:rsid w:val="009D7DCE"/>
    <w:rsid w:val="009E09EC"/>
    <w:rsid w:val="009E0A7E"/>
    <w:rsid w:val="009E0E7A"/>
    <w:rsid w:val="009E0EEB"/>
    <w:rsid w:val="009E147E"/>
    <w:rsid w:val="009E1D91"/>
    <w:rsid w:val="009E2042"/>
    <w:rsid w:val="009E20AC"/>
    <w:rsid w:val="009E2216"/>
    <w:rsid w:val="009E2979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DA5"/>
    <w:rsid w:val="009E4EF7"/>
    <w:rsid w:val="009E4F15"/>
    <w:rsid w:val="009E50AD"/>
    <w:rsid w:val="009E50DD"/>
    <w:rsid w:val="009E558C"/>
    <w:rsid w:val="009E5A50"/>
    <w:rsid w:val="009E5ABC"/>
    <w:rsid w:val="009E5C3A"/>
    <w:rsid w:val="009E5F42"/>
    <w:rsid w:val="009E6974"/>
    <w:rsid w:val="009E6AC1"/>
    <w:rsid w:val="009E77D6"/>
    <w:rsid w:val="009E7CC0"/>
    <w:rsid w:val="009F004B"/>
    <w:rsid w:val="009F013D"/>
    <w:rsid w:val="009F0D9C"/>
    <w:rsid w:val="009F0F53"/>
    <w:rsid w:val="009F1424"/>
    <w:rsid w:val="009F1874"/>
    <w:rsid w:val="009F1BFC"/>
    <w:rsid w:val="009F1D43"/>
    <w:rsid w:val="009F2E1F"/>
    <w:rsid w:val="009F2EFC"/>
    <w:rsid w:val="009F37F5"/>
    <w:rsid w:val="009F3ABE"/>
    <w:rsid w:val="009F3F3F"/>
    <w:rsid w:val="009F3F7F"/>
    <w:rsid w:val="009F4150"/>
    <w:rsid w:val="009F42CA"/>
    <w:rsid w:val="009F48BF"/>
    <w:rsid w:val="009F4D6A"/>
    <w:rsid w:val="009F55A3"/>
    <w:rsid w:val="009F5736"/>
    <w:rsid w:val="009F5A87"/>
    <w:rsid w:val="009F6408"/>
    <w:rsid w:val="009F643F"/>
    <w:rsid w:val="009F6A94"/>
    <w:rsid w:val="009F77BA"/>
    <w:rsid w:val="009F79C5"/>
    <w:rsid w:val="009F7B27"/>
    <w:rsid w:val="009F7BA5"/>
    <w:rsid w:val="009F7CD7"/>
    <w:rsid w:val="009F7DCA"/>
    <w:rsid w:val="00A00194"/>
    <w:rsid w:val="00A003EF"/>
    <w:rsid w:val="00A00419"/>
    <w:rsid w:val="00A0086E"/>
    <w:rsid w:val="00A00D33"/>
    <w:rsid w:val="00A00E81"/>
    <w:rsid w:val="00A01E86"/>
    <w:rsid w:val="00A020A0"/>
    <w:rsid w:val="00A021DE"/>
    <w:rsid w:val="00A02A7D"/>
    <w:rsid w:val="00A02B15"/>
    <w:rsid w:val="00A02B9D"/>
    <w:rsid w:val="00A02C46"/>
    <w:rsid w:val="00A02EDB"/>
    <w:rsid w:val="00A0328F"/>
    <w:rsid w:val="00A035EF"/>
    <w:rsid w:val="00A038A2"/>
    <w:rsid w:val="00A039A3"/>
    <w:rsid w:val="00A03E6F"/>
    <w:rsid w:val="00A040D8"/>
    <w:rsid w:val="00A04433"/>
    <w:rsid w:val="00A04497"/>
    <w:rsid w:val="00A044EF"/>
    <w:rsid w:val="00A04595"/>
    <w:rsid w:val="00A04D43"/>
    <w:rsid w:val="00A054DC"/>
    <w:rsid w:val="00A05705"/>
    <w:rsid w:val="00A059F8"/>
    <w:rsid w:val="00A05B0E"/>
    <w:rsid w:val="00A0602C"/>
    <w:rsid w:val="00A06311"/>
    <w:rsid w:val="00A0658B"/>
    <w:rsid w:val="00A06A75"/>
    <w:rsid w:val="00A06F6A"/>
    <w:rsid w:val="00A07144"/>
    <w:rsid w:val="00A10594"/>
    <w:rsid w:val="00A1079C"/>
    <w:rsid w:val="00A10CC4"/>
    <w:rsid w:val="00A11B6F"/>
    <w:rsid w:val="00A11E1A"/>
    <w:rsid w:val="00A120A7"/>
    <w:rsid w:val="00A120E6"/>
    <w:rsid w:val="00A12241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17C"/>
    <w:rsid w:val="00A14261"/>
    <w:rsid w:val="00A146DD"/>
    <w:rsid w:val="00A15077"/>
    <w:rsid w:val="00A1527A"/>
    <w:rsid w:val="00A15E47"/>
    <w:rsid w:val="00A160A3"/>
    <w:rsid w:val="00A161C2"/>
    <w:rsid w:val="00A1660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5F8"/>
    <w:rsid w:val="00A20754"/>
    <w:rsid w:val="00A2085A"/>
    <w:rsid w:val="00A20CD9"/>
    <w:rsid w:val="00A20DB8"/>
    <w:rsid w:val="00A20F07"/>
    <w:rsid w:val="00A20F97"/>
    <w:rsid w:val="00A219AE"/>
    <w:rsid w:val="00A21A49"/>
    <w:rsid w:val="00A21BC3"/>
    <w:rsid w:val="00A21BEC"/>
    <w:rsid w:val="00A21D85"/>
    <w:rsid w:val="00A22300"/>
    <w:rsid w:val="00A22485"/>
    <w:rsid w:val="00A22A61"/>
    <w:rsid w:val="00A22C18"/>
    <w:rsid w:val="00A22D96"/>
    <w:rsid w:val="00A231B4"/>
    <w:rsid w:val="00A231EE"/>
    <w:rsid w:val="00A23898"/>
    <w:rsid w:val="00A24287"/>
    <w:rsid w:val="00A242B1"/>
    <w:rsid w:val="00A245B6"/>
    <w:rsid w:val="00A2464C"/>
    <w:rsid w:val="00A24726"/>
    <w:rsid w:val="00A2516A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AE2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21E9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8"/>
    <w:rsid w:val="00A34F89"/>
    <w:rsid w:val="00A3525E"/>
    <w:rsid w:val="00A35331"/>
    <w:rsid w:val="00A357EA"/>
    <w:rsid w:val="00A35C28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D5D"/>
    <w:rsid w:val="00A37E1B"/>
    <w:rsid w:val="00A402E6"/>
    <w:rsid w:val="00A4033A"/>
    <w:rsid w:val="00A404B1"/>
    <w:rsid w:val="00A405DD"/>
    <w:rsid w:val="00A40E12"/>
    <w:rsid w:val="00A410ED"/>
    <w:rsid w:val="00A41535"/>
    <w:rsid w:val="00A4156F"/>
    <w:rsid w:val="00A416D0"/>
    <w:rsid w:val="00A418DB"/>
    <w:rsid w:val="00A41DFD"/>
    <w:rsid w:val="00A42135"/>
    <w:rsid w:val="00A421E2"/>
    <w:rsid w:val="00A42676"/>
    <w:rsid w:val="00A42DA9"/>
    <w:rsid w:val="00A42E10"/>
    <w:rsid w:val="00A4328F"/>
    <w:rsid w:val="00A43969"/>
    <w:rsid w:val="00A43AD8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6F2B"/>
    <w:rsid w:val="00A471D6"/>
    <w:rsid w:val="00A47531"/>
    <w:rsid w:val="00A47966"/>
    <w:rsid w:val="00A5014F"/>
    <w:rsid w:val="00A501E3"/>
    <w:rsid w:val="00A50358"/>
    <w:rsid w:val="00A51699"/>
    <w:rsid w:val="00A51E3F"/>
    <w:rsid w:val="00A52231"/>
    <w:rsid w:val="00A5242A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66"/>
    <w:rsid w:val="00A54676"/>
    <w:rsid w:val="00A54705"/>
    <w:rsid w:val="00A54BDD"/>
    <w:rsid w:val="00A54C02"/>
    <w:rsid w:val="00A5508F"/>
    <w:rsid w:val="00A55196"/>
    <w:rsid w:val="00A55890"/>
    <w:rsid w:val="00A55925"/>
    <w:rsid w:val="00A55ED4"/>
    <w:rsid w:val="00A562CB"/>
    <w:rsid w:val="00A5654A"/>
    <w:rsid w:val="00A56824"/>
    <w:rsid w:val="00A5687A"/>
    <w:rsid w:val="00A56C06"/>
    <w:rsid w:val="00A57008"/>
    <w:rsid w:val="00A570A1"/>
    <w:rsid w:val="00A5719B"/>
    <w:rsid w:val="00A574A8"/>
    <w:rsid w:val="00A578FD"/>
    <w:rsid w:val="00A57930"/>
    <w:rsid w:val="00A57E65"/>
    <w:rsid w:val="00A60334"/>
    <w:rsid w:val="00A60A46"/>
    <w:rsid w:val="00A60D12"/>
    <w:rsid w:val="00A617C8"/>
    <w:rsid w:val="00A61848"/>
    <w:rsid w:val="00A61D40"/>
    <w:rsid w:val="00A61EDA"/>
    <w:rsid w:val="00A61F5E"/>
    <w:rsid w:val="00A61FFB"/>
    <w:rsid w:val="00A62910"/>
    <w:rsid w:val="00A62AED"/>
    <w:rsid w:val="00A63039"/>
    <w:rsid w:val="00A634FA"/>
    <w:rsid w:val="00A63641"/>
    <w:rsid w:val="00A63BB5"/>
    <w:rsid w:val="00A63E21"/>
    <w:rsid w:val="00A649AC"/>
    <w:rsid w:val="00A64C50"/>
    <w:rsid w:val="00A6508D"/>
    <w:rsid w:val="00A652FD"/>
    <w:rsid w:val="00A65631"/>
    <w:rsid w:val="00A65990"/>
    <w:rsid w:val="00A65E49"/>
    <w:rsid w:val="00A66428"/>
    <w:rsid w:val="00A6643F"/>
    <w:rsid w:val="00A664FA"/>
    <w:rsid w:val="00A6659C"/>
    <w:rsid w:val="00A669B5"/>
    <w:rsid w:val="00A66CA8"/>
    <w:rsid w:val="00A66CE2"/>
    <w:rsid w:val="00A671C0"/>
    <w:rsid w:val="00A676E9"/>
    <w:rsid w:val="00A676F3"/>
    <w:rsid w:val="00A67833"/>
    <w:rsid w:val="00A67A55"/>
    <w:rsid w:val="00A709C2"/>
    <w:rsid w:val="00A70D82"/>
    <w:rsid w:val="00A71332"/>
    <w:rsid w:val="00A715D4"/>
    <w:rsid w:val="00A717B5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5F0"/>
    <w:rsid w:val="00A75B39"/>
    <w:rsid w:val="00A75BAD"/>
    <w:rsid w:val="00A75C03"/>
    <w:rsid w:val="00A76134"/>
    <w:rsid w:val="00A767EE"/>
    <w:rsid w:val="00A7711E"/>
    <w:rsid w:val="00A77314"/>
    <w:rsid w:val="00A774A7"/>
    <w:rsid w:val="00A774D5"/>
    <w:rsid w:val="00A77885"/>
    <w:rsid w:val="00A77B48"/>
    <w:rsid w:val="00A77E9F"/>
    <w:rsid w:val="00A800C7"/>
    <w:rsid w:val="00A809D9"/>
    <w:rsid w:val="00A80EEC"/>
    <w:rsid w:val="00A8109C"/>
    <w:rsid w:val="00A816FC"/>
    <w:rsid w:val="00A81E0A"/>
    <w:rsid w:val="00A81E9C"/>
    <w:rsid w:val="00A81FE2"/>
    <w:rsid w:val="00A82095"/>
    <w:rsid w:val="00A82742"/>
    <w:rsid w:val="00A82D83"/>
    <w:rsid w:val="00A82ED6"/>
    <w:rsid w:val="00A831D7"/>
    <w:rsid w:val="00A837DD"/>
    <w:rsid w:val="00A838F5"/>
    <w:rsid w:val="00A8427F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1F6"/>
    <w:rsid w:val="00A869BF"/>
    <w:rsid w:val="00A86AAD"/>
    <w:rsid w:val="00A86E25"/>
    <w:rsid w:val="00A87571"/>
    <w:rsid w:val="00A879CD"/>
    <w:rsid w:val="00A87A82"/>
    <w:rsid w:val="00A90179"/>
    <w:rsid w:val="00A902E8"/>
    <w:rsid w:val="00A90519"/>
    <w:rsid w:val="00A9087C"/>
    <w:rsid w:val="00A90B6F"/>
    <w:rsid w:val="00A90C3B"/>
    <w:rsid w:val="00A90CCA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F35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5659"/>
    <w:rsid w:val="00AA59DC"/>
    <w:rsid w:val="00AA59ED"/>
    <w:rsid w:val="00AA604B"/>
    <w:rsid w:val="00AA61AD"/>
    <w:rsid w:val="00AA6558"/>
    <w:rsid w:val="00AA672B"/>
    <w:rsid w:val="00AA69D2"/>
    <w:rsid w:val="00AA6C54"/>
    <w:rsid w:val="00AA7431"/>
    <w:rsid w:val="00AA75E2"/>
    <w:rsid w:val="00AA7896"/>
    <w:rsid w:val="00AA7C36"/>
    <w:rsid w:val="00AB008B"/>
    <w:rsid w:val="00AB02E1"/>
    <w:rsid w:val="00AB0F68"/>
    <w:rsid w:val="00AB17F6"/>
    <w:rsid w:val="00AB18A9"/>
    <w:rsid w:val="00AB1C6E"/>
    <w:rsid w:val="00AB1EEF"/>
    <w:rsid w:val="00AB25FB"/>
    <w:rsid w:val="00AB2735"/>
    <w:rsid w:val="00AB2747"/>
    <w:rsid w:val="00AB28AA"/>
    <w:rsid w:val="00AB2AEE"/>
    <w:rsid w:val="00AB2FFD"/>
    <w:rsid w:val="00AB319C"/>
    <w:rsid w:val="00AB335D"/>
    <w:rsid w:val="00AB3BE2"/>
    <w:rsid w:val="00AB3C64"/>
    <w:rsid w:val="00AB4141"/>
    <w:rsid w:val="00AB4944"/>
    <w:rsid w:val="00AB5470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C05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CA9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51D9"/>
    <w:rsid w:val="00AC5B73"/>
    <w:rsid w:val="00AC5CA4"/>
    <w:rsid w:val="00AC6232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B84"/>
    <w:rsid w:val="00AD0F03"/>
    <w:rsid w:val="00AD1152"/>
    <w:rsid w:val="00AD16EA"/>
    <w:rsid w:val="00AD190B"/>
    <w:rsid w:val="00AD1B49"/>
    <w:rsid w:val="00AD1C6C"/>
    <w:rsid w:val="00AD24D6"/>
    <w:rsid w:val="00AD256D"/>
    <w:rsid w:val="00AD2EAD"/>
    <w:rsid w:val="00AD2EEA"/>
    <w:rsid w:val="00AD40AF"/>
    <w:rsid w:val="00AD4186"/>
    <w:rsid w:val="00AD42DC"/>
    <w:rsid w:val="00AD449F"/>
    <w:rsid w:val="00AD4E09"/>
    <w:rsid w:val="00AD5120"/>
    <w:rsid w:val="00AD5184"/>
    <w:rsid w:val="00AD5293"/>
    <w:rsid w:val="00AD558C"/>
    <w:rsid w:val="00AD56F3"/>
    <w:rsid w:val="00AD5EDA"/>
    <w:rsid w:val="00AD6675"/>
    <w:rsid w:val="00AD6B77"/>
    <w:rsid w:val="00AD6FC9"/>
    <w:rsid w:val="00AD7A17"/>
    <w:rsid w:val="00AD7A1D"/>
    <w:rsid w:val="00AD7CC9"/>
    <w:rsid w:val="00AE0EED"/>
    <w:rsid w:val="00AE159D"/>
    <w:rsid w:val="00AE19A3"/>
    <w:rsid w:val="00AE1E0E"/>
    <w:rsid w:val="00AE203D"/>
    <w:rsid w:val="00AE2197"/>
    <w:rsid w:val="00AE29EF"/>
    <w:rsid w:val="00AE2BAD"/>
    <w:rsid w:val="00AE2C3E"/>
    <w:rsid w:val="00AE2D5D"/>
    <w:rsid w:val="00AE311E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5F39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704E"/>
    <w:rsid w:val="00AE72D2"/>
    <w:rsid w:val="00AE732F"/>
    <w:rsid w:val="00AE738D"/>
    <w:rsid w:val="00AE7659"/>
    <w:rsid w:val="00AE788E"/>
    <w:rsid w:val="00AE7964"/>
    <w:rsid w:val="00AE7C41"/>
    <w:rsid w:val="00AE7FD2"/>
    <w:rsid w:val="00AF0678"/>
    <w:rsid w:val="00AF086A"/>
    <w:rsid w:val="00AF0945"/>
    <w:rsid w:val="00AF09F1"/>
    <w:rsid w:val="00AF0AB5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AF7F71"/>
    <w:rsid w:val="00B00676"/>
    <w:rsid w:val="00B0093F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263"/>
    <w:rsid w:val="00B05630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2E0"/>
    <w:rsid w:val="00B07612"/>
    <w:rsid w:val="00B07F2E"/>
    <w:rsid w:val="00B07FE0"/>
    <w:rsid w:val="00B1019F"/>
    <w:rsid w:val="00B10491"/>
    <w:rsid w:val="00B10AC0"/>
    <w:rsid w:val="00B10EA8"/>
    <w:rsid w:val="00B11454"/>
    <w:rsid w:val="00B11523"/>
    <w:rsid w:val="00B11935"/>
    <w:rsid w:val="00B11A3B"/>
    <w:rsid w:val="00B11EEF"/>
    <w:rsid w:val="00B1206F"/>
    <w:rsid w:val="00B1230C"/>
    <w:rsid w:val="00B127F0"/>
    <w:rsid w:val="00B12E56"/>
    <w:rsid w:val="00B12F1D"/>
    <w:rsid w:val="00B12F6F"/>
    <w:rsid w:val="00B131F5"/>
    <w:rsid w:val="00B13321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F3F"/>
    <w:rsid w:val="00B1751B"/>
    <w:rsid w:val="00B17F5B"/>
    <w:rsid w:val="00B2021D"/>
    <w:rsid w:val="00B2030D"/>
    <w:rsid w:val="00B20752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8A"/>
    <w:rsid w:val="00B356D0"/>
    <w:rsid w:val="00B365BA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636"/>
    <w:rsid w:val="00B41ACD"/>
    <w:rsid w:val="00B41B41"/>
    <w:rsid w:val="00B41D16"/>
    <w:rsid w:val="00B41F0D"/>
    <w:rsid w:val="00B42350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D7B"/>
    <w:rsid w:val="00B61D89"/>
    <w:rsid w:val="00B61E47"/>
    <w:rsid w:val="00B61F87"/>
    <w:rsid w:val="00B6218D"/>
    <w:rsid w:val="00B62530"/>
    <w:rsid w:val="00B62EF7"/>
    <w:rsid w:val="00B63599"/>
    <w:rsid w:val="00B635D9"/>
    <w:rsid w:val="00B63641"/>
    <w:rsid w:val="00B639BB"/>
    <w:rsid w:val="00B63A7D"/>
    <w:rsid w:val="00B63C05"/>
    <w:rsid w:val="00B63FD1"/>
    <w:rsid w:val="00B64455"/>
    <w:rsid w:val="00B645F0"/>
    <w:rsid w:val="00B647CB"/>
    <w:rsid w:val="00B648D9"/>
    <w:rsid w:val="00B648F8"/>
    <w:rsid w:val="00B6573C"/>
    <w:rsid w:val="00B658E3"/>
    <w:rsid w:val="00B65C8B"/>
    <w:rsid w:val="00B65D02"/>
    <w:rsid w:val="00B6664D"/>
    <w:rsid w:val="00B66786"/>
    <w:rsid w:val="00B66EF2"/>
    <w:rsid w:val="00B671EF"/>
    <w:rsid w:val="00B67216"/>
    <w:rsid w:val="00B6778B"/>
    <w:rsid w:val="00B678E8"/>
    <w:rsid w:val="00B678FE"/>
    <w:rsid w:val="00B67A3D"/>
    <w:rsid w:val="00B67F09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A4A"/>
    <w:rsid w:val="00B72B11"/>
    <w:rsid w:val="00B72E86"/>
    <w:rsid w:val="00B73101"/>
    <w:rsid w:val="00B73163"/>
    <w:rsid w:val="00B73273"/>
    <w:rsid w:val="00B738CB"/>
    <w:rsid w:val="00B73B4B"/>
    <w:rsid w:val="00B73CC8"/>
    <w:rsid w:val="00B73F33"/>
    <w:rsid w:val="00B747AD"/>
    <w:rsid w:val="00B748EA"/>
    <w:rsid w:val="00B74C64"/>
    <w:rsid w:val="00B74F9C"/>
    <w:rsid w:val="00B75344"/>
    <w:rsid w:val="00B7541D"/>
    <w:rsid w:val="00B75621"/>
    <w:rsid w:val="00B760BB"/>
    <w:rsid w:val="00B76263"/>
    <w:rsid w:val="00B7646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A6A"/>
    <w:rsid w:val="00B8304F"/>
    <w:rsid w:val="00B8311B"/>
    <w:rsid w:val="00B833BC"/>
    <w:rsid w:val="00B83616"/>
    <w:rsid w:val="00B8368F"/>
    <w:rsid w:val="00B83746"/>
    <w:rsid w:val="00B83A30"/>
    <w:rsid w:val="00B83A83"/>
    <w:rsid w:val="00B83B06"/>
    <w:rsid w:val="00B83BF5"/>
    <w:rsid w:val="00B83D04"/>
    <w:rsid w:val="00B842C1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CCF"/>
    <w:rsid w:val="00B91CE9"/>
    <w:rsid w:val="00B929A9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210"/>
    <w:rsid w:val="00B944A2"/>
    <w:rsid w:val="00B94839"/>
    <w:rsid w:val="00B9485D"/>
    <w:rsid w:val="00B94A33"/>
    <w:rsid w:val="00B94ACF"/>
    <w:rsid w:val="00B94B31"/>
    <w:rsid w:val="00B94C8A"/>
    <w:rsid w:val="00B94EBE"/>
    <w:rsid w:val="00B956D7"/>
    <w:rsid w:val="00B95825"/>
    <w:rsid w:val="00B958D6"/>
    <w:rsid w:val="00B9593D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30A"/>
    <w:rsid w:val="00BA0920"/>
    <w:rsid w:val="00BA0B1A"/>
    <w:rsid w:val="00BA0B3A"/>
    <w:rsid w:val="00BA0C16"/>
    <w:rsid w:val="00BA0E65"/>
    <w:rsid w:val="00BA0FE6"/>
    <w:rsid w:val="00BA19D9"/>
    <w:rsid w:val="00BA2377"/>
    <w:rsid w:val="00BA26A9"/>
    <w:rsid w:val="00BA2A11"/>
    <w:rsid w:val="00BA2FB7"/>
    <w:rsid w:val="00BA32FA"/>
    <w:rsid w:val="00BA3344"/>
    <w:rsid w:val="00BA3559"/>
    <w:rsid w:val="00BA3759"/>
    <w:rsid w:val="00BA3E92"/>
    <w:rsid w:val="00BA4290"/>
    <w:rsid w:val="00BA43E9"/>
    <w:rsid w:val="00BA55C8"/>
    <w:rsid w:val="00BA5745"/>
    <w:rsid w:val="00BA602C"/>
    <w:rsid w:val="00BA607F"/>
    <w:rsid w:val="00BA62A8"/>
    <w:rsid w:val="00BA6CDD"/>
    <w:rsid w:val="00BA6D2C"/>
    <w:rsid w:val="00BA6E39"/>
    <w:rsid w:val="00BA767E"/>
    <w:rsid w:val="00BA77C4"/>
    <w:rsid w:val="00BA7815"/>
    <w:rsid w:val="00BA7C3B"/>
    <w:rsid w:val="00BA7C53"/>
    <w:rsid w:val="00BA7FBD"/>
    <w:rsid w:val="00BB0205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98"/>
    <w:rsid w:val="00BB48D8"/>
    <w:rsid w:val="00BB4AC8"/>
    <w:rsid w:val="00BB4C1E"/>
    <w:rsid w:val="00BB4E80"/>
    <w:rsid w:val="00BB4EB1"/>
    <w:rsid w:val="00BB52FD"/>
    <w:rsid w:val="00BB536D"/>
    <w:rsid w:val="00BB57AD"/>
    <w:rsid w:val="00BB5B0E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150C"/>
    <w:rsid w:val="00BC18EF"/>
    <w:rsid w:val="00BC1F29"/>
    <w:rsid w:val="00BC225D"/>
    <w:rsid w:val="00BC2606"/>
    <w:rsid w:val="00BC269B"/>
    <w:rsid w:val="00BC3045"/>
    <w:rsid w:val="00BC34BB"/>
    <w:rsid w:val="00BC3584"/>
    <w:rsid w:val="00BC36AB"/>
    <w:rsid w:val="00BC378F"/>
    <w:rsid w:val="00BC4172"/>
    <w:rsid w:val="00BC4292"/>
    <w:rsid w:val="00BC4AF3"/>
    <w:rsid w:val="00BC4DD8"/>
    <w:rsid w:val="00BC564B"/>
    <w:rsid w:val="00BC59FA"/>
    <w:rsid w:val="00BC6198"/>
    <w:rsid w:val="00BC635C"/>
    <w:rsid w:val="00BC65FF"/>
    <w:rsid w:val="00BC6A79"/>
    <w:rsid w:val="00BC6C61"/>
    <w:rsid w:val="00BC6D55"/>
    <w:rsid w:val="00BC70C8"/>
    <w:rsid w:val="00BC7171"/>
    <w:rsid w:val="00BC7349"/>
    <w:rsid w:val="00BC74DB"/>
    <w:rsid w:val="00BC75A7"/>
    <w:rsid w:val="00BC781F"/>
    <w:rsid w:val="00BC78F6"/>
    <w:rsid w:val="00BC7A7D"/>
    <w:rsid w:val="00BC7DE2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0EB"/>
    <w:rsid w:val="00BD4870"/>
    <w:rsid w:val="00BD4ABA"/>
    <w:rsid w:val="00BD5166"/>
    <w:rsid w:val="00BD5442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BD2"/>
    <w:rsid w:val="00BE017B"/>
    <w:rsid w:val="00BE01AD"/>
    <w:rsid w:val="00BE02D1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2B88"/>
    <w:rsid w:val="00BE314F"/>
    <w:rsid w:val="00BE35BB"/>
    <w:rsid w:val="00BE37C1"/>
    <w:rsid w:val="00BE3B46"/>
    <w:rsid w:val="00BE3C0E"/>
    <w:rsid w:val="00BE3E3C"/>
    <w:rsid w:val="00BE4378"/>
    <w:rsid w:val="00BE4526"/>
    <w:rsid w:val="00BE4605"/>
    <w:rsid w:val="00BE4CEF"/>
    <w:rsid w:val="00BE4DCC"/>
    <w:rsid w:val="00BE5B2D"/>
    <w:rsid w:val="00BE60CB"/>
    <w:rsid w:val="00BE63EE"/>
    <w:rsid w:val="00BE6BE1"/>
    <w:rsid w:val="00BE6DFB"/>
    <w:rsid w:val="00BE7525"/>
    <w:rsid w:val="00BF02AF"/>
    <w:rsid w:val="00BF0570"/>
    <w:rsid w:val="00BF0683"/>
    <w:rsid w:val="00BF09DA"/>
    <w:rsid w:val="00BF09F2"/>
    <w:rsid w:val="00BF0B53"/>
    <w:rsid w:val="00BF0C21"/>
    <w:rsid w:val="00BF0C43"/>
    <w:rsid w:val="00BF0E05"/>
    <w:rsid w:val="00BF0F04"/>
    <w:rsid w:val="00BF0FE4"/>
    <w:rsid w:val="00BF128E"/>
    <w:rsid w:val="00BF1538"/>
    <w:rsid w:val="00BF1FE0"/>
    <w:rsid w:val="00BF20FB"/>
    <w:rsid w:val="00BF2286"/>
    <w:rsid w:val="00BF2357"/>
    <w:rsid w:val="00BF274C"/>
    <w:rsid w:val="00BF2E0D"/>
    <w:rsid w:val="00BF344F"/>
    <w:rsid w:val="00BF374D"/>
    <w:rsid w:val="00BF396A"/>
    <w:rsid w:val="00BF3EBA"/>
    <w:rsid w:val="00BF41DA"/>
    <w:rsid w:val="00BF45A4"/>
    <w:rsid w:val="00BF4979"/>
    <w:rsid w:val="00BF4CF0"/>
    <w:rsid w:val="00BF4F90"/>
    <w:rsid w:val="00BF527A"/>
    <w:rsid w:val="00BF5707"/>
    <w:rsid w:val="00BF57FE"/>
    <w:rsid w:val="00BF5902"/>
    <w:rsid w:val="00BF5D92"/>
    <w:rsid w:val="00BF5F4B"/>
    <w:rsid w:val="00BF6396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4FC"/>
    <w:rsid w:val="00C02D90"/>
    <w:rsid w:val="00C02E02"/>
    <w:rsid w:val="00C03472"/>
    <w:rsid w:val="00C035FC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5D7"/>
    <w:rsid w:val="00C0583B"/>
    <w:rsid w:val="00C05B63"/>
    <w:rsid w:val="00C06207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208"/>
    <w:rsid w:val="00C108C6"/>
    <w:rsid w:val="00C109D7"/>
    <w:rsid w:val="00C10E9C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2EAB"/>
    <w:rsid w:val="00C13138"/>
    <w:rsid w:val="00C1316E"/>
    <w:rsid w:val="00C131D5"/>
    <w:rsid w:val="00C13361"/>
    <w:rsid w:val="00C1356B"/>
    <w:rsid w:val="00C135A7"/>
    <w:rsid w:val="00C136C0"/>
    <w:rsid w:val="00C13DE6"/>
    <w:rsid w:val="00C13FAD"/>
    <w:rsid w:val="00C14102"/>
    <w:rsid w:val="00C14715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0D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8B9"/>
    <w:rsid w:val="00C21B02"/>
    <w:rsid w:val="00C21F19"/>
    <w:rsid w:val="00C22111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6AF"/>
    <w:rsid w:val="00C23A9C"/>
    <w:rsid w:val="00C23AFD"/>
    <w:rsid w:val="00C23FA6"/>
    <w:rsid w:val="00C24448"/>
    <w:rsid w:val="00C245E2"/>
    <w:rsid w:val="00C2511E"/>
    <w:rsid w:val="00C25481"/>
    <w:rsid w:val="00C25508"/>
    <w:rsid w:val="00C25961"/>
    <w:rsid w:val="00C2599B"/>
    <w:rsid w:val="00C25E07"/>
    <w:rsid w:val="00C25ECC"/>
    <w:rsid w:val="00C260A9"/>
    <w:rsid w:val="00C263DD"/>
    <w:rsid w:val="00C2652F"/>
    <w:rsid w:val="00C26A55"/>
    <w:rsid w:val="00C26A61"/>
    <w:rsid w:val="00C26C50"/>
    <w:rsid w:val="00C26CFB"/>
    <w:rsid w:val="00C26F95"/>
    <w:rsid w:val="00C2739A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499"/>
    <w:rsid w:val="00C32AC7"/>
    <w:rsid w:val="00C32D0B"/>
    <w:rsid w:val="00C32E4B"/>
    <w:rsid w:val="00C33422"/>
    <w:rsid w:val="00C334C7"/>
    <w:rsid w:val="00C33891"/>
    <w:rsid w:val="00C33C32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6D6"/>
    <w:rsid w:val="00C36A2D"/>
    <w:rsid w:val="00C36BD0"/>
    <w:rsid w:val="00C36E97"/>
    <w:rsid w:val="00C371FD"/>
    <w:rsid w:val="00C376B1"/>
    <w:rsid w:val="00C37875"/>
    <w:rsid w:val="00C37AB9"/>
    <w:rsid w:val="00C37F5A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F29"/>
    <w:rsid w:val="00C44352"/>
    <w:rsid w:val="00C44413"/>
    <w:rsid w:val="00C44AEF"/>
    <w:rsid w:val="00C44B10"/>
    <w:rsid w:val="00C44B20"/>
    <w:rsid w:val="00C45337"/>
    <w:rsid w:val="00C453D4"/>
    <w:rsid w:val="00C45860"/>
    <w:rsid w:val="00C45966"/>
    <w:rsid w:val="00C460AE"/>
    <w:rsid w:val="00C460B8"/>
    <w:rsid w:val="00C46A02"/>
    <w:rsid w:val="00C46CAC"/>
    <w:rsid w:val="00C46CED"/>
    <w:rsid w:val="00C4704E"/>
    <w:rsid w:val="00C47473"/>
    <w:rsid w:val="00C4769F"/>
    <w:rsid w:val="00C47BEB"/>
    <w:rsid w:val="00C47BFD"/>
    <w:rsid w:val="00C504C3"/>
    <w:rsid w:val="00C50AAE"/>
    <w:rsid w:val="00C50E0C"/>
    <w:rsid w:val="00C5111A"/>
    <w:rsid w:val="00C51131"/>
    <w:rsid w:val="00C512D7"/>
    <w:rsid w:val="00C51B8B"/>
    <w:rsid w:val="00C51C4D"/>
    <w:rsid w:val="00C51F14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ED3"/>
    <w:rsid w:val="00C541C7"/>
    <w:rsid w:val="00C541F3"/>
    <w:rsid w:val="00C544B2"/>
    <w:rsid w:val="00C5485A"/>
    <w:rsid w:val="00C54B59"/>
    <w:rsid w:val="00C54C58"/>
    <w:rsid w:val="00C54D70"/>
    <w:rsid w:val="00C55677"/>
    <w:rsid w:val="00C5576D"/>
    <w:rsid w:val="00C55890"/>
    <w:rsid w:val="00C56348"/>
    <w:rsid w:val="00C5669D"/>
    <w:rsid w:val="00C56BF7"/>
    <w:rsid w:val="00C57503"/>
    <w:rsid w:val="00C579F6"/>
    <w:rsid w:val="00C60595"/>
    <w:rsid w:val="00C60B28"/>
    <w:rsid w:val="00C61180"/>
    <w:rsid w:val="00C61698"/>
    <w:rsid w:val="00C61D75"/>
    <w:rsid w:val="00C61FAC"/>
    <w:rsid w:val="00C625AD"/>
    <w:rsid w:val="00C625E5"/>
    <w:rsid w:val="00C634B2"/>
    <w:rsid w:val="00C63A31"/>
    <w:rsid w:val="00C63BD4"/>
    <w:rsid w:val="00C63CFC"/>
    <w:rsid w:val="00C648C5"/>
    <w:rsid w:val="00C64D54"/>
    <w:rsid w:val="00C64DC7"/>
    <w:rsid w:val="00C64EFE"/>
    <w:rsid w:val="00C65134"/>
    <w:rsid w:val="00C65428"/>
    <w:rsid w:val="00C6561A"/>
    <w:rsid w:val="00C65853"/>
    <w:rsid w:val="00C65873"/>
    <w:rsid w:val="00C658BD"/>
    <w:rsid w:val="00C66106"/>
    <w:rsid w:val="00C6658A"/>
    <w:rsid w:val="00C66B39"/>
    <w:rsid w:val="00C66C08"/>
    <w:rsid w:val="00C66CB8"/>
    <w:rsid w:val="00C6711E"/>
    <w:rsid w:val="00C67383"/>
    <w:rsid w:val="00C70108"/>
    <w:rsid w:val="00C7032D"/>
    <w:rsid w:val="00C70344"/>
    <w:rsid w:val="00C70BC5"/>
    <w:rsid w:val="00C71218"/>
    <w:rsid w:val="00C71709"/>
    <w:rsid w:val="00C7186D"/>
    <w:rsid w:val="00C719F1"/>
    <w:rsid w:val="00C71A05"/>
    <w:rsid w:val="00C71C81"/>
    <w:rsid w:val="00C7228D"/>
    <w:rsid w:val="00C723FB"/>
    <w:rsid w:val="00C72552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5A9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7815"/>
    <w:rsid w:val="00C77BD8"/>
    <w:rsid w:val="00C808C7"/>
    <w:rsid w:val="00C80B06"/>
    <w:rsid w:val="00C80ED4"/>
    <w:rsid w:val="00C81578"/>
    <w:rsid w:val="00C815F4"/>
    <w:rsid w:val="00C81AF1"/>
    <w:rsid w:val="00C82082"/>
    <w:rsid w:val="00C822DB"/>
    <w:rsid w:val="00C824B9"/>
    <w:rsid w:val="00C82699"/>
    <w:rsid w:val="00C82B85"/>
    <w:rsid w:val="00C8300A"/>
    <w:rsid w:val="00C83207"/>
    <w:rsid w:val="00C8338E"/>
    <w:rsid w:val="00C8346A"/>
    <w:rsid w:val="00C83542"/>
    <w:rsid w:val="00C8362D"/>
    <w:rsid w:val="00C8363B"/>
    <w:rsid w:val="00C8374F"/>
    <w:rsid w:val="00C83902"/>
    <w:rsid w:val="00C83950"/>
    <w:rsid w:val="00C83FEF"/>
    <w:rsid w:val="00C847B9"/>
    <w:rsid w:val="00C84933"/>
    <w:rsid w:val="00C84BFB"/>
    <w:rsid w:val="00C84DDC"/>
    <w:rsid w:val="00C859EE"/>
    <w:rsid w:val="00C8611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0BB8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E33"/>
    <w:rsid w:val="00C96F38"/>
    <w:rsid w:val="00C96FDD"/>
    <w:rsid w:val="00C9737D"/>
    <w:rsid w:val="00C977BC"/>
    <w:rsid w:val="00CA0B56"/>
    <w:rsid w:val="00CA0CA6"/>
    <w:rsid w:val="00CA0D68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C49"/>
    <w:rsid w:val="00CA4585"/>
    <w:rsid w:val="00CA46D9"/>
    <w:rsid w:val="00CA4998"/>
    <w:rsid w:val="00CA4B99"/>
    <w:rsid w:val="00CA670B"/>
    <w:rsid w:val="00CA695A"/>
    <w:rsid w:val="00CA6969"/>
    <w:rsid w:val="00CA6CE5"/>
    <w:rsid w:val="00CA6DC4"/>
    <w:rsid w:val="00CA75EA"/>
    <w:rsid w:val="00CA7F78"/>
    <w:rsid w:val="00CA7FC9"/>
    <w:rsid w:val="00CB0213"/>
    <w:rsid w:val="00CB0398"/>
    <w:rsid w:val="00CB048C"/>
    <w:rsid w:val="00CB098E"/>
    <w:rsid w:val="00CB0A58"/>
    <w:rsid w:val="00CB112A"/>
    <w:rsid w:val="00CB1318"/>
    <w:rsid w:val="00CB17ED"/>
    <w:rsid w:val="00CB2D55"/>
    <w:rsid w:val="00CB3476"/>
    <w:rsid w:val="00CB35EB"/>
    <w:rsid w:val="00CB38C8"/>
    <w:rsid w:val="00CB404B"/>
    <w:rsid w:val="00CB44BD"/>
    <w:rsid w:val="00CB53DE"/>
    <w:rsid w:val="00CB551F"/>
    <w:rsid w:val="00CB55B8"/>
    <w:rsid w:val="00CB563B"/>
    <w:rsid w:val="00CB56C7"/>
    <w:rsid w:val="00CB5C2F"/>
    <w:rsid w:val="00CB614A"/>
    <w:rsid w:val="00CB6869"/>
    <w:rsid w:val="00CB6DCD"/>
    <w:rsid w:val="00CB6F96"/>
    <w:rsid w:val="00CB72E3"/>
    <w:rsid w:val="00CB7E82"/>
    <w:rsid w:val="00CB7FE7"/>
    <w:rsid w:val="00CC013A"/>
    <w:rsid w:val="00CC039C"/>
    <w:rsid w:val="00CC0661"/>
    <w:rsid w:val="00CC07F5"/>
    <w:rsid w:val="00CC1447"/>
    <w:rsid w:val="00CC19A8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30A2"/>
    <w:rsid w:val="00CC30F4"/>
    <w:rsid w:val="00CC3B96"/>
    <w:rsid w:val="00CC4118"/>
    <w:rsid w:val="00CC44DE"/>
    <w:rsid w:val="00CC4DC8"/>
    <w:rsid w:val="00CC4EF5"/>
    <w:rsid w:val="00CC579A"/>
    <w:rsid w:val="00CC5BF9"/>
    <w:rsid w:val="00CC5C70"/>
    <w:rsid w:val="00CC5D20"/>
    <w:rsid w:val="00CC5EFD"/>
    <w:rsid w:val="00CC66AA"/>
    <w:rsid w:val="00CC6A4B"/>
    <w:rsid w:val="00CC6AEB"/>
    <w:rsid w:val="00CC6CD4"/>
    <w:rsid w:val="00CC6E10"/>
    <w:rsid w:val="00CC6E9C"/>
    <w:rsid w:val="00CC716F"/>
    <w:rsid w:val="00CC74E9"/>
    <w:rsid w:val="00CC79C3"/>
    <w:rsid w:val="00CC79D8"/>
    <w:rsid w:val="00CC7A57"/>
    <w:rsid w:val="00CC7A96"/>
    <w:rsid w:val="00CC7E85"/>
    <w:rsid w:val="00CD0373"/>
    <w:rsid w:val="00CD0756"/>
    <w:rsid w:val="00CD07FC"/>
    <w:rsid w:val="00CD09B4"/>
    <w:rsid w:val="00CD0A8C"/>
    <w:rsid w:val="00CD0E73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BBB"/>
    <w:rsid w:val="00CD3D53"/>
    <w:rsid w:val="00CD410B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D7B1B"/>
    <w:rsid w:val="00CE00E1"/>
    <w:rsid w:val="00CE061B"/>
    <w:rsid w:val="00CE092B"/>
    <w:rsid w:val="00CE093B"/>
    <w:rsid w:val="00CE110A"/>
    <w:rsid w:val="00CE127E"/>
    <w:rsid w:val="00CE1BF8"/>
    <w:rsid w:val="00CE2169"/>
    <w:rsid w:val="00CE3366"/>
    <w:rsid w:val="00CE3451"/>
    <w:rsid w:val="00CE3D89"/>
    <w:rsid w:val="00CE3F80"/>
    <w:rsid w:val="00CE45F4"/>
    <w:rsid w:val="00CE4D1E"/>
    <w:rsid w:val="00CE5436"/>
    <w:rsid w:val="00CE5662"/>
    <w:rsid w:val="00CE5756"/>
    <w:rsid w:val="00CE5A11"/>
    <w:rsid w:val="00CE5A73"/>
    <w:rsid w:val="00CE6041"/>
    <w:rsid w:val="00CE63B7"/>
    <w:rsid w:val="00CE648B"/>
    <w:rsid w:val="00CE65A8"/>
    <w:rsid w:val="00CE70D4"/>
    <w:rsid w:val="00CE7142"/>
    <w:rsid w:val="00CE7154"/>
    <w:rsid w:val="00CE720A"/>
    <w:rsid w:val="00CE7597"/>
    <w:rsid w:val="00CE7870"/>
    <w:rsid w:val="00CE78E0"/>
    <w:rsid w:val="00CE7E7F"/>
    <w:rsid w:val="00CF03B5"/>
    <w:rsid w:val="00CF065D"/>
    <w:rsid w:val="00CF0862"/>
    <w:rsid w:val="00CF0C43"/>
    <w:rsid w:val="00CF0DD8"/>
    <w:rsid w:val="00CF1324"/>
    <w:rsid w:val="00CF1924"/>
    <w:rsid w:val="00CF1955"/>
    <w:rsid w:val="00CF20DD"/>
    <w:rsid w:val="00CF2163"/>
    <w:rsid w:val="00CF22E0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7B2"/>
    <w:rsid w:val="00CF5EEC"/>
    <w:rsid w:val="00CF635C"/>
    <w:rsid w:val="00CF636B"/>
    <w:rsid w:val="00CF65FA"/>
    <w:rsid w:val="00CF6750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BA2"/>
    <w:rsid w:val="00D03E31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D06"/>
    <w:rsid w:val="00D07D35"/>
    <w:rsid w:val="00D1027F"/>
    <w:rsid w:val="00D102E6"/>
    <w:rsid w:val="00D10487"/>
    <w:rsid w:val="00D1058F"/>
    <w:rsid w:val="00D10613"/>
    <w:rsid w:val="00D1097D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399"/>
    <w:rsid w:val="00D138FA"/>
    <w:rsid w:val="00D13BD4"/>
    <w:rsid w:val="00D13D38"/>
    <w:rsid w:val="00D13EC3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8A"/>
    <w:rsid w:val="00D175BC"/>
    <w:rsid w:val="00D17859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E1C"/>
    <w:rsid w:val="00D22F6E"/>
    <w:rsid w:val="00D22F76"/>
    <w:rsid w:val="00D23997"/>
    <w:rsid w:val="00D23C88"/>
    <w:rsid w:val="00D23DA4"/>
    <w:rsid w:val="00D24764"/>
    <w:rsid w:val="00D24D9A"/>
    <w:rsid w:val="00D24E6E"/>
    <w:rsid w:val="00D24FD0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172"/>
    <w:rsid w:val="00D30228"/>
    <w:rsid w:val="00D310A4"/>
    <w:rsid w:val="00D310E8"/>
    <w:rsid w:val="00D31123"/>
    <w:rsid w:val="00D31383"/>
    <w:rsid w:val="00D31488"/>
    <w:rsid w:val="00D31BEC"/>
    <w:rsid w:val="00D3239E"/>
    <w:rsid w:val="00D327A5"/>
    <w:rsid w:val="00D330CE"/>
    <w:rsid w:val="00D3331B"/>
    <w:rsid w:val="00D33608"/>
    <w:rsid w:val="00D33727"/>
    <w:rsid w:val="00D33E18"/>
    <w:rsid w:val="00D340E2"/>
    <w:rsid w:val="00D343A6"/>
    <w:rsid w:val="00D3533F"/>
    <w:rsid w:val="00D356EE"/>
    <w:rsid w:val="00D35953"/>
    <w:rsid w:val="00D362A2"/>
    <w:rsid w:val="00D36D01"/>
    <w:rsid w:val="00D37061"/>
    <w:rsid w:val="00D37290"/>
    <w:rsid w:val="00D37407"/>
    <w:rsid w:val="00D377D8"/>
    <w:rsid w:val="00D37B4A"/>
    <w:rsid w:val="00D37B8E"/>
    <w:rsid w:val="00D409EA"/>
    <w:rsid w:val="00D40B2C"/>
    <w:rsid w:val="00D40B52"/>
    <w:rsid w:val="00D40DF0"/>
    <w:rsid w:val="00D41B83"/>
    <w:rsid w:val="00D41D03"/>
    <w:rsid w:val="00D4209E"/>
    <w:rsid w:val="00D427A9"/>
    <w:rsid w:val="00D42B38"/>
    <w:rsid w:val="00D42B82"/>
    <w:rsid w:val="00D43659"/>
    <w:rsid w:val="00D436FF"/>
    <w:rsid w:val="00D43854"/>
    <w:rsid w:val="00D43D06"/>
    <w:rsid w:val="00D43FDC"/>
    <w:rsid w:val="00D44006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A91"/>
    <w:rsid w:val="00D46C28"/>
    <w:rsid w:val="00D46C54"/>
    <w:rsid w:val="00D46E48"/>
    <w:rsid w:val="00D46EA9"/>
    <w:rsid w:val="00D47A33"/>
    <w:rsid w:val="00D47E39"/>
    <w:rsid w:val="00D47F8D"/>
    <w:rsid w:val="00D5043F"/>
    <w:rsid w:val="00D509BB"/>
    <w:rsid w:val="00D50F8A"/>
    <w:rsid w:val="00D515F5"/>
    <w:rsid w:val="00D51E0D"/>
    <w:rsid w:val="00D52113"/>
    <w:rsid w:val="00D523C9"/>
    <w:rsid w:val="00D52472"/>
    <w:rsid w:val="00D52B9D"/>
    <w:rsid w:val="00D52F11"/>
    <w:rsid w:val="00D52F39"/>
    <w:rsid w:val="00D53B7A"/>
    <w:rsid w:val="00D53BAC"/>
    <w:rsid w:val="00D53D87"/>
    <w:rsid w:val="00D53DAF"/>
    <w:rsid w:val="00D53F36"/>
    <w:rsid w:val="00D54337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4F3"/>
    <w:rsid w:val="00D577ED"/>
    <w:rsid w:val="00D5781B"/>
    <w:rsid w:val="00D57BF7"/>
    <w:rsid w:val="00D57CA4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833"/>
    <w:rsid w:val="00D63CCA"/>
    <w:rsid w:val="00D64554"/>
    <w:rsid w:val="00D64585"/>
    <w:rsid w:val="00D645A1"/>
    <w:rsid w:val="00D645A2"/>
    <w:rsid w:val="00D6492E"/>
    <w:rsid w:val="00D64A28"/>
    <w:rsid w:val="00D64CC1"/>
    <w:rsid w:val="00D65EA7"/>
    <w:rsid w:val="00D66359"/>
    <w:rsid w:val="00D6669D"/>
    <w:rsid w:val="00D66B64"/>
    <w:rsid w:val="00D671F7"/>
    <w:rsid w:val="00D6787D"/>
    <w:rsid w:val="00D679A1"/>
    <w:rsid w:val="00D7011E"/>
    <w:rsid w:val="00D701D4"/>
    <w:rsid w:val="00D7046E"/>
    <w:rsid w:val="00D70D40"/>
    <w:rsid w:val="00D710E4"/>
    <w:rsid w:val="00D71D09"/>
    <w:rsid w:val="00D7263E"/>
    <w:rsid w:val="00D72994"/>
    <w:rsid w:val="00D73A13"/>
    <w:rsid w:val="00D73A37"/>
    <w:rsid w:val="00D73D5E"/>
    <w:rsid w:val="00D73E2E"/>
    <w:rsid w:val="00D74231"/>
    <w:rsid w:val="00D7457E"/>
    <w:rsid w:val="00D747F8"/>
    <w:rsid w:val="00D748B6"/>
    <w:rsid w:val="00D7498B"/>
    <w:rsid w:val="00D74B3F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8EC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C2B"/>
    <w:rsid w:val="00D82F81"/>
    <w:rsid w:val="00D8339E"/>
    <w:rsid w:val="00D83960"/>
    <w:rsid w:val="00D83B74"/>
    <w:rsid w:val="00D83E1F"/>
    <w:rsid w:val="00D841F3"/>
    <w:rsid w:val="00D842A0"/>
    <w:rsid w:val="00D846A2"/>
    <w:rsid w:val="00D84E0E"/>
    <w:rsid w:val="00D84EEF"/>
    <w:rsid w:val="00D85136"/>
    <w:rsid w:val="00D85259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F62"/>
    <w:rsid w:val="00D92A76"/>
    <w:rsid w:val="00D92ADE"/>
    <w:rsid w:val="00D9312C"/>
    <w:rsid w:val="00D9327C"/>
    <w:rsid w:val="00D9348E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09"/>
    <w:rsid w:val="00D96428"/>
    <w:rsid w:val="00D96B05"/>
    <w:rsid w:val="00D96C84"/>
    <w:rsid w:val="00D96D79"/>
    <w:rsid w:val="00D96DCF"/>
    <w:rsid w:val="00D9729A"/>
    <w:rsid w:val="00D97787"/>
    <w:rsid w:val="00D97BF5"/>
    <w:rsid w:val="00DA08D3"/>
    <w:rsid w:val="00DA0C94"/>
    <w:rsid w:val="00DA0D7A"/>
    <w:rsid w:val="00DA1623"/>
    <w:rsid w:val="00DA1626"/>
    <w:rsid w:val="00DA1B59"/>
    <w:rsid w:val="00DA2176"/>
    <w:rsid w:val="00DA2742"/>
    <w:rsid w:val="00DA2E6D"/>
    <w:rsid w:val="00DA2EA9"/>
    <w:rsid w:val="00DA31F0"/>
    <w:rsid w:val="00DA321C"/>
    <w:rsid w:val="00DA328A"/>
    <w:rsid w:val="00DA35B7"/>
    <w:rsid w:val="00DA38D1"/>
    <w:rsid w:val="00DA3BAB"/>
    <w:rsid w:val="00DA3E73"/>
    <w:rsid w:val="00DA423E"/>
    <w:rsid w:val="00DA45D8"/>
    <w:rsid w:val="00DA47CB"/>
    <w:rsid w:val="00DA4B61"/>
    <w:rsid w:val="00DA4D1D"/>
    <w:rsid w:val="00DA4D6A"/>
    <w:rsid w:val="00DA4FFE"/>
    <w:rsid w:val="00DA5143"/>
    <w:rsid w:val="00DA5397"/>
    <w:rsid w:val="00DA5895"/>
    <w:rsid w:val="00DA5AA9"/>
    <w:rsid w:val="00DA5CD4"/>
    <w:rsid w:val="00DA5D9A"/>
    <w:rsid w:val="00DA5E85"/>
    <w:rsid w:val="00DA5EBD"/>
    <w:rsid w:val="00DA61B9"/>
    <w:rsid w:val="00DA7310"/>
    <w:rsid w:val="00DA7349"/>
    <w:rsid w:val="00DA76DF"/>
    <w:rsid w:val="00DA7CD9"/>
    <w:rsid w:val="00DA7EF7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45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F1E"/>
    <w:rsid w:val="00DC3FA1"/>
    <w:rsid w:val="00DC40A8"/>
    <w:rsid w:val="00DC417E"/>
    <w:rsid w:val="00DC42E5"/>
    <w:rsid w:val="00DC50C9"/>
    <w:rsid w:val="00DC5113"/>
    <w:rsid w:val="00DC51C2"/>
    <w:rsid w:val="00DC5CE8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7A8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D70"/>
    <w:rsid w:val="00DD4012"/>
    <w:rsid w:val="00DD474A"/>
    <w:rsid w:val="00DD4BDD"/>
    <w:rsid w:val="00DD50F0"/>
    <w:rsid w:val="00DD589B"/>
    <w:rsid w:val="00DD5BF1"/>
    <w:rsid w:val="00DD6031"/>
    <w:rsid w:val="00DD63B7"/>
    <w:rsid w:val="00DD6CDA"/>
    <w:rsid w:val="00DD751A"/>
    <w:rsid w:val="00DD769B"/>
    <w:rsid w:val="00DD7DF1"/>
    <w:rsid w:val="00DE02D4"/>
    <w:rsid w:val="00DE0339"/>
    <w:rsid w:val="00DE0541"/>
    <w:rsid w:val="00DE055D"/>
    <w:rsid w:val="00DE07D9"/>
    <w:rsid w:val="00DE0B8A"/>
    <w:rsid w:val="00DE0F68"/>
    <w:rsid w:val="00DE153F"/>
    <w:rsid w:val="00DE1D6D"/>
    <w:rsid w:val="00DE1D82"/>
    <w:rsid w:val="00DE1FE1"/>
    <w:rsid w:val="00DE33A0"/>
    <w:rsid w:val="00DE353D"/>
    <w:rsid w:val="00DE36BA"/>
    <w:rsid w:val="00DE38B7"/>
    <w:rsid w:val="00DE3981"/>
    <w:rsid w:val="00DE3C97"/>
    <w:rsid w:val="00DE3DCE"/>
    <w:rsid w:val="00DE4126"/>
    <w:rsid w:val="00DE4815"/>
    <w:rsid w:val="00DE49AE"/>
    <w:rsid w:val="00DE4A74"/>
    <w:rsid w:val="00DE4E80"/>
    <w:rsid w:val="00DE4F8D"/>
    <w:rsid w:val="00DE505D"/>
    <w:rsid w:val="00DE5240"/>
    <w:rsid w:val="00DE52B9"/>
    <w:rsid w:val="00DE56AB"/>
    <w:rsid w:val="00DE5701"/>
    <w:rsid w:val="00DE5721"/>
    <w:rsid w:val="00DE57E6"/>
    <w:rsid w:val="00DE5883"/>
    <w:rsid w:val="00DE5CAA"/>
    <w:rsid w:val="00DE5FD9"/>
    <w:rsid w:val="00DE6157"/>
    <w:rsid w:val="00DE66D3"/>
    <w:rsid w:val="00DE67B7"/>
    <w:rsid w:val="00DE6B5E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98C"/>
    <w:rsid w:val="00DF1A28"/>
    <w:rsid w:val="00DF1F5A"/>
    <w:rsid w:val="00DF227B"/>
    <w:rsid w:val="00DF2453"/>
    <w:rsid w:val="00DF2BCD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6F72"/>
    <w:rsid w:val="00DF726B"/>
    <w:rsid w:val="00DF761C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D90"/>
    <w:rsid w:val="00E0134D"/>
    <w:rsid w:val="00E014CC"/>
    <w:rsid w:val="00E015B8"/>
    <w:rsid w:val="00E0168E"/>
    <w:rsid w:val="00E01F00"/>
    <w:rsid w:val="00E01FBC"/>
    <w:rsid w:val="00E02144"/>
    <w:rsid w:val="00E02B66"/>
    <w:rsid w:val="00E02FC7"/>
    <w:rsid w:val="00E032CF"/>
    <w:rsid w:val="00E0393F"/>
    <w:rsid w:val="00E03AF5"/>
    <w:rsid w:val="00E03CAF"/>
    <w:rsid w:val="00E04117"/>
    <w:rsid w:val="00E041E5"/>
    <w:rsid w:val="00E049E8"/>
    <w:rsid w:val="00E04BE0"/>
    <w:rsid w:val="00E04D0D"/>
    <w:rsid w:val="00E04EA6"/>
    <w:rsid w:val="00E0527A"/>
    <w:rsid w:val="00E05482"/>
    <w:rsid w:val="00E05555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0DF0"/>
    <w:rsid w:val="00E11303"/>
    <w:rsid w:val="00E11771"/>
    <w:rsid w:val="00E11BB5"/>
    <w:rsid w:val="00E11D25"/>
    <w:rsid w:val="00E11DDD"/>
    <w:rsid w:val="00E11F94"/>
    <w:rsid w:val="00E11FD6"/>
    <w:rsid w:val="00E124AC"/>
    <w:rsid w:val="00E12AEB"/>
    <w:rsid w:val="00E12D18"/>
    <w:rsid w:val="00E12F16"/>
    <w:rsid w:val="00E12F7D"/>
    <w:rsid w:val="00E13201"/>
    <w:rsid w:val="00E13865"/>
    <w:rsid w:val="00E138C3"/>
    <w:rsid w:val="00E13A98"/>
    <w:rsid w:val="00E13DFF"/>
    <w:rsid w:val="00E13EC5"/>
    <w:rsid w:val="00E140C2"/>
    <w:rsid w:val="00E141F9"/>
    <w:rsid w:val="00E143B5"/>
    <w:rsid w:val="00E143E4"/>
    <w:rsid w:val="00E14C6C"/>
    <w:rsid w:val="00E14E38"/>
    <w:rsid w:val="00E14E81"/>
    <w:rsid w:val="00E15530"/>
    <w:rsid w:val="00E15A10"/>
    <w:rsid w:val="00E15A17"/>
    <w:rsid w:val="00E15BAF"/>
    <w:rsid w:val="00E15E51"/>
    <w:rsid w:val="00E15E6E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EAF"/>
    <w:rsid w:val="00E21F12"/>
    <w:rsid w:val="00E22204"/>
    <w:rsid w:val="00E22947"/>
    <w:rsid w:val="00E22B12"/>
    <w:rsid w:val="00E22EC9"/>
    <w:rsid w:val="00E23305"/>
    <w:rsid w:val="00E23690"/>
    <w:rsid w:val="00E237D9"/>
    <w:rsid w:val="00E23A59"/>
    <w:rsid w:val="00E246E3"/>
    <w:rsid w:val="00E249DC"/>
    <w:rsid w:val="00E24B0E"/>
    <w:rsid w:val="00E24B21"/>
    <w:rsid w:val="00E2510E"/>
    <w:rsid w:val="00E2522E"/>
    <w:rsid w:val="00E25438"/>
    <w:rsid w:val="00E2562A"/>
    <w:rsid w:val="00E2565E"/>
    <w:rsid w:val="00E25730"/>
    <w:rsid w:val="00E25B37"/>
    <w:rsid w:val="00E25C84"/>
    <w:rsid w:val="00E2608B"/>
    <w:rsid w:val="00E2616E"/>
    <w:rsid w:val="00E267A0"/>
    <w:rsid w:val="00E267CC"/>
    <w:rsid w:val="00E26D21"/>
    <w:rsid w:val="00E27009"/>
    <w:rsid w:val="00E27069"/>
    <w:rsid w:val="00E278F8"/>
    <w:rsid w:val="00E27E5D"/>
    <w:rsid w:val="00E3032E"/>
    <w:rsid w:val="00E30D76"/>
    <w:rsid w:val="00E312A7"/>
    <w:rsid w:val="00E3135D"/>
    <w:rsid w:val="00E3193A"/>
    <w:rsid w:val="00E31AE5"/>
    <w:rsid w:val="00E31E3B"/>
    <w:rsid w:val="00E3226C"/>
    <w:rsid w:val="00E322BF"/>
    <w:rsid w:val="00E32D1C"/>
    <w:rsid w:val="00E3309F"/>
    <w:rsid w:val="00E334F2"/>
    <w:rsid w:val="00E34147"/>
    <w:rsid w:val="00E34351"/>
    <w:rsid w:val="00E348E8"/>
    <w:rsid w:val="00E3499F"/>
    <w:rsid w:val="00E349F3"/>
    <w:rsid w:val="00E3529B"/>
    <w:rsid w:val="00E356D9"/>
    <w:rsid w:val="00E3595F"/>
    <w:rsid w:val="00E35E94"/>
    <w:rsid w:val="00E36350"/>
    <w:rsid w:val="00E36CF1"/>
    <w:rsid w:val="00E372A0"/>
    <w:rsid w:val="00E37517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29B3"/>
    <w:rsid w:val="00E436EE"/>
    <w:rsid w:val="00E43FCC"/>
    <w:rsid w:val="00E44673"/>
    <w:rsid w:val="00E44834"/>
    <w:rsid w:val="00E448F0"/>
    <w:rsid w:val="00E44AD4"/>
    <w:rsid w:val="00E44FF2"/>
    <w:rsid w:val="00E45370"/>
    <w:rsid w:val="00E456C3"/>
    <w:rsid w:val="00E45850"/>
    <w:rsid w:val="00E458A5"/>
    <w:rsid w:val="00E458F0"/>
    <w:rsid w:val="00E45996"/>
    <w:rsid w:val="00E45D1E"/>
    <w:rsid w:val="00E45DEB"/>
    <w:rsid w:val="00E460BA"/>
    <w:rsid w:val="00E46958"/>
    <w:rsid w:val="00E46BA1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AB5"/>
    <w:rsid w:val="00E51E18"/>
    <w:rsid w:val="00E51EE6"/>
    <w:rsid w:val="00E5211B"/>
    <w:rsid w:val="00E5242D"/>
    <w:rsid w:val="00E526D9"/>
    <w:rsid w:val="00E527A0"/>
    <w:rsid w:val="00E527F7"/>
    <w:rsid w:val="00E52958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5D7"/>
    <w:rsid w:val="00E56F5D"/>
    <w:rsid w:val="00E5708C"/>
    <w:rsid w:val="00E5742C"/>
    <w:rsid w:val="00E576B9"/>
    <w:rsid w:val="00E57A23"/>
    <w:rsid w:val="00E57AF2"/>
    <w:rsid w:val="00E57F52"/>
    <w:rsid w:val="00E602B3"/>
    <w:rsid w:val="00E607B7"/>
    <w:rsid w:val="00E60A3C"/>
    <w:rsid w:val="00E60A41"/>
    <w:rsid w:val="00E60C05"/>
    <w:rsid w:val="00E6132C"/>
    <w:rsid w:val="00E616F4"/>
    <w:rsid w:val="00E61B08"/>
    <w:rsid w:val="00E6219F"/>
    <w:rsid w:val="00E6223C"/>
    <w:rsid w:val="00E624C0"/>
    <w:rsid w:val="00E62755"/>
    <w:rsid w:val="00E62AA1"/>
    <w:rsid w:val="00E62DC7"/>
    <w:rsid w:val="00E63537"/>
    <w:rsid w:val="00E63EC3"/>
    <w:rsid w:val="00E64379"/>
    <w:rsid w:val="00E64B8C"/>
    <w:rsid w:val="00E64C05"/>
    <w:rsid w:val="00E6544C"/>
    <w:rsid w:val="00E65EEB"/>
    <w:rsid w:val="00E65F18"/>
    <w:rsid w:val="00E66032"/>
    <w:rsid w:val="00E660F7"/>
    <w:rsid w:val="00E66306"/>
    <w:rsid w:val="00E669A2"/>
    <w:rsid w:val="00E66AB4"/>
    <w:rsid w:val="00E66F72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69C"/>
    <w:rsid w:val="00E7275A"/>
    <w:rsid w:val="00E73121"/>
    <w:rsid w:val="00E731E8"/>
    <w:rsid w:val="00E73607"/>
    <w:rsid w:val="00E73700"/>
    <w:rsid w:val="00E73A6D"/>
    <w:rsid w:val="00E73B33"/>
    <w:rsid w:val="00E73D37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A04"/>
    <w:rsid w:val="00E81DF2"/>
    <w:rsid w:val="00E81FBC"/>
    <w:rsid w:val="00E82443"/>
    <w:rsid w:val="00E82528"/>
    <w:rsid w:val="00E82612"/>
    <w:rsid w:val="00E8262B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8A0"/>
    <w:rsid w:val="00E86AE6"/>
    <w:rsid w:val="00E86C98"/>
    <w:rsid w:val="00E86EE9"/>
    <w:rsid w:val="00E87276"/>
    <w:rsid w:val="00E87C7F"/>
    <w:rsid w:val="00E87DD8"/>
    <w:rsid w:val="00E90616"/>
    <w:rsid w:val="00E90939"/>
    <w:rsid w:val="00E90A33"/>
    <w:rsid w:val="00E90C48"/>
    <w:rsid w:val="00E9102C"/>
    <w:rsid w:val="00E91536"/>
    <w:rsid w:val="00E916E4"/>
    <w:rsid w:val="00E91DEE"/>
    <w:rsid w:val="00E92CFB"/>
    <w:rsid w:val="00E939AC"/>
    <w:rsid w:val="00E93C86"/>
    <w:rsid w:val="00E93ECA"/>
    <w:rsid w:val="00E94011"/>
    <w:rsid w:val="00E946CD"/>
    <w:rsid w:val="00E94E6D"/>
    <w:rsid w:val="00E952C9"/>
    <w:rsid w:val="00E956AF"/>
    <w:rsid w:val="00E9570D"/>
    <w:rsid w:val="00E96070"/>
    <w:rsid w:val="00E966F0"/>
    <w:rsid w:val="00E96842"/>
    <w:rsid w:val="00E96AFA"/>
    <w:rsid w:val="00E96BC2"/>
    <w:rsid w:val="00E96BE2"/>
    <w:rsid w:val="00E96E3C"/>
    <w:rsid w:val="00E96EB0"/>
    <w:rsid w:val="00E970E9"/>
    <w:rsid w:val="00E971E4"/>
    <w:rsid w:val="00E978CE"/>
    <w:rsid w:val="00E9798B"/>
    <w:rsid w:val="00E979FE"/>
    <w:rsid w:val="00E97A16"/>
    <w:rsid w:val="00E97DDF"/>
    <w:rsid w:val="00E97FBF"/>
    <w:rsid w:val="00EA0B31"/>
    <w:rsid w:val="00EA0BF9"/>
    <w:rsid w:val="00EA0DEF"/>
    <w:rsid w:val="00EA0E5A"/>
    <w:rsid w:val="00EA1056"/>
    <w:rsid w:val="00EA120D"/>
    <w:rsid w:val="00EA16CF"/>
    <w:rsid w:val="00EA193D"/>
    <w:rsid w:val="00EA1E61"/>
    <w:rsid w:val="00EA202E"/>
    <w:rsid w:val="00EA24FA"/>
    <w:rsid w:val="00EA2A4C"/>
    <w:rsid w:val="00EA2B6B"/>
    <w:rsid w:val="00EA307F"/>
    <w:rsid w:val="00EA3615"/>
    <w:rsid w:val="00EA36D7"/>
    <w:rsid w:val="00EA37AC"/>
    <w:rsid w:val="00EA37C9"/>
    <w:rsid w:val="00EA3870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807"/>
    <w:rsid w:val="00EA7A2A"/>
    <w:rsid w:val="00EA7E03"/>
    <w:rsid w:val="00EB0E56"/>
    <w:rsid w:val="00EB1605"/>
    <w:rsid w:val="00EB16D1"/>
    <w:rsid w:val="00EB1A18"/>
    <w:rsid w:val="00EB20C0"/>
    <w:rsid w:val="00EB2395"/>
    <w:rsid w:val="00EB2CA3"/>
    <w:rsid w:val="00EB2E33"/>
    <w:rsid w:val="00EB2E95"/>
    <w:rsid w:val="00EB2F3D"/>
    <w:rsid w:val="00EB3020"/>
    <w:rsid w:val="00EB3839"/>
    <w:rsid w:val="00EB396C"/>
    <w:rsid w:val="00EB3AD5"/>
    <w:rsid w:val="00EB3AE7"/>
    <w:rsid w:val="00EB3D4C"/>
    <w:rsid w:val="00EB3FB1"/>
    <w:rsid w:val="00EB40EC"/>
    <w:rsid w:val="00EB4192"/>
    <w:rsid w:val="00EB44EF"/>
    <w:rsid w:val="00EB4735"/>
    <w:rsid w:val="00EB47C7"/>
    <w:rsid w:val="00EB4847"/>
    <w:rsid w:val="00EB4B8D"/>
    <w:rsid w:val="00EB5FDE"/>
    <w:rsid w:val="00EB602C"/>
    <w:rsid w:val="00EB690F"/>
    <w:rsid w:val="00EB6D21"/>
    <w:rsid w:val="00EB6F8A"/>
    <w:rsid w:val="00EB713C"/>
    <w:rsid w:val="00EB7A87"/>
    <w:rsid w:val="00EB7E49"/>
    <w:rsid w:val="00EB7EBB"/>
    <w:rsid w:val="00EC07DF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E39"/>
    <w:rsid w:val="00EC4F1D"/>
    <w:rsid w:val="00EC57FA"/>
    <w:rsid w:val="00EC5824"/>
    <w:rsid w:val="00EC5BF1"/>
    <w:rsid w:val="00EC678A"/>
    <w:rsid w:val="00EC75B8"/>
    <w:rsid w:val="00EC7749"/>
    <w:rsid w:val="00EC779F"/>
    <w:rsid w:val="00EC7B54"/>
    <w:rsid w:val="00EC7D79"/>
    <w:rsid w:val="00ED0367"/>
    <w:rsid w:val="00ED036B"/>
    <w:rsid w:val="00ED05CD"/>
    <w:rsid w:val="00ED0C46"/>
    <w:rsid w:val="00ED0DB4"/>
    <w:rsid w:val="00ED0F76"/>
    <w:rsid w:val="00ED1213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71E"/>
    <w:rsid w:val="00ED48B3"/>
    <w:rsid w:val="00ED48EA"/>
    <w:rsid w:val="00ED494E"/>
    <w:rsid w:val="00ED4C8D"/>
    <w:rsid w:val="00ED51B6"/>
    <w:rsid w:val="00ED5578"/>
    <w:rsid w:val="00ED5601"/>
    <w:rsid w:val="00ED57F4"/>
    <w:rsid w:val="00ED5972"/>
    <w:rsid w:val="00ED5A36"/>
    <w:rsid w:val="00ED5D7D"/>
    <w:rsid w:val="00ED5DA9"/>
    <w:rsid w:val="00ED5E29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D4A"/>
    <w:rsid w:val="00EE1DCA"/>
    <w:rsid w:val="00EE1F47"/>
    <w:rsid w:val="00EE25DD"/>
    <w:rsid w:val="00EE29E3"/>
    <w:rsid w:val="00EE2E41"/>
    <w:rsid w:val="00EE2FF3"/>
    <w:rsid w:val="00EE3184"/>
    <w:rsid w:val="00EE399F"/>
    <w:rsid w:val="00EE3B4B"/>
    <w:rsid w:val="00EE3FB2"/>
    <w:rsid w:val="00EE40F2"/>
    <w:rsid w:val="00EE428C"/>
    <w:rsid w:val="00EE4909"/>
    <w:rsid w:val="00EE492B"/>
    <w:rsid w:val="00EE4A3D"/>
    <w:rsid w:val="00EE4F0F"/>
    <w:rsid w:val="00EE4F69"/>
    <w:rsid w:val="00EE54E0"/>
    <w:rsid w:val="00EE5840"/>
    <w:rsid w:val="00EE5953"/>
    <w:rsid w:val="00EE5D13"/>
    <w:rsid w:val="00EE5D14"/>
    <w:rsid w:val="00EE6089"/>
    <w:rsid w:val="00EE6554"/>
    <w:rsid w:val="00EE67AC"/>
    <w:rsid w:val="00EE6ABE"/>
    <w:rsid w:val="00EE71FB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2ED"/>
    <w:rsid w:val="00EF2451"/>
    <w:rsid w:val="00EF2509"/>
    <w:rsid w:val="00EF283C"/>
    <w:rsid w:val="00EF2AFD"/>
    <w:rsid w:val="00EF2C44"/>
    <w:rsid w:val="00EF31A7"/>
    <w:rsid w:val="00EF3503"/>
    <w:rsid w:val="00EF3F45"/>
    <w:rsid w:val="00EF452F"/>
    <w:rsid w:val="00EF47A7"/>
    <w:rsid w:val="00EF4898"/>
    <w:rsid w:val="00EF4A48"/>
    <w:rsid w:val="00EF4C65"/>
    <w:rsid w:val="00EF4F42"/>
    <w:rsid w:val="00EF51A2"/>
    <w:rsid w:val="00EF57A2"/>
    <w:rsid w:val="00EF5AF3"/>
    <w:rsid w:val="00EF6372"/>
    <w:rsid w:val="00EF66A6"/>
    <w:rsid w:val="00EF6ABC"/>
    <w:rsid w:val="00EF6C95"/>
    <w:rsid w:val="00EF6D91"/>
    <w:rsid w:val="00EF6E47"/>
    <w:rsid w:val="00EF70DE"/>
    <w:rsid w:val="00EF7148"/>
    <w:rsid w:val="00EF73EF"/>
    <w:rsid w:val="00EF75C7"/>
    <w:rsid w:val="00EF764E"/>
    <w:rsid w:val="00EF7B0A"/>
    <w:rsid w:val="00EF7D12"/>
    <w:rsid w:val="00F009BE"/>
    <w:rsid w:val="00F00C95"/>
    <w:rsid w:val="00F01064"/>
    <w:rsid w:val="00F013C9"/>
    <w:rsid w:val="00F01527"/>
    <w:rsid w:val="00F01A4A"/>
    <w:rsid w:val="00F01E11"/>
    <w:rsid w:val="00F02543"/>
    <w:rsid w:val="00F02890"/>
    <w:rsid w:val="00F02DAD"/>
    <w:rsid w:val="00F036ED"/>
    <w:rsid w:val="00F0388E"/>
    <w:rsid w:val="00F03A37"/>
    <w:rsid w:val="00F03B11"/>
    <w:rsid w:val="00F03DBE"/>
    <w:rsid w:val="00F03EE1"/>
    <w:rsid w:val="00F04019"/>
    <w:rsid w:val="00F0430E"/>
    <w:rsid w:val="00F04415"/>
    <w:rsid w:val="00F04821"/>
    <w:rsid w:val="00F04EE3"/>
    <w:rsid w:val="00F05138"/>
    <w:rsid w:val="00F054EE"/>
    <w:rsid w:val="00F05780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1E32"/>
    <w:rsid w:val="00F12041"/>
    <w:rsid w:val="00F12492"/>
    <w:rsid w:val="00F1267D"/>
    <w:rsid w:val="00F127CC"/>
    <w:rsid w:val="00F12A9C"/>
    <w:rsid w:val="00F12CDA"/>
    <w:rsid w:val="00F131DC"/>
    <w:rsid w:val="00F1328F"/>
    <w:rsid w:val="00F133D9"/>
    <w:rsid w:val="00F14028"/>
    <w:rsid w:val="00F1402A"/>
    <w:rsid w:val="00F14208"/>
    <w:rsid w:val="00F142D8"/>
    <w:rsid w:val="00F143BE"/>
    <w:rsid w:val="00F1454D"/>
    <w:rsid w:val="00F14802"/>
    <w:rsid w:val="00F14D65"/>
    <w:rsid w:val="00F14F3E"/>
    <w:rsid w:val="00F15B7E"/>
    <w:rsid w:val="00F15EE9"/>
    <w:rsid w:val="00F16317"/>
    <w:rsid w:val="00F16A07"/>
    <w:rsid w:val="00F16A33"/>
    <w:rsid w:val="00F16C39"/>
    <w:rsid w:val="00F17277"/>
    <w:rsid w:val="00F17DBD"/>
    <w:rsid w:val="00F20B06"/>
    <w:rsid w:val="00F20B3E"/>
    <w:rsid w:val="00F20C0A"/>
    <w:rsid w:val="00F20C38"/>
    <w:rsid w:val="00F20E67"/>
    <w:rsid w:val="00F2139D"/>
    <w:rsid w:val="00F2154C"/>
    <w:rsid w:val="00F21E90"/>
    <w:rsid w:val="00F21FB8"/>
    <w:rsid w:val="00F22635"/>
    <w:rsid w:val="00F22FFA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443"/>
    <w:rsid w:val="00F25EE8"/>
    <w:rsid w:val="00F2607C"/>
    <w:rsid w:val="00F263E5"/>
    <w:rsid w:val="00F26495"/>
    <w:rsid w:val="00F27E4E"/>
    <w:rsid w:val="00F3005D"/>
    <w:rsid w:val="00F3009E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674"/>
    <w:rsid w:val="00F32C06"/>
    <w:rsid w:val="00F32EAC"/>
    <w:rsid w:val="00F32F81"/>
    <w:rsid w:val="00F3309E"/>
    <w:rsid w:val="00F330CD"/>
    <w:rsid w:val="00F33160"/>
    <w:rsid w:val="00F3336B"/>
    <w:rsid w:val="00F3342C"/>
    <w:rsid w:val="00F3343E"/>
    <w:rsid w:val="00F33BB1"/>
    <w:rsid w:val="00F33C22"/>
    <w:rsid w:val="00F33CAD"/>
    <w:rsid w:val="00F33E37"/>
    <w:rsid w:val="00F34792"/>
    <w:rsid w:val="00F34A13"/>
    <w:rsid w:val="00F34D87"/>
    <w:rsid w:val="00F34F8B"/>
    <w:rsid w:val="00F352F7"/>
    <w:rsid w:val="00F353DE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2F3C"/>
    <w:rsid w:val="00F4331A"/>
    <w:rsid w:val="00F43627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6D2F"/>
    <w:rsid w:val="00F46F43"/>
    <w:rsid w:val="00F478CB"/>
    <w:rsid w:val="00F4795D"/>
    <w:rsid w:val="00F47D86"/>
    <w:rsid w:val="00F47D90"/>
    <w:rsid w:val="00F50010"/>
    <w:rsid w:val="00F50628"/>
    <w:rsid w:val="00F5112B"/>
    <w:rsid w:val="00F51A85"/>
    <w:rsid w:val="00F51BE9"/>
    <w:rsid w:val="00F52390"/>
    <w:rsid w:val="00F52478"/>
    <w:rsid w:val="00F5282B"/>
    <w:rsid w:val="00F5292E"/>
    <w:rsid w:val="00F52BE2"/>
    <w:rsid w:val="00F5326F"/>
    <w:rsid w:val="00F5387D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63"/>
    <w:rsid w:val="00F54EFF"/>
    <w:rsid w:val="00F552F6"/>
    <w:rsid w:val="00F556FF"/>
    <w:rsid w:val="00F5638C"/>
    <w:rsid w:val="00F564D8"/>
    <w:rsid w:val="00F56583"/>
    <w:rsid w:val="00F5662B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9AC"/>
    <w:rsid w:val="00F61C42"/>
    <w:rsid w:val="00F61E18"/>
    <w:rsid w:val="00F61FD4"/>
    <w:rsid w:val="00F62089"/>
    <w:rsid w:val="00F624D6"/>
    <w:rsid w:val="00F62B8E"/>
    <w:rsid w:val="00F62C03"/>
    <w:rsid w:val="00F62DFE"/>
    <w:rsid w:val="00F630D5"/>
    <w:rsid w:val="00F638DD"/>
    <w:rsid w:val="00F63DD6"/>
    <w:rsid w:val="00F640E5"/>
    <w:rsid w:val="00F64120"/>
    <w:rsid w:val="00F641D3"/>
    <w:rsid w:val="00F646C8"/>
    <w:rsid w:val="00F65123"/>
    <w:rsid w:val="00F655C6"/>
    <w:rsid w:val="00F65899"/>
    <w:rsid w:val="00F659A2"/>
    <w:rsid w:val="00F661AE"/>
    <w:rsid w:val="00F664E8"/>
    <w:rsid w:val="00F66B4C"/>
    <w:rsid w:val="00F66B8C"/>
    <w:rsid w:val="00F66F00"/>
    <w:rsid w:val="00F6728C"/>
    <w:rsid w:val="00F6770E"/>
    <w:rsid w:val="00F67994"/>
    <w:rsid w:val="00F67AD2"/>
    <w:rsid w:val="00F70439"/>
    <w:rsid w:val="00F70F29"/>
    <w:rsid w:val="00F710B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2F96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EF2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9C7"/>
    <w:rsid w:val="00F7752C"/>
    <w:rsid w:val="00F775EE"/>
    <w:rsid w:val="00F801AF"/>
    <w:rsid w:val="00F805CE"/>
    <w:rsid w:val="00F80B0A"/>
    <w:rsid w:val="00F80C5B"/>
    <w:rsid w:val="00F813A5"/>
    <w:rsid w:val="00F8199D"/>
    <w:rsid w:val="00F8231C"/>
    <w:rsid w:val="00F82F0F"/>
    <w:rsid w:val="00F82FFB"/>
    <w:rsid w:val="00F83761"/>
    <w:rsid w:val="00F8421E"/>
    <w:rsid w:val="00F84452"/>
    <w:rsid w:val="00F84B01"/>
    <w:rsid w:val="00F84F29"/>
    <w:rsid w:val="00F84F79"/>
    <w:rsid w:val="00F850F1"/>
    <w:rsid w:val="00F852A6"/>
    <w:rsid w:val="00F85E05"/>
    <w:rsid w:val="00F86416"/>
    <w:rsid w:val="00F86605"/>
    <w:rsid w:val="00F86FEF"/>
    <w:rsid w:val="00F87293"/>
    <w:rsid w:val="00F878CA"/>
    <w:rsid w:val="00F87BCD"/>
    <w:rsid w:val="00F87C33"/>
    <w:rsid w:val="00F905B5"/>
    <w:rsid w:val="00F90D73"/>
    <w:rsid w:val="00F90DDA"/>
    <w:rsid w:val="00F90E5E"/>
    <w:rsid w:val="00F90F85"/>
    <w:rsid w:val="00F912FA"/>
    <w:rsid w:val="00F91532"/>
    <w:rsid w:val="00F91EBD"/>
    <w:rsid w:val="00F92539"/>
    <w:rsid w:val="00F936E0"/>
    <w:rsid w:val="00F936ED"/>
    <w:rsid w:val="00F93ABE"/>
    <w:rsid w:val="00F93BF8"/>
    <w:rsid w:val="00F94EB3"/>
    <w:rsid w:val="00F9557D"/>
    <w:rsid w:val="00F9577A"/>
    <w:rsid w:val="00F959AA"/>
    <w:rsid w:val="00F95B5E"/>
    <w:rsid w:val="00F95BB4"/>
    <w:rsid w:val="00F95D48"/>
    <w:rsid w:val="00F96025"/>
    <w:rsid w:val="00F96B1F"/>
    <w:rsid w:val="00F96EA6"/>
    <w:rsid w:val="00F96EC3"/>
    <w:rsid w:val="00F970C1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2ED7"/>
    <w:rsid w:val="00FA3021"/>
    <w:rsid w:val="00FA361C"/>
    <w:rsid w:val="00FA3795"/>
    <w:rsid w:val="00FA39DE"/>
    <w:rsid w:val="00FA3C4B"/>
    <w:rsid w:val="00FA3F36"/>
    <w:rsid w:val="00FA4644"/>
    <w:rsid w:val="00FA4F2A"/>
    <w:rsid w:val="00FA5692"/>
    <w:rsid w:val="00FA60BD"/>
    <w:rsid w:val="00FA6190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D58"/>
    <w:rsid w:val="00FB2E26"/>
    <w:rsid w:val="00FB34D9"/>
    <w:rsid w:val="00FB3508"/>
    <w:rsid w:val="00FB359B"/>
    <w:rsid w:val="00FB3B39"/>
    <w:rsid w:val="00FB3B52"/>
    <w:rsid w:val="00FB3CF1"/>
    <w:rsid w:val="00FB3FDD"/>
    <w:rsid w:val="00FB403A"/>
    <w:rsid w:val="00FB4578"/>
    <w:rsid w:val="00FB45ED"/>
    <w:rsid w:val="00FB482D"/>
    <w:rsid w:val="00FB4946"/>
    <w:rsid w:val="00FB4BCD"/>
    <w:rsid w:val="00FB4D59"/>
    <w:rsid w:val="00FB50DB"/>
    <w:rsid w:val="00FB541D"/>
    <w:rsid w:val="00FB5627"/>
    <w:rsid w:val="00FB56CD"/>
    <w:rsid w:val="00FB697B"/>
    <w:rsid w:val="00FB6C20"/>
    <w:rsid w:val="00FB72D6"/>
    <w:rsid w:val="00FB7DD0"/>
    <w:rsid w:val="00FB7E0B"/>
    <w:rsid w:val="00FB7FEA"/>
    <w:rsid w:val="00FC0A06"/>
    <w:rsid w:val="00FC0C4A"/>
    <w:rsid w:val="00FC0E6A"/>
    <w:rsid w:val="00FC1E71"/>
    <w:rsid w:val="00FC24FE"/>
    <w:rsid w:val="00FC25CE"/>
    <w:rsid w:val="00FC263A"/>
    <w:rsid w:val="00FC2943"/>
    <w:rsid w:val="00FC2A18"/>
    <w:rsid w:val="00FC325D"/>
    <w:rsid w:val="00FC399C"/>
    <w:rsid w:val="00FC3A21"/>
    <w:rsid w:val="00FC3FC8"/>
    <w:rsid w:val="00FC489D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D06"/>
    <w:rsid w:val="00FD0F54"/>
    <w:rsid w:val="00FD14DE"/>
    <w:rsid w:val="00FD193E"/>
    <w:rsid w:val="00FD1944"/>
    <w:rsid w:val="00FD1B56"/>
    <w:rsid w:val="00FD1CD8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5D3A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4A51"/>
    <w:rsid w:val="00FE59D1"/>
    <w:rsid w:val="00FE5AAE"/>
    <w:rsid w:val="00FE5DC5"/>
    <w:rsid w:val="00FE664E"/>
    <w:rsid w:val="00FE66C8"/>
    <w:rsid w:val="00FE69E1"/>
    <w:rsid w:val="00FE6D8D"/>
    <w:rsid w:val="00FE7B7D"/>
    <w:rsid w:val="00FE7FC8"/>
    <w:rsid w:val="00FF0462"/>
    <w:rsid w:val="00FF0A0F"/>
    <w:rsid w:val="00FF0CEA"/>
    <w:rsid w:val="00FF0F9D"/>
    <w:rsid w:val="00FF135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F"/>
    <w:rsid w:val="00FF3C8B"/>
    <w:rsid w:val="00FF3D77"/>
    <w:rsid w:val="00FF3DFC"/>
    <w:rsid w:val="00FF403E"/>
    <w:rsid w:val="00FF45EB"/>
    <w:rsid w:val="00FF4768"/>
    <w:rsid w:val="00FF48B0"/>
    <w:rsid w:val="00FF48F4"/>
    <w:rsid w:val="00FF4C58"/>
    <w:rsid w:val="00FF53C7"/>
    <w:rsid w:val="00FF54FC"/>
    <w:rsid w:val="00FF570B"/>
    <w:rsid w:val="00FF5745"/>
    <w:rsid w:val="00FF583A"/>
    <w:rsid w:val="00FF5AA4"/>
    <w:rsid w:val="00FF5D30"/>
    <w:rsid w:val="00FF5F30"/>
    <w:rsid w:val="00FF6063"/>
    <w:rsid w:val="00FF608D"/>
    <w:rsid w:val="00FF68F9"/>
    <w:rsid w:val="00FF6B95"/>
    <w:rsid w:val="00FF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5265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character" w:customStyle="1" w:styleId="fontstyle01">
    <w:name w:val="fontstyle01"/>
    <w:basedOn w:val="DefaultParagraphFont"/>
    <w:rsid w:val="007F1FC3"/>
    <w:rPr>
      <w:rFonts w:ascii="Browallia New" w:hAnsi="Browallia New" w:cs="Browallia New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679BE-C1CD-4003-8EDE-57080D626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3730</TotalTime>
  <Pages>27</Pages>
  <Words>8207</Words>
  <Characters>32813</Characters>
  <Application>Microsoft Office Word</Application>
  <DocSecurity>0</DocSecurity>
  <Lines>273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40939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AKP</cp:lastModifiedBy>
  <cp:revision>604</cp:revision>
  <cp:lastPrinted>2021-11-11T02:22:00Z</cp:lastPrinted>
  <dcterms:created xsi:type="dcterms:W3CDTF">2020-05-13T06:26:00Z</dcterms:created>
  <dcterms:modified xsi:type="dcterms:W3CDTF">2021-11-11T02:22:00Z</dcterms:modified>
</cp:coreProperties>
</file>