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95A6D" w14:textId="77777777" w:rsidR="00821066" w:rsidRDefault="00821066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บริษัท คัมเวล</w:t>
      </w:r>
      <w:r w:rsidR="003A064A">
        <w:rPr>
          <w:rFonts w:ascii="Angsana New" w:hAnsi="Angsana New" w:hint="cs"/>
          <w:b/>
          <w:bCs/>
          <w:sz w:val="32"/>
          <w:szCs w:val="32"/>
          <w:cs/>
        </w:rPr>
        <w:t xml:space="preserve"> คอร์ปอเรชั่น จำกัด (มหาชน) และบริษัทย่อย</w:t>
      </w:r>
    </w:p>
    <w:p w14:paraId="28495A6E" w14:textId="77777777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5332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3C9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8495A6F" w14:textId="0FCFD038" w:rsidR="00117B13" w:rsidRDefault="00117B13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 w:rsidR="00601F4E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AD2B5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และ </w:t>
      </w:r>
      <w:r w:rsidR="007E09BE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AD2B5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เดือน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D2B56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7E09BE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5F226E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</w:p>
    <w:p w14:paraId="28495A70" w14:textId="77777777" w:rsid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14:paraId="28495A71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28495A72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28495A74" w14:textId="77777777" w:rsidR="007172E2" w:rsidRDefault="004A5132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 xml:space="preserve">บริษัท </w:t>
      </w:r>
      <w:r w:rsidR="00361F7C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795E48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CC2609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117B13">
        <w:rPr>
          <w:rFonts w:ascii="Angsana New" w:hAnsi="Angsana New" w:hint="cs"/>
          <w:sz w:val="30"/>
          <w:szCs w:val="30"/>
          <w:cs/>
        </w:rPr>
        <w:t>(</w:t>
      </w:r>
      <w:r w:rsidR="007172E2" w:rsidRPr="00795E48">
        <w:rPr>
          <w:rFonts w:ascii="Angsana New" w:hAnsi="Angsana New"/>
          <w:sz w:val="30"/>
          <w:szCs w:val="30"/>
        </w:rPr>
        <w:t>“</w:t>
      </w:r>
      <w:r w:rsidR="007172E2" w:rsidRPr="00795E48">
        <w:rPr>
          <w:rFonts w:ascii="Angsana New" w:hAnsi="Angsana New"/>
          <w:sz w:val="30"/>
          <w:szCs w:val="30"/>
          <w:cs/>
        </w:rPr>
        <w:t>บริษัท</w:t>
      </w:r>
      <w:r w:rsidR="00117B13">
        <w:rPr>
          <w:rFonts w:ascii="Angsana New" w:hAnsi="Angsana New" w:hint="cs"/>
          <w:sz w:val="30"/>
          <w:szCs w:val="30"/>
          <w:cs/>
        </w:rPr>
        <w:t>ฯ</w:t>
      </w:r>
      <w:r w:rsidR="007172E2" w:rsidRPr="00795E48">
        <w:rPr>
          <w:rFonts w:ascii="Angsana New" w:hAnsi="Angsana New"/>
          <w:sz w:val="30"/>
          <w:szCs w:val="30"/>
        </w:rPr>
        <w:t>”</w:t>
      </w:r>
      <w:r w:rsidR="00117B13">
        <w:rPr>
          <w:rFonts w:ascii="Angsana New" w:hAnsi="Angsana New" w:hint="cs"/>
          <w:sz w:val="30"/>
          <w:szCs w:val="30"/>
          <w:cs/>
        </w:rPr>
        <w:t>)</w:t>
      </w:r>
      <w:r w:rsidR="00EC1120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795E48">
        <w:rPr>
          <w:rFonts w:ascii="Angsana New" w:hAnsi="Angsana New"/>
          <w:sz w:val="30"/>
          <w:szCs w:val="30"/>
          <w:cs/>
        </w:rPr>
        <w:t>เป็นนิต</w:t>
      </w:r>
      <w:r w:rsidR="00242B1F" w:rsidRPr="00795E48">
        <w:rPr>
          <w:rFonts w:ascii="Angsana New" w:hAnsi="Angsana New"/>
          <w:sz w:val="30"/>
          <w:szCs w:val="30"/>
          <w:cs/>
        </w:rPr>
        <w:t>ิบุคคลที่</w:t>
      </w:r>
      <w:r w:rsidR="00662A3E">
        <w:rPr>
          <w:rFonts w:ascii="Angsana New" w:hAnsi="Angsana New" w:hint="cs"/>
          <w:sz w:val="30"/>
          <w:szCs w:val="30"/>
          <w:cs/>
        </w:rPr>
        <w:t>จดทะเบียนและ</w:t>
      </w:r>
      <w:r w:rsidR="00242B1F" w:rsidRPr="00795E48">
        <w:rPr>
          <w:rFonts w:ascii="Angsana New" w:hAnsi="Angsana New"/>
          <w:sz w:val="30"/>
          <w:szCs w:val="30"/>
          <w:cs/>
        </w:rPr>
        <w:t>จัดตั้งขึ้นในประเทศไทย</w:t>
      </w:r>
      <w:r w:rsidR="00662A3E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="00CC2609">
        <w:rPr>
          <w:rFonts w:ascii="Angsana New" w:hAnsi="Angsana New"/>
          <w:sz w:val="30"/>
          <w:szCs w:val="30"/>
        </w:rPr>
        <w:t xml:space="preserve"> </w:t>
      </w:r>
      <w:r w:rsidR="00662A3E">
        <w:rPr>
          <w:rFonts w:ascii="Angsana New" w:hAnsi="Angsana New"/>
          <w:sz w:val="30"/>
          <w:szCs w:val="30"/>
          <w:lang w:val="en-US"/>
        </w:rPr>
        <w:t xml:space="preserve">7 </w:t>
      </w:r>
      <w:r w:rsidR="00662A3E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662A3E">
        <w:rPr>
          <w:rFonts w:ascii="Angsana New" w:hAnsi="Angsana New"/>
          <w:sz w:val="30"/>
          <w:szCs w:val="30"/>
          <w:lang w:val="en-US"/>
        </w:rPr>
        <w:t>2542</w:t>
      </w:r>
      <w:r w:rsidR="007172E2" w:rsidRPr="00795E48">
        <w:rPr>
          <w:rFonts w:ascii="Angsana New" w:hAnsi="Angsana New"/>
          <w:sz w:val="30"/>
          <w:szCs w:val="30"/>
          <w:cs/>
        </w:rPr>
        <w:t xml:space="preserve"> และ</w:t>
      </w:r>
      <w:r w:rsidR="00BE498E" w:rsidRPr="00795E48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582AF9">
        <w:rPr>
          <w:rFonts w:ascii="Angsana New" w:hAnsi="Angsana New" w:hint="cs"/>
          <w:sz w:val="30"/>
          <w:szCs w:val="30"/>
          <w:cs/>
        </w:rPr>
        <w:t xml:space="preserve">  </w:t>
      </w:r>
      <w:r w:rsidR="007172E2" w:rsidRPr="00795E48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117B13">
        <w:rPr>
          <w:rFonts w:ascii="Angsana New" w:hAnsi="Angsana New"/>
          <w:sz w:val="30"/>
          <w:szCs w:val="30"/>
          <w:lang w:val="en-US"/>
        </w:rPr>
        <w:t xml:space="preserve"> 100/3</w:t>
      </w:r>
      <w:r w:rsidR="00404440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ถนนเทศบาลสงเคราะห์ แขวงลาดยาว</w:t>
      </w:r>
      <w:r w:rsidR="00CC2609">
        <w:rPr>
          <w:rFonts w:ascii="Angsana New" w:hAnsi="Angsana New" w:hint="cs"/>
          <w:sz w:val="30"/>
          <w:szCs w:val="30"/>
          <w:cs/>
        </w:rPr>
        <w:t xml:space="preserve">  </w:t>
      </w:r>
      <w:r w:rsidR="00117B13">
        <w:rPr>
          <w:rFonts w:ascii="Angsana New" w:hAnsi="Angsana New" w:hint="cs"/>
          <w:sz w:val="30"/>
          <w:szCs w:val="30"/>
          <w:cs/>
        </w:rPr>
        <w:t xml:space="preserve">เขตจตุจักร 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จังหวัดกรุงเทพมหานคร</w:t>
      </w:r>
    </w:p>
    <w:p w14:paraId="28495A75" w14:textId="77777777" w:rsidR="007172E2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17B13">
        <w:rPr>
          <w:rFonts w:ascii="Angsana New" w:hAnsi="Angsana New"/>
          <w:sz w:val="30"/>
          <w:szCs w:val="30"/>
          <w:cs/>
        </w:rPr>
        <w:t>บริษัทฯ  มีสถานประกอบการ</w:t>
      </w:r>
      <w:r>
        <w:rPr>
          <w:rFonts w:ascii="Angsana New" w:hAnsi="Angsana New" w:hint="cs"/>
          <w:sz w:val="30"/>
          <w:szCs w:val="30"/>
          <w:cs/>
        </w:rPr>
        <w:t xml:space="preserve"> (โรงงาน) ตั้งอยู่เลขที่ </w:t>
      </w:r>
      <w:r w:rsidRPr="00117B13">
        <w:rPr>
          <w:rFonts w:ascii="Angsana New" w:hAnsi="Angsana New"/>
          <w:sz w:val="30"/>
          <w:szCs w:val="30"/>
        </w:rPr>
        <w:t xml:space="preserve">26/2 </w:t>
      </w:r>
      <w:r w:rsidRPr="00117B13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117B13">
        <w:rPr>
          <w:rFonts w:ascii="Angsana New" w:hAnsi="Angsana New"/>
          <w:sz w:val="30"/>
          <w:szCs w:val="30"/>
        </w:rPr>
        <w:t xml:space="preserve">10 </w:t>
      </w:r>
      <w:r w:rsidRPr="00117B13">
        <w:rPr>
          <w:rFonts w:ascii="Angsana New" w:hAnsi="Angsana New" w:hint="cs"/>
          <w:sz w:val="30"/>
          <w:szCs w:val="30"/>
          <w:cs/>
        </w:rPr>
        <w:t>ตำบลบางเลน อำเภอบางใหญ่ จังหวัดนนทบุรี</w:t>
      </w:r>
    </w:p>
    <w:p w14:paraId="28495A76" w14:textId="77777777" w:rsidR="008D1D6A" w:rsidRPr="00256204" w:rsidRDefault="008D1D6A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56204">
        <w:rPr>
          <w:rFonts w:ascii="Angsana New" w:hAnsi="Angsana New"/>
          <w:sz w:val="30"/>
          <w:szCs w:val="30"/>
          <w:cs/>
        </w:rPr>
        <w:t>บริษัท</w:t>
      </w:r>
      <w:r w:rsidR="00256204">
        <w:rPr>
          <w:rFonts w:ascii="Angsana New" w:hAnsi="Angsana New" w:hint="cs"/>
          <w:sz w:val="30"/>
          <w:szCs w:val="30"/>
          <w:cs/>
        </w:rPr>
        <w:t xml:space="preserve">ฯ </w:t>
      </w:r>
      <w:r w:rsidRPr="00256204">
        <w:rPr>
          <w:rFonts w:ascii="Angsana New" w:hAnsi="Angsana New"/>
          <w:sz w:val="30"/>
          <w:szCs w:val="30"/>
          <w:cs/>
        </w:rPr>
        <w:t>ได้</w:t>
      </w:r>
      <w:r w:rsidR="00256204" w:rsidRPr="00256204">
        <w:rPr>
          <w:rFonts w:ascii="Angsana New" w:hAnsi="Angsana New" w:hint="cs"/>
          <w:sz w:val="30"/>
          <w:szCs w:val="30"/>
          <w:cs/>
        </w:rPr>
        <w:t>แป</w:t>
      </w:r>
      <w:r w:rsidR="00CC2609">
        <w:rPr>
          <w:rFonts w:ascii="Angsana New" w:hAnsi="Angsana New" w:hint="cs"/>
          <w:sz w:val="30"/>
          <w:szCs w:val="30"/>
          <w:cs/>
        </w:rPr>
        <w:t>ร</w:t>
      </w:r>
      <w:r w:rsidR="00256204" w:rsidRPr="00256204">
        <w:rPr>
          <w:rFonts w:ascii="Angsana New" w:hAnsi="Angsana New" w:hint="cs"/>
          <w:sz w:val="30"/>
          <w:szCs w:val="30"/>
          <w:cs/>
        </w:rPr>
        <w:t>สภาพ</w:t>
      </w:r>
      <w:r w:rsidRPr="00256204">
        <w:rPr>
          <w:rFonts w:ascii="Angsana New" w:hAnsi="Angsana New"/>
          <w:sz w:val="30"/>
          <w:szCs w:val="30"/>
          <w:cs/>
        </w:rPr>
        <w:t>จาก</w:t>
      </w:r>
      <w:r w:rsidR="00256204" w:rsidRPr="00256204">
        <w:rPr>
          <w:rFonts w:ascii="Angsana New" w:hAnsi="Angsana New"/>
          <w:sz w:val="30"/>
          <w:szCs w:val="30"/>
          <w:cs/>
        </w:rPr>
        <w:t>บริษัทจ</w:t>
      </w:r>
      <w:r w:rsidR="00256204" w:rsidRPr="00256204">
        <w:rPr>
          <w:rFonts w:ascii="Angsana New" w:hAnsi="Angsana New" w:hint="cs"/>
          <w:sz w:val="30"/>
          <w:szCs w:val="30"/>
          <w:cs/>
        </w:rPr>
        <w:t>ำ</w:t>
      </w:r>
      <w:r w:rsidR="00256204" w:rsidRPr="00256204">
        <w:rPr>
          <w:rFonts w:ascii="Angsana New" w:hAnsi="Angsana New"/>
          <w:sz w:val="30"/>
          <w:szCs w:val="30"/>
          <w:cs/>
        </w:rPr>
        <w:t>กัดเป็นบริษัทมหาชนจำกัด</w:t>
      </w:r>
      <w:r w:rsidRPr="00256204">
        <w:rPr>
          <w:rFonts w:ascii="Angsana New" w:hAnsi="Angsana New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>ตามกฎหมายว่าด้วยบริษัทมหาชนจำกัด โดยบริษัทจดทะเบียนการแปรสภาพบริษัทและได้เปลี่ยนชื่อจากเดิม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>จำกัด</w:t>
      </w:r>
      <w:r w:rsidR="00256204" w:rsidRPr="00256204">
        <w:rPr>
          <w:rFonts w:ascii="Angsana New" w:hAnsi="Angsana New"/>
          <w:sz w:val="30"/>
          <w:szCs w:val="30"/>
        </w:rPr>
        <w:t xml:space="preserve">” </w:t>
      </w:r>
      <w:r w:rsidR="00256204" w:rsidRPr="00256204">
        <w:rPr>
          <w:rFonts w:ascii="Angsana New" w:hAnsi="Angsana New"/>
          <w:sz w:val="30"/>
          <w:szCs w:val="30"/>
          <w:cs/>
        </w:rPr>
        <w:t>เป็น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จำกัด </w:t>
      </w:r>
      <w:r w:rsidR="00256204" w:rsidRPr="00256204">
        <w:rPr>
          <w:rFonts w:ascii="Angsana New" w:hAnsi="Angsana New"/>
          <w:sz w:val="30"/>
          <w:szCs w:val="30"/>
        </w:rPr>
        <w:t>(</w:t>
      </w:r>
      <w:r w:rsidR="00256204" w:rsidRPr="00256204">
        <w:rPr>
          <w:rFonts w:ascii="Angsana New" w:hAnsi="Angsana New"/>
          <w:sz w:val="30"/>
          <w:szCs w:val="30"/>
          <w:cs/>
        </w:rPr>
        <w:t>มหาชน</w:t>
      </w:r>
      <w:r w:rsidR="00256204" w:rsidRPr="00256204">
        <w:rPr>
          <w:rFonts w:ascii="Angsana New" w:hAnsi="Angsana New"/>
          <w:sz w:val="30"/>
          <w:szCs w:val="30"/>
        </w:rPr>
        <w:t xml:space="preserve">)” </w:t>
      </w:r>
      <w:r w:rsidR="00256204" w:rsidRPr="00256204">
        <w:rPr>
          <w:rFonts w:ascii="Angsana New" w:hAnsi="Angsana New"/>
          <w:sz w:val="30"/>
          <w:szCs w:val="30"/>
          <w:cs/>
        </w:rPr>
        <w:t>กับ</w:t>
      </w:r>
      <w:r w:rsidR="00CC2609">
        <w:rPr>
          <w:rFonts w:ascii="Angsana New" w:hAnsi="Angsana New" w:hint="cs"/>
          <w:sz w:val="30"/>
          <w:szCs w:val="30"/>
          <w:cs/>
        </w:rPr>
        <w:t xml:space="preserve">กรมพัฒนาธุรกิจการค้า  </w:t>
      </w:r>
      <w:r w:rsidR="00256204" w:rsidRPr="00256204">
        <w:rPr>
          <w:rFonts w:ascii="Angsana New" w:hAnsi="Angsana New"/>
          <w:sz w:val="30"/>
          <w:szCs w:val="30"/>
          <w:cs/>
        </w:rPr>
        <w:t>กระทรวงพาณิชย์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="00256204" w:rsidRPr="00256204">
        <w:rPr>
          <w:rFonts w:ascii="Angsana New" w:hAnsi="Angsana New"/>
          <w:sz w:val="30"/>
          <w:szCs w:val="30"/>
        </w:rPr>
        <w:t xml:space="preserve">14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204" w:rsidRPr="00256204">
        <w:rPr>
          <w:rFonts w:ascii="Angsana New" w:hAnsi="Angsana New"/>
          <w:sz w:val="30"/>
          <w:szCs w:val="30"/>
        </w:rPr>
        <w:t>2562</w:t>
      </w:r>
    </w:p>
    <w:p w14:paraId="28495A77" w14:textId="77777777" w:rsidR="0029555F" w:rsidRDefault="0029555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795E48">
        <w:rPr>
          <w:rFonts w:ascii="Angsana New" w:hAnsi="Angsana New" w:hint="cs"/>
          <w:sz w:val="30"/>
          <w:szCs w:val="30"/>
          <w:cs/>
        </w:rPr>
        <w:t xml:space="preserve"> การผลิต และจำหน่าย</w:t>
      </w:r>
      <w:r w:rsidR="000D135E">
        <w:rPr>
          <w:rFonts w:ascii="Angsana New" w:hAnsi="Angsana New" w:hint="cs"/>
          <w:sz w:val="30"/>
          <w:szCs w:val="30"/>
          <w:cs/>
        </w:rPr>
        <w:t>อุปกรณ์ไฟฟ้า กราไฟต์</w:t>
      </w:r>
      <w:r w:rsidR="00117B13">
        <w:rPr>
          <w:rFonts w:ascii="Angsana New" w:hAnsi="Angsana New" w:hint="cs"/>
          <w:sz w:val="30"/>
          <w:szCs w:val="30"/>
          <w:cs/>
        </w:rPr>
        <w:t>โมลด์ ผงเชื่อมสายล่อฟ้าและสายดิน</w:t>
      </w:r>
    </w:p>
    <w:p w14:paraId="28495A78" w14:textId="3261BC57" w:rsidR="00117B13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C104FB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151B48">
        <w:rPr>
          <w:rFonts w:ascii="Angsana New" w:hAnsi="Angsana New" w:hint="cs"/>
          <w:sz w:val="30"/>
          <w:szCs w:val="30"/>
          <w:cs/>
        </w:rPr>
        <w:t>งวด</w:t>
      </w:r>
      <w:r w:rsidRPr="00C104FB">
        <w:rPr>
          <w:rFonts w:ascii="Angsana New" w:hAnsi="Angsana New"/>
          <w:sz w:val="30"/>
          <w:szCs w:val="30"/>
          <w:cs/>
        </w:rPr>
        <w:t xml:space="preserve">ได้แก่ </w:t>
      </w:r>
      <w:r w:rsidR="006601AD" w:rsidRPr="00C104FB">
        <w:rPr>
          <w:rFonts w:ascii="Angsana New" w:hAnsi="Angsana New" w:hint="cs"/>
          <w:sz w:val="30"/>
          <w:szCs w:val="30"/>
          <w:cs/>
        </w:rPr>
        <w:t>นายบุญศักดิ์  เกียรติจรูญเลิศ</w:t>
      </w:r>
      <w:r w:rsidRPr="00C104FB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720702">
        <w:rPr>
          <w:rFonts w:ascii="Angsana New" w:hAnsi="Angsana New"/>
          <w:sz w:val="30"/>
          <w:szCs w:val="30"/>
        </w:rPr>
        <w:t>54.39</w:t>
      </w:r>
      <w:r w:rsidRPr="00C104FB">
        <w:rPr>
          <w:rFonts w:ascii="Angsana New" w:hAnsi="Angsana New"/>
          <w:sz w:val="30"/>
          <w:szCs w:val="30"/>
          <w:cs/>
        </w:rPr>
        <w:t xml:space="preserve">) </w:t>
      </w:r>
    </w:p>
    <w:p w14:paraId="28495A79" w14:textId="77777777" w:rsidR="00851FDF" w:rsidRDefault="00851FDF" w:rsidP="00851FDF">
      <w:pPr>
        <w:spacing w:line="240" w:lineRule="atLeast"/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  <w:r w:rsidRPr="00851FDF">
        <w:rPr>
          <w:rFonts w:ascii="Angsana New" w:hAnsi="Angsana New"/>
          <w:b/>
          <w:bCs/>
          <w:sz w:val="30"/>
          <w:szCs w:val="30"/>
          <w:cs/>
        </w:rPr>
        <w:t>การแพร่ระบาดของโรคติดเชื้อไวรัสโคโรนา 2019</w:t>
      </w:r>
    </w:p>
    <w:p w14:paraId="28495A7A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51FDF">
        <w:rPr>
          <w:rFonts w:ascii="Angsana New" w:hAnsi="Angsana New"/>
          <w:sz w:val="30"/>
          <w:szCs w:val="30"/>
          <w:cs/>
        </w:rPr>
        <w:t>สถานการณ์การแพร่ระบาดของโรคติดเชื้อไวรัสโคโรนา 2019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2557CB">
        <w:rPr>
          <w:rFonts w:ascii="Angsana New" w:hAnsi="Angsana New"/>
          <w:sz w:val="30"/>
          <w:szCs w:val="30"/>
        </w:rPr>
        <w:t xml:space="preserve"> </w:t>
      </w:r>
      <w:r w:rsidRPr="00851FDF">
        <w:rPr>
          <w:rFonts w:ascii="Angsana New" w:hAnsi="Angsana New"/>
          <w:sz w:val="30"/>
          <w:szCs w:val="30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28495A7B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5A7C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5A7D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5A7E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5A7F" w14:textId="77777777" w:rsidR="00851FDF" w:rsidRP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28495A80" w14:textId="77777777" w:rsidR="004A5132" w:rsidRPr="00317361" w:rsidRDefault="00662A3E" w:rsidP="00E1375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17361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="00094443" w:rsidRPr="00317361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094443" w:rsidRPr="0031736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8495A81" w14:textId="77777777" w:rsidR="00822A5E" w:rsidRPr="00822A5E" w:rsidRDefault="00822A5E" w:rsidP="00E13752">
      <w:pPr>
        <w:pStyle w:val="ListParagraph"/>
        <w:numPr>
          <w:ilvl w:val="0"/>
          <w:numId w:val="6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28495A82" w14:textId="77777777" w:rsidR="00094443" w:rsidRPr="00822A5E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</w:t>
      </w:r>
      <w:r w:rsidR="00662A3E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094443">
        <w:rPr>
          <w:rFonts w:ascii="Angsana New" w:hAnsi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BA3A3C">
        <w:rPr>
          <w:rFonts w:ascii="Angsana New" w:hAnsi="Angsana New"/>
          <w:sz w:val="30"/>
          <w:szCs w:val="30"/>
        </w:rPr>
        <w:t>34</w:t>
      </w:r>
      <w:r w:rsidRPr="0009444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 พ.ศ. </w:t>
      </w:r>
      <w:r w:rsidR="00BA3A3C">
        <w:rPr>
          <w:rFonts w:ascii="Angsana New" w:hAnsi="Angsana New"/>
          <w:sz w:val="30"/>
          <w:szCs w:val="30"/>
        </w:rPr>
        <w:t>2547</w:t>
      </w:r>
      <w:r w:rsidRPr="00094443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</w:t>
      </w:r>
      <w:r>
        <w:rPr>
          <w:rFonts w:ascii="Angsana New" w:hAnsi="Angsana New"/>
          <w:sz w:val="30"/>
          <w:szCs w:val="30"/>
          <w:cs/>
        </w:rPr>
        <w:t xml:space="preserve">รัพย์และตลาดหลักทรัพย์ พ.ศ. </w:t>
      </w:r>
      <w:r w:rsidRPr="00822A5E">
        <w:rPr>
          <w:rFonts w:ascii="Angsana New" w:hAnsi="Angsana New"/>
          <w:sz w:val="30"/>
          <w:szCs w:val="30"/>
        </w:rPr>
        <w:t>2535</w:t>
      </w:r>
      <w:r w:rsidR="00C7442D" w:rsidRPr="00822A5E">
        <w:rPr>
          <w:rFonts w:ascii="Angsana New" w:hAnsi="Angsana New" w:hint="cs"/>
          <w:sz w:val="30"/>
          <w:szCs w:val="30"/>
          <w:cs/>
        </w:rPr>
        <w:t xml:space="preserve"> </w:t>
      </w:r>
      <w:r w:rsidR="00A96515">
        <w:rPr>
          <w:rFonts w:ascii="Angsana New" w:hAnsi="Angsana New" w:hint="cs"/>
          <w:sz w:val="30"/>
          <w:szCs w:val="30"/>
          <w:cs/>
        </w:rPr>
        <w:t>โดยบริษัทฯ เลือกนำเสนองบการเงินระหว่างกาลแบบย่อ</w:t>
      </w:r>
    </w:p>
    <w:p w14:paraId="28495A83" w14:textId="77777777" w:rsidR="00094443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</w:t>
      </w:r>
      <w:r>
        <w:rPr>
          <w:rFonts w:ascii="Angsana New" w:hAnsi="Angsana New"/>
          <w:sz w:val="30"/>
          <w:szCs w:val="30"/>
          <w:cs/>
        </w:rPr>
        <w:t>อนกับข้อมูลที่ได้รายงานไปแล้ว</w:t>
      </w:r>
      <w:r w:rsidRPr="00094443">
        <w:rPr>
          <w:rFonts w:ascii="Angsana New" w:hAnsi="Angsana New"/>
          <w:sz w:val="30"/>
          <w:szCs w:val="30"/>
          <w:cs/>
        </w:rPr>
        <w:t>อย่างไรก็ตามงบแสดงฐานะการเงิน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 </w:t>
      </w:r>
      <w:r w:rsidR="00C7442D">
        <w:rPr>
          <w:rFonts w:ascii="Angsana New" w:hAnsi="Angsana New" w:hint="cs"/>
          <w:sz w:val="30"/>
          <w:szCs w:val="30"/>
          <w:cs/>
        </w:rPr>
        <w:t>ให้อยู่ในรูปแบบ</w:t>
      </w:r>
      <w:r w:rsidRPr="00094443">
        <w:rPr>
          <w:rFonts w:ascii="Angsana New" w:hAnsi="Angsana New"/>
          <w:sz w:val="30"/>
          <w:szCs w:val="30"/>
          <w:cs/>
        </w:rPr>
        <w:t>เช่นเดียวกับงบการเงินประจำปี</w:t>
      </w:r>
      <w:r w:rsidR="00C7442D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ดังนั้นการใช้งบการเงินระหว่างกาลนี้ควรใช้ควบคู่ไปกับงบการเงินประจำปีล่าสุด</w:t>
      </w:r>
    </w:p>
    <w:p w14:paraId="28495A84" w14:textId="77777777" w:rsidR="00A96515" w:rsidRPr="00B0205E" w:rsidRDefault="00A96515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A369A">
        <w:rPr>
          <w:rFonts w:ascii="Angsana New" w:hAnsi="Angsana New" w:hint="cs"/>
          <w:sz w:val="30"/>
          <w:szCs w:val="30"/>
          <w:cs/>
        </w:rPr>
        <w:t>งบการเงินระหว่างกาลนี้  จัดทำขึ้นโดยใช้เกณฑ์ราคาทุนเดิมในการวัดมูลค่าขององค์ประกอบของรายการใน</w:t>
      </w:r>
      <w:r w:rsidR="00822A5E" w:rsidRPr="00DA369A">
        <w:rPr>
          <w:rFonts w:ascii="Angsana New" w:hAnsi="Angsana New"/>
          <w:sz w:val="30"/>
          <w:szCs w:val="30"/>
          <w:cs/>
        </w:rPr>
        <w:br/>
      </w:r>
      <w:r w:rsidRPr="00DA369A">
        <w:rPr>
          <w:rFonts w:ascii="Angsana New" w:hAnsi="Angsana New" w:hint="cs"/>
          <w:sz w:val="30"/>
          <w:szCs w:val="30"/>
          <w:cs/>
        </w:rPr>
        <w:t>งบการเงิน ยกเว้นรายการที่เปิดเผยไว้ในนโยบายบัญชีที่เกี่ยวข้อง</w:t>
      </w:r>
    </w:p>
    <w:p w14:paraId="28495A85" w14:textId="77777777" w:rsidR="00822A5E" w:rsidRPr="00DA369A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DA369A">
        <w:rPr>
          <w:rFonts w:ascii="Angsana New" w:hAnsi="Angsana New" w:hint="cs"/>
          <w:b/>
          <w:bCs/>
          <w:sz w:val="30"/>
          <w:szCs w:val="30"/>
          <w:cs/>
        </w:rPr>
        <w:t>ข.</w:t>
      </w:r>
      <w:r w:rsidRPr="00DA369A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เกณฑ์ในการจัดทำงบการเงินรวม</w:t>
      </w:r>
    </w:p>
    <w:p w14:paraId="28495A86" w14:textId="4059945E" w:rsidR="00D47C8E" w:rsidRPr="00E153FB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A369A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งบการเงินรวมนี้จัดทำขึ้นโดยรวมงบการเงินของบริษัท </w:t>
      </w:r>
      <w:r w:rsidRPr="00DA369A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DA369A">
        <w:rPr>
          <w:rFonts w:ascii="Angsana New" w:hAnsi="Angsana New"/>
          <w:sz w:val="30"/>
          <w:szCs w:val="30"/>
          <w:cs/>
        </w:rPr>
        <w:t xml:space="preserve"> จำกัด</w:t>
      </w:r>
      <w:r w:rsidRPr="00DA369A">
        <w:rPr>
          <w:rFonts w:ascii="Angsana New" w:hAnsi="Angsana New"/>
          <w:sz w:val="30"/>
          <w:szCs w:val="30"/>
        </w:rPr>
        <w:t xml:space="preserve"> </w:t>
      </w:r>
      <w:r w:rsidRPr="00DA369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DA369A">
        <w:rPr>
          <w:rFonts w:ascii="Angsana New" w:hAnsi="Angsana New"/>
          <w:sz w:val="30"/>
          <w:szCs w:val="30"/>
          <w:cs/>
        </w:rPr>
        <w:t>และบริษัทย่อย (ซึ่งต่อไปนี้</w:t>
      </w:r>
      <w:r w:rsidR="00DA369A" w:rsidRPr="00DA369A">
        <w:rPr>
          <w:rFonts w:ascii="Angsana New" w:hAnsi="Angsana New" w:hint="cs"/>
          <w:sz w:val="30"/>
          <w:szCs w:val="30"/>
          <w:cs/>
        </w:rPr>
        <w:t>รวม</w:t>
      </w:r>
      <w:r w:rsidRPr="00DA369A">
        <w:rPr>
          <w:rFonts w:ascii="Angsana New" w:hAnsi="Angsana New"/>
          <w:sz w:val="30"/>
          <w:szCs w:val="30"/>
          <w:cs/>
        </w:rPr>
        <w:t>เรียกว่า “</w:t>
      </w:r>
      <w:r w:rsidR="00DA369A" w:rsidRPr="00DA369A">
        <w:rPr>
          <w:rFonts w:ascii="Angsana New" w:hAnsi="Angsana New" w:hint="cs"/>
          <w:sz w:val="30"/>
          <w:szCs w:val="30"/>
          <w:cs/>
        </w:rPr>
        <w:t>กลุ่ม</w:t>
      </w:r>
      <w:r w:rsidRPr="00DA369A">
        <w:rPr>
          <w:rFonts w:ascii="Angsana New" w:hAnsi="Angsana New"/>
          <w:sz w:val="30"/>
          <w:szCs w:val="30"/>
          <w:cs/>
        </w:rPr>
        <w:t>บริษัท”) โดย</w:t>
      </w:r>
      <w:r w:rsidRPr="00822A5E">
        <w:rPr>
          <w:rFonts w:ascii="Angsana New" w:hAnsi="Angsana New"/>
          <w:sz w:val="30"/>
          <w:szCs w:val="30"/>
          <w:cs/>
        </w:rPr>
        <w:t>ใช้หลักเกณฑ์เดียวกับงบการเงินรวมสำหรับปีสิ้นสุดวันที่</w:t>
      </w:r>
      <w:r w:rsidR="00DA369A">
        <w:rPr>
          <w:rFonts w:ascii="Angsana New" w:hAnsi="Angsana New"/>
          <w:sz w:val="30"/>
          <w:szCs w:val="30"/>
          <w:cs/>
        </w:rPr>
        <w:br/>
      </w:r>
      <w:r w:rsidRPr="00822A5E">
        <w:rPr>
          <w:rFonts w:ascii="Angsana New" w:hAnsi="Angsana New"/>
          <w:sz w:val="30"/>
          <w:szCs w:val="30"/>
        </w:rPr>
        <w:t xml:space="preserve">31 </w:t>
      </w:r>
      <w:r w:rsidRPr="00822A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2A5E">
        <w:rPr>
          <w:rFonts w:ascii="Angsana New" w:hAnsi="Angsana New"/>
          <w:sz w:val="30"/>
          <w:szCs w:val="30"/>
        </w:rPr>
        <w:t>256</w:t>
      </w:r>
      <w:r w:rsidR="00E6310B">
        <w:rPr>
          <w:rFonts w:ascii="Angsana New" w:hAnsi="Angsana New"/>
          <w:sz w:val="30"/>
          <w:szCs w:val="30"/>
        </w:rPr>
        <w:t>3</w:t>
      </w:r>
      <w:r w:rsidRPr="00822A5E">
        <w:rPr>
          <w:rFonts w:ascii="Angsana New" w:hAnsi="Angsana New"/>
          <w:sz w:val="30"/>
          <w:szCs w:val="30"/>
        </w:rPr>
        <w:t xml:space="preserve"> </w:t>
      </w:r>
      <w:r w:rsidRPr="00822A5E">
        <w:rPr>
          <w:rFonts w:ascii="Angsana New" w:hAnsi="Angsana New"/>
          <w:sz w:val="30"/>
          <w:szCs w:val="30"/>
          <w:cs/>
        </w:rPr>
        <w:t>ทั้งนี้ไม่มีการเปลี่ยนแปลงโครงสร้างของกลุ่มบริษัทในระหว่างงวด</w:t>
      </w:r>
      <w:r w:rsidRPr="00822A5E">
        <w:rPr>
          <w:rFonts w:ascii="Angsana New" w:hAnsi="Angsana New" w:hint="cs"/>
          <w:sz w:val="30"/>
          <w:szCs w:val="30"/>
          <w:cs/>
        </w:rPr>
        <w:t>ปัจจุบั</w:t>
      </w:r>
      <w:r w:rsidR="00DA369A">
        <w:rPr>
          <w:rFonts w:ascii="Angsana New" w:hAnsi="Angsana New" w:hint="cs"/>
          <w:sz w:val="30"/>
          <w:szCs w:val="30"/>
          <w:cs/>
        </w:rPr>
        <w:t>น</w:t>
      </w:r>
    </w:p>
    <w:p w14:paraId="28495A87" w14:textId="77777777" w:rsidR="000D13CC" w:rsidRPr="001F4BCF" w:rsidRDefault="000D13CC" w:rsidP="00E1375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F4BC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28495A88" w14:textId="77777777" w:rsidR="000D13CC" w:rsidRPr="00260FD7" w:rsidRDefault="000D13CC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60FD7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</w:t>
      </w:r>
      <w:r w:rsidR="00C7442D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1F4BCF">
        <w:rPr>
          <w:rFonts w:ascii="Angsana New" w:hAnsi="Angsana New" w:hint="cs"/>
          <w:b/>
          <w:bCs/>
          <w:sz w:val="30"/>
          <w:szCs w:val="30"/>
          <w:cs/>
        </w:rPr>
        <w:t>ใหม่</w:t>
      </w:r>
      <w:r w:rsidR="00C7442D">
        <w:rPr>
          <w:rFonts w:ascii="Angsana New" w:hAnsi="Angsana New"/>
          <w:b/>
          <w:bCs/>
          <w:sz w:val="30"/>
          <w:szCs w:val="30"/>
          <w:cs/>
        </w:rPr>
        <w:t>ที่เริ่มมีผลบังคับใช้ในงวด</w:t>
      </w:r>
      <w:r w:rsidRPr="00260FD7">
        <w:rPr>
          <w:rFonts w:ascii="Angsana New" w:hAnsi="Angsana New"/>
          <w:b/>
          <w:bCs/>
          <w:sz w:val="30"/>
          <w:szCs w:val="30"/>
          <w:cs/>
        </w:rPr>
        <w:t>ปัจจุบัน</w:t>
      </w:r>
    </w:p>
    <w:p w14:paraId="28495A89" w14:textId="77777777" w:rsidR="008C7F6C" w:rsidRPr="008C7F6C" w:rsidRDefault="008C7F6C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C7F6C">
        <w:rPr>
          <w:rFonts w:ascii="Angsana New" w:hAnsi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8495A8A" w14:textId="77777777" w:rsidR="000D13CC" w:rsidRDefault="008C7F6C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C7F6C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8495A8B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95A8C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95A8D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95A8E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95A8F" w14:textId="77777777" w:rsidR="00822A5E" w:rsidRPr="00822A5E" w:rsidRDefault="00822A5E" w:rsidP="00E13752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8495A90" w14:textId="77777777" w:rsidR="00851FDF" w:rsidRPr="00906D48" w:rsidRDefault="00906D48" w:rsidP="00906D48">
      <w:pPr>
        <w:pStyle w:val="ListParagraph"/>
        <w:numPr>
          <w:ilvl w:val="0"/>
          <w:numId w:val="6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906D48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14:paraId="28495A91" w14:textId="77777777" w:rsidR="00212B93" w:rsidRPr="006E2F24" w:rsidRDefault="002B4CDB" w:rsidP="004E6248">
      <w:pPr>
        <w:pStyle w:val="ListParagraph"/>
        <w:tabs>
          <w:tab w:val="left" w:pos="540"/>
        </w:tabs>
        <w:ind w:left="900"/>
        <w:jc w:val="thaiDistribute"/>
        <w:outlineLvl w:val="0"/>
        <w:rPr>
          <w:rFonts w:ascii="Angsana New" w:hAnsi="Angsana New"/>
          <w:sz w:val="30"/>
          <w:szCs w:val="30"/>
          <w:highlight w:val="yellow"/>
        </w:rPr>
      </w:pPr>
      <w:r w:rsidRPr="002B4CDB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212B93" w:rsidRPr="006E2F24">
        <w:rPr>
          <w:rFonts w:ascii="Angsana New" w:hAnsi="Angsana New"/>
          <w:sz w:val="30"/>
          <w:szCs w:val="30"/>
          <w:highlight w:val="yellow"/>
          <w:cs/>
        </w:rPr>
        <w:t xml:space="preserve"> </w:t>
      </w:r>
    </w:p>
    <w:p w14:paraId="28495A92" w14:textId="77777777" w:rsidR="00B0205E" w:rsidRDefault="00AE7719" w:rsidP="00D35F36">
      <w:pPr>
        <w:pStyle w:val="ListParagraph"/>
        <w:tabs>
          <w:tab w:val="left" w:pos="540"/>
        </w:tabs>
        <w:spacing w:after="240"/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AE7719">
        <w:rPr>
          <w:rFonts w:ascii="Angsana New" w:hAnsi="Angsana New"/>
          <w:sz w:val="30"/>
          <w:szCs w:val="30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8495A93" w14:textId="77777777" w:rsidR="006E17AF" w:rsidRPr="00B0205E" w:rsidRDefault="00B0205E" w:rsidP="00E13752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20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28495A94" w14:textId="64D53294" w:rsidR="00F15D2D" w:rsidRPr="007E533D" w:rsidRDefault="00CC6B32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86CB1">
        <w:rPr>
          <w:rFonts w:ascii="Angsana New" w:hAnsi="Angsana New" w:hint="cs"/>
          <w:sz w:val="30"/>
          <w:szCs w:val="30"/>
          <w:cs/>
        </w:rPr>
        <w:t>ข้อมูลทาง</w:t>
      </w:r>
      <w:r w:rsidRPr="00086CB1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86CB1">
        <w:rPr>
          <w:rFonts w:asciiTheme="majorBidi" w:hAnsiTheme="majorBidi" w:cstheme="majorBidi" w:hint="cs"/>
          <w:sz w:val="30"/>
          <w:szCs w:val="30"/>
          <w:cs/>
        </w:rPr>
        <w:t xml:space="preserve">                         </w:t>
      </w:r>
      <w:r w:rsidRPr="00086CB1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086CB1">
        <w:rPr>
          <w:rFonts w:asciiTheme="majorBidi" w:hAnsiTheme="majorBidi" w:cstheme="majorBidi"/>
          <w:sz w:val="30"/>
          <w:szCs w:val="30"/>
        </w:rPr>
        <w:t xml:space="preserve">31 </w:t>
      </w:r>
      <w:r w:rsidRPr="00086C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86CB1">
        <w:rPr>
          <w:rFonts w:asciiTheme="majorBidi" w:hAnsiTheme="majorBidi" w:cstheme="majorBidi"/>
          <w:sz w:val="30"/>
          <w:szCs w:val="30"/>
        </w:rPr>
        <w:t>2563</w:t>
      </w:r>
      <w:r w:rsidR="00864DC8" w:rsidRPr="00086C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410C" w:rsidRPr="00086CB1">
        <w:rPr>
          <w:rFonts w:asciiTheme="majorBidi" w:hAnsiTheme="majorBidi" w:cstheme="majorBidi" w:hint="cs"/>
          <w:sz w:val="30"/>
          <w:szCs w:val="30"/>
          <w:cs/>
        </w:rPr>
        <w:t>ยกเว้นการเปลี่ยนแปลง</w:t>
      </w:r>
      <w:r w:rsidR="002736EE" w:rsidRPr="00086CB1">
        <w:rPr>
          <w:rFonts w:asciiTheme="majorBidi" w:hAnsiTheme="majorBidi" w:cstheme="majorBidi" w:hint="cs"/>
          <w:sz w:val="30"/>
          <w:szCs w:val="30"/>
          <w:cs/>
        </w:rPr>
        <w:t>นโยบายการบัญชี</w:t>
      </w:r>
      <w:r w:rsidR="005F2696" w:rsidRPr="00086CB1">
        <w:rPr>
          <w:rFonts w:asciiTheme="majorBidi" w:hAnsiTheme="majorBidi" w:cstheme="majorBidi" w:hint="cs"/>
          <w:sz w:val="30"/>
          <w:szCs w:val="30"/>
          <w:cs/>
        </w:rPr>
        <w:t xml:space="preserve">เรื่องสินทรัพย์ทางการเงินที่วัดมูลค่าด้วยมูลค่ายุติธรรมผ่านกำไรหรือขาดทุน </w:t>
      </w:r>
      <w:r w:rsidR="007E533D">
        <w:rPr>
          <w:rFonts w:asciiTheme="majorBidi" w:hAnsiTheme="majorBidi" w:cstheme="majorBidi" w:hint="cs"/>
          <w:sz w:val="30"/>
          <w:szCs w:val="30"/>
          <w:cs/>
        </w:rPr>
        <w:t xml:space="preserve">ตามหมายเหตุ </w:t>
      </w:r>
      <w:r w:rsidR="007E533D">
        <w:rPr>
          <w:rFonts w:asciiTheme="majorBidi" w:hAnsiTheme="majorBidi" w:cstheme="majorBidi"/>
          <w:sz w:val="30"/>
          <w:szCs w:val="30"/>
          <w:lang w:val="en-US"/>
        </w:rPr>
        <w:t>29</w:t>
      </w:r>
    </w:p>
    <w:p w14:paraId="28495A95" w14:textId="77777777" w:rsidR="00F15D2D" w:rsidRPr="00086CB1" w:rsidRDefault="00F15D2D" w:rsidP="00574462">
      <w:pPr>
        <w:spacing w:after="120"/>
        <w:ind w:left="547" w:hanging="7"/>
        <w:jc w:val="both"/>
        <w:rPr>
          <w:rFonts w:ascii="Angsana New" w:eastAsia="Arial" w:hAnsi="Angsana New"/>
          <w:b/>
          <w:bCs/>
          <w:color w:val="000000" w:themeColor="text1"/>
          <w:sz w:val="30"/>
          <w:szCs w:val="30"/>
          <w:lang w:val="en-US"/>
        </w:rPr>
      </w:pPr>
      <w:r w:rsidRPr="00086CB1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086CB1">
        <w:rPr>
          <w:rFonts w:ascii="Angsana New" w:eastAsia="Arial" w:hAnsi="Angsana New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8495A96" w14:textId="77777777" w:rsidR="00F15D2D" w:rsidRPr="00086CB1" w:rsidRDefault="00F15D2D" w:rsidP="00574462">
      <w:pPr>
        <w:spacing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86CB1">
        <w:rPr>
          <w:rFonts w:ascii="Angsana New" w:eastAsia="Arial Unicode MS" w:hAnsi="Angsana New"/>
          <w:color w:val="000000" w:themeColor="text1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086CB1">
        <w:rPr>
          <w:rFonts w:ascii="Angsana New" w:hAnsi="Angsana New"/>
          <w:color w:val="000000" w:themeColor="text1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8495A97" w14:textId="77777777" w:rsidR="00F15D2D" w:rsidRPr="00086CB1" w:rsidRDefault="00F15D2D" w:rsidP="00F15D2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86CB1">
        <w:rPr>
          <w:rFonts w:ascii="Angsana New" w:eastAsia="Arial Unicode MS" w:hAnsi="Angsana New"/>
          <w:color w:val="000000" w:themeColor="text1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086CB1">
        <w:rPr>
          <w:rFonts w:ascii="Angsana New" w:hAnsi="Angsana New"/>
          <w:color w:val="000000" w:themeColor="text1"/>
          <w:sz w:val="30"/>
          <w:szCs w:val="30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8495A98" w14:textId="77777777" w:rsidR="00AA19E0" w:rsidRDefault="00AA19E0" w:rsidP="00086CB1">
      <w:pPr>
        <w:numPr>
          <w:ilvl w:val="0"/>
          <w:numId w:val="13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B0372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100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50"/>
        <w:gridCol w:w="1559"/>
        <w:gridCol w:w="236"/>
        <w:gridCol w:w="1417"/>
        <w:gridCol w:w="6"/>
        <w:gridCol w:w="277"/>
        <w:gridCol w:w="6"/>
        <w:gridCol w:w="1458"/>
        <w:gridCol w:w="236"/>
        <w:gridCol w:w="1468"/>
        <w:gridCol w:w="10"/>
      </w:tblGrid>
      <w:tr w:rsidR="003A66D8" w:rsidRPr="00494247" w14:paraId="28495A9F" w14:textId="77777777" w:rsidTr="0024362F">
        <w:trPr>
          <w:gridAfter w:val="1"/>
          <w:wAfter w:w="10" w:type="dxa"/>
        </w:trPr>
        <w:tc>
          <w:tcPr>
            <w:tcW w:w="3350" w:type="dxa"/>
          </w:tcPr>
          <w:p w14:paraId="28495A99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495A9A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A9B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495A9C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8495A9D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8" w:type="dxa"/>
            <w:gridSpan w:val="4"/>
          </w:tcPr>
          <w:p w14:paraId="28495A9E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28495AA4" w14:textId="77777777" w:rsidTr="0024362F">
        <w:tc>
          <w:tcPr>
            <w:tcW w:w="3350" w:type="dxa"/>
          </w:tcPr>
          <w:p w14:paraId="28495AA0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8" w:type="dxa"/>
            <w:gridSpan w:val="4"/>
            <w:tcBorders>
              <w:bottom w:val="single" w:sz="4" w:space="0" w:color="auto"/>
            </w:tcBorders>
          </w:tcPr>
          <w:p w14:paraId="28495AA1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</w:tcPr>
          <w:p w14:paraId="28495AA2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72" w:type="dxa"/>
            <w:gridSpan w:val="4"/>
            <w:tcBorders>
              <w:bottom w:val="single" w:sz="4" w:space="0" w:color="auto"/>
            </w:tcBorders>
          </w:tcPr>
          <w:p w14:paraId="28495AA3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</w:t>
            </w:r>
            <w:r w:rsidR="003502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3A66D8" w:rsidRPr="00494247" w14:paraId="28495AAD" w14:textId="77777777" w:rsidTr="0024362F">
        <w:trPr>
          <w:gridAfter w:val="1"/>
          <w:wAfter w:w="10" w:type="dxa"/>
        </w:trPr>
        <w:tc>
          <w:tcPr>
            <w:tcW w:w="3350" w:type="dxa"/>
          </w:tcPr>
          <w:p w14:paraId="28495AA5" w14:textId="77777777"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495AA6" w14:textId="2347EC93" w:rsidR="003A66D8" w:rsidRPr="003A66D8" w:rsidRDefault="00AD2B56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="003A66D8" w:rsidRPr="003A66D8">
              <w:rPr>
                <w:szCs w:val="26"/>
              </w:rPr>
              <w:t xml:space="preserve"> </w:t>
            </w:r>
            <w:r w:rsidR="007E09BE">
              <w:rPr>
                <w:rFonts w:hint="cs"/>
                <w:szCs w:val="26"/>
                <w:cs/>
              </w:rPr>
              <w:t>กันยายน</w:t>
            </w:r>
            <w:r w:rsidR="003A66D8" w:rsidRPr="003A66D8">
              <w:rPr>
                <w:rFonts w:hint="cs"/>
                <w:szCs w:val="26"/>
                <w:cs/>
              </w:rPr>
              <w:t xml:space="preserve"> </w:t>
            </w:r>
            <w:r w:rsidR="003A66D8">
              <w:rPr>
                <w:szCs w:val="26"/>
              </w:rPr>
              <w:t>256</w:t>
            </w:r>
            <w:r w:rsidR="00B83446"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A7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8495AA8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  <w:tc>
          <w:tcPr>
            <w:tcW w:w="283" w:type="dxa"/>
            <w:gridSpan w:val="2"/>
          </w:tcPr>
          <w:p w14:paraId="28495AA9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5AAA" w14:textId="6806A3CB" w:rsidR="003A66D8" w:rsidRPr="003A66D8" w:rsidRDefault="00AD2B56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 w:rsidR="007E09BE">
              <w:rPr>
                <w:rFonts w:hint="cs"/>
                <w:szCs w:val="26"/>
                <w:cs/>
              </w:rPr>
              <w:t>กันย</w:t>
            </w:r>
            <w:r>
              <w:rPr>
                <w:rFonts w:hint="cs"/>
                <w:szCs w:val="26"/>
                <w:cs/>
              </w:rPr>
              <w:t>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AB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28495AAC" w14:textId="77777777" w:rsidR="003A66D8" w:rsidRPr="003A66D8" w:rsidRDefault="003502E7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31</w:t>
            </w:r>
            <w:r w:rsidR="003A66D8">
              <w:rPr>
                <w:color w:val="000000"/>
                <w:szCs w:val="26"/>
              </w:rPr>
              <w:t xml:space="preserve"> </w:t>
            </w:r>
            <w:r w:rsidR="003A66D8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24362F" w:rsidRPr="00494247" w14:paraId="28495AB6" w14:textId="77777777" w:rsidTr="0024362F">
        <w:trPr>
          <w:gridAfter w:val="1"/>
          <w:wAfter w:w="10" w:type="dxa"/>
          <w:trHeight w:val="203"/>
        </w:trPr>
        <w:tc>
          <w:tcPr>
            <w:tcW w:w="3350" w:type="dxa"/>
            <w:vAlign w:val="center"/>
          </w:tcPr>
          <w:p w14:paraId="28495AAE" w14:textId="77777777" w:rsidR="0024362F" w:rsidRPr="00494247" w:rsidRDefault="0024362F" w:rsidP="0024362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495AAF" w14:textId="57BA4503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 xml:space="preserve"> 205,000.00 </w:t>
            </w:r>
          </w:p>
        </w:tc>
        <w:tc>
          <w:tcPr>
            <w:tcW w:w="236" w:type="dxa"/>
            <w:vAlign w:val="bottom"/>
          </w:tcPr>
          <w:p w14:paraId="28495AB0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8495AB1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205,000.00</w:t>
            </w:r>
          </w:p>
        </w:tc>
        <w:tc>
          <w:tcPr>
            <w:tcW w:w="283" w:type="dxa"/>
            <w:gridSpan w:val="2"/>
          </w:tcPr>
          <w:p w14:paraId="28495AB2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AB3" w14:textId="682E4669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 xml:space="preserve"> 200,000.00 </w:t>
            </w:r>
          </w:p>
        </w:tc>
        <w:tc>
          <w:tcPr>
            <w:tcW w:w="236" w:type="dxa"/>
            <w:vAlign w:val="bottom"/>
          </w:tcPr>
          <w:p w14:paraId="28495AB4" w14:textId="77777777" w:rsidR="0024362F" w:rsidRPr="00494247" w:rsidRDefault="0024362F" w:rsidP="0024362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8495AB5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200,000.00</w:t>
            </w:r>
          </w:p>
        </w:tc>
      </w:tr>
      <w:tr w:rsidR="0024362F" w:rsidRPr="00494247" w14:paraId="28495ABF" w14:textId="77777777" w:rsidTr="0024362F">
        <w:trPr>
          <w:gridAfter w:val="1"/>
          <w:wAfter w:w="10" w:type="dxa"/>
          <w:trHeight w:val="203"/>
        </w:trPr>
        <w:tc>
          <w:tcPr>
            <w:tcW w:w="3350" w:type="dxa"/>
          </w:tcPr>
          <w:p w14:paraId="28495AB7" w14:textId="77777777" w:rsidR="0024362F" w:rsidRPr="00494247" w:rsidRDefault="0024362F" w:rsidP="0024362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559" w:type="dxa"/>
          </w:tcPr>
          <w:p w14:paraId="28495AB8" w14:textId="4BE56975" w:rsidR="0024362F" w:rsidRPr="0024362F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 xml:space="preserve"> 17,228,784.47 </w:t>
            </w:r>
          </w:p>
        </w:tc>
        <w:tc>
          <w:tcPr>
            <w:tcW w:w="236" w:type="dxa"/>
            <w:vAlign w:val="bottom"/>
          </w:tcPr>
          <w:p w14:paraId="28495AB9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28495ABA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21,729,718.62</w:t>
            </w:r>
          </w:p>
        </w:tc>
        <w:tc>
          <w:tcPr>
            <w:tcW w:w="283" w:type="dxa"/>
            <w:gridSpan w:val="2"/>
          </w:tcPr>
          <w:p w14:paraId="28495ABB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4" w:type="dxa"/>
            <w:gridSpan w:val="2"/>
            <w:shd w:val="clear" w:color="auto" w:fill="auto"/>
          </w:tcPr>
          <w:p w14:paraId="28495ABC" w14:textId="52500E79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 xml:space="preserve"> 17,024,439.45 </w:t>
            </w:r>
          </w:p>
        </w:tc>
        <w:tc>
          <w:tcPr>
            <w:tcW w:w="236" w:type="dxa"/>
            <w:vAlign w:val="bottom"/>
          </w:tcPr>
          <w:p w14:paraId="28495ABD" w14:textId="77777777" w:rsidR="0024362F" w:rsidRPr="00494247" w:rsidRDefault="0024362F" w:rsidP="0024362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8495ABE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21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642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121.5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</w:t>
            </w:r>
          </w:p>
        </w:tc>
      </w:tr>
      <w:tr w:rsidR="0024362F" w:rsidRPr="00494247" w14:paraId="28495AC8" w14:textId="77777777" w:rsidTr="0024362F">
        <w:trPr>
          <w:gridAfter w:val="1"/>
          <w:wAfter w:w="10" w:type="dxa"/>
          <w:trHeight w:val="203"/>
        </w:trPr>
        <w:tc>
          <w:tcPr>
            <w:tcW w:w="3350" w:type="dxa"/>
          </w:tcPr>
          <w:p w14:paraId="28495AC0" w14:textId="77777777" w:rsidR="0024362F" w:rsidRPr="00494247" w:rsidRDefault="0024362F" w:rsidP="0024362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559" w:type="dxa"/>
          </w:tcPr>
          <w:p w14:paraId="28495AC1" w14:textId="44540CA4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 xml:space="preserve"> 6,399,060.61 </w:t>
            </w:r>
          </w:p>
        </w:tc>
        <w:tc>
          <w:tcPr>
            <w:tcW w:w="236" w:type="dxa"/>
            <w:vAlign w:val="bottom"/>
          </w:tcPr>
          <w:p w14:paraId="28495AC2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495AC3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5,344,745.08</w:t>
            </w:r>
          </w:p>
        </w:tc>
        <w:tc>
          <w:tcPr>
            <w:tcW w:w="283" w:type="dxa"/>
            <w:gridSpan w:val="2"/>
          </w:tcPr>
          <w:p w14:paraId="28495AC4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4" w:type="dxa"/>
            <w:gridSpan w:val="2"/>
            <w:shd w:val="clear" w:color="auto" w:fill="auto"/>
          </w:tcPr>
          <w:p w14:paraId="28495AC5" w14:textId="64481A1C" w:rsidR="0024362F" w:rsidRPr="007C4E2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 xml:space="preserve"> 6,399,060.59 </w:t>
            </w:r>
          </w:p>
        </w:tc>
        <w:tc>
          <w:tcPr>
            <w:tcW w:w="236" w:type="dxa"/>
            <w:vAlign w:val="bottom"/>
          </w:tcPr>
          <w:p w14:paraId="28495AC6" w14:textId="77777777" w:rsidR="0024362F" w:rsidRPr="00494247" w:rsidRDefault="0024362F" w:rsidP="0024362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8495AC7" w14:textId="77777777" w:rsidR="0024362F" w:rsidRPr="00720702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5,344,745.06</w:t>
            </w:r>
          </w:p>
        </w:tc>
      </w:tr>
      <w:tr w:rsidR="0024362F" w:rsidRPr="00494247" w14:paraId="28495AD1" w14:textId="77777777" w:rsidTr="0024362F">
        <w:trPr>
          <w:gridAfter w:val="1"/>
          <w:wAfter w:w="10" w:type="dxa"/>
          <w:trHeight w:val="149"/>
        </w:trPr>
        <w:tc>
          <w:tcPr>
            <w:tcW w:w="3350" w:type="dxa"/>
          </w:tcPr>
          <w:p w14:paraId="28495AC9" w14:textId="77777777" w:rsidR="0024362F" w:rsidRPr="00494247" w:rsidRDefault="0024362F" w:rsidP="0024362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8495ACA" w14:textId="55EB78B5" w:rsidR="0024362F" w:rsidRPr="0024362F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23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832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845.08</w:t>
            </w:r>
          </w:p>
        </w:tc>
        <w:tc>
          <w:tcPr>
            <w:tcW w:w="236" w:type="dxa"/>
            <w:vAlign w:val="bottom"/>
          </w:tcPr>
          <w:p w14:paraId="28495ACB" w14:textId="77777777" w:rsidR="0024362F" w:rsidRPr="00FB7C83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8495ACC" w14:textId="77777777" w:rsidR="0024362F" w:rsidRPr="00FB7C83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27,279,463.70</w:t>
            </w:r>
          </w:p>
        </w:tc>
        <w:tc>
          <w:tcPr>
            <w:tcW w:w="283" w:type="dxa"/>
            <w:gridSpan w:val="2"/>
          </w:tcPr>
          <w:p w14:paraId="28495ACD" w14:textId="77777777" w:rsidR="0024362F" w:rsidRPr="00FB7C83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ACE" w14:textId="3D1EA26D" w:rsidR="0024362F" w:rsidRPr="0024362F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23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623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500.04</w:t>
            </w:r>
          </w:p>
        </w:tc>
        <w:tc>
          <w:tcPr>
            <w:tcW w:w="236" w:type="dxa"/>
            <w:vAlign w:val="bottom"/>
          </w:tcPr>
          <w:p w14:paraId="28495ACF" w14:textId="77777777" w:rsidR="0024362F" w:rsidRPr="00FB7C83" w:rsidRDefault="0024362F" w:rsidP="0024362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28495AD0" w14:textId="77777777" w:rsidR="0024362F" w:rsidRPr="00720702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27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186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866.56</w:t>
            </w:r>
          </w:p>
        </w:tc>
      </w:tr>
    </w:tbl>
    <w:p w14:paraId="28495AD2" w14:textId="77777777" w:rsidR="004A59CA" w:rsidRDefault="004A59CA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3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4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5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6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7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8" w14:textId="77777777" w:rsidR="00D35F36" w:rsidRDefault="00D35F36" w:rsidP="008B719D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9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8495ADA" w14:textId="77777777" w:rsidR="003132B9" w:rsidRDefault="00E97697" w:rsidP="00520A2B">
      <w:pPr>
        <w:numPr>
          <w:ilvl w:val="0"/>
          <w:numId w:val="13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A59C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AE77F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103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0"/>
        <w:gridCol w:w="1559"/>
        <w:gridCol w:w="284"/>
        <w:gridCol w:w="1418"/>
        <w:gridCol w:w="284"/>
        <w:gridCol w:w="1559"/>
        <w:gridCol w:w="236"/>
        <w:gridCol w:w="1470"/>
        <w:gridCol w:w="9"/>
      </w:tblGrid>
      <w:tr w:rsidR="003A66D8" w:rsidRPr="00494247" w14:paraId="28495AE1" w14:textId="77777777" w:rsidTr="00A21FC2">
        <w:tc>
          <w:tcPr>
            <w:tcW w:w="3490" w:type="dxa"/>
          </w:tcPr>
          <w:p w14:paraId="28495ADB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495ADC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ADD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495ADE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ADF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4"/>
          </w:tcPr>
          <w:p w14:paraId="28495AE0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28495AE6" w14:textId="77777777" w:rsidTr="00A21FC2">
        <w:trPr>
          <w:gridAfter w:val="1"/>
          <w:wAfter w:w="9" w:type="dxa"/>
        </w:trPr>
        <w:tc>
          <w:tcPr>
            <w:tcW w:w="3490" w:type="dxa"/>
          </w:tcPr>
          <w:p w14:paraId="28495AE2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</w:tcPr>
          <w:p w14:paraId="28495AE3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8495AE4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65" w:type="dxa"/>
            <w:gridSpan w:val="3"/>
            <w:tcBorders>
              <w:bottom w:val="single" w:sz="4" w:space="0" w:color="auto"/>
            </w:tcBorders>
          </w:tcPr>
          <w:p w14:paraId="28495AE5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6D8" w:rsidRPr="00494247" w14:paraId="28495AEF" w14:textId="77777777" w:rsidTr="00A21FC2">
        <w:trPr>
          <w:gridAfter w:val="1"/>
          <w:wAfter w:w="9" w:type="dxa"/>
        </w:trPr>
        <w:tc>
          <w:tcPr>
            <w:tcW w:w="3490" w:type="dxa"/>
          </w:tcPr>
          <w:p w14:paraId="28495AE7" w14:textId="77777777"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495AE8" w14:textId="310B30F8" w:rsidR="003A66D8" w:rsidRPr="003A66D8" w:rsidRDefault="00AD2B56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="003A66D8" w:rsidRPr="003A66D8">
              <w:rPr>
                <w:szCs w:val="26"/>
              </w:rPr>
              <w:t xml:space="preserve"> </w:t>
            </w:r>
            <w:r w:rsidR="007E09BE">
              <w:rPr>
                <w:rFonts w:hint="cs"/>
                <w:szCs w:val="26"/>
                <w:cs/>
              </w:rPr>
              <w:t>กันยา</w:t>
            </w:r>
            <w:r>
              <w:rPr>
                <w:rFonts w:hint="cs"/>
                <w:szCs w:val="26"/>
                <w:cs/>
              </w:rPr>
              <w:t>ยน</w:t>
            </w:r>
            <w:r w:rsidR="003A66D8" w:rsidRPr="003A66D8">
              <w:rPr>
                <w:rFonts w:hint="cs"/>
                <w:szCs w:val="26"/>
                <w:cs/>
              </w:rPr>
              <w:t xml:space="preserve"> </w:t>
            </w:r>
            <w:r w:rsidR="003A66D8">
              <w:rPr>
                <w:szCs w:val="26"/>
              </w:rPr>
              <w:t>256</w:t>
            </w:r>
            <w:r w:rsidR="00B83446"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8495AE9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495AEA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  <w:tc>
          <w:tcPr>
            <w:tcW w:w="284" w:type="dxa"/>
          </w:tcPr>
          <w:p w14:paraId="28495AEB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495AEC" w14:textId="3924225D" w:rsidR="003A66D8" w:rsidRPr="003A66D8" w:rsidRDefault="007E09BE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กันยายน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ED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28495AEE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3A66D8" w:rsidRPr="00494247" w14:paraId="28495AF8" w14:textId="77777777" w:rsidTr="00A21FC2">
        <w:trPr>
          <w:gridAfter w:val="1"/>
          <w:wAfter w:w="9" w:type="dxa"/>
          <w:trHeight w:val="203"/>
        </w:trPr>
        <w:tc>
          <w:tcPr>
            <w:tcW w:w="3490" w:type="dxa"/>
          </w:tcPr>
          <w:p w14:paraId="28495AF0" w14:textId="77777777" w:rsidR="003A66D8" w:rsidRPr="00494247" w:rsidRDefault="003A66D8" w:rsidP="003A66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495AF1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AF2" w14:textId="77777777" w:rsidR="003A66D8" w:rsidRPr="00494247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495AF3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AF4" w14:textId="77777777" w:rsidR="003A66D8" w:rsidRPr="00494247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AF5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28495AF6" w14:textId="77777777" w:rsidR="003A66D8" w:rsidRPr="00494247" w:rsidRDefault="003A66D8" w:rsidP="003A66D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28495AF7" w14:textId="77777777" w:rsidR="003A66D8" w:rsidRPr="00494247" w:rsidRDefault="003A66D8" w:rsidP="003A66D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711E" w:rsidRPr="00494247" w14:paraId="28495B0A" w14:textId="77777777" w:rsidTr="00A21FC2">
        <w:trPr>
          <w:gridAfter w:val="1"/>
          <w:wAfter w:w="9" w:type="dxa"/>
          <w:trHeight w:val="203"/>
        </w:trPr>
        <w:tc>
          <w:tcPr>
            <w:tcW w:w="3490" w:type="dxa"/>
          </w:tcPr>
          <w:p w14:paraId="28495B02" w14:textId="77777777" w:rsidR="00A4711E" w:rsidRPr="00494247" w:rsidRDefault="00A4711E" w:rsidP="00A4711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59" w:type="dxa"/>
          </w:tcPr>
          <w:p w14:paraId="28495B03" w14:textId="3027F5C9" w:rsidR="00A4711E" w:rsidRPr="00494247" w:rsidRDefault="0024362F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104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574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925.49</w:t>
            </w:r>
          </w:p>
        </w:tc>
        <w:tc>
          <w:tcPr>
            <w:tcW w:w="284" w:type="dxa"/>
            <w:vAlign w:val="bottom"/>
          </w:tcPr>
          <w:p w14:paraId="28495B04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8495B05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95,697,009.71</w:t>
            </w:r>
          </w:p>
        </w:tc>
        <w:tc>
          <w:tcPr>
            <w:tcW w:w="284" w:type="dxa"/>
          </w:tcPr>
          <w:p w14:paraId="28495B06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8495B07" w14:textId="1AF13770" w:rsidR="00A4711E" w:rsidRPr="0068086E" w:rsidRDefault="0024362F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104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574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925.49</w:t>
            </w:r>
          </w:p>
        </w:tc>
        <w:tc>
          <w:tcPr>
            <w:tcW w:w="236" w:type="dxa"/>
            <w:vAlign w:val="center"/>
          </w:tcPr>
          <w:p w14:paraId="28495B08" w14:textId="77777777" w:rsidR="00A4711E" w:rsidRPr="00494247" w:rsidRDefault="00A4711E" w:rsidP="00A4711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28495B09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697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009.71</w:t>
            </w:r>
          </w:p>
        </w:tc>
      </w:tr>
      <w:tr w:rsidR="00A4711E" w:rsidRPr="00494247" w14:paraId="28495B13" w14:textId="77777777" w:rsidTr="00A21FC2">
        <w:trPr>
          <w:gridAfter w:val="1"/>
          <w:wAfter w:w="9" w:type="dxa"/>
          <w:trHeight w:val="203"/>
        </w:trPr>
        <w:tc>
          <w:tcPr>
            <w:tcW w:w="3490" w:type="dxa"/>
          </w:tcPr>
          <w:p w14:paraId="28495B0B" w14:textId="77777777" w:rsidR="00A4711E" w:rsidRPr="00494247" w:rsidRDefault="00A4711E" w:rsidP="00362598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8495B0C" w14:textId="71BE026A" w:rsidR="00A4711E" w:rsidRPr="00494247" w:rsidRDefault="0024362F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270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607.14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28495B0D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0E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(4,433,191.34)</w:t>
            </w:r>
          </w:p>
        </w:tc>
        <w:tc>
          <w:tcPr>
            <w:tcW w:w="284" w:type="dxa"/>
            <w:vAlign w:val="bottom"/>
          </w:tcPr>
          <w:p w14:paraId="28495B0F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10" w14:textId="5A37A5D9" w:rsidR="00A4711E" w:rsidRPr="0068086E" w:rsidRDefault="0024362F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270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607.14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8495B11" w14:textId="77777777" w:rsidR="00A4711E" w:rsidRPr="00494247" w:rsidRDefault="00A4711E" w:rsidP="00A4711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12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433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191.34)</w:t>
            </w:r>
          </w:p>
        </w:tc>
      </w:tr>
      <w:tr w:rsidR="00A4711E" w:rsidRPr="00494247" w14:paraId="28495B1C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  <w:shd w:val="clear" w:color="auto" w:fill="auto"/>
          </w:tcPr>
          <w:p w14:paraId="28495B14" w14:textId="77777777" w:rsidR="00A4711E" w:rsidRPr="00494247" w:rsidRDefault="00A4711E" w:rsidP="00A4711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495B15" w14:textId="2915015C" w:rsidR="00A4711E" w:rsidRPr="00494247" w:rsidRDefault="0024362F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96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304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318.35</w:t>
            </w:r>
          </w:p>
        </w:tc>
        <w:tc>
          <w:tcPr>
            <w:tcW w:w="284" w:type="dxa"/>
          </w:tcPr>
          <w:p w14:paraId="28495B16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17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91,263,818.37</w:t>
            </w:r>
          </w:p>
        </w:tc>
        <w:tc>
          <w:tcPr>
            <w:tcW w:w="284" w:type="dxa"/>
          </w:tcPr>
          <w:p w14:paraId="28495B18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19" w14:textId="4EF6D618" w:rsidR="00A4711E" w:rsidRPr="0068086E" w:rsidRDefault="0024362F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304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318.35</w:t>
            </w:r>
          </w:p>
        </w:tc>
        <w:tc>
          <w:tcPr>
            <w:tcW w:w="236" w:type="dxa"/>
            <w:vAlign w:val="center"/>
          </w:tcPr>
          <w:p w14:paraId="28495B1A" w14:textId="77777777" w:rsidR="00A4711E" w:rsidRPr="00494247" w:rsidRDefault="00A4711E" w:rsidP="00A4711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5B1B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263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818.37</w:t>
            </w:r>
          </w:p>
        </w:tc>
      </w:tr>
      <w:tr w:rsidR="00720702" w:rsidRPr="00494247" w14:paraId="28495B25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</w:tcPr>
          <w:p w14:paraId="28495B1D" w14:textId="77777777" w:rsidR="00720702" w:rsidRPr="00494247" w:rsidRDefault="00720702" w:rsidP="0072070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495B1E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B1F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495B20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B21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B22" w14:textId="77777777" w:rsidR="00720702" w:rsidRPr="0068086E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8495B23" w14:textId="77777777" w:rsidR="00720702" w:rsidRPr="00494247" w:rsidRDefault="00720702" w:rsidP="00720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14:paraId="28495B24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93702" w:rsidRPr="00494247" w14:paraId="28495B2E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</w:tcPr>
          <w:p w14:paraId="28495B26" w14:textId="77777777" w:rsidR="00A93702" w:rsidRPr="00494247" w:rsidRDefault="00A93702" w:rsidP="00A9370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B27" w14:textId="0B50B275" w:rsidR="00A93702" w:rsidRPr="00494247" w:rsidRDefault="0024362F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238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133.84</w:t>
            </w:r>
          </w:p>
        </w:tc>
        <w:tc>
          <w:tcPr>
            <w:tcW w:w="284" w:type="dxa"/>
          </w:tcPr>
          <w:p w14:paraId="28495B28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495B29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1,491,870.00</w:t>
            </w:r>
          </w:p>
        </w:tc>
        <w:tc>
          <w:tcPr>
            <w:tcW w:w="284" w:type="dxa"/>
          </w:tcPr>
          <w:p w14:paraId="28495B2A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495B2B" w14:textId="2B9EF8D6" w:rsidR="00A93702" w:rsidRPr="00577CEE" w:rsidRDefault="0024362F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238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133.84</w:t>
            </w:r>
          </w:p>
        </w:tc>
        <w:tc>
          <w:tcPr>
            <w:tcW w:w="236" w:type="dxa"/>
            <w:vAlign w:val="center"/>
          </w:tcPr>
          <w:p w14:paraId="28495B2C" w14:textId="77777777" w:rsidR="00A93702" w:rsidRPr="00494247" w:rsidRDefault="00A93702" w:rsidP="00A93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28495B2D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491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870.00</w:t>
            </w:r>
          </w:p>
        </w:tc>
      </w:tr>
      <w:tr w:rsidR="00A93702" w:rsidRPr="00494247" w14:paraId="28495B37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</w:tcPr>
          <w:p w14:paraId="28495B2F" w14:textId="77777777" w:rsidR="00A93702" w:rsidRPr="00494247" w:rsidRDefault="00A93702" w:rsidP="00A9370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B30" w14:textId="3E674436" w:rsidR="00A93702" w:rsidRPr="0068086E" w:rsidRDefault="0024362F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752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431.16</w:t>
            </w:r>
          </w:p>
        </w:tc>
        <w:tc>
          <w:tcPr>
            <w:tcW w:w="284" w:type="dxa"/>
          </w:tcPr>
          <w:p w14:paraId="28495B31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8495B32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5,411,781.49</w:t>
            </w:r>
          </w:p>
        </w:tc>
        <w:tc>
          <w:tcPr>
            <w:tcW w:w="284" w:type="dxa"/>
          </w:tcPr>
          <w:p w14:paraId="28495B33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495B34" w14:textId="5183FB24" w:rsidR="00A93702" w:rsidRPr="00577CEE" w:rsidRDefault="0024362F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751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575.50</w:t>
            </w:r>
          </w:p>
        </w:tc>
        <w:tc>
          <w:tcPr>
            <w:tcW w:w="236" w:type="dxa"/>
            <w:vAlign w:val="center"/>
          </w:tcPr>
          <w:p w14:paraId="28495B35" w14:textId="77777777" w:rsidR="00A93702" w:rsidRPr="00494247" w:rsidRDefault="00A93702" w:rsidP="00A93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28495B36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411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781.49</w:t>
            </w:r>
          </w:p>
        </w:tc>
      </w:tr>
      <w:tr w:rsidR="00A93702" w:rsidRPr="00494247" w14:paraId="28495B40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  <w:shd w:val="clear" w:color="auto" w:fill="auto"/>
          </w:tcPr>
          <w:p w14:paraId="28495B38" w14:textId="77777777" w:rsidR="00A93702" w:rsidRPr="009356DB" w:rsidRDefault="00A93702" w:rsidP="00A93702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ภาษีเงินได้นิติบุคลจ่ายล่วงหน้า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B39" w14:textId="760E613F" w:rsidR="00A93702" w:rsidRPr="00494247" w:rsidRDefault="0024362F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8495B3A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8495B3B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2,030,845.41</w:t>
            </w:r>
          </w:p>
        </w:tc>
        <w:tc>
          <w:tcPr>
            <w:tcW w:w="284" w:type="dxa"/>
          </w:tcPr>
          <w:p w14:paraId="28495B3C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495B3D" w14:textId="4F46630D" w:rsidR="00A93702" w:rsidRPr="00577CEE" w:rsidRDefault="0024362F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8495B3E" w14:textId="77777777" w:rsidR="00A93702" w:rsidRPr="00494247" w:rsidRDefault="00A93702" w:rsidP="00A93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28495B3F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030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845.41</w:t>
            </w:r>
          </w:p>
        </w:tc>
      </w:tr>
      <w:tr w:rsidR="00A93702" w:rsidRPr="00494247" w14:paraId="28495B49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  <w:shd w:val="clear" w:color="auto" w:fill="auto"/>
          </w:tcPr>
          <w:p w14:paraId="28495B41" w14:textId="77777777" w:rsidR="00A93702" w:rsidRPr="00494247" w:rsidRDefault="00A93702" w:rsidP="00A9370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B42" w14:textId="274AA7A6" w:rsidR="00A93702" w:rsidRPr="00494247" w:rsidRDefault="0024362F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003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767.72</w:t>
            </w:r>
          </w:p>
        </w:tc>
        <w:tc>
          <w:tcPr>
            <w:tcW w:w="284" w:type="dxa"/>
            <w:shd w:val="clear" w:color="auto" w:fill="auto"/>
          </w:tcPr>
          <w:p w14:paraId="28495B43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495B44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1,464,070.20</w:t>
            </w:r>
          </w:p>
        </w:tc>
        <w:tc>
          <w:tcPr>
            <w:tcW w:w="284" w:type="dxa"/>
            <w:shd w:val="clear" w:color="auto" w:fill="auto"/>
          </w:tcPr>
          <w:p w14:paraId="28495B45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495B46" w14:textId="619FB77C" w:rsidR="00A93702" w:rsidRPr="00577CEE" w:rsidRDefault="0024362F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667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683.88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47" w14:textId="77777777" w:rsidR="00A93702" w:rsidRPr="00494247" w:rsidRDefault="00A93702" w:rsidP="00A93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8495B48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262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571.23</w:t>
            </w:r>
          </w:p>
        </w:tc>
      </w:tr>
      <w:tr w:rsidR="00A21FC2" w:rsidRPr="00494247" w14:paraId="28495B52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</w:tcPr>
          <w:p w14:paraId="28495B4A" w14:textId="77777777" w:rsidR="00A21FC2" w:rsidRPr="00494247" w:rsidRDefault="00A21FC2" w:rsidP="00362598">
            <w:pPr>
              <w:tabs>
                <w:tab w:val="left" w:pos="8040"/>
              </w:tabs>
              <w:spacing w:line="240" w:lineRule="auto"/>
              <w:ind w:left="552" w:hanging="35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50A6D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4B" w14:textId="295BCEDE" w:rsidR="00A21FC2" w:rsidRPr="00494247" w:rsidRDefault="0024362F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  <w:tc>
          <w:tcPr>
            <w:tcW w:w="284" w:type="dxa"/>
            <w:shd w:val="clear" w:color="auto" w:fill="auto"/>
          </w:tcPr>
          <w:p w14:paraId="28495B4C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4D" w14:textId="77777777" w:rsidR="00A21FC2" w:rsidRPr="006F5D9E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  <w:tc>
          <w:tcPr>
            <w:tcW w:w="284" w:type="dxa"/>
            <w:shd w:val="clear" w:color="auto" w:fill="auto"/>
          </w:tcPr>
          <w:p w14:paraId="28495B4E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4F" w14:textId="5C9A5FD8" w:rsidR="00A21FC2" w:rsidRPr="00577CEE" w:rsidRDefault="0024362F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  <w:tc>
          <w:tcPr>
            <w:tcW w:w="236" w:type="dxa"/>
            <w:vAlign w:val="center"/>
          </w:tcPr>
          <w:p w14:paraId="28495B50" w14:textId="77777777" w:rsidR="00A21FC2" w:rsidRPr="00494247" w:rsidRDefault="00A21FC2" w:rsidP="00A21FC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28495B51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</w:tr>
      <w:tr w:rsidR="00A21FC2" w:rsidRPr="00494247" w14:paraId="28495B5B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</w:tcPr>
          <w:p w14:paraId="28495B53" w14:textId="77777777" w:rsidR="00A21FC2" w:rsidRPr="00494247" w:rsidRDefault="00A21FC2" w:rsidP="00A21FC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4" w14:textId="3569A716" w:rsidR="00A21FC2" w:rsidRPr="00494247" w:rsidRDefault="0024362F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837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389.92</w:t>
            </w:r>
          </w:p>
        </w:tc>
        <w:tc>
          <w:tcPr>
            <w:tcW w:w="284" w:type="dxa"/>
            <w:shd w:val="clear" w:color="auto" w:fill="auto"/>
          </w:tcPr>
          <w:p w14:paraId="28495B55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6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10,241,624.30</w:t>
            </w:r>
          </w:p>
        </w:tc>
        <w:tc>
          <w:tcPr>
            <w:tcW w:w="284" w:type="dxa"/>
            <w:shd w:val="clear" w:color="auto" w:fill="auto"/>
          </w:tcPr>
          <w:p w14:paraId="28495B57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8" w14:textId="7B9743BB" w:rsidR="00A21FC2" w:rsidRPr="00577CEE" w:rsidRDefault="0024362F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500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450.42</w:t>
            </w:r>
          </w:p>
        </w:tc>
        <w:tc>
          <w:tcPr>
            <w:tcW w:w="236" w:type="dxa"/>
            <w:vAlign w:val="center"/>
          </w:tcPr>
          <w:p w14:paraId="28495B59" w14:textId="77777777" w:rsidR="00A21FC2" w:rsidRPr="00494247" w:rsidRDefault="00A21FC2" w:rsidP="00A21FC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95B5A" w14:textId="77777777" w:rsidR="00A21FC2" w:rsidRPr="00494247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040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125.33</w:t>
            </w:r>
          </w:p>
        </w:tc>
      </w:tr>
      <w:tr w:rsidR="00A21FC2" w:rsidRPr="00494247" w14:paraId="28495B64" w14:textId="77777777" w:rsidTr="00A21FC2">
        <w:trPr>
          <w:gridAfter w:val="1"/>
          <w:wAfter w:w="9" w:type="dxa"/>
          <w:trHeight w:val="149"/>
        </w:trPr>
        <w:tc>
          <w:tcPr>
            <w:tcW w:w="3490" w:type="dxa"/>
            <w:vAlign w:val="center"/>
          </w:tcPr>
          <w:p w14:paraId="28495B5C" w14:textId="77777777" w:rsidR="00A21FC2" w:rsidRPr="009E4803" w:rsidRDefault="00A21FC2" w:rsidP="00A21FC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9E48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5D" w14:textId="0C26D676" w:rsidR="00A21FC2" w:rsidRPr="007C4E27" w:rsidRDefault="0024362F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104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141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708.27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5B5E" w14:textId="77777777" w:rsidR="00A21FC2" w:rsidRPr="00FB7C83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5F" w14:textId="77777777" w:rsidR="00A21FC2" w:rsidRPr="00FB7C83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101,505,442.67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5B60" w14:textId="77777777" w:rsidR="00A21FC2" w:rsidRPr="00FB7C83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61" w14:textId="19AE0BE9" w:rsidR="00A21FC2" w:rsidRPr="007C4E27" w:rsidRDefault="0024362F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103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804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768.77</w:t>
            </w:r>
          </w:p>
        </w:tc>
        <w:tc>
          <w:tcPr>
            <w:tcW w:w="236" w:type="dxa"/>
            <w:vAlign w:val="bottom"/>
          </w:tcPr>
          <w:p w14:paraId="28495B62" w14:textId="77777777" w:rsidR="00A21FC2" w:rsidRPr="00FB7C83" w:rsidRDefault="00A21FC2" w:rsidP="00A21FC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B63" w14:textId="77777777" w:rsidR="00A21FC2" w:rsidRPr="00FB7C83" w:rsidRDefault="00A21FC2" w:rsidP="00A21FC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101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303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943.70</w:t>
            </w:r>
          </w:p>
        </w:tc>
      </w:tr>
    </w:tbl>
    <w:p w14:paraId="28495B65" w14:textId="77777777" w:rsidR="005274DC" w:rsidRPr="005274DC" w:rsidRDefault="005274DC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28495B66" w14:textId="77777777" w:rsidR="00E41B43" w:rsidRPr="00D35F36" w:rsidRDefault="0076023E" w:rsidP="00D35F36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33250">
        <w:rPr>
          <w:rFonts w:ascii="Angsana New" w:hAnsi="Angsana New"/>
          <w:sz w:val="30"/>
          <w:szCs w:val="30"/>
          <w:cs/>
        </w:rPr>
        <w:t>ก</w:t>
      </w:r>
      <w:r w:rsidR="00E97697" w:rsidRPr="00533250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533250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63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01"/>
        <w:gridCol w:w="1494"/>
        <w:gridCol w:w="283"/>
        <w:gridCol w:w="1418"/>
        <w:gridCol w:w="283"/>
        <w:gridCol w:w="1559"/>
        <w:gridCol w:w="236"/>
        <w:gridCol w:w="1457"/>
        <w:gridCol w:w="8"/>
      </w:tblGrid>
      <w:tr w:rsidR="003A66D8" w:rsidRPr="00494247" w14:paraId="28495B6D" w14:textId="77777777" w:rsidTr="00AD2B56">
        <w:trPr>
          <w:gridAfter w:val="1"/>
          <w:wAfter w:w="8" w:type="dxa"/>
        </w:trPr>
        <w:tc>
          <w:tcPr>
            <w:tcW w:w="2901" w:type="dxa"/>
            <w:shd w:val="clear" w:color="auto" w:fill="auto"/>
          </w:tcPr>
          <w:p w14:paraId="28495B67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</w:tcPr>
          <w:p w14:paraId="28495B68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495B69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495B6A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495B6B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2" w:type="dxa"/>
            <w:gridSpan w:val="3"/>
            <w:shd w:val="clear" w:color="auto" w:fill="auto"/>
          </w:tcPr>
          <w:p w14:paraId="28495B6C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28495B72" w14:textId="77777777" w:rsidTr="00AD2B56">
        <w:trPr>
          <w:gridAfter w:val="1"/>
          <w:wAfter w:w="8" w:type="dxa"/>
        </w:trPr>
        <w:tc>
          <w:tcPr>
            <w:tcW w:w="2901" w:type="dxa"/>
            <w:shd w:val="clear" w:color="auto" w:fill="auto"/>
          </w:tcPr>
          <w:p w14:paraId="28495B6E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28495B6F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8495B70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5B71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9BE" w:rsidRPr="00494247" w14:paraId="28495B7B" w14:textId="77777777" w:rsidTr="00AD2B56">
        <w:tc>
          <w:tcPr>
            <w:tcW w:w="2901" w:type="dxa"/>
            <w:shd w:val="clear" w:color="auto" w:fill="auto"/>
          </w:tcPr>
          <w:p w14:paraId="28495B73" w14:textId="77777777" w:rsidR="007E09BE" w:rsidRPr="00494247" w:rsidRDefault="007E09BE" w:rsidP="007E09B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28495B74" w14:textId="42C32FDF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กันยายน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8495B75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495B76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  <w:tc>
          <w:tcPr>
            <w:tcW w:w="283" w:type="dxa"/>
          </w:tcPr>
          <w:p w14:paraId="28495B77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78" w14:textId="46581BA8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กันยายน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B79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7A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B83446" w:rsidRPr="00494247" w14:paraId="28495B84" w14:textId="77777777" w:rsidTr="00AD2B56">
        <w:trPr>
          <w:trHeight w:val="203"/>
        </w:trPr>
        <w:tc>
          <w:tcPr>
            <w:tcW w:w="2901" w:type="dxa"/>
            <w:shd w:val="clear" w:color="auto" w:fill="auto"/>
          </w:tcPr>
          <w:p w14:paraId="28495B7C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5B7D" w14:textId="2D3A4B09" w:rsidR="00B83446" w:rsidRPr="00494247" w:rsidRDefault="0024362F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57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317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397.52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7E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8495B7F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40,826,034.25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80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5B81" w14:textId="50BC19C2" w:rsidR="00B83446" w:rsidRPr="00DB699A" w:rsidRDefault="0024362F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57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317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397.52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82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shd w:val="clear" w:color="auto" w:fill="auto"/>
            <w:vAlign w:val="center"/>
          </w:tcPr>
          <w:p w14:paraId="28495B83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826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034.25</w:t>
            </w:r>
          </w:p>
        </w:tc>
      </w:tr>
      <w:tr w:rsidR="00B83446" w:rsidRPr="00494247" w14:paraId="28495B8D" w14:textId="77777777" w:rsidTr="00AD2B56">
        <w:trPr>
          <w:trHeight w:val="203"/>
        </w:trPr>
        <w:tc>
          <w:tcPr>
            <w:tcW w:w="2901" w:type="dxa"/>
            <w:shd w:val="clear" w:color="auto" w:fill="auto"/>
          </w:tcPr>
          <w:p w14:paraId="28495B85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8495B86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8495B87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8495B88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8495B89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495B8A" w14:textId="77777777" w:rsidR="00B83446" w:rsidRPr="00DB699A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495B8B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shd w:val="clear" w:color="auto" w:fill="auto"/>
            <w:vAlign w:val="center"/>
          </w:tcPr>
          <w:p w14:paraId="28495B8C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4362F" w:rsidRPr="00494247" w14:paraId="28495B96" w14:textId="77777777" w:rsidTr="0024362F">
        <w:trPr>
          <w:trHeight w:val="203"/>
        </w:trPr>
        <w:tc>
          <w:tcPr>
            <w:tcW w:w="2901" w:type="dxa"/>
            <w:shd w:val="clear" w:color="auto" w:fill="auto"/>
          </w:tcPr>
          <w:p w14:paraId="28495B8E" w14:textId="77777777" w:rsidR="0024362F" w:rsidRPr="00494247" w:rsidRDefault="0024362F" w:rsidP="0024362F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น้อยกว่า 3 เดือน</w:t>
            </w:r>
          </w:p>
        </w:tc>
        <w:tc>
          <w:tcPr>
            <w:tcW w:w="1494" w:type="dxa"/>
            <w:shd w:val="clear" w:color="auto" w:fill="auto"/>
          </w:tcPr>
          <w:p w14:paraId="28495B8F" w14:textId="5AD332EF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36,228,251.42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90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495B91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45,118,040.13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92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8495B93" w14:textId="52805D8E" w:rsidR="0024362F" w:rsidRPr="00DB699A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228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251.42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94" w14:textId="77777777" w:rsidR="0024362F" w:rsidRPr="00494247" w:rsidRDefault="0024362F" w:rsidP="0024362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28495B95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040.1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24362F" w:rsidRPr="00494247" w14:paraId="28495B9F" w14:textId="77777777" w:rsidTr="00354875">
        <w:trPr>
          <w:trHeight w:val="203"/>
        </w:trPr>
        <w:tc>
          <w:tcPr>
            <w:tcW w:w="2901" w:type="dxa"/>
            <w:shd w:val="clear" w:color="auto" w:fill="auto"/>
          </w:tcPr>
          <w:p w14:paraId="28495B97" w14:textId="77777777" w:rsidR="0024362F" w:rsidRPr="00494247" w:rsidRDefault="0024362F" w:rsidP="0024362F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3 เดือน ถึง 6 เดือน</w:t>
            </w:r>
          </w:p>
        </w:tc>
        <w:tc>
          <w:tcPr>
            <w:tcW w:w="1494" w:type="dxa"/>
            <w:shd w:val="clear" w:color="auto" w:fill="auto"/>
          </w:tcPr>
          <w:p w14:paraId="28495B98" w14:textId="7355DBA1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1,342,642.82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99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495B9A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3,467,534.56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9B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8495B9C" w14:textId="14E1467C" w:rsidR="0024362F" w:rsidRPr="00DB699A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1,342,642.82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9D" w14:textId="77777777" w:rsidR="0024362F" w:rsidRPr="00494247" w:rsidRDefault="0024362F" w:rsidP="0024362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28495B9E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467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534.56</w:t>
            </w:r>
          </w:p>
        </w:tc>
      </w:tr>
      <w:tr w:rsidR="0024362F" w:rsidRPr="00494247" w14:paraId="28495BA8" w14:textId="77777777" w:rsidTr="00354875">
        <w:trPr>
          <w:trHeight w:val="149"/>
        </w:trPr>
        <w:tc>
          <w:tcPr>
            <w:tcW w:w="2901" w:type="dxa"/>
            <w:shd w:val="clear" w:color="auto" w:fill="auto"/>
          </w:tcPr>
          <w:p w14:paraId="28495BA0" w14:textId="77777777" w:rsidR="0024362F" w:rsidRPr="00494247" w:rsidRDefault="0024362F" w:rsidP="0024362F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6 เดือน ถึง 12 เดือน</w:t>
            </w:r>
          </w:p>
        </w:tc>
        <w:tc>
          <w:tcPr>
            <w:tcW w:w="1494" w:type="dxa"/>
            <w:shd w:val="clear" w:color="auto" w:fill="auto"/>
          </w:tcPr>
          <w:p w14:paraId="28495BA1" w14:textId="3FD7A36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3,629,394.01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A2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495BA3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2,864,631.79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A4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8495BA5" w14:textId="2159B840" w:rsidR="0024362F" w:rsidRPr="00DB699A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3,629,394.01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A6" w14:textId="77777777" w:rsidR="0024362F" w:rsidRPr="00494247" w:rsidRDefault="0024362F" w:rsidP="0024362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28495BA7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864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631.79</w:t>
            </w:r>
          </w:p>
        </w:tc>
      </w:tr>
      <w:tr w:rsidR="0024362F" w:rsidRPr="00494247" w14:paraId="28495BB1" w14:textId="77777777" w:rsidTr="0024362F">
        <w:trPr>
          <w:trHeight w:val="149"/>
        </w:trPr>
        <w:tc>
          <w:tcPr>
            <w:tcW w:w="2901" w:type="dxa"/>
            <w:shd w:val="clear" w:color="auto" w:fill="auto"/>
          </w:tcPr>
          <w:p w14:paraId="28495BA9" w14:textId="77777777" w:rsidR="0024362F" w:rsidRPr="00494247" w:rsidRDefault="0024362F" w:rsidP="0024362F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12 เดือน ขึ้นไป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28495BAA" w14:textId="4EA48042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6,057,239.72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AB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AC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3,420,768.98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AD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8495BAE" w14:textId="09FE2161" w:rsidR="0024362F" w:rsidRPr="00DB699A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6,057,239.72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AF" w14:textId="77777777" w:rsidR="0024362F" w:rsidRPr="00494247" w:rsidRDefault="0024362F" w:rsidP="0024362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95BB0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420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768.98</w:t>
            </w:r>
          </w:p>
        </w:tc>
      </w:tr>
      <w:tr w:rsidR="0024362F" w:rsidRPr="00494247" w14:paraId="28495BBA" w14:textId="77777777" w:rsidTr="00AD2B56">
        <w:trPr>
          <w:trHeight w:val="149"/>
        </w:trPr>
        <w:tc>
          <w:tcPr>
            <w:tcW w:w="2901" w:type="dxa"/>
            <w:shd w:val="clear" w:color="auto" w:fill="auto"/>
          </w:tcPr>
          <w:p w14:paraId="28495BB2" w14:textId="77777777" w:rsidR="0024362F" w:rsidRPr="00494247" w:rsidRDefault="0024362F" w:rsidP="0024362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5BB3" w14:textId="3AC204D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104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574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925.49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B4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495BB5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95,697,009.71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B6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5BB7" w14:textId="1A47881B" w:rsidR="0024362F" w:rsidRPr="00DB699A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104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574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925.49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B8" w14:textId="77777777" w:rsidR="0024362F" w:rsidRPr="00494247" w:rsidRDefault="0024362F" w:rsidP="0024362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BB9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697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009.71</w:t>
            </w:r>
          </w:p>
        </w:tc>
      </w:tr>
      <w:tr w:rsidR="0024362F" w:rsidRPr="00494247" w14:paraId="28495BC3" w14:textId="77777777" w:rsidTr="00AD2B56">
        <w:trPr>
          <w:trHeight w:val="149"/>
        </w:trPr>
        <w:tc>
          <w:tcPr>
            <w:tcW w:w="2901" w:type="dxa"/>
            <w:shd w:val="clear" w:color="auto" w:fill="auto"/>
          </w:tcPr>
          <w:p w14:paraId="28495BBB" w14:textId="77777777" w:rsidR="0024362F" w:rsidRPr="00494247" w:rsidRDefault="0024362F" w:rsidP="0083468A">
            <w:pPr>
              <w:tabs>
                <w:tab w:val="left" w:pos="8040"/>
              </w:tabs>
              <w:spacing w:line="240" w:lineRule="auto"/>
              <w:ind w:left="318" w:hanging="318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BC" w14:textId="40407BE8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(8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270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607.14)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495BBD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BE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(4,433,191.34)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BF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495BC0" w14:textId="397608D5" w:rsidR="0024362F" w:rsidRPr="00DB699A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(8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270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607.14)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C1" w14:textId="77777777" w:rsidR="0024362F" w:rsidRPr="00494247" w:rsidRDefault="0024362F" w:rsidP="0024362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shd w:val="clear" w:color="auto" w:fill="auto"/>
            <w:vAlign w:val="bottom"/>
          </w:tcPr>
          <w:p w14:paraId="28495BC2" w14:textId="77777777" w:rsidR="0024362F" w:rsidRPr="00494247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433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191.34)</w:t>
            </w:r>
          </w:p>
        </w:tc>
      </w:tr>
      <w:tr w:rsidR="0024362F" w:rsidRPr="00494247" w14:paraId="28495BCC" w14:textId="77777777" w:rsidTr="00AD2B56">
        <w:trPr>
          <w:trHeight w:val="149"/>
        </w:trPr>
        <w:tc>
          <w:tcPr>
            <w:tcW w:w="2901" w:type="dxa"/>
            <w:shd w:val="clear" w:color="auto" w:fill="auto"/>
          </w:tcPr>
          <w:p w14:paraId="28495BC4" w14:textId="77777777" w:rsidR="0024362F" w:rsidRPr="00926A2B" w:rsidRDefault="0024362F" w:rsidP="0024362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6A2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C5" w14:textId="04DE37EB" w:rsidR="0024362F" w:rsidRPr="00926A2B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96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304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318.35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495BC6" w14:textId="77777777" w:rsidR="0024362F" w:rsidRPr="00926A2B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BC7" w14:textId="77777777" w:rsidR="0024362F" w:rsidRPr="00926A2B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91,263,818.37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95BC8" w14:textId="77777777" w:rsidR="0024362F" w:rsidRPr="00926A2B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C9" w14:textId="5C07F1E3" w:rsidR="0024362F" w:rsidRPr="00DB699A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96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304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62F">
              <w:rPr>
                <w:rFonts w:ascii="Angsana New" w:hAnsi="Angsana New"/>
                <w:color w:val="000000"/>
                <w:sz w:val="30"/>
                <w:szCs w:val="30"/>
                <w:cs/>
              </w:rPr>
              <w:t>318.35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CA" w14:textId="77777777" w:rsidR="0024362F" w:rsidRPr="00926A2B" w:rsidRDefault="0024362F" w:rsidP="0024362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BCB" w14:textId="77777777" w:rsidR="0024362F" w:rsidRPr="00926A2B" w:rsidRDefault="0024362F" w:rsidP="0024362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263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818.37</w:t>
            </w:r>
          </w:p>
        </w:tc>
      </w:tr>
    </w:tbl>
    <w:p w14:paraId="28495BCD" w14:textId="7F1DC863" w:rsidR="005274DC" w:rsidRDefault="005274DC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49D7554" w14:textId="77777777" w:rsidR="00450697" w:rsidRDefault="00450697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BCE" w14:textId="77777777" w:rsidR="00D35F36" w:rsidRPr="00D35F36" w:rsidRDefault="00D35F36" w:rsidP="00520A2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5BCF" w14:textId="77777777" w:rsidR="004A5132" w:rsidRPr="00AC69F6" w:rsidRDefault="004A5132" w:rsidP="00520A2B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C69F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AD6A01" w:rsidRPr="00AC69F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64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814369" w:rsidRPr="00494247" w14:paraId="28495BD6" w14:textId="77777777" w:rsidTr="00296CD8">
        <w:tc>
          <w:tcPr>
            <w:tcW w:w="2835" w:type="dxa"/>
          </w:tcPr>
          <w:p w14:paraId="28495BD0" w14:textId="77777777"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495BD1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BD2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8495BD3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5BD4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14:paraId="28495BD5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4369" w:rsidRPr="00494247" w14:paraId="28495BDB" w14:textId="77777777" w:rsidTr="0068086E">
        <w:trPr>
          <w:gridAfter w:val="1"/>
          <w:wAfter w:w="10" w:type="dxa"/>
        </w:trPr>
        <w:tc>
          <w:tcPr>
            <w:tcW w:w="2835" w:type="dxa"/>
          </w:tcPr>
          <w:p w14:paraId="28495BD7" w14:textId="77777777"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28495BD8" w14:textId="77777777"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8495BD9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3" w:type="dxa"/>
            <w:gridSpan w:val="3"/>
            <w:tcBorders>
              <w:bottom w:val="single" w:sz="4" w:space="0" w:color="auto"/>
            </w:tcBorders>
          </w:tcPr>
          <w:p w14:paraId="28495BDA" w14:textId="77777777"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9BE" w:rsidRPr="00494247" w14:paraId="28495BE4" w14:textId="77777777" w:rsidTr="0068086E">
        <w:tc>
          <w:tcPr>
            <w:tcW w:w="2835" w:type="dxa"/>
          </w:tcPr>
          <w:p w14:paraId="28495BDC" w14:textId="77777777" w:rsidR="007E09BE" w:rsidRPr="00494247" w:rsidRDefault="007E09BE" w:rsidP="007E09B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495BDD" w14:textId="259924FD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กันยายน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BDE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8495BDF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  <w:tc>
          <w:tcPr>
            <w:tcW w:w="284" w:type="dxa"/>
          </w:tcPr>
          <w:p w14:paraId="28495BE0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28495BE1" w14:textId="0C34EBC3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กันยายน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BE2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5BE3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7E09BE" w:rsidRPr="00494247" w14:paraId="28495BED" w14:textId="77777777" w:rsidTr="008C50AB">
        <w:trPr>
          <w:trHeight w:val="203"/>
        </w:trPr>
        <w:tc>
          <w:tcPr>
            <w:tcW w:w="2835" w:type="dxa"/>
          </w:tcPr>
          <w:p w14:paraId="28495BE5" w14:textId="77777777" w:rsidR="007E09BE" w:rsidRPr="00494247" w:rsidRDefault="007E09BE" w:rsidP="007E09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8495BE6" w14:textId="3D601155" w:rsidR="007E09BE" w:rsidRPr="00494247" w:rsidRDefault="00F4526A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60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233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052.67</w:t>
            </w:r>
          </w:p>
        </w:tc>
        <w:tc>
          <w:tcPr>
            <w:tcW w:w="236" w:type="dxa"/>
            <w:shd w:val="clear" w:color="auto" w:fill="auto"/>
          </w:tcPr>
          <w:p w14:paraId="28495BE7" w14:textId="77777777" w:rsidR="007E09BE" w:rsidRPr="00494247" w:rsidRDefault="007E09BE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8495BE8" w14:textId="77777777" w:rsidR="007E09BE" w:rsidRPr="00494247" w:rsidRDefault="007E09BE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59,733,185.81 </w:t>
            </w:r>
          </w:p>
        </w:tc>
        <w:tc>
          <w:tcPr>
            <w:tcW w:w="284" w:type="dxa"/>
            <w:shd w:val="clear" w:color="auto" w:fill="auto"/>
          </w:tcPr>
          <w:p w14:paraId="28495BE9" w14:textId="77777777" w:rsidR="007E09BE" w:rsidRPr="00494247" w:rsidRDefault="007E09BE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28495BEA" w14:textId="13CBA1A6" w:rsidR="007E09BE" w:rsidRPr="00A21FC2" w:rsidRDefault="00F4526A" w:rsidP="007E09B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4526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60</w:t>
            </w:r>
            <w:r w:rsidRPr="00F452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233</w:t>
            </w:r>
            <w:r w:rsidRPr="00F452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052.67</w:t>
            </w:r>
          </w:p>
        </w:tc>
        <w:tc>
          <w:tcPr>
            <w:tcW w:w="236" w:type="dxa"/>
            <w:vAlign w:val="center"/>
          </w:tcPr>
          <w:p w14:paraId="28495BEB" w14:textId="77777777" w:rsidR="007E09BE" w:rsidRPr="00494247" w:rsidRDefault="007E09BE" w:rsidP="007E09B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28495BEC" w14:textId="77777777" w:rsidR="007E09BE" w:rsidRPr="00494247" w:rsidRDefault="007E09BE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733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185.81</w:t>
            </w:r>
          </w:p>
        </w:tc>
      </w:tr>
      <w:tr w:rsidR="00F4526A" w:rsidRPr="00494247" w14:paraId="28495BF6" w14:textId="77777777" w:rsidTr="00A21FC2">
        <w:trPr>
          <w:trHeight w:val="203"/>
        </w:trPr>
        <w:tc>
          <w:tcPr>
            <w:tcW w:w="2835" w:type="dxa"/>
          </w:tcPr>
          <w:p w14:paraId="28495BEE" w14:textId="77777777" w:rsidR="00F4526A" w:rsidRPr="00613CA0" w:rsidRDefault="00F4526A" w:rsidP="00F4526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530" w:type="dxa"/>
            <w:shd w:val="clear" w:color="auto" w:fill="auto"/>
          </w:tcPr>
          <w:p w14:paraId="28495BEF" w14:textId="0A1FCDA0" w:rsidR="00F4526A" w:rsidRPr="00613CA0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4526A">
              <w:rPr>
                <w:rFonts w:ascii="Angsana New" w:hAnsi="Angsana New"/>
                <w:color w:val="000000"/>
                <w:sz w:val="30"/>
                <w:szCs w:val="30"/>
              </w:rPr>
              <w:t>688,764.11</w:t>
            </w:r>
          </w:p>
        </w:tc>
        <w:tc>
          <w:tcPr>
            <w:tcW w:w="236" w:type="dxa"/>
          </w:tcPr>
          <w:p w14:paraId="28495BF0" w14:textId="77777777" w:rsidR="00F4526A" w:rsidRPr="00613CA0" w:rsidRDefault="00F4526A" w:rsidP="00F4526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28495BF1" w14:textId="77777777" w:rsidR="00F4526A" w:rsidRPr="00613CA0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257,063.69 </w:t>
            </w:r>
          </w:p>
        </w:tc>
        <w:tc>
          <w:tcPr>
            <w:tcW w:w="284" w:type="dxa"/>
          </w:tcPr>
          <w:p w14:paraId="28495BF2" w14:textId="77777777" w:rsidR="00F4526A" w:rsidRPr="00613CA0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shd w:val="clear" w:color="auto" w:fill="auto"/>
          </w:tcPr>
          <w:p w14:paraId="28495BF3" w14:textId="3A836D7E" w:rsidR="00F4526A" w:rsidRPr="00F4526A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26A">
              <w:rPr>
                <w:rFonts w:ascii="Angsana New" w:hAnsi="Angsana New"/>
                <w:color w:val="000000"/>
                <w:sz w:val="30"/>
                <w:szCs w:val="30"/>
              </w:rPr>
              <w:t>688,764.11</w:t>
            </w:r>
          </w:p>
        </w:tc>
        <w:tc>
          <w:tcPr>
            <w:tcW w:w="236" w:type="dxa"/>
            <w:vAlign w:val="center"/>
          </w:tcPr>
          <w:p w14:paraId="28495BF4" w14:textId="77777777" w:rsidR="00F4526A" w:rsidRPr="00613CA0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1" w:type="dxa"/>
            <w:gridSpan w:val="2"/>
          </w:tcPr>
          <w:p w14:paraId="28495BF5" w14:textId="77777777" w:rsidR="00F4526A" w:rsidRPr="00613CA0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257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063.69</w:t>
            </w:r>
          </w:p>
        </w:tc>
      </w:tr>
      <w:tr w:rsidR="00F4526A" w:rsidRPr="00494247" w14:paraId="28495BFF" w14:textId="77777777" w:rsidTr="00A21FC2">
        <w:trPr>
          <w:trHeight w:val="203"/>
        </w:trPr>
        <w:tc>
          <w:tcPr>
            <w:tcW w:w="2835" w:type="dxa"/>
          </w:tcPr>
          <w:p w14:paraId="28495BF7" w14:textId="77777777" w:rsidR="00F4526A" w:rsidRPr="00494247" w:rsidRDefault="00F4526A" w:rsidP="00F4526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530" w:type="dxa"/>
            <w:shd w:val="clear" w:color="auto" w:fill="auto"/>
          </w:tcPr>
          <w:p w14:paraId="28495BF8" w14:textId="3D46A429" w:rsidR="00F4526A" w:rsidRPr="0068086E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204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423.21</w:t>
            </w:r>
          </w:p>
        </w:tc>
        <w:tc>
          <w:tcPr>
            <w:tcW w:w="236" w:type="dxa"/>
            <w:shd w:val="clear" w:color="auto" w:fill="auto"/>
          </w:tcPr>
          <w:p w14:paraId="28495BF9" w14:textId="77777777" w:rsidR="00F4526A" w:rsidRPr="00494247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8495BFA" w14:textId="77777777" w:rsidR="00F4526A" w:rsidRPr="00494247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89,537,676.47 </w:t>
            </w:r>
          </w:p>
        </w:tc>
        <w:tc>
          <w:tcPr>
            <w:tcW w:w="284" w:type="dxa"/>
          </w:tcPr>
          <w:p w14:paraId="28495BFB" w14:textId="77777777" w:rsidR="00F4526A" w:rsidRPr="00494247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28495BFC" w14:textId="5F0C537D" w:rsidR="00F4526A" w:rsidRPr="00F4526A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26A">
              <w:rPr>
                <w:rFonts w:ascii="Angsana New" w:hAnsi="Angsana New"/>
                <w:color w:val="000000"/>
                <w:sz w:val="30"/>
                <w:szCs w:val="30"/>
              </w:rPr>
              <w:t>92,311,130.48</w:t>
            </w:r>
          </w:p>
        </w:tc>
        <w:tc>
          <w:tcPr>
            <w:tcW w:w="236" w:type="dxa"/>
            <w:vAlign w:val="center"/>
          </w:tcPr>
          <w:p w14:paraId="28495BFD" w14:textId="77777777" w:rsidR="00F4526A" w:rsidRPr="00494247" w:rsidRDefault="00F4526A" w:rsidP="00F4526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28495BFE" w14:textId="77777777" w:rsidR="00F4526A" w:rsidRPr="00494247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806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186.38</w:t>
            </w:r>
          </w:p>
        </w:tc>
      </w:tr>
      <w:tr w:rsidR="00F4526A" w:rsidRPr="00494247" w14:paraId="28495C08" w14:textId="77777777" w:rsidTr="00A21FC2">
        <w:trPr>
          <w:trHeight w:val="203"/>
        </w:trPr>
        <w:tc>
          <w:tcPr>
            <w:tcW w:w="2835" w:type="dxa"/>
          </w:tcPr>
          <w:p w14:paraId="28495C00" w14:textId="77777777" w:rsidR="00F4526A" w:rsidRPr="00494247" w:rsidRDefault="00F4526A" w:rsidP="00F4526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530" w:type="dxa"/>
            <w:shd w:val="clear" w:color="auto" w:fill="auto"/>
          </w:tcPr>
          <w:p w14:paraId="28495C01" w14:textId="4790C484" w:rsidR="00F4526A" w:rsidRPr="0068086E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133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443.91</w:t>
            </w:r>
          </w:p>
        </w:tc>
        <w:tc>
          <w:tcPr>
            <w:tcW w:w="236" w:type="dxa"/>
            <w:shd w:val="clear" w:color="auto" w:fill="auto"/>
          </w:tcPr>
          <w:p w14:paraId="28495C02" w14:textId="77777777" w:rsidR="00F4526A" w:rsidRPr="00494247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8495C03" w14:textId="77777777" w:rsidR="00F4526A" w:rsidRPr="00494247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36,217,857.90 </w:t>
            </w:r>
          </w:p>
        </w:tc>
        <w:tc>
          <w:tcPr>
            <w:tcW w:w="284" w:type="dxa"/>
          </w:tcPr>
          <w:p w14:paraId="28495C04" w14:textId="77777777" w:rsidR="00F4526A" w:rsidRPr="00494247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28495C05" w14:textId="76EBBEA5" w:rsidR="00F4526A" w:rsidRPr="00F4526A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526A">
              <w:rPr>
                <w:rFonts w:ascii="Angsana New" w:hAnsi="Angsana New"/>
                <w:color w:val="000000"/>
                <w:sz w:val="30"/>
                <w:szCs w:val="30"/>
              </w:rPr>
              <w:t>39,133,443.91</w:t>
            </w:r>
          </w:p>
        </w:tc>
        <w:tc>
          <w:tcPr>
            <w:tcW w:w="236" w:type="dxa"/>
            <w:vAlign w:val="center"/>
          </w:tcPr>
          <w:p w14:paraId="28495C06" w14:textId="77777777" w:rsidR="00F4526A" w:rsidRPr="00494247" w:rsidRDefault="00F4526A" w:rsidP="00F4526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28495C07" w14:textId="77777777" w:rsidR="00F4526A" w:rsidRPr="00494247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217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857.90</w:t>
            </w:r>
          </w:p>
        </w:tc>
      </w:tr>
      <w:tr w:rsidR="007E09BE" w:rsidRPr="00494247" w14:paraId="28495C11" w14:textId="77777777" w:rsidTr="00A21FC2">
        <w:trPr>
          <w:trHeight w:val="181"/>
        </w:trPr>
        <w:tc>
          <w:tcPr>
            <w:tcW w:w="2835" w:type="dxa"/>
          </w:tcPr>
          <w:p w14:paraId="28495C09" w14:textId="77777777" w:rsidR="007E09BE" w:rsidRPr="00494247" w:rsidRDefault="007E09BE" w:rsidP="007E09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งานระหว่างติดตั้ง-โครงการ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495C0A" w14:textId="29985022" w:rsidR="007E09BE" w:rsidRPr="0068086E" w:rsidRDefault="00F4526A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122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986.81</w:t>
            </w:r>
          </w:p>
        </w:tc>
        <w:tc>
          <w:tcPr>
            <w:tcW w:w="236" w:type="dxa"/>
            <w:shd w:val="clear" w:color="auto" w:fill="auto"/>
          </w:tcPr>
          <w:p w14:paraId="28495C0B" w14:textId="77777777" w:rsidR="007E09BE" w:rsidRPr="00494247" w:rsidRDefault="007E09BE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8495C0C" w14:textId="77777777" w:rsidR="007E09BE" w:rsidRPr="00494247" w:rsidRDefault="007E09BE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1,364,440.90</w:t>
            </w:r>
          </w:p>
        </w:tc>
        <w:tc>
          <w:tcPr>
            <w:tcW w:w="284" w:type="dxa"/>
          </w:tcPr>
          <w:p w14:paraId="28495C0D" w14:textId="77777777" w:rsidR="007E09BE" w:rsidRPr="00494247" w:rsidRDefault="007E09BE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28495C0E" w14:textId="3AAB8BB4" w:rsidR="007E09BE" w:rsidRPr="00A21FC2" w:rsidRDefault="00F4526A" w:rsidP="007E09B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4526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2</w:t>
            </w:r>
            <w:r w:rsidRPr="00F452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122</w:t>
            </w:r>
            <w:r w:rsidRPr="00F452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986.81</w:t>
            </w:r>
          </w:p>
        </w:tc>
        <w:tc>
          <w:tcPr>
            <w:tcW w:w="236" w:type="dxa"/>
            <w:vAlign w:val="center"/>
          </w:tcPr>
          <w:p w14:paraId="28495C0F" w14:textId="77777777" w:rsidR="007E09BE" w:rsidRPr="00494247" w:rsidRDefault="007E09BE" w:rsidP="007E09B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28495C10" w14:textId="77777777" w:rsidR="007E09BE" w:rsidRPr="00494247" w:rsidRDefault="007E09BE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440.90</w:t>
            </w:r>
          </w:p>
        </w:tc>
      </w:tr>
      <w:tr w:rsidR="007E09BE" w:rsidRPr="00494247" w14:paraId="28495C1A" w14:textId="77777777" w:rsidTr="00687762">
        <w:trPr>
          <w:trHeight w:val="181"/>
        </w:trPr>
        <w:tc>
          <w:tcPr>
            <w:tcW w:w="2835" w:type="dxa"/>
          </w:tcPr>
          <w:p w14:paraId="28495C12" w14:textId="77777777" w:rsidR="007E09BE" w:rsidRPr="00494247" w:rsidRDefault="007E09BE" w:rsidP="007E09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495C13" w14:textId="184108F4" w:rsidR="007E09BE" w:rsidRPr="0068086E" w:rsidRDefault="00F4526A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194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382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670.71</w:t>
            </w:r>
          </w:p>
        </w:tc>
        <w:tc>
          <w:tcPr>
            <w:tcW w:w="236" w:type="dxa"/>
          </w:tcPr>
          <w:p w14:paraId="28495C14" w14:textId="77777777" w:rsidR="007E09BE" w:rsidRPr="00494247" w:rsidRDefault="007E09BE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8495C15" w14:textId="77777777" w:rsidR="007E09BE" w:rsidRPr="00494247" w:rsidRDefault="007E09BE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187,110,224.77</w:t>
            </w:r>
          </w:p>
        </w:tc>
        <w:tc>
          <w:tcPr>
            <w:tcW w:w="284" w:type="dxa"/>
          </w:tcPr>
          <w:p w14:paraId="28495C16" w14:textId="77777777" w:rsidR="007E09BE" w:rsidRPr="00494247" w:rsidRDefault="007E09BE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28495C17" w14:textId="068026F4" w:rsidR="007E09BE" w:rsidRPr="00613CA0" w:rsidRDefault="00F4526A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</w:rPr>
              <w:t>194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</w:rPr>
              <w:t>489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</w:rPr>
              <w:t>377.98</w:t>
            </w:r>
          </w:p>
        </w:tc>
        <w:tc>
          <w:tcPr>
            <w:tcW w:w="236" w:type="dxa"/>
            <w:vAlign w:val="center"/>
          </w:tcPr>
          <w:p w14:paraId="28495C18" w14:textId="77777777" w:rsidR="007E09BE" w:rsidRPr="00494247" w:rsidRDefault="007E09BE" w:rsidP="007E09B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14:paraId="28495C19" w14:textId="77777777" w:rsidR="007E09BE" w:rsidRPr="00494247" w:rsidRDefault="007E09BE" w:rsidP="007E09B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187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378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734.68</w:t>
            </w:r>
          </w:p>
        </w:tc>
      </w:tr>
      <w:tr w:rsidR="00F4526A" w:rsidRPr="00494247" w14:paraId="28495C23" w14:textId="77777777" w:rsidTr="00EF1066">
        <w:trPr>
          <w:trHeight w:val="181"/>
        </w:trPr>
        <w:tc>
          <w:tcPr>
            <w:tcW w:w="2835" w:type="dxa"/>
          </w:tcPr>
          <w:p w14:paraId="28495C1B" w14:textId="77777777" w:rsidR="00F4526A" w:rsidRPr="00494247" w:rsidRDefault="00F4526A" w:rsidP="00F4526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495C1C" w14:textId="22D5AC2E" w:rsidR="00F4526A" w:rsidRPr="0068086E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</w:rPr>
              <w:t>646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</w:rPr>
              <w:t>092.60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8495C1D" w14:textId="77777777" w:rsidR="00F4526A" w:rsidRPr="00494247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8495C1E" w14:textId="77777777" w:rsidR="00F4526A" w:rsidRPr="00494247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(17,418,247.24)</w:t>
            </w:r>
          </w:p>
        </w:tc>
        <w:tc>
          <w:tcPr>
            <w:tcW w:w="284" w:type="dxa"/>
          </w:tcPr>
          <w:p w14:paraId="28495C1F" w14:textId="77777777" w:rsidR="00F4526A" w:rsidRPr="00494247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28495C20" w14:textId="6BA956C7" w:rsidR="00F4526A" w:rsidRPr="00613CA0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</w:rPr>
              <w:t>646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</w:rPr>
              <w:t>092.60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28495C21" w14:textId="77777777" w:rsidR="00F4526A" w:rsidRPr="00494247" w:rsidRDefault="00F4526A" w:rsidP="00F4526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28495C22" w14:textId="77777777" w:rsidR="00F4526A" w:rsidRPr="00494247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418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247.24)</w:t>
            </w:r>
          </w:p>
        </w:tc>
      </w:tr>
      <w:tr w:rsidR="00F4526A" w:rsidRPr="00494247" w14:paraId="28495C2C" w14:textId="77777777" w:rsidTr="00687762">
        <w:trPr>
          <w:trHeight w:val="149"/>
        </w:trPr>
        <w:tc>
          <w:tcPr>
            <w:tcW w:w="2835" w:type="dxa"/>
          </w:tcPr>
          <w:p w14:paraId="28495C24" w14:textId="77777777" w:rsidR="00F4526A" w:rsidRPr="00494247" w:rsidRDefault="00F4526A" w:rsidP="00F4526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C25" w14:textId="6A1193F1" w:rsidR="00F4526A" w:rsidRPr="007E03AF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179</w:t>
            </w: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736</w:t>
            </w: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578.11</w:t>
            </w:r>
          </w:p>
        </w:tc>
        <w:tc>
          <w:tcPr>
            <w:tcW w:w="236" w:type="dxa"/>
          </w:tcPr>
          <w:p w14:paraId="28495C26" w14:textId="77777777" w:rsidR="00F4526A" w:rsidRPr="00FB7C83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8495C27" w14:textId="77777777" w:rsidR="00F4526A" w:rsidRPr="00FB7C83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169,691,977.53</w:t>
            </w:r>
          </w:p>
        </w:tc>
        <w:tc>
          <w:tcPr>
            <w:tcW w:w="284" w:type="dxa"/>
          </w:tcPr>
          <w:p w14:paraId="28495C28" w14:textId="77777777" w:rsidR="00F4526A" w:rsidRPr="00FB7C83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9" w14:textId="0BA2CAD7" w:rsidR="00F4526A" w:rsidRPr="00613CA0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179</w:t>
            </w: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843</w:t>
            </w: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285.38</w:t>
            </w:r>
          </w:p>
        </w:tc>
        <w:tc>
          <w:tcPr>
            <w:tcW w:w="236" w:type="dxa"/>
            <w:vAlign w:val="center"/>
          </w:tcPr>
          <w:p w14:paraId="28495C2A" w14:textId="77777777" w:rsidR="00F4526A" w:rsidRPr="00FB7C83" w:rsidRDefault="00F4526A" w:rsidP="00F4526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95C2B" w14:textId="77777777" w:rsidR="00F4526A" w:rsidRPr="00FB7C83" w:rsidRDefault="00F4526A" w:rsidP="00F4526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169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960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487.44</w:t>
            </w:r>
          </w:p>
        </w:tc>
      </w:tr>
    </w:tbl>
    <w:p w14:paraId="28495C2D" w14:textId="77777777" w:rsidR="005274DC" w:rsidRPr="001009F9" w:rsidRDefault="005274DC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28495C2E" w14:textId="77777777" w:rsidR="00296CD8" w:rsidRDefault="00B83446" w:rsidP="00520A2B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114"/>
        <w:gridCol w:w="270"/>
        <w:gridCol w:w="1714"/>
        <w:gridCol w:w="236"/>
        <w:gridCol w:w="1708"/>
        <w:gridCol w:w="6"/>
      </w:tblGrid>
      <w:tr w:rsidR="00B83446" w:rsidRPr="00E50A6D" w14:paraId="28495C35" w14:textId="77777777" w:rsidTr="00945B9A">
        <w:trPr>
          <w:gridAfter w:val="1"/>
          <w:wAfter w:w="6" w:type="dxa"/>
        </w:trPr>
        <w:tc>
          <w:tcPr>
            <w:tcW w:w="3060" w:type="dxa"/>
          </w:tcPr>
          <w:p w14:paraId="28495C2F" w14:textId="77777777" w:rsidR="00B83446" w:rsidRPr="00E50A6D" w:rsidRDefault="00B83446" w:rsidP="00945B9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1530" w:type="dxa"/>
          </w:tcPr>
          <w:p w14:paraId="28495C30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C31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495C32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95C33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</w:tcPr>
          <w:p w14:paraId="28495C34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83446" w:rsidRPr="00E50A6D" w14:paraId="28495C3A" w14:textId="77777777" w:rsidTr="00945B9A">
        <w:trPr>
          <w:gridAfter w:val="1"/>
          <w:wAfter w:w="6" w:type="dxa"/>
        </w:trPr>
        <w:tc>
          <w:tcPr>
            <w:tcW w:w="3060" w:type="dxa"/>
          </w:tcPr>
          <w:p w14:paraId="28495C36" w14:textId="77777777" w:rsidR="00B83446" w:rsidRPr="00E50A6D" w:rsidRDefault="00B83446" w:rsidP="00945B9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28495C37" w14:textId="77777777" w:rsidR="00B83446" w:rsidRPr="00E50A6D" w:rsidRDefault="00B83446" w:rsidP="00945B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495C38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  <w:tcBorders>
              <w:bottom w:val="single" w:sz="4" w:space="0" w:color="auto"/>
            </w:tcBorders>
          </w:tcPr>
          <w:p w14:paraId="28495C39" w14:textId="77777777" w:rsidR="00B83446" w:rsidRPr="00E50A6D" w:rsidRDefault="00B83446" w:rsidP="00945B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E09BE" w:rsidRPr="00E50A6D" w14:paraId="28495C43" w14:textId="77777777" w:rsidTr="00467155">
        <w:tc>
          <w:tcPr>
            <w:tcW w:w="3060" w:type="dxa"/>
          </w:tcPr>
          <w:p w14:paraId="28495C3B" w14:textId="77777777" w:rsidR="007E09BE" w:rsidRPr="00E50A6D" w:rsidRDefault="007E09BE" w:rsidP="007E09B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8495C3C" w14:textId="77777777" w:rsidR="007E09BE" w:rsidRPr="00E50A6D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36" w:type="dxa"/>
          </w:tcPr>
          <w:p w14:paraId="28495C3D" w14:textId="77777777" w:rsidR="007E09BE" w:rsidRPr="00E50A6D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14" w:type="dxa"/>
          </w:tcPr>
          <w:p w14:paraId="28495C3E" w14:textId="77777777" w:rsidR="007E09BE" w:rsidRPr="00E50A6D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28495C3F" w14:textId="77777777" w:rsidR="007E09BE" w:rsidRPr="00E50A6D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28495C40" w14:textId="49407E97" w:rsidR="007E09BE" w:rsidRPr="00E50A6D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กันยายน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C41" w14:textId="77777777" w:rsidR="007E09BE" w:rsidRPr="00E50A6D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5C42" w14:textId="77777777" w:rsidR="007E09BE" w:rsidRPr="00E50A6D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B83446" w:rsidRPr="00E50A6D" w14:paraId="28495C4A" w14:textId="77777777" w:rsidTr="00467155">
        <w:tc>
          <w:tcPr>
            <w:tcW w:w="4826" w:type="dxa"/>
            <w:gridSpan w:val="3"/>
          </w:tcPr>
          <w:p w14:paraId="28495C44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left"/>
              <w:rPr>
                <w:color w:val="000000"/>
                <w:sz w:val="30"/>
                <w:szCs w:val="30"/>
              </w:rPr>
            </w:pPr>
            <w:r w:rsidRPr="00E50A6D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4" w:type="dxa"/>
          </w:tcPr>
          <w:p w14:paraId="28495C45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28495C46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28495C47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C48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14:paraId="28495C49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B83446" w:rsidRPr="00E50A6D" w14:paraId="28495C53" w14:textId="77777777" w:rsidTr="00945B9A">
        <w:trPr>
          <w:trHeight w:val="203"/>
        </w:trPr>
        <w:tc>
          <w:tcPr>
            <w:tcW w:w="3060" w:type="dxa"/>
            <w:shd w:val="clear" w:color="auto" w:fill="auto"/>
          </w:tcPr>
          <w:p w14:paraId="28495C4B" w14:textId="77777777" w:rsidR="00B83446" w:rsidRPr="00E50A6D" w:rsidRDefault="00B83446" w:rsidP="00E42029">
            <w:pPr>
              <w:pStyle w:val="MacroText"/>
              <w:numPr>
                <w:ilvl w:val="0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90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30" w:type="dxa"/>
            <w:shd w:val="clear" w:color="auto" w:fill="auto"/>
          </w:tcPr>
          <w:p w14:paraId="28495C4C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495C4D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495C4E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495C4F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28495C50" w14:textId="77777777" w:rsidR="00B83446" w:rsidRPr="00E50A6D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51" w14:textId="77777777" w:rsidR="00B83446" w:rsidRPr="00E50A6D" w:rsidRDefault="00B83446" w:rsidP="00B834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28495C52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699.52</w:t>
            </w:r>
          </w:p>
        </w:tc>
      </w:tr>
      <w:tr w:rsidR="00B83446" w:rsidRPr="00E50A6D" w14:paraId="28495C5C" w14:textId="77777777" w:rsidTr="00945B9A">
        <w:trPr>
          <w:trHeight w:val="203"/>
        </w:trPr>
        <w:tc>
          <w:tcPr>
            <w:tcW w:w="3060" w:type="dxa"/>
            <w:shd w:val="clear" w:color="auto" w:fill="auto"/>
          </w:tcPr>
          <w:p w14:paraId="28495C54" w14:textId="77777777" w:rsidR="00B83446" w:rsidRPr="00E50A6D" w:rsidRDefault="00B83446" w:rsidP="00B834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8495C55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495C56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495C57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495C58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59" w14:textId="77777777" w:rsidR="00B83446" w:rsidRPr="00E50A6D" w:rsidRDefault="00A21FC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5A" w14:textId="77777777" w:rsidR="00B83446" w:rsidRPr="00E50A6D" w:rsidRDefault="00B83446" w:rsidP="00B834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5B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19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968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699.52</w:t>
            </w:r>
          </w:p>
        </w:tc>
      </w:tr>
    </w:tbl>
    <w:p w14:paraId="28495C5D" w14:textId="77777777" w:rsidR="00B83446" w:rsidRPr="00D35F36" w:rsidRDefault="00B83446" w:rsidP="00B8344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14"/>
          <w:szCs w:val="14"/>
        </w:rPr>
      </w:pPr>
    </w:p>
    <w:p w14:paraId="28495C5E" w14:textId="77777777" w:rsidR="001009F9" w:rsidRPr="00A91462" w:rsidRDefault="00E42029" w:rsidP="00A91462">
      <w:pPr>
        <w:tabs>
          <w:tab w:val="left" w:pos="513"/>
          <w:tab w:val="decimal" w:pos="7920"/>
        </w:tabs>
        <w:spacing w:after="24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2B4BF1">
        <w:rPr>
          <w:rFonts w:ascii="Angsana New" w:hAnsi="Angsana New" w:hint="cs"/>
          <w:sz w:val="30"/>
          <w:szCs w:val="30"/>
          <w:cs/>
        </w:rPr>
        <w:t>พันธบัตรรัฐบาล</w:t>
      </w:r>
      <w:r w:rsidRPr="002B4BF1">
        <w:rPr>
          <w:rFonts w:ascii="Angsana New" w:hAnsi="Angsana New"/>
          <w:sz w:val="30"/>
          <w:szCs w:val="30"/>
          <w:cs/>
        </w:rPr>
        <w:t xml:space="preserve"> วัดมูลค่าด้วยราคาทุนตัดจำหน่าย โดยมีอัตราดอกเบี้ยที่แท้จริงร้อยละ </w:t>
      </w:r>
      <w:r w:rsidRPr="002B4BF1">
        <w:rPr>
          <w:rFonts w:ascii="Angsana New" w:hAnsi="Angsana New"/>
          <w:sz w:val="30"/>
          <w:szCs w:val="30"/>
          <w:lang w:val="en-US"/>
        </w:rPr>
        <w:t>0.48</w:t>
      </w:r>
      <w:r w:rsidRPr="002B4B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D2B56" w:rsidRPr="002B4BF1">
        <w:rPr>
          <w:rFonts w:ascii="Angsana New" w:hAnsi="Angsana New" w:hint="cs"/>
          <w:sz w:val="30"/>
          <w:szCs w:val="30"/>
          <w:cs/>
          <w:lang w:val="en-US"/>
        </w:rPr>
        <w:t>และได้มีการ</w:t>
      </w:r>
      <w:r w:rsidRPr="002B4BF1">
        <w:rPr>
          <w:rFonts w:ascii="Angsana New" w:hAnsi="Angsana New" w:hint="cs"/>
          <w:sz w:val="30"/>
          <w:szCs w:val="30"/>
          <w:cs/>
          <w:lang w:val="en-US"/>
        </w:rPr>
        <w:t>ไถ่ถอน</w:t>
      </w:r>
      <w:r w:rsidR="00AD2B56" w:rsidRPr="002B4BF1">
        <w:rPr>
          <w:rFonts w:ascii="Angsana New" w:hAnsi="Angsana New" w:hint="cs"/>
          <w:sz w:val="30"/>
          <w:szCs w:val="30"/>
          <w:cs/>
          <w:lang w:val="en-US"/>
        </w:rPr>
        <w:t xml:space="preserve">แล้ว </w:t>
      </w:r>
      <w:r w:rsidR="002B4BF1" w:rsidRPr="002B4BF1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Pr="002B4BF1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2B4BF1">
        <w:rPr>
          <w:rFonts w:ascii="Angsana New" w:hAnsi="Angsana New"/>
          <w:sz w:val="30"/>
          <w:szCs w:val="30"/>
          <w:lang w:val="en-US"/>
        </w:rPr>
        <w:t>28</w:t>
      </w:r>
      <w:r w:rsidRPr="002B4BF1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Pr="002B4BF1">
        <w:rPr>
          <w:rFonts w:ascii="Angsana New" w:hAnsi="Angsana New"/>
          <w:sz w:val="30"/>
          <w:szCs w:val="30"/>
          <w:lang w:val="en-US"/>
        </w:rPr>
        <w:t>2564</w:t>
      </w:r>
    </w:p>
    <w:p w14:paraId="28495C5F" w14:textId="77777777" w:rsidR="00B83446" w:rsidRPr="00DB1E68" w:rsidRDefault="00B83446" w:rsidP="00520A2B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3446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114"/>
        <w:gridCol w:w="270"/>
        <w:gridCol w:w="1714"/>
        <w:gridCol w:w="236"/>
        <w:gridCol w:w="1708"/>
        <w:gridCol w:w="6"/>
      </w:tblGrid>
      <w:tr w:rsidR="00296CD8" w:rsidRPr="00494247" w14:paraId="28495C66" w14:textId="77777777" w:rsidTr="00FF4A18">
        <w:trPr>
          <w:gridAfter w:val="1"/>
          <w:wAfter w:w="6" w:type="dxa"/>
        </w:trPr>
        <w:tc>
          <w:tcPr>
            <w:tcW w:w="3060" w:type="dxa"/>
          </w:tcPr>
          <w:p w14:paraId="28495C60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1530" w:type="dxa"/>
          </w:tcPr>
          <w:p w14:paraId="28495C61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C62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495C63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95C64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</w:tcPr>
          <w:p w14:paraId="28495C65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6CD8" w:rsidRPr="00494247" w14:paraId="28495C6B" w14:textId="77777777" w:rsidTr="00FF4A18">
        <w:trPr>
          <w:gridAfter w:val="1"/>
          <w:wAfter w:w="6" w:type="dxa"/>
        </w:trPr>
        <w:tc>
          <w:tcPr>
            <w:tcW w:w="3060" w:type="dxa"/>
          </w:tcPr>
          <w:p w14:paraId="28495C67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28495C68" w14:textId="77777777" w:rsidR="00296CD8" w:rsidRPr="00494247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495C69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  <w:tcBorders>
              <w:bottom w:val="single" w:sz="4" w:space="0" w:color="auto"/>
            </w:tcBorders>
          </w:tcPr>
          <w:p w14:paraId="28495C6A" w14:textId="77777777" w:rsidR="00296CD8" w:rsidRPr="00494247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7E09BE" w:rsidRPr="003A66D8" w14:paraId="28495C74" w14:textId="77777777" w:rsidTr="00FF4A18">
        <w:tc>
          <w:tcPr>
            <w:tcW w:w="3060" w:type="dxa"/>
          </w:tcPr>
          <w:p w14:paraId="28495C6C" w14:textId="77777777" w:rsidR="007E09BE" w:rsidRPr="00494247" w:rsidRDefault="007E09BE" w:rsidP="007E09B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8495C6D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36" w:type="dxa"/>
          </w:tcPr>
          <w:p w14:paraId="28495C6E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14" w:type="dxa"/>
          </w:tcPr>
          <w:p w14:paraId="28495C6F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28495C70" w14:textId="77777777" w:rsidR="007E09BE" w:rsidRPr="003A66D8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28495C71" w14:textId="3ECC6938" w:rsidR="007E09BE" w:rsidRPr="00A74434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Cs w:val="26"/>
              </w:rPr>
              <w:t>30</w:t>
            </w:r>
            <w:r w:rsidRPr="003A66D8"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กันยายน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C72" w14:textId="77777777" w:rsidR="007E09BE" w:rsidRPr="00A74434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5C73" w14:textId="77777777" w:rsidR="007E09BE" w:rsidRPr="00A74434" w:rsidRDefault="007E09BE" w:rsidP="007E0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DB1E68" w:rsidRPr="003A66D8" w14:paraId="28495C7A" w14:textId="77777777" w:rsidTr="00236253">
        <w:tc>
          <w:tcPr>
            <w:tcW w:w="5940" w:type="dxa"/>
            <w:gridSpan w:val="4"/>
          </w:tcPr>
          <w:p w14:paraId="28495C75" w14:textId="77777777" w:rsidR="00DB1E68" w:rsidRDefault="00DB1E68" w:rsidP="00DB1E68">
            <w:pPr>
              <w:pStyle w:val="1"/>
              <w:pBdr>
                <w:bottom w:val="none" w:sz="0" w:space="0" w:color="auto"/>
              </w:pBdr>
              <w:spacing w:line="360" w:lineRule="exact"/>
              <w:jc w:val="left"/>
              <w:rPr>
                <w:color w:val="000000"/>
                <w:szCs w:val="26"/>
              </w:rPr>
            </w:pPr>
            <w:r w:rsidRPr="00DB1E68">
              <w:rPr>
                <w:color w:val="00000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28495C76" w14:textId="77777777" w:rsidR="00DB1E68" w:rsidRPr="003A66D8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28495C77" w14:textId="77777777" w:rsidR="00DB1E68" w:rsidRPr="00023E09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14:paraId="28495C78" w14:textId="77777777" w:rsidR="00DB1E68" w:rsidRPr="003A66D8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14:paraId="28495C79" w14:textId="77777777" w:rsidR="00DB1E68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E42029" w:rsidRPr="00494247" w14:paraId="28495C83" w14:textId="77777777" w:rsidTr="00441462">
        <w:trPr>
          <w:trHeight w:val="203"/>
        </w:trPr>
        <w:tc>
          <w:tcPr>
            <w:tcW w:w="3060" w:type="dxa"/>
          </w:tcPr>
          <w:p w14:paraId="28495C7B" w14:textId="77777777" w:rsidR="00E42029" w:rsidRPr="00E42029" w:rsidRDefault="00E42029" w:rsidP="00E42029">
            <w:pPr>
              <w:pStyle w:val="MacroText"/>
              <w:numPr>
                <w:ilvl w:val="0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160"/>
              <w:rPr>
                <w:rFonts w:ascii="Angsana New" w:hAnsi="Angsana New"/>
                <w:sz w:val="27"/>
                <w:szCs w:val="27"/>
              </w:rPr>
            </w:pPr>
            <w:r w:rsidRPr="00E42029">
              <w:rPr>
                <w:rFonts w:ascii="Angsana New" w:hAnsi="Angsana New" w:hint="cs"/>
                <w:sz w:val="27"/>
                <w:szCs w:val="27"/>
                <w:cs/>
              </w:rPr>
              <w:t xml:space="preserve">หน่วยลงทุนกองทุนเปิด </w:t>
            </w:r>
            <w:r w:rsidRPr="00E42029">
              <w:rPr>
                <w:rFonts w:ascii="Angsana New" w:hAnsi="Angsana New"/>
                <w:sz w:val="27"/>
                <w:szCs w:val="27"/>
              </w:rPr>
              <w:t>K-CASH</w:t>
            </w:r>
          </w:p>
        </w:tc>
        <w:tc>
          <w:tcPr>
            <w:tcW w:w="1530" w:type="dxa"/>
            <w:shd w:val="clear" w:color="auto" w:fill="auto"/>
          </w:tcPr>
          <w:p w14:paraId="28495C7C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495C7D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495C7E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495C7F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C80" w14:textId="4415CB32" w:rsidR="00E42029" w:rsidRPr="007A6708" w:rsidRDefault="00F4526A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31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631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52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099.24</w:t>
            </w:r>
          </w:p>
        </w:tc>
        <w:tc>
          <w:tcPr>
            <w:tcW w:w="236" w:type="dxa"/>
            <w:vAlign w:val="center"/>
          </w:tcPr>
          <w:p w14:paraId="28495C81" w14:textId="77777777" w:rsidR="00E42029" w:rsidRPr="00494247" w:rsidRDefault="00E42029" w:rsidP="00E4202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28495C82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511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075.67</w:t>
            </w:r>
          </w:p>
        </w:tc>
      </w:tr>
      <w:tr w:rsidR="00E42029" w:rsidRPr="00E0072E" w14:paraId="28495C8C" w14:textId="77777777" w:rsidTr="00441462">
        <w:trPr>
          <w:trHeight w:val="203"/>
        </w:trPr>
        <w:tc>
          <w:tcPr>
            <w:tcW w:w="3060" w:type="dxa"/>
          </w:tcPr>
          <w:p w14:paraId="28495C84" w14:textId="77777777" w:rsidR="00E42029" w:rsidRPr="00E0072E" w:rsidRDefault="00E42029" w:rsidP="00E420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7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8495C85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495C86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495C87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495C88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89" w14:textId="389A1EF9" w:rsidR="00E42029" w:rsidRPr="00E0072E" w:rsidRDefault="00F4526A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31</w:t>
            </w: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631</w:t>
            </w: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452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099.24</w:t>
            </w:r>
          </w:p>
        </w:tc>
        <w:tc>
          <w:tcPr>
            <w:tcW w:w="236" w:type="dxa"/>
            <w:vAlign w:val="center"/>
          </w:tcPr>
          <w:p w14:paraId="28495C8A" w14:textId="77777777" w:rsidR="00E42029" w:rsidRPr="00E0072E" w:rsidRDefault="00E42029" w:rsidP="00E4202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95C8B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95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511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075.67</w:t>
            </w:r>
          </w:p>
        </w:tc>
      </w:tr>
    </w:tbl>
    <w:p w14:paraId="28495C8E" w14:textId="77777777" w:rsidR="00A50A1A" w:rsidRPr="004D480D" w:rsidRDefault="00A50A1A" w:rsidP="008914C5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sz w:val="30"/>
          <w:szCs w:val="30"/>
          <w:lang w:val="en-US"/>
        </w:rPr>
        <w:sectPr w:rsidR="00A50A1A" w:rsidRPr="004D480D" w:rsidSect="00313FC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28495C90" w14:textId="77777777" w:rsidR="0068086E" w:rsidRDefault="0068086E" w:rsidP="00520A2B">
      <w:pPr>
        <w:numPr>
          <w:ilvl w:val="0"/>
          <w:numId w:val="17"/>
        </w:num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Style w:val="TableGrid"/>
        <w:tblW w:w="1372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728"/>
        <w:gridCol w:w="1728"/>
        <w:gridCol w:w="1728"/>
        <w:gridCol w:w="1728"/>
        <w:gridCol w:w="1543"/>
        <w:gridCol w:w="1722"/>
        <w:gridCol w:w="6"/>
      </w:tblGrid>
      <w:tr w:rsidR="0068086E" w:rsidRPr="0068086E" w14:paraId="28495C95" w14:textId="77777777" w:rsidTr="00313FCE">
        <w:trPr>
          <w:gridAfter w:val="1"/>
          <w:wAfter w:w="6" w:type="dxa"/>
        </w:trPr>
        <w:tc>
          <w:tcPr>
            <w:tcW w:w="3544" w:type="dxa"/>
          </w:tcPr>
          <w:p w14:paraId="28495C91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92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93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1" w:type="dxa"/>
            <w:gridSpan w:val="4"/>
          </w:tcPr>
          <w:p w14:paraId="28495C94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8086E" w:rsidRPr="0068086E" w14:paraId="28495C99" w14:textId="77777777" w:rsidTr="00313FCE">
        <w:trPr>
          <w:gridAfter w:val="1"/>
          <w:wAfter w:w="6" w:type="dxa"/>
        </w:trPr>
        <w:tc>
          <w:tcPr>
            <w:tcW w:w="3544" w:type="dxa"/>
          </w:tcPr>
          <w:p w14:paraId="28495C96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28495C97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อัตราส่วนการถือหุ้น</w:t>
            </w:r>
          </w:p>
        </w:tc>
        <w:tc>
          <w:tcPr>
            <w:tcW w:w="6721" w:type="dxa"/>
            <w:gridSpan w:val="4"/>
          </w:tcPr>
          <w:p w14:paraId="28495C98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086E" w:rsidRPr="0068086E" w14:paraId="28495C9E" w14:textId="77777777" w:rsidTr="00313FCE">
        <w:trPr>
          <w:gridAfter w:val="1"/>
          <w:wAfter w:w="6" w:type="dxa"/>
        </w:trPr>
        <w:tc>
          <w:tcPr>
            <w:tcW w:w="3544" w:type="dxa"/>
          </w:tcPr>
          <w:p w14:paraId="28495C9A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28495C9B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3456" w:type="dxa"/>
            <w:gridSpan w:val="2"/>
          </w:tcPr>
          <w:p w14:paraId="28495C9C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3265" w:type="dxa"/>
            <w:gridSpan w:val="2"/>
          </w:tcPr>
          <w:p w14:paraId="28495C9D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เงินปันผลรับระหว่าง</w:t>
            </w:r>
            <w:r w:rsidR="00AE1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</w:tr>
      <w:tr w:rsidR="00E42029" w:rsidRPr="0068086E" w14:paraId="28495CA6" w14:textId="77777777" w:rsidTr="00313FCE">
        <w:tc>
          <w:tcPr>
            <w:tcW w:w="3544" w:type="dxa"/>
          </w:tcPr>
          <w:p w14:paraId="28495C9F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ind w:firstLine="25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A0" w14:textId="435A0752" w:rsidR="00E42029" w:rsidRPr="0068086E" w:rsidRDefault="00AD2B56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B5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E09BE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AD2B5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D2B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28" w:type="dxa"/>
          </w:tcPr>
          <w:p w14:paraId="28495CA1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728" w:type="dxa"/>
          </w:tcPr>
          <w:p w14:paraId="28495CA2" w14:textId="1D9AA81E" w:rsidR="00E42029" w:rsidRPr="0068086E" w:rsidRDefault="00AD2B56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B5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E09BE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AD2B5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D2B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28" w:type="dxa"/>
          </w:tcPr>
          <w:p w14:paraId="28495CA3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543" w:type="dxa"/>
          </w:tcPr>
          <w:p w14:paraId="28495CA4" w14:textId="0BC408ED" w:rsidR="00E42029" w:rsidRPr="0068086E" w:rsidRDefault="00AD2B56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2B5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E09B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AD2B5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28" w:type="dxa"/>
            <w:gridSpan w:val="2"/>
          </w:tcPr>
          <w:p w14:paraId="28495CA5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841B63" w:rsidRPr="0068086E" w14:paraId="28495CAE" w14:textId="77777777" w:rsidTr="00313FCE">
        <w:tc>
          <w:tcPr>
            <w:tcW w:w="3544" w:type="dxa"/>
            <w:vAlign w:val="center"/>
          </w:tcPr>
          <w:p w14:paraId="28495CA7" w14:textId="77777777" w:rsidR="00841B63" w:rsidRPr="00313FC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3F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คัมเวล-นาวแคสท์ จำกัด</w:t>
            </w:r>
          </w:p>
        </w:tc>
        <w:tc>
          <w:tcPr>
            <w:tcW w:w="1728" w:type="dxa"/>
          </w:tcPr>
          <w:p w14:paraId="28495CA8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28495CA9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28495CAA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728" w:type="dxa"/>
          </w:tcPr>
          <w:p w14:paraId="28495CAB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543" w:type="dxa"/>
          </w:tcPr>
          <w:p w14:paraId="28495CAC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8" w:type="dxa"/>
            <w:gridSpan w:val="2"/>
          </w:tcPr>
          <w:p w14:paraId="28495CAD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1B63" w:rsidRPr="0068086E" w14:paraId="28495CB6" w14:textId="77777777" w:rsidTr="00313FCE">
        <w:tc>
          <w:tcPr>
            <w:tcW w:w="3544" w:type="dxa"/>
          </w:tcPr>
          <w:p w14:paraId="28495CAF" w14:textId="77777777" w:rsidR="00841B63" w:rsidRPr="00313FCE" w:rsidRDefault="00313FCE" w:rsidP="00313FC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หัก  </w:t>
            </w:r>
            <w:r w:rsidR="00841B63" w:rsidRPr="00313FC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ผลต่างจากการปรับโครงสร้าง</w:t>
            </w:r>
            <w:r w:rsidR="00AF6E24" w:rsidRPr="00313FC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28" w:type="dxa"/>
          </w:tcPr>
          <w:p w14:paraId="28495CB0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B1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B2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728" w:type="dxa"/>
          </w:tcPr>
          <w:p w14:paraId="28495CB3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543" w:type="dxa"/>
          </w:tcPr>
          <w:p w14:paraId="28495CB4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8" w:type="dxa"/>
            <w:gridSpan w:val="2"/>
          </w:tcPr>
          <w:p w14:paraId="28495CB5" w14:textId="77777777" w:rsidR="00841B63" w:rsidRPr="0068086E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41B63" w:rsidRPr="0068086E" w14:paraId="28495CBE" w14:textId="77777777" w:rsidTr="00313FCE">
        <w:tc>
          <w:tcPr>
            <w:tcW w:w="3544" w:type="dxa"/>
          </w:tcPr>
          <w:p w14:paraId="28495CB7" w14:textId="77777777" w:rsidR="00841B63" w:rsidRPr="00FB7C83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</w:tcPr>
          <w:p w14:paraId="28495CB8" w14:textId="77777777" w:rsidR="00841B63" w:rsidRPr="00FB7C83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B9" w14:textId="77777777" w:rsidR="00841B63" w:rsidRPr="00FB7C83" w:rsidRDefault="00841B63" w:rsidP="00841B63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28495CBA" w14:textId="77777777" w:rsidR="00841B63" w:rsidRPr="00FB7C83" w:rsidRDefault="00841B63" w:rsidP="00841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28495CBB" w14:textId="77777777" w:rsidR="00841B63" w:rsidRPr="00FB7C83" w:rsidRDefault="00841B63" w:rsidP="00841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543" w:type="dxa"/>
          </w:tcPr>
          <w:p w14:paraId="28495CBC" w14:textId="77777777" w:rsidR="00841B63" w:rsidRPr="00FB7C83" w:rsidRDefault="00841B63" w:rsidP="00841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28" w:type="dxa"/>
            <w:gridSpan w:val="2"/>
          </w:tcPr>
          <w:p w14:paraId="28495CBD" w14:textId="77777777" w:rsidR="00841B63" w:rsidRPr="00FB7C83" w:rsidRDefault="00841B63" w:rsidP="00841B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28495CBF" w14:textId="77777777" w:rsidR="0068086E" w:rsidRPr="002B4CDB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8495CC0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1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2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3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4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5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6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7" w14:textId="77777777" w:rsidR="00B03B3F" w:rsidRDefault="00B03B3F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8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9" w14:textId="6C5A9EF3" w:rsidR="00E42029" w:rsidRDefault="00E42029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B90BAD3" w14:textId="77777777" w:rsidR="00E547F0" w:rsidRDefault="00E547F0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A" w14:textId="77777777" w:rsidR="00E42029" w:rsidRDefault="00E42029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C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CCD" w14:textId="77777777" w:rsidR="00250FDF" w:rsidRDefault="00250FDF" w:rsidP="00520A2B">
      <w:pPr>
        <w:numPr>
          <w:ilvl w:val="0"/>
          <w:numId w:val="17"/>
        </w:num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8495CCE" w14:textId="4514C801" w:rsidR="00FB3CF9" w:rsidRPr="00FB3CF9" w:rsidRDefault="00FB3CF9" w:rsidP="004A0055">
      <w:pPr>
        <w:tabs>
          <w:tab w:val="left" w:pos="720"/>
          <w:tab w:val="decimal" w:pos="7920"/>
        </w:tabs>
        <w:spacing w:line="240" w:lineRule="atLeast"/>
        <w:ind w:left="1238" w:hanging="518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FB3CF9">
        <w:rPr>
          <w:rFonts w:ascii="Angsana New" w:hAnsi="Angsana New" w:hint="cs"/>
          <w:sz w:val="30"/>
          <w:szCs w:val="30"/>
          <w:cs/>
        </w:rPr>
        <w:t>รายการเปลี่ยนแปลงของ ที่ดิน อาคาร และอุปกรณ์ สำหรับ</w:t>
      </w:r>
      <w:r w:rsidR="00F2176B">
        <w:rPr>
          <w:rFonts w:ascii="Angsana New" w:hAnsi="Angsana New" w:hint="cs"/>
          <w:sz w:val="30"/>
          <w:szCs w:val="30"/>
          <w:cs/>
        </w:rPr>
        <w:t xml:space="preserve">งวด </w:t>
      </w:r>
      <w:r w:rsidR="007E09BE">
        <w:rPr>
          <w:rFonts w:ascii="Angsana New" w:hAnsi="Angsana New"/>
          <w:sz w:val="30"/>
          <w:szCs w:val="30"/>
          <w:lang w:val="en-US"/>
        </w:rPr>
        <w:t>9</w:t>
      </w:r>
      <w:r w:rsidR="00F2176B">
        <w:rPr>
          <w:rFonts w:ascii="Angsana New" w:hAnsi="Angsana New"/>
          <w:sz w:val="30"/>
          <w:szCs w:val="30"/>
          <w:lang w:val="en-US"/>
        </w:rPr>
        <w:t xml:space="preserve"> </w:t>
      </w:r>
      <w:r w:rsidR="00F2176B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FB3CF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279DD" w:rsidRPr="00F279DD">
        <w:rPr>
          <w:rFonts w:ascii="Angsana New" w:hAnsi="Angsana New"/>
          <w:sz w:val="30"/>
          <w:szCs w:val="30"/>
          <w:lang w:val="en-US"/>
        </w:rPr>
        <w:t xml:space="preserve">30 </w:t>
      </w:r>
      <w:r w:rsidR="007E09BE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F279DD" w:rsidRPr="00F279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279DD" w:rsidRPr="00F279DD">
        <w:rPr>
          <w:rFonts w:ascii="Angsana New" w:hAnsi="Angsana New"/>
          <w:sz w:val="30"/>
          <w:szCs w:val="30"/>
          <w:lang w:val="en-US"/>
        </w:rPr>
        <w:t>2564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 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28495CCF" w14:textId="77777777" w:rsidR="00FF71BC" w:rsidRPr="002B1C95" w:rsidRDefault="000A1E0A" w:rsidP="004A0055">
      <w:pPr>
        <w:spacing w:line="360" w:lineRule="exact"/>
        <w:ind w:right="46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3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210"/>
        <w:gridCol w:w="59"/>
        <w:gridCol w:w="177"/>
        <w:gridCol w:w="1092"/>
        <w:gridCol w:w="212"/>
        <w:gridCol w:w="236"/>
        <w:gridCol w:w="1326"/>
        <w:gridCol w:w="236"/>
        <w:gridCol w:w="1210"/>
        <w:gridCol w:w="240"/>
        <w:gridCol w:w="1268"/>
        <w:gridCol w:w="236"/>
        <w:gridCol w:w="1181"/>
        <w:gridCol w:w="236"/>
        <w:gridCol w:w="1211"/>
        <w:gridCol w:w="236"/>
        <w:gridCol w:w="1269"/>
        <w:gridCol w:w="257"/>
        <w:gridCol w:w="1292"/>
        <w:gridCol w:w="14"/>
      </w:tblGrid>
      <w:tr w:rsidR="00AC6638" w:rsidRPr="00C352DB" w14:paraId="28495CD4" w14:textId="77777777" w:rsidTr="008914C5">
        <w:trPr>
          <w:tblHeader/>
        </w:trPr>
        <w:tc>
          <w:tcPr>
            <w:tcW w:w="2160" w:type="dxa"/>
            <w:shd w:val="clear" w:color="auto" w:fill="auto"/>
          </w:tcPr>
          <w:p w14:paraId="28495CD0" w14:textId="77777777" w:rsidR="00AC6638" w:rsidRPr="00A06631" w:rsidRDefault="00AC6638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</w:tcPr>
          <w:p w14:paraId="28495CD1" w14:textId="77777777" w:rsidR="00AC6638" w:rsidRDefault="00AC6638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</w:tcPr>
          <w:p w14:paraId="28495CD2" w14:textId="77777777" w:rsidR="00AC6638" w:rsidRDefault="00AC6638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660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28495CD3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AC6638" w:rsidRPr="00C352DB" w14:paraId="28495CED" w14:textId="77777777" w:rsidTr="008914C5">
        <w:trPr>
          <w:gridAfter w:val="1"/>
          <w:wAfter w:w="14" w:type="dxa"/>
          <w:tblHeader/>
        </w:trPr>
        <w:tc>
          <w:tcPr>
            <w:tcW w:w="2160" w:type="dxa"/>
            <w:shd w:val="clear" w:color="auto" w:fill="auto"/>
          </w:tcPr>
          <w:p w14:paraId="28495CD5" w14:textId="77777777" w:rsidR="00AC6638" w:rsidRPr="00A06631" w:rsidRDefault="00AC6638" w:rsidP="00AC66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8495CD6" w14:textId="77777777" w:rsidR="00AC6638" w:rsidRPr="00A06631" w:rsidRDefault="00AC6638" w:rsidP="00AC663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CD7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CD8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CD9" w14:textId="77777777" w:rsidR="00AC6638" w:rsidRPr="00A06631" w:rsidRDefault="00AC6638" w:rsidP="00AC6638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CDA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28495CDB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CDC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CDD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8495CDE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CDF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28495CE0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8495CE1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CE2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CE3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8495CE4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CE5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28495CE6" w14:textId="77777777" w:rsidR="00AC6638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28495CE7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CE8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8495CE9" w14:textId="77777777" w:rsidR="00AC6638" w:rsidRPr="00E50A6D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CEA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อาคารระหว่าง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8495CEB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28495CEC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C6638" w:rsidRPr="00C352DB" w14:paraId="28495D00" w14:textId="77777777" w:rsidTr="008914C5">
        <w:trPr>
          <w:gridAfter w:val="1"/>
          <w:wAfter w:w="14" w:type="dxa"/>
          <w:tblHeader/>
        </w:trPr>
        <w:tc>
          <w:tcPr>
            <w:tcW w:w="2160" w:type="dxa"/>
            <w:shd w:val="clear" w:color="auto" w:fill="auto"/>
          </w:tcPr>
          <w:p w14:paraId="28495CEE" w14:textId="77777777" w:rsidR="00AC6638" w:rsidRPr="00A06631" w:rsidRDefault="00AC6638" w:rsidP="00AC66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495CEF" w14:textId="77777777" w:rsidR="00AC6638" w:rsidRPr="00A06631" w:rsidRDefault="00AC6638" w:rsidP="00AC663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495CF0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95CF1" w14:textId="77777777" w:rsidR="00AC6638" w:rsidRPr="00A06631" w:rsidRDefault="00AC6638" w:rsidP="00AC6638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28495CF2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28495CF3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28495CF4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495CF5" w14:textId="77777777" w:rsidR="00AC6638" w:rsidRPr="00A06631" w:rsidRDefault="00AC6638" w:rsidP="00AC6638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40" w:type="dxa"/>
            <w:shd w:val="clear" w:color="auto" w:fill="auto"/>
          </w:tcPr>
          <w:p w14:paraId="28495CF6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8495CF7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28495CF8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8495CF9" w14:textId="77777777" w:rsidR="00AC6638" w:rsidRPr="00A06631" w:rsidRDefault="00AC6638" w:rsidP="00AC6638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28495CFA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28495CFB" w14:textId="77777777" w:rsidR="00AC6638" w:rsidRPr="00A06631" w:rsidRDefault="00AC6638" w:rsidP="00AC6638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28495CFC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8495CFD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57" w:type="dxa"/>
          </w:tcPr>
          <w:p w14:paraId="28495CFE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28495CFF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AC6638" w:rsidRPr="00C352DB" w14:paraId="28495D13" w14:textId="77777777" w:rsidTr="008914C5">
        <w:trPr>
          <w:gridAfter w:val="1"/>
          <w:wAfter w:w="14" w:type="dxa"/>
        </w:trPr>
        <w:tc>
          <w:tcPr>
            <w:tcW w:w="2160" w:type="dxa"/>
          </w:tcPr>
          <w:p w14:paraId="28495D01" w14:textId="77777777" w:rsidR="00AC6638" w:rsidRPr="00A06631" w:rsidRDefault="00AC6638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8495D02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gridSpan w:val="2"/>
          </w:tcPr>
          <w:p w14:paraId="28495D03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D04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8495D05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28495D06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07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8495D08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28495D09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8495D0A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0B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8495D0C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0D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8495D0E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0F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8495D10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57" w:type="dxa"/>
          </w:tcPr>
          <w:p w14:paraId="28495D11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28495D12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AC6638" w:rsidRPr="00C352DB" w14:paraId="28495D26" w14:textId="77777777" w:rsidTr="008914C5">
        <w:trPr>
          <w:gridAfter w:val="1"/>
          <w:wAfter w:w="14" w:type="dxa"/>
        </w:trPr>
        <w:tc>
          <w:tcPr>
            <w:tcW w:w="2160" w:type="dxa"/>
          </w:tcPr>
          <w:p w14:paraId="28495D14" w14:textId="77777777" w:rsidR="00AC6638" w:rsidRPr="00133C16" w:rsidRDefault="00AC6638" w:rsidP="00E42029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D15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43,773,488.00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495D16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8495D17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74,972,681.21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18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D19" w14:textId="77777777" w:rsidR="00AC6638" w:rsidRPr="00AE1548" w:rsidRDefault="00AC663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11,323,340.50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1A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D1B" w14:textId="7CC720F0" w:rsidR="00AC6638" w:rsidRPr="00AE1548" w:rsidRDefault="00AC663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21,593,515.4</w:t>
            </w:r>
            <w:r w:rsidR="008A557D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5D1C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495D1D" w14:textId="18F84690" w:rsidR="00AC6638" w:rsidRPr="00AE1548" w:rsidRDefault="004415D9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415D9">
              <w:rPr>
                <w:rFonts w:ascii="Angsana New" w:hAnsi="Angsana New" w:cs="Angsana New"/>
                <w:sz w:val="26"/>
                <w:szCs w:val="26"/>
                <w:lang w:val="en-US"/>
              </w:rPr>
              <w:t>3,864,948.7</w:t>
            </w:r>
            <w:r w:rsidR="008A557D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1E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D1F" w14:textId="77777777" w:rsidR="00AC6638" w:rsidRPr="00AE1548" w:rsidRDefault="00AC663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1,355,685.31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20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D21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890,768.31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22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495D23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12,233,200.00</w:t>
            </w:r>
          </w:p>
        </w:tc>
        <w:tc>
          <w:tcPr>
            <w:tcW w:w="257" w:type="dxa"/>
            <w:vAlign w:val="bottom"/>
          </w:tcPr>
          <w:p w14:paraId="28495D24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8495D25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170,007,627.48</w:t>
            </w:r>
          </w:p>
        </w:tc>
      </w:tr>
      <w:tr w:rsidR="00AC6638" w:rsidRPr="00C352DB" w14:paraId="28495D39" w14:textId="77777777" w:rsidTr="008914C5">
        <w:trPr>
          <w:gridAfter w:val="1"/>
          <w:wAfter w:w="14" w:type="dxa"/>
        </w:trPr>
        <w:tc>
          <w:tcPr>
            <w:tcW w:w="2160" w:type="dxa"/>
          </w:tcPr>
          <w:p w14:paraId="28495D27" w14:textId="77777777" w:rsidR="00AC6638" w:rsidRPr="000D2641" w:rsidRDefault="00AC6638" w:rsidP="00E85B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D28" w14:textId="2DDF4368" w:rsidR="00AC6638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53,570,600.00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495D29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8495D2A" w14:textId="6929AF51" w:rsidR="00AC6638" w:rsidRPr="00AE1548" w:rsidRDefault="00873A84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2B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D2C" w14:textId="22ABD0C6" w:rsidR="00AC6638" w:rsidRPr="00AE1548" w:rsidRDefault="00873A84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119,300.00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2D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D2E" w14:textId="3437CAC8" w:rsidR="00AC6638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1,849,175.29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5D2F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495D30" w14:textId="19C790C5" w:rsidR="00AC6638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3,009,072.86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31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D32" w14:textId="18098FF0" w:rsidR="00AC6638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33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D34" w14:textId="15DB42CA" w:rsidR="00AC6638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3,328,523.73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35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28495D36" w14:textId="57D5C1FF" w:rsidR="00AC6638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52,758,061.40</w:t>
            </w:r>
          </w:p>
        </w:tc>
        <w:tc>
          <w:tcPr>
            <w:tcW w:w="257" w:type="dxa"/>
            <w:vAlign w:val="bottom"/>
          </w:tcPr>
          <w:p w14:paraId="28495D37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8495D38" w14:textId="3509F184" w:rsidR="00AC6638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114,634,733.28</w:t>
            </w:r>
          </w:p>
        </w:tc>
      </w:tr>
      <w:tr w:rsidR="009A1441" w:rsidRPr="00C352DB" w14:paraId="28495D4C" w14:textId="77777777" w:rsidTr="00CD6C9B">
        <w:trPr>
          <w:gridAfter w:val="1"/>
          <w:wAfter w:w="14" w:type="dxa"/>
        </w:trPr>
        <w:tc>
          <w:tcPr>
            <w:tcW w:w="2160" w:type="dxa"/>
            <w:shd w:val="clear" w:color="auto" w:fill="auto"/>
          </w:tcPr>
          <w:p w14:paraId="28495D3A" w14:textId="77777777" w:rsidR="009A1441" w:rsidRDefault="002A5498" w:rsidP="002A5498">
            <w:pPr>
              <w:spacing w:line="240" w:lineRule="auto"/>
              <w:ind w:left="269" w:hanging="269"/>
              <w:rPr>
                <w:rFonts w:ascii="Angsana New" w:hAnsi="Angsana New"/>
                <w:sz w:val="28"/>
                <w:szCs w:val="28"/>
                <w:cs/>
              </w:rPr>
            </w:pPr>
            <w:r w:rsidRPr="00CD6C9B"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</w:t>
            </w:r>
            <w:r w:rsidR="00AD6D73" w:rsidRPr="00CD6C9B">
              <w:rPr>
                <w:rFonts w:ascii="Angsana New" w:hAnsi="Angsana New" w:hint="cs"/>
                <w:sz w:val="28"/>
                <w:szCs w:val="28"/>
                <w:cs/>
              </w:rPr>
              <w:t>ั</w:t>
            </w:r>
            <w:r w:rsidRPr="00CD6C9B">
              <w:rPr>
                <w:rFonts w:ascii="Angsana New" w:hAnsi="Angsana New" w:hint="cs"/>
                <w:sz w:val="28"/>
                <w:szCs w:val="28"/>
                <w:cs/>
              </w:rPr>
              <w:t>พย์สิทธิการใช้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D3B" w14:textId="5EC076D9" w:rsidR="009A1441" w:rsidRPr="00841B63" w:rsidRDefault="00873A84" w:rsidP="00AE1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495D3C" w14:textId="77777777" w:rsidR="009A1441" w:rsidRPr="00AE1548" w:rsidRDefault="009A1441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8495D3D" w14:textId="189C4DE8" w:rsidR="009A1441" w:rsidRDefault="00873A84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3E" w14:textId="77777777" w:rsidR="009A1441" w:rsidRPr="00AE1548" w:rsidRDefault="009A1441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D3F" w14:textId="3F658669" w:rsidR="009A1441" w:rsidRPr="00841B63" w:rsidRDefault="00873A84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40" w14:textId="77777777" w:rsidR="009A1441" w:rsidRPr="00AE1548" w:rsidRDefault="009A1441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D41" w14:textId="34E24EC6" w:rsidR="009A1441" w:rsidRPr="00841B63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5D42" w14:textId="77777777" w:rsidR="009A1441" w:rsidRPr="00AE1548" w:rsidRDefault="009A1441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495D43" w14:textId="68F4D998" w:rsidR="009A1441" w:rsidRPr="00841B63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44" w14:textId="77777777" w:rsidR="009A1441" w:rsidRPr="00AE1548" w:rsidRDefault="009A1441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D45" w14:textId="69CFC2D5" w:rsidR="009A1441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233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360.16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46" w14:textId="77777777" w:rsidR="009A1441" w:rsidRPr="00AE1548" w:rsidRDefault="009A1441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D47" w14:textId="144C89FE" w:rsidR="009A1441" w:rsidRPr="00841B63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48" w14:textId="77777777" w:rsidR="009A1441" w:rsidRPr="00AE1548" w:rsidRDefault="009A1441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28495D49" w14:textId="57568CB8" w:rsidR="009A1441" w:rsidRPr="00841B63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8495D4A" w14:textId="77777777" w:rsidR="009A1441" w:rsidRPr="00AE1548" w:rsidRDefault="009A1441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8495D4B" w14:textId="6B921870" w:rsidR="009A1441" w:rsidRPr="00841B63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233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360.16</w:t>
            </w:r>
          </w:p>
        </w:tc>
      </w:tr>
      <w:tr w:rsidR="009B5984" w:rsidRPr="00C352DB" w14:paraId="28495D5F" w14:textId="77777777" w:rsidTr="008914C5">
        <w:trPr>
          <w:gridAfter w:val="1"/>
          <w:wAfter w:w="14" w:type="dxa"/>
        </w:trPr>
        <w:tc>
          <w:tcPr>
            <w:tcW w:w="2160" w:type="dxa"/>
            <w:shd w:val="clear" w:color="auto" w:fill="auto"/>
          </w:tcPr>
          <w:p w14:paraId="28495D4D" w14:textId="77777777" w:rsidR="009B5984" w:rsidRPr="00A06631" w:rsidRDefault="009B5984" w:rsidP="009B59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D4E" w14:textId="598328CC" w:rsidR="009B5984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495D4F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8495D50" w14:textId="5EE58E4F" w:rsidR="009B5984" w:rsidRPr="00AE1548" w:rsidRDefault="00873A84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37,209,418.40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51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D52" w14:textId="473F272D" w:rsidR="009B5984" w:rsidRPr="00AE1548" w:rsidRDefault="00873A84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794,118.45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53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D54" w14:textId="798BBE80" w:rsidR="009B5984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1,171,040.42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5D55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495D56" w14:textId="01182CB0" w:rsidR="009B5984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57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D58" w14:textId="5D7220C8" w:rsidR="009B5984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59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D5A" w14:textId="693CD2DC" w:rsidR="009B5984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(1,235,240.42)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5B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495D5C" w14:textId="62326AED" w:rsidR="009B5984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(37,939,336.85)</w:t>
            </w:r>
          </w:p>
        </w:tc>
        <w:tc>
          <w:tcPr>
            <w:tcW w:w="257" w:type="dxa"/>
            <w:vAlign w:val="bottom"/>
          </w:tcPr>
          <w:p w14:paraId="28495D5D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8495D5E" w14:textId="2CDE0E2B" w:rsidR="009B5984" w:rsidRPr="006E1578" w:rsidRDefault="002138D2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inorBidi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theme="min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9543A7" w:rsidRPr="00C352DB" w14:paraId="28495D72" w14:textId="77777777" w:rsidTr="008914C5">
        <w:trPr>
          <w:gridAfter w:val="1"/>
          <w:wAfter w:w="14" w:type="dxa"/>
        </w:trPr>
        <w:tc>
          <w:tcPr>
            <w:tcW w:w="2160" w:type="dxa"/>
            <w:shd w:val="clear" w:color="auto" w:fill="auto"/>
          </w:tcPr>
          <w:p w14:paraId="28495D60" w14:textId="77777777" w:rsidR="009543A7" w:rsidRPr="00A06631" w:rsidRDefault="009543A7" w:rsidP="009543A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D61" w14:textId="17C0FDC4" w:rsidR="009543A7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495D62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8495D63" w14:textId="33DC88A4" w:rsidR="009543A7" w:rsidRPr="00AE1548" w:rsidRDefault="00873A84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(1,933,355.50)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64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D65" w14:textId="2E72BA5F" w:rsidR="009543A7" w:rsidRPr="00AE1548" w:rsidRDefault="00873A84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66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D67" w14:textId="5B6FF693" w:rsidR="009543A7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(21,294.64)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5D68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495D69" w14:textId="5B1D3303" w:rsidR="009543A7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(173,912.40)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6A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D6B" w14:textId="7C08FB55" w:rsidR="009543A7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6C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D6D" w14:textId="58A639EC" w:rsidR="009543A7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(31,298.00)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6E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495D6F" w14:textId="4F13ED0F" w:rsidR="009543A7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8495D70" w14:textId="77777777" w:rsidR="009543A7" w:rsidRPr="00AE1548" w:rsidRDefault="009543A7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8495D71" w14:textId="3CCAE730" w:rsidR="009543A7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(2,159,860.54)</w:t>
            </w:r>
          </w:p>
        </w:tc>
      </w:tr>
      <w:tr w:rsidR="009B5984" w:rsidRPr="00C352DB" w14:paraId="28495D85" w14:textId="77777777" w:rsidTr="008914C5">
        <w:trPr>
          <w:gridAfter w:val="1"/>
          <w:wAfter w:w="14" w:type="dxa"/>
        </w:trPr>
        <w:tc>
          <w:tcPr>
            <w:tcW w:w="2160" w:type="dxa"/>
          </w:tcPr>
          <w:p w14:paraId="28495D73" w14:textId="77777777" w:rsidR="009B5984" w:rsidRDefault="009B5984" w:rsidP="009B59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74" w14:textId="61D41201" w:rsidR="009B5984" w:rsidRPr="00AE1548" w:rsidRDefault="00873A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495D75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76" w14:textId="561962F6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/>
              </w:rPr>
              <w:t>(3,048,098.87)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77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78" w14:textId="349DF837" w:rsidR="009B5984" w:rsidRPr="00AE1548" w:rsidRDefault="008914C5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/>
              </w:rPr>
              <w:t>(1,148,643.72)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79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7A" w14:textId="2C371F5A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(4,186,575.24)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5D7B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7C" w14:textId="28D2A4B8" w:rsidR="009B5984" w:rsidRPr="00AE1548" w:rsidRDefault="008914C5" w:rsidP="00841B63">
            <w:pPr>
              <w:pStyle w:val="acctfourfigures"/>
              <w:tabs>
                <w:tab w:val="clear" w:pos="765"/>
              </w:tabs>
              <w:spacing w:line="240" w:lineRule="auto"/>
              <w:ind w:left="-25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(1,658,545.49)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7D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7E" w14:textId="72849B4E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(391,418.13)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7F" w14:textId="10987BF9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80" w14:textId="44D8B34F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81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8495D82" w14:textId="4863ABD9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8495D83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D84" w14:textId="2CDEE94D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(10,433,281.45)</w:t>
            </w:r>
          </w:p>
        </w:tc>
      </w:tr>
      <w:tr w:rsidR="009B5984" w:rsidRPr="00C352DB" w14:paraId="28495D98" w14:textId="77777777" w:rsidTr="008914C5">
        <w:trPr>
          <w:gridAfter w:val="1"/>
          <w:wAfter w:w="14" w:type="dxa"/>
        </w:trPr>
        <w:tc>
          <w:tcPr>
            <w:tcW w:w="2160" w:type="dxa"/>
          </w:tcPr>
          <w:p w14:paraId="28495D86" w14:textId="01FE7EF7" w:rsidR="009B5984" w:rsidRPr="00133C16" w:rsidRDefault="009B5984" w:rsidP="009B59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F279DD" w:rsidRPr="00F279DD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7E09B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="00F279DD" w:rsidRPr="00F279D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ยน </w:t>
            </w:r>
            <w:r w:rsidR="00F279DD" w:rsidRPr="00F279DD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87" w14:textId="0C53517D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97,344,088.00</w:t>
            </w:r>
          </w:p>
        </w:tc>
        <w:tc>
          <w:tcPr>
            <w:tcW w:w="236" w:type="dxa"/>
            <w:gridSpan w:val="2"/>
            <w:vAlign w:val="bottom"/>
          </w:tcPr>
          <w:p w14:paraId="28495D88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D89" w14:textId="558434B8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/>
              </w:rPr>
              <w:t>107,200,645.24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8A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8B" w14:textId="3E984CD3" w:rsidR="009B5984" w:rsidRPr="00AE1548" w:rsidRDefault="008914C5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/>
              </w:rPr>
              <w:t>11,088,115.23</w:t>
            </w:r>
          </w:p>
        </w:tc>
        <w:tc>
          <w:tcPr>
            <w:tcW w:w="236" w:type="dxa"/>
            <w:vAlign w:val="bottom"/>
          </w:tcPr>
          <w:p w14:paraId="28495D8C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8D" w14:textId="156E2B95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20,405,861.</w:t>
            </w:r>
            <w:r w:rsidR="001C7172" w:rsidRPr="001C71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28495D8E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8F" w14:textId="6EEA27D7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5,041,563.</w:t>
            </w:r>
            <w:r w:rsidR="001C7172" w:rsidRPr="001C71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236" w:type="dxa"/>
            <w:vAlign w:val="bottom"/>
          </w:tcPr>
          <w:p w14:paraId="28495D90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91" w14:textId="1636FE9E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1,197,627.34</w:t>
            </w:r>
          </w:p>
        </w:tc>
        <w:tc>
          <w:tcPr>
            <w:tcW w:w="236" w:type="dxa"/>
            <w:vAlign w:val="bottom"/>
          </w:tcPr>
          <w:p w14:paraId="28495D92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93" w14:textId="0466A5E8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/>
              </w:rPr>
              <w:t>2,952,753.62</w:t>
            </w:r>
          </w:p>
        </w:tc>
        <w:tc>
          <w:tcPr>
            <w:tcW w:w="236" w:type="dxa"/>
            <w:vAlign w:val="bottom"/>
          </w:tcPr>
          <w:p w14:paraId="28495D94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D95" w14:textId="7C9DE6C8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27,051,924.55</w:t>
            </w:r>
          </w:p>
        </w:tc>
        <w:tc>
          <w:tcPr>
            <w:tcW w:w="257" w:type="dxa"/>
            <w:vAlign w:val="bottom"/>
          </w:tcPr>
          <w:p w14:paraId="28495D96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D97" w14:textId="1022CFB8" w:rsidR="009B5984" w:rsidRPr="00AE1548" w:rsidRDefault="008914C5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914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272,282,578.93</w:t>
            </w:r>
          </w:p>
        </w:tc>
      </w:tr>
      <w:tr w:rsidR="009B5984" w:rsidRPr="00C352DB" w14:paraId="28495D9E" w14:textId="77777777" w:rsidTr="008914C5">
        <w:tc>
          <w:tcPr>
            <w:tcW w:w="15358" w:type="dxa"/>
            <w:gridSpan w:val="21"/>
          </w:tcPr>
          <w:p w14:paraId="28495D99" w14:textId="77777777" w:rsidR="009B5984" w:rsidRDefault="009B5984" w:rsidP="00597629">
            <w:pPr>
              <w:spacing w:line="240" w:lineRule="auto"/>
              <w:ind w:left="523" w:hanging="398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28495D9A" w14:textId="597A97B4" w:rsidR="00467155" w:rsidRDefault="009B5984" w:rsidP="00597629">
            <w:pPr>
              <w:spacing w:line="240" w:lineRule="auto"/>
              <w:ind w:left="430" w:hanging="477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="007E09B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>2564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</w:t>
            </w:r>
            <w:r w:rsidR="0046715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มีสินทรัพย์ที่คิดค่าเสื่อม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</w:t>
            </w:r>
            <w:r w:rsidR="0046715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แต่ยังคงใช้งานอยู่ในราคาทุนเป็นจำนวนเงิน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46715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8914C5" w:rsidRPr="008914C5">
              <w:rPr>
                <w:rFonts w:ascii="Angsana New" w:hAnsi="Angsana New"/>
                <w:spacing w:val="-2"/>
                <w:sz w:val="30"/>
                <w:szCs w:val="30"/>
              </w:rPr>
              <w:t>45.</w:t>
            </w:r>
            <w:r w:rsidR="006272EC">
              <w:rPr>
                <w:rFonts w:ascii="Angsana New" w:hAnsi="Angsana New"/>
                <w:spacing w:val="-2"/>
                <w:sz w:val="30"/>
                <w:szCs w:val="30"/>
              </w:rPr>
              <w:t>4</w:t>
            </w:r>
            <w:r w:rsidR="00E0465B">
              <w:rPr>
                <w:rFonts w:ascii="Angsana New" w:hAnsi="Angsana New"/>
                <w:spacing w:val="-2"/>
                <w:sz w:val="30"/>
                <w:szCs w:val="30"/>
              </w:rPr>
              <w:t>8</w:t>
            </w:r>
            <w:r w:rsidR="0046715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="0046715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E42029">
              <w:rPr>
                <w:rFonts w:ascii="Angsana New" w:hAnsi="Angsana New"/>
                <w:spacing w:val="-2"/>
                <w:sz w:val="30"/>
                <w:szCs w:val="30"/>
              </w:rPr>
              <w:t>38.96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</w:p>
          <w:p w14:paraId="28495D9B" w14:textId="77777777" w:rsidR="009B5984" w:rsidRPr="00B9089D" w:rsidRDefault="009B5984" w:rsidP="00467155">
            <w:pPr>
              <w:spacing w:line="240" w:lineRule="auto"/>
              <w:ind w:left="430" w:hanging="164"/>
              <w:jc w:val="thaiDistribute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14:paraId="28495D9C" w14:textId="6116A89C" w:rsidR="00467155" w:rsidRDefault="009B5984" w:rsidP="00597629">
            <w:pPr>
              <w:spacing w:line="240" w:lineRule="auto"/>
              <w:ind w:left="430" w:hanging="477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="007E09B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น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>2564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3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ไปจดจำนองค้ำประกันเงินกู้จากสถาบันก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ารเงิน </w:t>
            </w:r>
            <w:r w:rsidRPr="00184A7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ตามหมายเหตุ </w:t>
            </w:r>
            <w:r w:rsidR="001F2B03" w:rsidRPr="00184A79">
              <w:rPr>
                <w:rFonts w:ascii="Angsana New" w:hAnsi="Angsana New"/>
                <w:spacing w:val="-2"/>
                <w:sz w:val="30"/>
                <w:szCs w:val="30"/>
              </w:rPr>
              <w:t>16</w:t>
            </w:r>
            <w:r w:rsidRPr="00184A7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184A7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หนังสือค้ำประกัน</w:t>
            </w:r>
          </w:p>
          <w:p w14:paraId="3BC9CE79" w14:textId="07928100" w:rsidR="009B5984" w:rsidRDefault="009B5984" w:rsidP="00467155">
            <w:pPr>
              <w:spacing w:line="240" w:lineRule="auto"/>
              <w:ind w:left="430" w:hanging="164"/>
              <w:jc w:val="thaiDistribute"/>
              <w:rPr>
                <w:rFonts w:ascii="Angsana New" w:hAnsi="Angsana New"/>
              </w:rPr>
            </w:pP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สัญญาซื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Pr="00151D0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ตามหมายเหตุ </w:t>
            </w:r>
            <w:r w:rsidR="001F2B03" w:rsidRPr="00151D0B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A347C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7</w:t>
            </w:r>
            <w:r w:rsidR="00AE1548" w:rsidRPr="00151D0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.</w:t>
            </w:r>
            <w:r w:rsidR="00151D0B" w:rsidRPr="00151D0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</w:t>
            </w:r>
          </w:p>
          <w:p w14:paraId="28495D9D" w14:textId="74174548" w:rsidR="008914C5" w:rsidRPr="00EE6EC8" w:rsidRDefault="008914C5" w:rsidP="00467155">
            <w:pPr>
              <w:spacing w:line="240" w:lineRule="auto"/>
              <w:ind w:left="430" w:hanging="164"/>
              <w:jc w:val="thaiDistribute"/>
              <w:rPr>
                <w:rFonts w:ascii="Angsana New" w:hAnsi="Angsana New"/>
              </w:rPr>
            </w:pPr>
          </w:p>
        </w:tc>
      </w:tr>
    </w:tbl>
    <w:p w14:paraId="28495DA0" w14:textId="77777777" w:rsidR="00E675AD" w:rsidRDefault="00E675AD" w:rsidP="00520A2B">
      <w:pPr>
        <w:numPr>
          <w:ilvl w:val="0"/>
          <w:numId w:val="11"/>
        </w:numPr>
        <w:tabs>
          <w:tab w:val="left" w:pos="142"/>
          <w:tab w:val="decimal" w:pos="7920"/>
        </w:tabs>
        <w:spacing w:line="240" w:lineRule="atLeast"/>
        <w:ind w:hanging="1170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5DA1" w14:textId="77777777" w:rsidR="00750E19" w:rsidRPr="002B1C95" w:rsidRDefault="00750E19" w:rsidP="004A0055">
      <w:pPr>
        <w:spacing w:line="360" w:lineRule="exact"/>
        <w:ind w:right="-4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6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52"/>
        <w:gridCol w:w="1210"/>
        <w:gridCol w:w="236"/>
        <w:gridCol w:w="1182"/>
        <w:gridCol w:w="236"/>
        <w:gridCol w:w="1326"/>
        <w:gridCol w:w="236"/>
        <w:gridCol w:w="1210"/>
        <w:gridCol w:w="236"/>
        <w:gridCol w:w="1164"/>
        <w:gridCol w:w="236"/>
        <w:gridCol w:w="1181"/>
        <w:gridCol w:w="236"/>
        <w:gridCol w:w="1211"/>
        <w:gridCol w:w="236"/>
        <w:gridCol w:w="1269"/>
        <w:gridCol w:w="236"/>
        <w:gridCol w:w="1259"/>
        <w:gridCol w:w="10"/>
        <w:gridCol w:w="231"/>
      </w:tblGrid>
      <w:tr w:rsidR="009D17F9" w:rsidRPr="00C352DB" w14:paraId="28495DA4" w14:textId="77777777" w:rsidTr="006E1578">
        <w:trPr>
          <w:gridAfter w:val="2"/>
          <w:wAfter w:w="241" w:type="dxa"/>
          <w:tblHeader/>
        </w:trPr>
        <w:tc>
          <w:tcPr>
            <w:tcW w:w="2552" w:type="dxa"/>
            <w:shd w:val="clear" w:color="auto" w:fill="auto"/>
          </w:tcPr>
          <w:p w14:paraId="28495DA2" w14:textId="77777777" w:rsidR="009D17F9" w:rsidRPr="00A06631" w:rsidRDefault="009D17F9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900" w:type="dxa"/>
            <w:gridSpan w:val="17"/>
          </w:tcPr>
          <w:p w14:paraId="28495DA3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A35D2" w:rsidRPr="00C352DB" w14:paraId="28495DBD" w14:textId="77777777" w:rsidTr="006E1578">
        <w:trPr>
          <w:gridAfter w:val="1"/>
          <w:wAfter w:w="231" w:type="dxa"/>
          <w:tblHeader/>
        </w:trPr>
        <w:tc>
          <w:tcPr>
            <w:tcW w:w="2552" w:type="dxa"/>
            <w:shd w:val="clear" w:color="auto" w:fill="auto"/>
          </w:tcPr>
          <w:p w14:paraId="28495DA5" w14:textId="77777777" w:rsidR="009A35D2" w:rsidRPr="00A06631" w:rsidRDefault="009A35D2" w:rsidP="009A35D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8495DA6" w14:textId="77777777" w:rsidR="009A35D2" w:rsidRPr="00A06631" w:rsidRDefault="009A35D2" w:rsidP="009A35D2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A7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28495DA8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DA9" w14:textId="77777777" w:rsidR="009A35D2" w:rsidRPr="00A06631" w:rsidRDefault="009A35D2" w:rsidP="009A35D2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AA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28495DAB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DAC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AD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8495DAE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DAF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B0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28495DB1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DB2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B3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8495DB4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B5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28495DB6" w14:textId="77777777" w:rsidR="009A35D2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28495DB7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495DB8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8495DB9" w14:textId="77777777" w:rsidR="009A35D2" w:rsidRPr="00E50A6D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8495DBA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DBB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DBC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A35D2" w:rsidRPr="00C352DB" w14:paraId="28495DD0" w14:textId="77777777" w:rsidTr="006E1578">
        <w:trPr>
          <w:gridAfter w:val="1"/>
          <w:wAfter w:w="231" w:type="dxa"/>
          <w:tblHeader/>
        </w:trPr>
        <w:tc>
          <w:tcPr>
            <w:tcW w:w="2552" w:type="dxa"/>
            <w:shd w:val="clear" w:color="auto" w:fill="auto"/>
          </w:tcPr>
          <w:p w14:paraId="28495DBE" w14:textId="77777777" w:rsidR="009A35D2" w:rsidRPr="00A06631" w:rsidRDefault="009A35D2" w:rsidP="009A35D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495DBF" w14:textId="77777777" w:rsidR="009A35D2" w:rsidRPr="00A06631" w:rsidRDefault="009A35D2" w:rsidP="009A35D2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28495DC0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8495DC1" w14:textId="77777777" w:rsidR="009A35D2" w:rsidRPr="00A06631" w:rsidRDefault="009A35D2" w:rsidP="009A35D2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28495DC2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28495DC3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28495DC4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495DC5" w14:textId="77777777" w:rsidR="009A35D2" w:rsidRPr="00A06631" w:rsidRDefault="009A35D2" w:rsidP="009A35D2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28495DC6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28495DC7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28495DC8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8495DC9" w14:textId="77777777" w:rsidR="009A35D2" w:rsidRPr="00A06631" w:rsidRDefault="009A35D2" w:rsidP="009A35D2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28495DCA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28495DCB" w14:textId="77777777" w:rsidR="009A35D2" w:rsidRPr="00A06631" w:rsidRDefault="009A35D2" w:rsidP="009A35D2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28495DCC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8495DCD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</w:tcPr>
          <w:p w14:paraId="28495DCE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95DCF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9D17F9" w:rsidRPr="00C352DB" w14:paraId="28495DE3" w14:textId="77777777" w:rsidTr="006E1578">
        <w:trPr>
          <w:gridAfter w:val="1"/>
          <w:wAfter w:w="231" w:type="dxa"/>
        </w:trPr>
        <w:tc>
          <w:tcPr>
            <w:tcW w:w="2552" w:type="dxa"/>
          </w:tcPr>
          <w:p w14:paraId="28495DD1" w14:textId="77777777" w:rsidR="009D17F9" w:rsidRPr="00A06631" w:rsidRDefault="009D17F9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8495DD2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D3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28495DD4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8495DD5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28495DD6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D7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8495DD8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D9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28495DDA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DB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8495DDC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DD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8495DDE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DF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8495DE0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495DE1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28495DE2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9D17F9" w:rsidRPr="00C352DB" w14:paraId="28495DF6" w14:textId="77777777" w:rsidTr="006E1578">
        <w:trPr>
          <w:gridAfter w:val="1"/>
          <w:wAfter w:w="231" w:type="dxa"/>
        </w:trPr>
        <w:tc>
          <w:tcPr>
            <w:tcW w:w="2552" w:type="dxa"/>
          </w:tcPr>
          <w:p w14:paraId="28495DE4" w14:textId="77777777" w:rsidR="009D17F9" w:rsidRPr="00133C16" w:rsidRDefault="009D17F9" w:rsidP="00E42029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8495DE5" w14:textId="77777777" w:rsidR="009D17F9" w:rsidRPr="00A7589B" w:rsidRDefault="00BE03DA" w:rsidP="00E420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43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773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E6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28495DE7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74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972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681.21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E8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28495DE9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323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340.50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EA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28495DEB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20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831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480.40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EC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28495DED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3,827,334.20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EE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8495DEF" w14:textId="77777777" w:rsidR="009D17F9" w:rsidRPr="009A35D2" w:rsidRDefault="00BE03DA" w:rsidP="009A35D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1,355,685.31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F0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8495DF1" w14:textId="77777777" w:rsidR="009D17F9" w:rsidRPr="00A7589B" w:rsidRDefault="00BE03DA" w:rsidP="009A35D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Times New Roman"/>
                <w:sz w:val="26"/>
                <w:szCs w:val="26"/>
                <w:rtl/>
                <w:lang w:val="en-US" w:bidi="ar-SA"/>
              </w:rPr>
              <w:t>480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 w:bidi="ar-SA"/>
              </w:rPr>
              <w:t>,876.09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DF2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28495DF3" w14:textId="77777777" w:rsidR="009D17F9" w:rsidRPr="008B7ADC" w:rsidRDefault="009A35D2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A35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</w:t>
            </w:r>
            <w:r w:rsidRPr="009A35D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35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233</w:t>
            </w:r>
            <w:r w:rsidRPr="009A35D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35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200.00</w:t>
            </w:r>
          </w:p>
        </w:tc>
        <w:tc>
          <w:tcPr>
            <w:tcW w:w="236" w:type="dxa"/>
          </w:tcPr>
          <w:p w14:paraId="28495DF4" w14:textId="77777777" w:rsidR="009D17F9" w:rsidRPr="008B7ADC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14:paraId="28495DF5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168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798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085.71</w:t>
            </w:r>
          </w:p>
        </w:tc>
      </w:tr>
      <w:tr w:rsidR="00356EFD" w:rsidRPr="00C352DB" w14:paraId="28495E09" w14:textId="77777777" w:rsidTr="006E1578">
        <w:trPr>
          <w:gridAfter w:val="1"/>
          <w:wAfter w:w="231" w:type="dxa"/>
        </w:trPr>
        <w:tc>
          <w:tcPr>
            <w:tcW w:w="2552" w:type="dxa"/>
          </w:tcPr>
          <w:p w14:paraId="28495DF7" w14:textId="77777777" w:rsidR="00356EFD" w:rsidRPr="000D2641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</w:tcPr>
          <w:p w14:paraId="28495DF8" w14:textId="1E102B28" w:rsidR="00356EFD" w:rsidRPr="00A7589B" w:rsidRDefault="00F4526A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53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570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F9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28495DFA" w14:textId="44B6F9FB" w:rsidR="00356EFD" w:rsidRPr="00A7589B" w:rsidRDefault="00873A84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FB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</w:tcPr>
          <w:p w14:paraId="28495DFC" w14:textId="6240AB90" w:rsidR="00356EFD" w:rsidRPr="00A7589B" w:rsidRDefault="00F4526A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119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FD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</w:tcPr>
          <w:p w14:paraId="28495DFE" w14:textId="12C6B8C0" w:rsidR="00356EFD" w:rsidRPr="00A7589B" w:rsidRDefault="00F4526A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849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175.29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DFF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5E00" w14:textId="79D8D0A7" w:rsidR="00356EFD" w:rsidRPr="00A7589B" w:rsidRDefault="00F4526A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009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072.86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01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8495E02" w14:textId="4CAD9B47" w:rsidR="00356EFD" w:rsidRPr="009A35D2" w:rsidRDefault="00873A84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03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8495E04" w14:textId="382A74ED" w:rsidR="00356EFD" w:rsidRPr="00101C21" w:rsidRDefault="00F4526A" w:rsidP="004415D9">
            <w:pPr>
              <w:pStyle w:val="BlockText"/>
              <w:spacing w:before="0" w:line="240" w:lineRule="atLeast"/>
              <w:ind w:left="-108" w:right="-249" w:firstLine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328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523.73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05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28495E06" w14:textId="75BC8EAC" w:rsidR="00356EFD" w:rsidRPr="00101C21" w:rsidRDefault="00F4526A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F4526A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52</w:t>
            </w:r>
            <w:r w:rsidRPr="00F4526A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F4526A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758</w:t>
            </w:r>
            <w:r w:rsidRPr="00F4526A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F4526A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061.40</w:t>
            </w:r>
          </w:p>
        </w:tc>
        <w:tc>
          <w:tcPr>
            <w:tcW w:w="236" w:type="dxa"/>
          </w:tcPr>
          <w:p w14:paraId="28495E07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28495E08" w14:textId="1E0894C4" w:rsidR="00356EFD" w:rsidRPr="00101C21" w:rsidRDefault="00F4526A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F4526A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114</w:t>
            </w:r>
            <w:r w:rsidRPr="00F4526A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F4526A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634</w:t>
            </w:r>
            <w:r w:rsidRPr="00F4526A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F4526A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733.28</w:t>
            </w:r>
          </w:p>
        </w:tc>
      </w:tr>
      <w:tr w:rsidR="008F7E81" w:rsidRPr="00C352DB" w14:paraId="28495E1C" w14:textId="77777777" w:rsidTr="00441462">
        <w:trPr>
          <w:gridAfter w:val="1"/>
          <w:wAfter w:w="231" w:type="dxa"/>
        </w:trPr>
        <w:tc>
          <w:tcPr>
            <w:tcW w:w="2552" w:type="dxa"/>
          </w:tcPr>
          <w:p w14:paraId="28495E0A" w14:textId="77777777" w:rsidR="008F7E81" w:rsidRDefault="008F7E81" w:rsidP="00441462">
            <w:pPr>
              <w:spacing w:line="240" w:lineRule="auto"/>
              <w:ind w:left="269" w:hanging="26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รับโอนจากสินทรัพย์สิทธิ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การใช้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E0B" w14:textId="3B2AE2D0" w:rsidR="008F7E81" w:rsidRPr="004415D9" w:rsidRDefault="00873A84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0C" w14:textId="77777777" w:rsidR="008F7E81" w:rsidRPr="00A7589B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8495E0D" w14:textId="7A5DA061" w:rsidR="008F7E81" w:rsidRDefault="00873A84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0E" w14:textId="77777777" w:rsidR="008F7E81" w:rsidRPr="00A7589B" w:rsidRDefault="008F7E81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E0F" w14:textId="65D6720C" w:rsidR="008F7E81" w:rsidRPr="004415D9" w:rsidRDefault="00873A84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10" w14:textId="77777777" w:rsidR="008F7E81" w:rsidRPr="00A7589B" w:rsidRDefault="008F7E81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E11" w14:textId="6EE2252D" w:rsidR="008F7E81" w:rsidRPr="004415D9" w:rsidRDefault="00873A84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12" w14:textId="77777777" w:rsidR="008F7E81" w:rsidRPr="00A7589B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5E13" w14:textId="74B921FC" w:rsidR="008F7E81" w:rsidRPr="004415D9" w:rsidRDefault="00873A84" w:rsidP="004414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14" w14:textId="77777777" w:rsidR="008F7E81" w:rsidRPr="00A7589B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E15" w14:textId="26A67C44" w:rsidR="008F7E81" w:rsidRDefault="00F4526A" w:rsidP="0044146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233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360.16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16" w14:textId="77777777" w:rsidR="008F7E81" w:rsidRPr="00A7589B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E17" w14:textId="22EF8044" w:rsidR="008F7E81" w:rsidRPr="004415D9" w:rsidRDefault="00873A84" w:rsidP="007E09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18" w14:textId="77777777" w:rsidR="008F7E81" w:rsidRPr="00A7589B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495E19" w14:textId="5918812D" w:rsidR="008F7E81" w:rsidRPr="004415D9" w:rsidRDefault="00873A84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495E1A" w14:textId="77777777" w:rsidR="008F7E81" w:rsidRPr="00101C21" w:rsidRDefault="008F7E81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28495E1B" w14:textId="7AEFDEDD" w:rsidR="008F7E81" w:rsidRPr="00587AB4" w:rsidRDefault="00F4526A" w:rsidP="0044146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233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360.16</w:t>
            </w:r>
          </w:p>
        </w:tc>
      </w:tr>
      <w:tr w:rsidR="00356EFD" w:rsidRPr="00C352DB" w14:paraId="28495E2F" w14:textId="77777777" w:rsidTr="00441462">
        <w:trPr>
          <w:gridAfter w:val="1"/>
          <w:wAfter w:w="231" w:type="dxa"/>
        </w:trPr>
        <w:tc>
          <w:tcPr>
            <w:tcW w:w="2552" w:type="dxa"/>
            <w:shd w:val="clear" w:color="auto" w:fill="auto"/>
          </w:tcPr>
          <w:p w14:paraId="28495E1D" w14:textId="77777777" w:rsidR="00356EFD" w:rsidRPr="00A06631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</w:tcPr>
          <w:p w14:paraId="28495E1E" w14:textId="774C0E3D" w:rsidR="00356EFD" w:rsidRPr="00A7589B" w:rsidRDefault="00873A84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1F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28495E20" w14:textId="52C7C4F5" w:rsidR="00356EFD" w:rsidRPr="00A7589B" w:rsidRDefault="00F4526A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37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209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418.40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21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</w:tcPr>
          <w:p w14:paraId="28495E22" w14:textId="59410B57" w:rsidR="00356EFD" w:rsidRPr="00A7589B" w:rsidRDefault="00F4526A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794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118.45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23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</w:tcPr>
          <w:p w14:paraId="28495E24" w14:textId="17B3D3F2" w:rsidR="00356EFD" w:rsidRPr="00A7589B" w:rsidRDefault="00F4526A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761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148.20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25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5E26" w14:textId="7D59BD73" w:rsidR="00356EFD" w:rsidRPr="00A7589B" w:rsidRDefault="00873A84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495E27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8495E28" w14:textId="76C5DD2F" w:rsidR="00356EFD" w:rsidRPr="009A35D2" w:rsidRDefault="00873A84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29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8495E2A" w14:textId="4C5779A8" w:rsidR="00356EFD" w:rsidRPr="00101C21" w:rsidRDefault="00F4526A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825</w:t>
            </w:r>
            <w:r w:rsidRPr="00F4526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4526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348.20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2B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28495E2C" w14:textId="0DC7A382" w:rsidR="00356EFD" w:rsidRPr="00101C21" w:rsidRDefault="00873A84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37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939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336.85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28495E2D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14:paraId="28495E2E" w14:textId="08327F7A" w:rsidR="00356EFD" w:rsidRPr="00873A84" w:rsidRDefault="00873A84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>
              <w:rPr>
                <w:rFonts w:ascii="Angsana New" w:eastAsia="Angsana New" w:hAnsi="Angsana New" w:cs="Angsana New" w:hint="cs"/>
                <w:cs/>
                <w:lang w:val="en-US"/>
              </w:rPr>
              <w:t>-</w:t>
            </w:r>
          </w:p>
        </w:tc>
      </w:tr>
      <w:tr w:rsidR="00356EFD" w:rsidRPr="00C352DB" w14:paraId="28495E42" w14:textId="77777777" w:rsidTr="00F40EB1">
        <w:trPr>
          <w:gridAfter w:val="1"/>
          <w:wAfter w:w="231" w:type="dxa"/>
        </w:trPr>
        <w:tc>
          <w:tcPr>
            <w:tcW w:w="2552" w:type="dxa"/>
            <w:shd w:val="clear" w:color="auto" w:fill="auto"/>
          </w:tcPr>
          <w:p w14:paraId="28495E30" w14:textId="77777777" w:rsidR="00356EFD" w:rsidRPr="00A06631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8495E31" w14:textId="3BCB41B5" w:rsidR="00356EFD" w:rsidRPr="00A7589B" w:rsidRDefault="00873A84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2" w14:textId="77777777" w:rsidR="00356EFD" w:rsidRPr="00A7589B" w:rsidRDefault="00356EFD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8495E33" w14:textId="0AC9D741" w:rsidR="00356EFD" w:rsidRPr="00A7589B" w:rsidRDefault="00873A84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933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355.50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4" w14:textId="77777777" w:rsidR="00356EFD" w:rsidRPr="00A7589B" w:rsidRDefault="00356EFD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495E35" w14:textId="1F722E0E" w:rsidR="00356EFD" w:rsidRPr="00A7589B" w:rsidRDefault="00873A84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6" w14:textId="77777777" w:rsidR="00356EFD" w:rsidRPr="00A7589B" w:rsidRDefault="00356EFD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8495E37" w14:textId="264AC083" w:rsidR="00356EFD" w:rsidRPr="00A7589B" w:rsidRDefault="00873A84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294.64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8" w14:textId="77777777" w:rsidR="00356EFD" w:rsidRPr="00A7589B" w:rsidRDefault="00356EFD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5E39" w14:textId="6CB26B35" w:rsidR="00356EFD" w:rsidRPr="00A7589B" w:rsidRDefault="00873A84" w:rsidP="00F40E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173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912.40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A" w14:textId="77777777" w:rsidR="00356EFD" w:rsidRPr="00A7589B" w:rsidRDefault="00356EFD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495E3B" w14:textId="1FC35062" w:rsidR="00356EFD" w:rsidRPr="009A35D2" w:rsidRDefault="00873A84" w:rsidP="00F40EB1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C" w14:textId="77777777" w:rsidR="00356EFD" w:rsidRPr="00A7589B" w:rsidRDefault="00356EFD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495E3D" w14:textId="7F135C24" w:rsidR="00356EFD" w:rsidRPr="00101C21" w:rsidRDefault="00873A84" w:rsidP="00F40EB1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31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298.00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3E" w14:textId="77777777" w:rsidR="00356EFD" w:rsidRPr="00A7589B" w:rsidRDefault="00356EFD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495E3F" w14:textId="1C207856" w:rsidR="00356EFD" w:rsidRPr="00101C21" w:rsidRDefault="00873A84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495E40" w14:textId="77777777" w:rsidR="00356EFD" w:rsidRPr="00101C21" w:rsidRDefault="00356EFD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28495E41" w14:textId="67B9DF68" w:rsidR="00356EFD" w:rsidRPr="00101C21" w:rsidRDefault="00873A84" w:rsidP="00F40EB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2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159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860.54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56EFD" w:rsidRPr="00C352DB" w14:paraId="28495E55" w14:textId="77777777" w:rsidTr="006E1578">
        <w:trPr>
          <w:gridAfter w:val="1"/>
          <w:wAfter w:w="231" w:type="dxa"/>
        </w:trPr>
        <w:tc>
          <w:tcPr>
            <w:tcW w:w="2552" w:type="dxa"/>
          </w:tcPr>
          <w:p w14:paraId="28495E43" w14:textId="77777777" w:rsidR="00356EFD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495E44" w14:textId="7FA486DB" w:rsidR="00356EFD" w:rsidRPr="00A7589B" w:rsidRDefault="00873A84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45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8495E46" w14:textId="17BC0E2F" w:rsidR="00356EFD" w:rsidRPr="00A7589B" w:rsidRDefault="00873A84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048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098.87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47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28495E48" w14:textId="2DCD8D53" w:rsidR="00356EFD" w:rsidRPr="00A7589B" w:rsidRDefault="00873A84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148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643.72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49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495E4A" w14:textId="167951CF" w:rsidR="00356EFD" w:rsidRPr="00A7589B" w:rsidRDefault="00873A84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(3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928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898.71)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4B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95E4C" w14:textId="22ECDDB5" w:rsidR="00356EFD" w:rsidRPr="00A7589B" w:rsidRDefault="00873A84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(1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646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442.01)</w:t>
            </w:r>
          </w:p>
        </w:tc>
        <w:tc>
          <w:tcPr>
            <w:tcW w:w="236" w:type="dxa"/>
            <w:shd w:val="clear" w:color="auto" w:fill="auto"/>
          </w:tcPr>
          <w:p w14:paraId="28495E4D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8495E4E" w14:textId="4A9C1A0D" w:rsidR="00356EFD" w:rsidRPr="009A35D2" w:rsidRDefault="00873A84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(391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418.13)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4F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28495E50" w14:textId="58325EF8" w:rsidR="00356EFD" w:rsidRPr="00101C21" w:rsidRDefault="00873A84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51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8495E52" w14:textId="24B53EAE" w:rsidR="00356EFD" w:rsidRPr="00101C21" w:rsidRDefault="00873A84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8495E53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E54" w14:textId="548FFA13" w:rsidR="00356EFD" w:rsidRPr="00101C21" w:rsidRDefault="00873A84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(10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163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501.44)</w:t>
            </w:r>
          </w:p>
        </w:tc>
      </w:tr>
      <w:tr w:rsidR="009D17F9" w:rsidRPr="00C352DB" w14:paraId="28495E68" w14:textId="77777777" w:rsidTr="006E1578">
        <w:trPr>
          <w:gridAfter w:val="1"/>
          <w:wAfter w:w="231" w:type="dxa"/>
        </w:trPr>
        <w:tc>
          <w:tcPr>
            <w:tcW w:w="2552" w:type="dxa"/>
          </w:tcPr>
          <w:p w14:paraId="28495E56" w14:textId="0144523A" w:rsidR="009D17F9" w:rsidRPr="00133C16" w:rsidRDefault="009D17F9" w:rsidP="009D17F9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F279DD" w:rsidRPr="00F279DD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C41C33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C41C3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F279DD" w:rsidRPr="00F279D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F279DD" w:rsidRPr="00F279DD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57" w14:textId="452C9A21" w:rsidR="009D17F9" w:rsidRPr="00101C21" w:rsidRDefault="00873A84" w:rsidP="009D17F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97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344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088.00</w:t>
            </w:r>
          </w:p>
        </w:tc>
        <w:tc>
          <w:tcPr>
            <w:tcW w:w="236" w:type="dxa"/>
            <w:vAlign w:val="bottom"/>
          </w:tcPr>
          <w:p w14:paraId="28495E58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E59" w14:textId="15A750CF" w:rsidR="009D17F9" w:rsidRPr="00101C21" w:rsidRDefault="00873A84" w:rsidP="009D17F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107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200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645.24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E5A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5B" w14:textId="52DAA469" w:rsidR="009D17F9" w:rsidRPr="00101C21" w:rsidRDefault="00873A84" w:rsidP="009D17F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088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115.23</w:t>
            </w:r>
          </w:p>
        </w:tc>
        <w:tc>
          <w:tcPr>
            <w:tcW w:w="236" w:type="dxa"/>
            <w:vAlign w:val="bottom"/>
          </w:tcPr>
          <w:p w14:paraId="28495E5C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5D" w14:textId="64251CFD" w:rsidR="009D17F9" w:rsidRPr="00101C21" w:rsidRDefault="00873A84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19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491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610.54</w:t>
            </w:r>
          </w:p>
        </w:tc>
        <w:tc>
          <w:tcPr>
            <w:tcW w:w="236" w:type="dxa"/>
            <w:vAlign w:val="bottom"/>
          </w:tcPr>
          <w:p w14:paraId="28495E5E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5F" w14:textId="66474A33" w:rsidR="009D17F9" w:rsidRPr="00101C21" w:rsidRDefault="00873A84" w:rsidP="009D17F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016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052.65</w:t>
            </w:r>
          </w:p>
        </w:tc>
        <w:tc>
          <w:tcPr>
            <w:tcW w:w="236" w:type="dxa"/>
          </w:tcPr>
          <w:p w14:paraId="28495E60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61" w14:textId="0F183AD2" w:rsidR="009D17F9" w:rsidRPr="009A35D2" w:rsidRDefault="00873A84" w:rsidP="009A35D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197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627.34</w:t>
            </w:r>
          </w:p>
        </w:tc>
        <w:tc>
          <w:tcPr>
            <w:tcW w:w="236" w:type="dxa"/>
            <w:vAlign w:val="bottom"/>
          </w:tcPr>
          <w:p w14:paraId="28495E62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63" w14:textId="7FF29237" w:rsidR="009D17F9" w:rsidRPr="00101C21" w:rsidRDefault="00873A84" w:rsidP="009A35D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952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753.62</w:t>
            </w:r>
          </w:p>
        </w:tc>
        <w:tc>
          <w:tcPr>
            <w:tcW w:w="236" w:type="dxa"/>
            <w:vAlign w:val="bottom"/>
          </w:tcPr>
          <w:p w14:paraId="28495E64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5E65" w14:textId="59DDA58D" w:rsidR="009D17F9" w:rsidRPr="009D17F9" w:rsidRDefault="00873A84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27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051</w:t>
            </w:r>
            <w:r w:rsidRPr="00873A8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924.55</w:t>
            </w:r>
          </w:p>
        </w:tc>
        <w:tc>
          <w:tcPr>
            <w:tcW w:w="236" w:type="dxa"/>
          </w:tcPr>
          <w:p w14:paraId="28495E66" w14:textId="77777777" w:rsidR="009D17F9" w:rsidRPr="00101C21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E67" w14:textId="3B303D93" w:rsidR="009D17F9" w:rsidRPr="00101C21" w:rsidRDefault="00873A84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873A84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271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342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873A84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817.17</w:t>
            </w:r>
          </w:p>
        </w:tc>
      </w:tr>
      <w:tr w:rsidR="009A35D2" w:rsidRPr="00C352DB" w14:paraId="28495E6E" w14:textId="77777777" w:rsidTr="006E1578">
        <w:tc>
          <w:tcPr>
            <w:tcW w:w="15693" w:type="dxa"/>
            <w:gridSpan w:val="20"/>
          </w:tcPr>
          <w:p w14:paraId="28495E69" w14:textId="77777777" w:rsidR="009A35D2" w:rsidRDefault="009A35D2" w:rsidP="00101C21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28495E6A" w14:textId="51A35653" w:rsidR="008F7E81" w:rsidRDefault="009A35D2" w:rsidP="00F279DD">
            <w:pPr>
              <w:spacing w:line="240" w:lineRule="auto"/>
              <w:ind w:left="520" w:hanging="477"/>
              <w:jc w:val="thaiDistribute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="00C41C3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น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>2564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บริษัทฯ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มีสินทรัพย์ที่คิดค่าเสื่อม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เต็มจำนวนแล้ว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แต่ยังคงใช้งานอยู่ในราคาทุนเป็นจำนวนเงิน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873A84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39.</w:t>
            </w:r>
            <w:r w:rsidR="00BA69D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32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313999">
              <w:rPr>
                <w:rFonts w:ascii="Angsana New" w:hAnsi="Angsana New"/>
                <w:spacing w:val="-2"/>
                <w:sz w:val="30"/>
                <w:szCs w:val="30"/>
              </w:rPr>
              <w:t>36.51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</w:p>
          <w:p w14:paraId="28495E6B" w14:textId="77777777" w:rsidR="009A35D2" w:rsidRPr="00A7589B" w:rsidRDefault="009A35D2" w:rsidP="008F7E81">
            <w:pPr>
              <w:spacing w:line="240" w:lineRule="auto"/>
              <w:ind w:left="520" w:hanging="254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14:paraId="28495E6C" w14:textId="115A45CC" w:rsidR="008F7E81" w:rsidRDefault="009A35D2" w:rsidP="00F279DD">
            <w:pPr>
              <w:spacing w:line="240" w:lineRule="auto"/>
              <w:ind w:left="520" w:hanging="477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="00C41C3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น </w:t>
            </w:r>
            <w:r w:rsidR="00F279DD" w:rsidRPr="00F279DD">
              <w:rPr>
                <w:rFonts w:ascii="Angsana New" w:hAnsi="Angsana New"/>
                <w:spacing w:val="-2"/>
                <w:sz w:val="30"/>
                <w:szCs w:val="30"/>
              </w:rPr>
              <w:t>2564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3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น</w:t>
            </w:r>
            <w:r w:rsidRPr="00184A7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การเงิน ตามหมายเหตุ </w:t>
            </w:r>
            <w:r w:rsidRPr="00184A79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="001F2B03" w:rsidRPr="00184A79">
              <w:rPr>
                <w:rFonts w:ascii="Angsana New" w:hAnsi="Angsana New"/>
                <w:spacing w:val="-2"/>
                <w:sz w:val="30"/>
                <w:szCs w:val="30"/>
              </w:rPr>
              <w:t>6</w:t>
            </w:r>
            <w:r w:rsidRPr="00184A7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184A7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และหนังสือ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ค้ำประกัน</w:t>
            </w:r>
            <w:r w:rsidR="008F7E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      </w:t>
            </w:r>
          </w:p>
          <w:p w14:paraId="28495E6D" w14:textId="4ECFAA07" w:rsidR="009A35D2" w:rsidRPr="00534887" w:rsidRDefault="009A35D2" w:rsidP="008F7E81">
            <w:pPr>
              <w:spacing w:line="240" w:lineRule="auto"/>
              <w:ind w:left="520" w:hanging="254"/>
              <w:jc w:val="thaiDistribute"/>
              <w:rPr>
                <w:rFonts w:ascii="Angsana New" w:hAnsi="Angsana New"/>
                <w:lang w:val="en-US"/>
              </w:rPr>
            </w:pP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สัญญาซื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Pr="00151D0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ตามหมายเหตุ </w:t>
            </w:r>
            <w:r w:rsidR="001F2B03" w:rsidRPr="00151D0B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A347C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7</w:t>
            </w:r>
            <w:r w:rsidR="00AE1548" w:rsidRPr="00151D0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.</w:t>
            </w:r>
            <w:r w:rsidR="00151D0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</w:t>
            </w:r>
          </w:p>
        </w:tc>
      </w:tr>
    </w:tbl>
    <w:p w14:paraId="28495E6F" w14:textId="77777777" w:rsidR="00101C21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28495E70" w14:textId="77777777" w:rsidR="00101C21" w:rsidRPr="00587AB4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lang w:val="en-US"/>
        </w:rPr>
        <w:sectPr w:rsidR="00101C21" w:rsidRPr="00587AB4" w:rsidSect="00313FCE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28495E71" w14:textId="77777777" w:rsidR="00B03B3F" w:rsidRDefault="00B03B3F" w:rsidP="00520A2B">
      <w:pPr>
        <w:numPr>
          <w:ilvl w:val="0"/>
          <w:numId w:val="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28495E72" w14:textId="2312DCCB" w:rsidR="001220AA" w:rsidRPr="001220AA" w:rsidRDefault="0008379F" w:rsidP="001220AA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1220AA" w:rsidRPr="001220AA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สิทธิการใช้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สำหรับงวด </w:t>
      </w:r>
      <w:r w:rsidR="00C41C33">
        <w:rPr>
          <w:rFonts w:ascii="Angsana New" w:hAnsi="Angsana New"/>
          <w:sz w:val="30"/>
          <w:szCs w:val="30"/>
        </w:rPr>
        <w:t>9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A23836" w:rsidRPr="00A23836">
        <w:rPr>
          <w:rFonts w:ascii="Angsana New" w:hAnsi="Angsana New"/>
          <w:sz w:val="30"/>
          <w:szCs w:val="30"/>
        </w:rPr>
        <w:t xml:space="preserve">30 </w:t>
      </w:r>
      <w:r w:rsidR="00C41C33">
        <w:rPr>
          <w:rFonts w:ascii="Angsana New" w:hAnsi="Angsana New" w:hint="cs"/>
          <w:sz w:val="30"/>
          <w:szCs w:val="30"/>
          <w:cs/>
        </w:rPr>
        <w:t>กันยายน</w:t>
      </w:r>
      <w:r w:rsidR="00A23836" w:rsidRPr="00A23836">
        <w:rPr>
          <w:rFonts w:ascii="Angsana New" w:hAnsi="Angsana New"/>
          <w:sz w:val="30"/>
          <w:szCs w:val="30"/>
          <w:cs/>
        </w:rPr>
        <w:t xml:space="preserve"> </w:t>
      </w:r>
      <w:r w:rsidR="00A23836" w:rsidRPr="00A23836">
        <w:rPr>
          <w:rFonts w:ascii="Angsana New" w:hAnsi="Angsana New"/>
          <w:sz w:val="30"/>
          <w:szCs w:val="30"/>
        </w:rPr>
        <w:t>2564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3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778"/>
        <w:gridCol w:w="2160"/>
        <w:gridCol w:w="245"/>
        <w:gridCol w:w="2160"/>
      </w:tblGrid>
      <w:tr w:rsidR="00687762" w:rsidRPr="005F6C33" w14:paraId="28495E77" w14:textId="77777777" w:rsidTr="008F7E81">
        <w:trPr>
          <w:trHeight w:val="66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73" w14:textId="77777777"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28495E74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28495E75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8495E76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687762" w:rsidRPr="005F6C33" w14:paraId="28495E7C" w14:textId="77777777" w:rsidTr="008F7E81">
        <w:trPr>
          <w:trHeight w:val="66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14:paraId="28495E78" w14:textId="77777777"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28495E79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8495E7A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95E7B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762" w:rsidRPr="005F6C33" w14:paraId="28495E81" w14:textId="77777777" w:rsidTr="00313FC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7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8495E7D" w14:textId="77777777" w:rsidR="00687762" w:rsidRPr="00CB23D8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25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139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160" w:type="dxa"/>
          </w:tcPr>
          <w:p w14:paraId="28495E7E" w14:textId="77777777" w:rsidR="00687762" w:rsidRPr="00D73E71" w:rsidRDefault="00313999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99">
              <w:rPr>
                <w:rFonts w:ascii="Angsana New" w:hAnsi="Angsana New"/>
                <w:sz w:val="30"/>
                <w:szCs w:val="30"/>
              </w:rPr>
              <w:t>19,074,800.02</w:t>
            </w:r>
          </w:p>
        </w:tc>
        <w:tc>
          <w:tcPr>
            <w:tcW w:w="245" w:type="dxa"/>
          </w:tcPr>
          <w:p w14:paraId="28495E7F" w14:textId="77777777" w:rsidR="00687762" w:rsidRPr="00D73E71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8495E80" w14:textId="77777777" w:rsidR="00687762" w:rsidRPr="005F6C33" w:rsidRDefault="00313999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99">
              <w:rPr>
                <w:rFonts w:ascii="Angsana New" w:hAnsi="Angsana New"/>
                <w:sz w:val="30"/>
                <w:szCs w:val="30"/>
              </w:rPr>
              <w:t>29,394,492.86</w:t>
            </w:r>
          </w:p>
        </w:tc>
      </w:tr>
      <w:tr w:rsidR="002A5498" w:rsidRPr="005F6C33" w14:paraId="28495E86" w14:textId="77777777" w:rsidTr="00313FC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7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2" w14:textId="77777777" w:rsidR="002A5498" w:rsidRPr="002A5498" w:rsidRDefault="002A5498" w:rsidP="006877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</w:t>
            </w:r>
            <w:r w:rsidR="008B76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="008B76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160" w:type="dxa"/>
          </w:tcPr>
          <w:p w14:paraId="28495E83" w14:textId="22B4A5B7" w:rsidR="002A5498" w:rsidRPr="00313999" w:rsidRDefault="0034502D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4502D">
              <w:rPr>
                <w:rFonts w:ascii="Angsana New" w:hAnsi="Angsana New"/>
                <w:sz w:val="30"/>
                <w:szCs w:val="30"/>
              </w:rPr>
              <w:t>233,360.16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</w:tcPr>
          <w:p w14:paraId="28495E84" w14:textId="77777777" w:rsidR="002A5498" w:rsidRPr="00D73E71" w:rsidRDefault="002A5498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8495E85" w14:textId="273BCAB6" w:rsidR="002A5498" w:rsidRPr="00313999" w:rsidRDefault="0034502D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4502D">
              <w:rPr>
                <w:rFonts w:ascii="Angsana New" w:hAnsi="Angsana New"/>
                <w:sz w:val="30"/>
                <w:szCs w:val="30"/>
              </w:rPr>
              <w:t>233,360.16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87762" w:rsidRPr="005F6C33" w14:paraId="28495E8B" w14:textId="77777777" w:rsidTr="00313FC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7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7" w14:textId="77777777" w:rsidR="00687762" w:rsidRPr="005F6C33" w:rsidRDefault="00687762" w:rsidP="00687762">
            <w:pPr>
              <w:rPr>
                <w:rFonts w:ascii="Angsana New" w:hAnsi="Angsana New"/>
                <w:sz w:val="30"/>
                <w:szCs w:val="30"/>
              </w:rPr>
            </w:pPr>
            <w:r w:rsidRPr="00861CA8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861CA8" w:rsidRPr="00861CA8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861CA8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28495E88" w14:textId="7C34ADE3" w:rsidR="00687762" w:rsidRDefault="00525C35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20DF9" w:rsidRPr="00720DF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720DF9" w:rsidRPr="00720DF9">
              <w:rPr>
                <w:rFonts w:ascii="Angsana New" w:hAnsi="Angsana New"/>
                <w:sz w:val="30"/>
                <w:szCs w:val="30"/>
              </w:rPr>
              <w:t>,</w:t>
            </w:r>
            <w:r w:rsidR="00720DF9" w:rsidRPr="00720DF9">
              <w:rPr>
                <w:rFonts w:ascii="Angsana New" w:hAnsi="Angsana New"/>
                <w:sz w:val="30"/>
                <w:szCs w:val="30"/>
                <w:cs/>
              </w:rPr>
              <w:t>015</w:t>
            </w:r>
            <w:r w:rsidR="00720DF9" w:rsidRPr="00720DF9">
              <w:rPr>
                <w:rFonts w:ascii="Angsana New" w:hAnsi="Angsana New"/>
                <w:sz w:val="30"/>
                <w:szCs w:val="30"/>
              </w:rPr>
              <w:t>,</w:t>
            </w:r>
            <w:r w:rsidR="00720DF9" w:rsidRPr="00720DF9">
              <w:rPr>
                <w:rFonts w:ascii="Angsana New" w:hAnsi="Angsana New"/>
                <w:sz w:val="30"/>
                <w:szCs w:val="30"/>
                <w:cs/>
              </w:rPr>
              <w:t>157.17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  <w:tcBorders>
              <w:top w:val="nil"/>
            </w:tcBorders>
          </w:tcPr>
          <w:p w14:paraId="28495E89" w14:textId="77777777" w:rsidR="00687762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495E8A" w14:textId="16C80A47" w:rsidR="00687762" w:rsidRPr="005F6C33" w:rsidRDefault="00525C35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25C35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525C35">
              <w:rPr>
                <w:rFonts w:ascii="Angsana New" w:hAnsi="Angsana New"/>
                <w:sz w:val="30"/>
                <w:szCs w:val="30"/>
              </w:rPr>
              <w:t>,</w:t>
            </w:r>
            <w:r w:rsidRPr="00525C35">
              <w:rPr>
                <w:rFonts w:ascii="Angsana New" w:hAnsi="Angsana New"/>
                <w:sz w:val="30"/>
                <w:szCs w:val="30"/>
                <w:cs/>
              </w:rPr>
              <w:t>459</w:t>
            </w:r>
            <w:r w:rsidRPr="00525C35">
              <w:rPr>
                <w:rFonts w:ascii="Angsana New" w:hAnsi="Angsana New"/>
                <w:sz w:val="30"/>
                <w:szCs w:val="30"/>
              </w:rPr>
              <w:t>,</w:t>
            </w:r>
            <w:r w:rsidRPr="00525C35">
              <w:rPr>
                <w:rFonts w:ascii="Angsana New" w:hAnsi="Angsana New"/>
                <w:sz w:val="30"/>
                <w:szCs w:val="30"/>
                <w:cs/>
              </w:rPr>
              <w:t>294.91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87762" w:rsidRPr="005F6C33" w14:paraId="28495E90" w14:textId="77777777" w:rsidTr="00313FCE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778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8C" w14:textId="2578FC08" w:rsidR="00687762" w:rsidRPr="00CB23D8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23836" w:rsidRPr="00A238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C41C3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="00A23836" w:rsidRPr="00A2383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ายน </w:t>
            </w:r>
            <w:r w:rsidR="00A23836" w:rsidRPr="00A238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8495E8D" w14:textId="655437AB" w:rsidR="00687762" w:rsidRPr="0013462D" w:rsidRDefault="00720DF9" w:rsidP="0068776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</w:t>
            </w:r>
            <w:r w:rsidRPr="00720D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0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826</w:t>
            </w:r>
            <w:r w:rsidRPr="00720D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20D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282.69</w:t>
            </w:r>
          </w:p>
        </w:tc>
        <w:tc>
          <w:tcPr>
            <w:tcW w:w="245" w:type="dxa"/>
          </w:tcPr>
          <w:p w14:paraId="28495E8E" w14:textId="77777777" w:rsidR="00687762" w:rsidRPr="0013462D" w:rsidRDefault="00687762" w:rsidP="0068776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5E8F" w14:textId="5D8DEDED" w:rsidR="00687762" w:rsidRPr="00AB5579" w:rsidRDefault="00525C35" w:rsidP="0068776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5C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23</w:t>
            </w:r>
            <w:r w:rsidRPr="00525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25C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701</w:t>
            </w:r>
            <w:r w:rsidRPr="00525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25C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837.79</w:t>
            </w:r>
          </w:p>
        </w:tc>
      </w:tr>
    </w:tbl>
    <w:p w14:paraId="28495E91" w14:textId="77777777" w:rsidR="00B03B3F" w:rsidRPr="00687762" w:rsidRDefault="00B03B3F" w:rsidP="00B03B3F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sz w:val="30"/>
          <w:szCs w:val="30"/>
          <w:cs/>
        </w:rPr>
      </w:pPr>
    </w:p>
    <w:p w14:paraId="28495E92" w14:textId="77777777" w:rsidR="005A4FB2" w:rsidRDefault="005A4FB2" w:rsidP="00520A2B">
      <w:pPr>
        <w:numPr>
          <w:ilvl w:val="0"/>
          <w:numId w:val="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C31D3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BB51D1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7E48ED" w:rsidRPr="008C31D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8495E93" w14:textId="498C55D8" w:rsidR="006777C0" w:rsidRPr="006777C0" w:rsidRDefault="006777C0" w:rsidP="006777C0">
      <w:pPr>
        <w:tabs>
          <w:tab w:val="left" w:pos="513"/>
          <w:tab w:val="decimal" w:pos="7920"/>
        </w:tabs>
        <w:spacing w:line="240" w:lineRule="atLeast"/>
        <w:ind w:left="1238" w:hanging="698"/>
        <w:jc w:val="both"/>
        <w:rPr>
          <w:rFonts w:ascii="Angsana New" w:hAnsi="Angsana New"/>
          <w:sz w:val="30"/>
          <w:szCs w:val="30"/>
        </w:rPr>
      </w:pPr>
      <w:r w:rsidRPr="006777C0">
        <w:rPr>
          <w:rFonts w:ascii="Angsana New" w:hAnsi="Angsana New"/>
          <w:sz w:val="30"/>
          <w:szCs w:val="30"/>
          <w:cs/>
        </w:rPr>
        <w:t>รายการเปลี่ยนแปลงของ สินทรัพย์ไม่มีตัวตน</w:t>
      </w:r>
      <w:r w:rsidR="00BB51D1">
        <w:rPr>
          <w:rFonts w:ascii="Angsana New" w:hAnsi="Angsana New" w:hint="cs"/>
          <w:sz w:val="30"/>
          <w:szCs w:val="30"/>
          <w:cs/>
        </w:rPr>
        <w:t>อื่น</w:t>
      </w:r>
      <w:r w:rsidRPr="006777C0">
        <w:rPr>
          <w:rFonts w:ascii="Angsana New" w:hAnsi="Angsana New"/>
          <w:sz w:val="30"/>
          <w:szCs w:val="30"/>
          <w:cs/>
        </w:rPr>
        <w:t xml:space="preserve"> สำหรับ</w:t>
      </w:r>
      <w:r w:rsidR="00C62CA1">
        <w:rPr>
          <w:rFonts w:ascii="Angsana New" w:hAnsi="Angsana New" w:hint="cs"/>
          <w:sz w:val="30"/>
          <w:szCs w:val="30"/>
          <w:cs/>
        </w:rPr>
        <w:t xml:space="preserve">งวด </w:t>
      </w:r>
      <w:r w:rsidR="00C41C33">
        <w:rPr>
          <w:rFonts w:ascii="Angsana New" w:hAnsi="Angsana New"/>
          <w:sz w:val="30"/>
          <w:szCs w:val="30"/>
          <w:lang w:val="en-US"/>
        </w:rPr>
        <w:t>9</w:t>
      </w:r>
      <w:r w:rsidR="00C62CA1">
        <w:rPr>
          <w:rFonts w:ascii="Angsana New" w:hAnsi="Angsana New"/>
          <w:sz w:val="30"/>
          <w:szCs w:val="30"/>
          <w:lang w:val="en-US"/>
        </w:rPr>
        <w:t xml:space="preserve"> </w:t>
      </w:r>
      <w:r w:rsidR="00C62CA1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CB23D8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A23836" w:rsidRPr="00A23836">
        <w:rPr>
          <w:rFonts w:ascii="Angsana New" w:hAnsi="Angsana New"/>
          <w:sz w:val="30"/>
          <w:szCs w:val="30"/>
          <w:lang w:val="en-US"/>
        </w:rPr>
        <w:t xml:space="preserve">30 </w:t>
      </w:r>
      <w:r w:rsidR="00C41C33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A23836" w:rsidRPr="00A2383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23836" w:rsidRPr="00A23836">
        <w:rPr>
          <w:rFonts w:ascii="Angsana New" w:hAnsi="Angsana New"/>
          <w:sz w:val="30"/>
          <w:szCs w:val="30"/>
          <w:lang w:val="en-US"/>
        </w:rPr>
        <w:t>2564</w:t>
      </w:r>
      <w:r w:rsidRPr="006777C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19"/>
        <w:gridCol w:w="2160"/>
        <w:gridCol w:w="245"/>
        <w:gridCol w:w="2160"/>
      </w:tblGrid>
      <w:tr w:rsidR="00802749" w:rsidRPr="005F6C33" w14:paraId="28495E98" w14:textId="77777777" w:rsidTr="008F7E81"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94" w14:textId="77777777" w:rsidR="00802749" w:rsidRPr="005F6C33" w:rsidRDefault="00802749" w:rsidP="005C76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28495E95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28495E96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8495E97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2F4B37" w:rsidRPr="005F6C33" w14:paraId="28495E9D" w14:textId="77777777" w:rsidTr="008F7E81"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28495E99" w14:textId="77777777" w:rsidR="002F4B37" w:rsidRPr="005F6C33" w:rsidRDefault="002F4B37" w:rsidP="00DD1A1B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28495E9A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8495E9B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95E9C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B37" w:rsidRPr="005F6C33" w14:paraId="28495EA2" w14:textId="77777777" w:rsidTr="00313FCE"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28495E9E" w14:textId="77777777"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95E9F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8495EA0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95EA1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</w:tr>
      <w:tr w:rsidR="002F4B37" w:rsidRPr="005F6C33" w14:paraId="28495EA7" w14:textId="77777777" w:rsidTr="00313FCE"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28495EA3" w14:textId="77777777"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95EA4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8495EA5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95EA6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</w:tr>
      <w:tr w:rsidR="00783F6C" w:rsidRPr="005F6C33" w14:paraId="28495EAC" w14:textId="77777777" w:rsidTr="00313FC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8495EA8" w14:textId="77777777" w:rsidR="00783F6C" w:rsidRPr="00CB23D8" w:rsidRDefault="00783F6C" w:rsidP="00783F6C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1399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495EA9" w14:textId="77777777" w:rsidR="00783F6C" w:rsidRPr="00D73E71" w:rsidRDefault="00313999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99">
              <w:rPr>
                <w:rFonts w:ascii="Angsana New" w:hAnsi="Angsana New"/>
                <w:sz w:val="30"/>
                <w:szCs w:val="30"/>
              </w:rPr>
              <w:t>2,026,393.26</w:t>
            </w: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28495EAA" w14:textId="77777777" w:rsidR="00783F6C" w:rsidRPr="00D73E71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495EAB" w14:textId="77777777" w:rsidR="00783F6C" w:rsidRPr="005F6C33" w:rsidRDefault="00313999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99">
              <w:rPr>
                <w:rFonts w:ascii="Angsana New" w:hAnsi="Angsana New"/>
                <w:sz w:val="30"/>
                <w:szCs w:val="30"/>
              </w:rPr>
              <w:t>1,895,762.92</w:t>
            </w:r>
          </w:p>
        </w:tc>
      </w:tr>
      <w:tr w:rsidR="00783F6C" w:rsidRPr="005F6C33" w14:paraId="28495EB1" w14:textId="77777777" w:rsidTr="00313FC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8495EAD" w14:textId="77777777" w:rsidR="00783F6C" w:rsidRPr="005F6C33" w:rsidRDefault="00783F6C" w:rsidP="0078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6C3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28495EAE" w14:textId="056D35D9" w:rsidR="00783F6C" w:rsidRPr="00D73E71" w:rsidRDefault="003650FB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50F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650FB">
              <w:rPr>
                <w:rFonts w:ascii="Angsana New" w:hAnsi="Angsana New"/>
                <w:sz w:val="30"/>
                <w:szCs w:val="30"/>
              </w:rPr>
              <w:t>,</w:t>
            </w:r>
            <w:r w:rsidRPr="003650FB">
              <w:rPr>
                <w:rFonts w:ascii="Angsana New" w:hAnsi="Angsana New"/>
                <w:sz w:val="30"/>
                <w:szCs w:val="30"/>
                <w:cs/>
              </w:rPr>
              <w:t>763</w:t>
            </w:r>
            <w:r w:rsidRPr="003650FB">
              <w:rPr>
                <w:rFonts w:ascii="Angsana New" w:hAnsi="Angsana New"/>
                <w:sz w:val="30"/>
                <w:szCs w:val="30"/>
              </w:rPr>
              <w:t>,</w:t>
            </w:r>
            <w:r w:rsidRPr="003650FB">
              <w:rPr>
                <w:rFonts w:ascii="Angsana New" w:hAnsi="Angsana New"/>
                <w:sz w:val="30"/>
                <w:szCs w:val="30"/>
                <w:cs/>
              </w:rPr>
              <w:t>100.00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28495EAF" w14:textId="77777777" w:rsidR="00783F6C" w:rsidRPr="00D73E71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28495EB0" w14:textId="1772FDEE" w:rsidR="00783F6C" w:rsidRPr="005F6C33" w:rsidRDefault="003650FB" w:rsidP="00783F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50F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650FB">
              <w:rPr>
                <w:rFonts w:ascii="Angsana New" w:hAnsi="Angsana New"/>
                <w:sz w:val="30"/>
                <w:szCs w:val="30"/>
              </w:rPr>
              <w:t>,</w:t>
            </w:r>
            <w:r w:rsidRPr="003650FB">
              <w:rPr>
                <w:rFonts w:ascii="Angsana New" w:hAnsi="Angsana New"/>
                <w:sz w:val="30"/>
                <w:szCs w:val="30"/>
                <w:cs/>
              </w:rPr>
              <w:t>763</w:t>
            </w:r>
            <w:r w:rsidRPr="003650FB">
              <w:rPr>
                <w:rFonts w:ascii="Angsana New" w:hAnsi="Angsana New"/>
                <w:sz w:val="30"/>
                <w:szCs w:val="30"/>
              </w:rPr>
              <w:t>,</w:t>
            </w:r>
            <w:r w:rsidRPr="003650FB">
              <w:rPr>
                <w:rFonts w:ascii="Angsana New" w:hAnsi="Angsana New"/>
                <w:sz w:val="30"/>
                <w:szCs w:val="30"/>
                <w:cs/>
              </w:rPr>
              <w:t>100.00</w:t>
            </w:r>
          </w:p>
        </w:tc>
      </w:tr>
      <w:tr w:rsidR="00783F6C" w:rsidRPr="005F6C33" w14:paraId="28495EB6" w14:textId="77777777" w:rsidTr="00313FC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48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B2" w14:textId="77777777" w:rsidR="00783F6C" w:rsidRPr="005F6C33" w:rsidRDefault="00783F6C" w:rsidP="00783F6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95EB3" w14:textId="14B5A315" w:rsidR="00783F6C" w:rsidRDefault="003650FB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650F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650FB">
              <w:rPr>
                <w:rFonts w:ascii="Angsana New" w:hAnsi="Angsana New"/>
                <w:sz w:val="30"/>
                <w:szCs w:val="30"/>
              </w:rPr>
              <w:t>,</w:t>
            </w:r>
            <w:r w:rsidRPr="003650FB">
              <w:rPr>
                <w:rFonts w:ascii="Angsana New" w:hAnsi="Angsana New"/>
                <w:sz w:val="30"/>
                <w:szCs w:val="30"/>
                <w:cs/>
              </w:rPr>
              <w:t>039</w:t>
            </w:r>
            <w:r w:rsidRPr="003650FB">
              <w:rPr>
                <w:rFonts w:ascii="Angsana New" w:hAnsi="Angsana New"/>
                <w:sz w:val="30"/>
                <w:szCs w:val="30"/>
              </w:rPr>
              <w:t>,</w:t>
            </w:r>
            <w:r w:rsidRPr="003650FB">
              <w:rPr>
                <w:rFonts w:ascii="Angsana New" w:hAnsi="Angsana New"/>
                <w:sz w:val="30"/>
                <w:szCs w:val="30"/>
                <w:cs/>
              </w:rPr>
              <w:t>147.00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28495EB4" w14:textId="77777777" w:rsidR="00783F6C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95EB5" w14:textId="151BEE5A" w:rsidR="00783F6C" w:rsidRPr="005F6C33" w:rsidRDefault="003650FB" w:rsidP="00783F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650F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650FB">
              <w:rPr>
                <w:rFonts w:ascii="Angsana New" w:hAnsi="Angsana New"/>
                <w:sz w:val="30"/>
                <w:szCs w:val="30"/>
              </w:rPr>
              <w:t>,</w:t>
            </w:r>
            <w:r w:rsidRPr="003650FB">
              <w:rPr>
                <w:rFonts w:ascii="Angsana New" w:hAnsi="Angsana New"/>
                <w:sz w:val="30"/>
                <w:szCs w:val="30"/>
                <w:cs/>
              </w:rPr>
              <w:t>024</w:t>
            </w:r>
            <w:r w:rsidRPr="003650FB">
              <w:rPr>
                <w:rFonts w:ascii="Angsana New" w:hAnsi="Angsana New"/>
                <w:sz w:val="30"/>
                <w:szCs w:val="30"/>
              </w:rPr>
              <w:t>,</w:t>
            </w:r>
            <w:r w:rsidRPr="003650FB">
              <w:rPr>
                <w:rFonts w:ascii="Angsana New" w:hAnsi="Angsana New"/>
                <w:sz w:val="30"/>
                <w:szCs w:val="30"/>
                <w:cs/>
              </w:rPr>
              <w:t>188.88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83F6C" w:rsidRPr="005F6C33" w14:paraId="28495EBB" w14:textId="77777777" w:rsidTr="00313FCE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4819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B7" w14:textId="716E8E2C" w:rsidR="00783F6C" w:rsidRPr="00CB23D8" w:rsidRDefault="00783F6C" w:rsidP="00783F6C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23836" w:rsidRPr="00A238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C41C3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A23836" w:rsidRPr="00A2383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A23836" w:rsidRPr="00A238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8495EB8" w14:textId="1A524F74" w:rsidR="00783F6C" w:rsidRPr="00783F6C" w:rsidRDefault="003650FB" w:rsidP="00783F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5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3650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5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750</w:t>
            </w:r>
            <w:r w:rsidRPr="003650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5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346.26</w:t>
            </w:r>
          </w:p>
        </w:tc>
        <w:tc>
          <w:tcPr>
            <w:tcW w:w="245" w:type="dxa"/>
          </w:tcPr>
          <w:p w14:paraId="28495EB9" w14:textId="77777777" w:rsidR="00783F6C" w:rsidRPr="00783F6C" w:rsidRDefault="00783F6C" w:rsidP="00783F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EBA" w14:textId="5AE559E2" w:rsidR="00783F6C" w:rsidRPr="00783F6C" w:rsidRDefault="003650FB" w:rsidP="00783F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5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3650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5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634</w:t>
            </w:r>
            <w:r w:rsidRPr="003650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5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674.04</w:t>
            </w:r>
          </w:p>
        </w:tc>
      </w:tr>
    </w:tbl>
    <w:p w14:paraId="28495EBC" w14:textId="77777777" w:rsidR="00BB5ED7" w:rsidRDefault="00BB5ED7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BD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BE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BF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0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1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2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3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4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5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6" w14:textId="77777777"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7" w14:textId="77777777"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8" w14:textId="77777777"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9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ECA" w14:textId="77777777" w:rsidR="00943A68" w:rsidRDefault="009D15C4" w:rsidP="00520A2B">
      <w:pPr>
        <w:numPr>
          <w:ilvl w:val="0"/>
          <w:numId w:val="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71291536"/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F943B3">
        <w:rPr>
          <w:rFonts w:ascii="Angsana New" w:hAnsi="Angsana New"/>
          <w:b/>
          <w:bCs/>
          <w:sz w:val="30"/>
          <w:szCs w:val="30"/>
        </w:rPr>
        <w:t>/</w:t>
      </w:r>
      <w:r w:rsidRPr="00F943B3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="00943A68"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28495ECC" w14:textId="7C7F6F1A" w:rsidR="0008379F" w:rsidRPr="003650FB" w:rsidRDefault="009D15C4" w:rsidP="003650F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D15C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9F3764">
        <w:rPr>
          <w:rFonts w:ascii="Angsana New" w:hAnsi="Angsana New" w:hint="cs"/>
          <w:sz w:val="30"/>
          <w:szCs w:val="30"/>
        </w:rPr>
        <w:t xml:space="preserve"> </w:t>
      </w:r>
    </w:p>
    <w:tbl>
      <w:tblPr>
        <w:tblW w:w="96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  <w:gridCol w:w="11"/>
      </w:tblGrid>
      <w:tr w:rsidR="0008379F" w:rsidRPr="00313FCE" w14:paraId="28495ECF" w14:textId="77777777" w:rsidTr="0008379F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28495ECD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28495ECE" w14:textId="77777777" w:rsidR="0008379F" w:rsidRPr="00313FCE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3FCE">
              <w:rPr>
                <w:rFonts w:ascii="Angsana New" w:hAnsi="Angsana New"/>
                <w:sz w:val="24"/>
                <w:szCs w:val="24"/>
              </w:rPr>
              <w:t>(</w:t>
            </w:r>
            <w:r w:rsidRPr="00313FCE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BB5ED7" w:rsidRPr="00313FCE" w14:paraId="28495ED2" w14:textId="77777777" w:rsidTr="00FF4A18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28495ED0" w14:textId="77777777" w:rsidR="00BB5ED7" w:rsidRPr="00313FCE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495ED1" w14:textId="6AABBA83" w:rsidR="00BB5ED7" w:rsidRPr="00313FCE" w:rsidRDefault="0088661A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F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B5ED7" w:rsidRPr="00313FCE" w14:paraId="28495ED7" w14:textId="77777777" w:rsidTr="00FF4A18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28495ED3" w14:textId="77777777" w:rsidR="00BB5ED7" w:rsidRPr="00313FCE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8495ED4" w14:textId="77777777" w:rsidR="00BB5ED7" w:rsidRPr="00313FCE" w:rsidRDefault="00BB5ED7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495ED5" w14:textId="77777777" w:rsidR="00BB5ED7" w:rsidRPr="00313FCE" w:rsidRDefault="00BB5ED7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313FCE">
              <w:rPr>
                <w:rFonts w:ascii="Angsana New" w:hAnsi="Angsana New"/>
                <w:sz w:val="24"/>
                <w:szCs w:val="24"/>
              </w:rPr>
              <w:t>/</w:t>
            </w:r>
            <w:r w:rsidRPr="00313FCE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8495ED6" w14:textId="77777777" w:rsidR="00BB5ED7" w:rsidRPr="00313FCE" w:rsidRDefault="00BB5ED7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5ED7" w:rsidRPr="00313FCE" w14:paraId="28495EDF" w14:textId="77777777" w:rsidTr="00FF4A18">
        <w:trPr>
          <w:gridAfter w:val="1"/>
          <w:wAfter w:w="11" w:type="dxa"/>
          <w:tblHeader/>
        </w:trPr>
        <w:tc>
          <w:tcPr>
            <w:tcW w:w="3370" w:type="dxa"/>
            <w:shd w:val="clear" w:color="auto" w:fill="auto"/>
          </w:tcPr>
          <w:p w14:paraId="28495ED8" w14:textId="77777777" w:rsidR="00BB5ED7" w:rsidRPr="00313FCE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95ED9" w14:textId="77777777" w:rsidR="00D22D3F" w:rsidRPr="00313FCE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13999" w:rsidRPr="00313FC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8495EDA" w14:textId="77777777" w:rsidR="00BB5ED7" w:rsidRPr="00313FCE" w:rsidRDefault="00BB5ED7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28495EDB" w14:textId="77777777" w:rsidR="00D22D3F" w:rsidRPr="00313FCE" w:rsidRDefault="00D22D3F" w:rsidP="00D22D3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EDC" w14:textId="77777777" w:rsidR="00BB5ED7" w:rsidRPr="00313FCE" w:rsidRDefault="00BB5ED7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28495EDD" w14:textId="77777777" w:rsidR="00D22D3F" w:rsidRPr="00313FCE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28495EDE" w14:textId="69FDFFAD" w:rsidR="00D22D3F" w:rsidRPr="00313FCE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A23836"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30 </w:t>
            </w:r>
            <w:r w:rsidR="00C41C3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  <w:r w:rsidR="00A23836"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A23836"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BB5ED7" w:rsidRPr="00BB12C3" w14:paraId="28495EE4" w14:textId="77777777" w:rsidTr="00FF4A18">
        <w:trPr>
          <w:gridAfter w:val="1"/>
          <w:wAfter w:w="11" w:type="dxa"/>
          <w:trHeight w:val="399"/>
          <w:tblHeader/>
        </w:trPr>
        <w:tc>
          <w:tcPr>
            <w:tcW w:w="3370" w:type="dxa"/>
            <w:shd w:val="clear" w:color="auto" w:fill="auto"/>
          </w:tcPr>
          <w:p w14:paraId="28495EE0" w14:textId="77777777" w:rsidR="00BB5ED7" w:rsidRPr="00313FCE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8495EE1" w14:textId="77777777" w:rsidR="00BB5ED7" w:rsidRPr="00313FCE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28495EE2" w14:textId="77777777" w:rsidR="00BB5ED7" w:rsidRPr="00313FCE" w:rsidRDefault="00AE1548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313FCE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(หมายเหตุ 22)</w:t>
            </w:r>
          </w:p>
        </w:tc>
        <w:tc>
          <w:tcPr>
            <w:tcW w:w="1548" w:type="dxa"/>
            <w:shd w:val="clear" w:color="auto" w:fill="auto"/>
          </w:tcPr>
          <w:p w14:paraId="28495EE3" w14:textId="77777777" w:rsidR="00BB5ED7" w:rsidRPr="00313FCE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B5ED7" w:rsidRPr="00313FCE" w14:paraId="28495EEA" w14:textId="77777777" w:rsidTr="00FF4A18">
        <w:trPr>
          <w:gridAfter w:val="1"/>
          <w:wAfter w:w="11" w:type="dxa"/>
          <w:trHeight w:val="413"/>
        </w:trPr>
        <w:tc>
          <w:tcPr>
            <w:tcW w:w="3370" w:type="dxa"/>
            <w:shd w:val="clear" w:color="auto" w:fill="auto"/>
          </w:tcPr>
          <w:p w14:paraId="28495EE5" w14:textId="77777777" w:rsidR="00BB5ED7" w:rsidRPr="00313FCE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13FC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8495EE6" w14:textId="77777777" w:rsidR="00BB5ED7" w:rsidRPr="00313FCE" w:rsidRDefault="00BB5ED7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8495EE7" w14:textId="77777777" w:rsidR="00BB5ED7" w:rsidRPr="00313FCE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95EE8" w14:textId="77777777" w:rsidR="00BB5ED7" w:rsidRPr="00313FCE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28495EE9" w14:textId="77777777" w:rsidR="00BB5ED7" w:rsidRPr="00313FCE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151E" w:rsidRPr="00313FCE" w14:paraId="28495EF0" w14:textId="77777777" w:rsidTr="0053151E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EEB" w14:textId="77777777" w:rsidR="0053151E" w:rsidRPr="00313FCE" w:rsidRDefault="0053151E" w:rsidP="0053151E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313FCE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(ค่าเผื่อผลขาดทุนด้านเครดิตที่คาดว่า   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EC" w14:textId="77777777" w:rsidR="0053151E" w:rsidRPr="00313FCE" w:rsidRDefault="0053151E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918,026.83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EED" w14:textId="0169EAA6" w:rsidR="0053151E" w:rsidRPr="00313FCE" w:rsidRDefault="00302084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020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767</w:t>
            </w:r>
            <w:r w:rsidRPr="00302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020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483.16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EE" w14:textId="77777777" w:rsidR="0053151E" w:rsidRPr="00313FCE" w:rsidRDefault="0053151E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EEF" w14:textId="64857879" w:rsidR="0053151E" w:rsidRPr="00313FCE" w:rsidRDefault="00302084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02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1,685,509.99</w:t>
            </w:r>
          </w:p>
        </w:tc>
      </w:tr>
      <w:tr w:rsidR="0053151E" w:rsidRPr="00313FCE" w14:paraId="28495EF6" w14:textId="77777777" w:rsidTr="0053151E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EF1" w14:textId="77777777" w:rsidR="0053151E" w:rsidRPr="00313FCE" w:rsidRDefault="0053151E" w:rsidP="0053151E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313FC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313FCE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ค่าเผื่อการปรับลดมูลค่า</w:t>
            </w:r>
            <w:r w:rsidRPr="00313FC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F2" w14:textId="77777777" w:rsidR="0053151E" w:rsidRPr="00313FCE" w:rsidRDefault="0053151E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3,483,649.45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EF3" w14:textId="5BF9DD19" w:rsidR="0053151E" w:rsidRPr="00313FCE" w:rsidRDefault="0053151E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29680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554,430.93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F4" w14:textId="77777777" w:rsidR="0053151E" w:rsidRPr="00313FCE" w:rsidRDefault="0053151E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EF5" w14:textId="04B6BED8" w:rsidR="0053151E" w:rsidRPr="00313FCE" w:rsidRDefault="0053151E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2,929,218.52</w:t>
            </w:r>
          </w:p>
        </w:tc>
      </w:tr>
      <w:tr w:rsidR="0053151E" w:rsidRPr="00313FCE" w14:paraId="28495EFC" w14:textId="77777777" w:rsidTr="0053151E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EF7" w14:textId="77777777" w:rsidR="0053151E" w:rsidRPr="00313FCE" w:rsidRDefault="0053151E" w:rsidP="0053151E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F8" w14:textId="77777777" w:rsidR="0053151E" w:rsidRPr="00313FCE" w:rsidRDefault="0053151E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474,580.</w:t>
            </w:r>
            <w:r w:rsidRPr="00313FC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EF9" w14:textId="1BA3E838" w:rsidR="0053151E" w:rsidRPr="00313FCE" w:rsidRDefault="0053151E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9680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32</w:t>
            </w:r>
            <w:r w:rsidRPr="0029680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29680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582.66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FA" w14:textId="77777777" w:rsidR="0053151E" w:rsidRPr="00313FCE" w:rsidRDefault="0053151E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EFB" w14:textId="2831E908" w:rsidR="0053151E" w:rsidRPr="00313FCE" w:rsidRDefault="00C86C94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86C9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507,162.85</w:t>
            </w:r>
          </w:p>
        </w:tc>
      </w:tr>
      <w:tr w:rsidR="0053151E" w:rsidRPr="00313FCE" w14:paraId="1A0A141A" w14:textId="77777777" w:rsidTr="0053151E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7FA87856" w14:textId="303D949B" w:rsidR="0053151E" w:rsidRPr="00313FCE" w:rsidRDefault="0053151E" w:rsidP="0053151E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1D6D81" w14:textId="457ABEAC" w:rsidR="0053151E" w:rsidRPr="00313FCE" w:rsidRDefault="0053151E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2,990,350.00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CFEEE37" w14:textId="7A10618A" w:rsidR="0053151E" w:rsidRPr="00313FCE" w:rsidRDefault="0053151E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9680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325</w:t>
            </w:r>
            <w:r w:rsidRPr="0029680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29680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612.94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0593AB" w14:textId="10F1A773" w:rsidR="0053151E" w:rsidRPr="00313FCE" w:rsidRDefault="0053151E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FFEB8F2" w14:textId="0B0B39C2" w:rsidR="0053151E" w:rsidRPr="00313FCE" w:rsidRDefault="0053151E" w:rsidP="00531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3,315,962.94</w:t>
            </w:r>
          </w:p>
        </w:tc>
      </w:tr>
      <w:tr w:rsidR="0053151E" w:rsidRPr="00313FCE" w14:paraId="28495F02" w14:textId="77777777" w:rsidTr="009D4A95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EFD" w14:textId="2FA1A886" w:rsidR="0053151E" w:rsidRPr="00296801" w:rsidRDefault="00E71D0B" w:rsidP="0053151E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ผลขาดทุนสะสมยกไป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EFE" w14:textId="61DB1084" w:rsidR="0053151E" w:rsidRPr="00313FCE" w:rsidRDefault="0053151E" w:rsidP="0053151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EFF" w14:textId="48EF7A8D" w:rsidR="0053151E" w:rsidRPr="00313FCE" w:rsidRDefault="0053151E" w:rsidP="0053151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</w:t>
            </w: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115</w:t>
            </w: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178.54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00" w14:textId="77777777" w:rsidR="0053151E" w:rsidRPr="00313FCE" w:rsidRDefault="0053151E" w:rsidP="0053151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01" w14:textId="48B38418" w:rsidR="0053151E" w:rsidRPr="00313FCE" w:rsidRDefault="0053151E" w:rsidP="0053151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1,115,178.54</w:t>
            </w:r>
          </w:p>
        </w:tc>
      </w:tr>
      <w:tr w:rsidR="00D953C2" w:rsidRPr="00313FCE" w14:paraId="28495F08" w14:textId="77777777" w:rsidTr="00DB48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F03" w14:textId="77777777" w:rsidR="00D953C2" w:rsidRPr="00313FCE" w:rsidRDefault="00D953C2" w:rsidP="00D953C2">
            <w:pPr>
              <w:ind w:right="-79" w:firstLine="1026"/>
              <w:rPr>
                <w:rFonts w:ascii="Angsana New" w:hAnsi="Angsana New"/>
                <w:sz w:val="24"/>
                <w:szCs w:val="24"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04" w14:textId="77777777" w:rsidR="00D953C2" w:rsidRPr="00313FCE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7,866,606.47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05" w14:textId="4B691689" w:rsidR="00D953C2" w:rsidRPr="00313FCE" w:rsidRDefault="00391359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9135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</w:t>
            </w:r>
            <w:r w:rsidRPr="003913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9135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686</w:t>
            </w:r>
            <w:r w:rsidRPr="003913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9135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426.37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06" w14:textId="77777777" w:rsidR="00D953C2" w:rsidRPr="00313FCE" w:rsidRDefault="00626837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07" w14:textId="09CB2AF2" w:rsidR="00D953C2" w:rsidRPr="00313FCE" w:rsidRDefault="00391359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913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9,553,032.8</w:t>
            </w:r>
            <w:r w:rsidR="00E817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</w:tr>
      <w:tr w:rsidR="00BB5ED7" w:rsidRPr="00313FCE" w14:paraId="28495F0E" w14:textId="77777777" w:rsidTr="00313FCE">
        <w:tblPrEx>
          <w:tblBorders>
            <w:bottom w:val="double" w:sz="4" w:space="0" w:color="auto"/>
          </w:tblBorders>
        </w:tblPrEx>
        <w:trPr>
          <w:trHeight w:val="385"/>
        </w:trPr>
        <w:tc>
          <w:tcPr>
            <w:tcW w:w="3370" w:type="dxa"/>
            <w:shd w:val="clear" w:color="auto" w:fill="auto"/>
          </w:tcPr>
          <w:p w14:paraId="28495F09" w14:textId="77777777" w:rsidR="00BB5ED7" w:rsidRPr="00313FCE" w:rsidRDefault="00BB5ED7" w:rsidP="00BB5ED7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13FC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0A" w14:textId="77777777" w:rsidR="00BB5ED7" w:rsidRPr="00313FCE" w:rsidRDefault="00BB5ED7" w:rsidP="00DB48BB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8495F0B" w14:textId="77777777" w:rsidR="00BB5ED7" w:rsidRPr="00313FCE" w:rsidRDefault="00BB5ED7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28495F0C" w14:textId="77777777" w:rsidR="00BB5ED7" w:rsidRPr="00313FCE" w:rsidRDefault="00BB5ED7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8495F0D" w14:textId="77777777" w:rsidR="00BB5ED7" w:rsidRPr="00313FCE" w:rsidRDefault="00BB5ED7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D953C2" w:rsidRPr="00313FCE" w14:paraId="28495F14" w14:textId="77777777" w:rsidTr="00313FCE">
        <w:trPr>
          <w:trHeight w:val="385"/>
        </w:trPr>
        <w:tc>
          <w:tcPr>
            <w:tcW w:w="3370" w:type="dxa"/>
            <w:shd w:val="clear" w:color="auto" w:fill="auto"/>
          </w:tcPr>
          <w:p w14:paraId="28495F0F" w14:textId="77777777" w:rsidR="00D953C2" w:rsidRPr="00313FCE" w:rsidRDefault="00D953C2" w:rsidP="00D953C2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10" w14:textId="77777777" w:rsidR="00D953C2" w:rsidRPr="00313FCE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(302</w:t>
            </w: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13FC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11" w14:textId="18F791FC" w:rsidR="00D953C2" w:rsidRPr="00313FCE" w:rsidRDefault="0053151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302</w:t>
            </w: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12" w14:textId="77777777" w:rsidR="00D953C2" w:rsidRPr="00313FCE" w:rsidRDefault="00183490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8495F13" w14:textId="00840597" w:rsidR="00D953C2" w:rsidRPr="00313FCE" w:rsidRDefault="0053151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D953C2" w:rsidRPr="00313FCE" w14:paraId="28495F1A" w14:textId="77777777" w:rsidTr="00313FCE">
        <w:trPr>
          <w:trHeight w:val="385"/>
        </w:trPr>
        <w:tc>
          <w:tcPr>
            <w:tcW w:w="3370" w:type="dxa"/>
            <w:shd w:val="clear" w:color="auto" w:fill="auto"/>
          </w:tcPr>
          <w:p w14:paraId="28495F15" w14:textId="77777777" w:rsidR="00D953C2" w:rsidRPr="00313FCE" w:rsidRDefault="00D953C2" w:rsidP="00D953C2">
            <w:pPr>
              <w:ind w:left="-18" w:right="-79" w:firstLine="10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16" w14:textId="77777777" w:rsidR="00D953C2" w:rsidRPr="00313FCE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(302</w:t>
            </w: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13FC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17" w14:textId="73924787" w:rsidR="00D953C2" w:rsidRPr="00313FCE" w:rsidRDefault="0053151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302</w:t>
            </w: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18" w14:textId="77777777" w:rsidR="00D953C2" w:rsidRPr="00313FCE" w:rsidRDefault="00183490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8495F19" w14:textId="63D72E9F" w:rsidR="00D953C2" w:rsidRPr="00313FCE" w:rsidRDefault="0053151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D953C2" w:rsidRPr="00494247" w14:paraId="28495F20" w14:textId="77777777" w:rsidTr="00313FCE">
        <w:trPr>
          <w:trHeight w:val="385"/>
        </w:trPr>
        <w:tc>
          <w:tcPr>
            <w:tcW w:w="3370" w:type="dxa"/>
            <w:shd w:val="clear" w:color="auto" w:fill="auto"/>
          </w:tcPr>
          <w:p w14:paraId="28495F1B" w14:textId="77777777" w:rsidR="00D953C2" w:rsidRPr="00313FCE" w:rsidRDefault="00D953C2" w:rsidP="00D953C2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3F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1C" w14:textId="77777777" w:rsidR="00D953C2" w:rsidRPr="00313FCE" w:rsidRDefault="00D953C2" w:rsidP="00DB48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</w:t>
            </w: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564</w:t>
            </w: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391.34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1D" w14:textId="31C6F5A4" w:rsidR="00D953C2" w:rsidRPr="00313FCE" w:rsidRDefault="00163D04" w:rsidP="00DB48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63D0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  <w:r w:rsidRPr="00163D0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163D0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988</w:t>
            </w:r>
            <w:r w:rsidRPr="00163D0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163D0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641.5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1E" w14:textId="77777777" w:rsidR="00D953C2" w:rsidRPr="00313FCE" w:rsidRDefault="00183490" w:rsidP="00DB48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8495F1F" w14:textId="45B0BC04" w:rsidR="00D953C2" w:rsidRPr="00391359" w:rsidRDefault="00391359" w:rsidP="00DB48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9135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9,553,032.8</w:t>
            </w:r>
            <w:r w:rsidR="00E8174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</w:tbl>
    <w:p w14:paraId="17630BF0" w14:textId="77777777" w:rsidR="003650FB" w:rsidRPr="00296801" w:rsidRDefault="003650FB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3650FB" w:rsidRPr="00313FCE" w14:paraId="0C761357" w14:textId="77777777" w:rsidTr="00296801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541E4D95" w14:textId="77777777" w:rsidR="003650FB" w:rsidRPr="00494247" w:rsidRDefault="003650FB" w:rsidP="00EF106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2993216D" w14:textId="77777777" w:rsidR="003650FB" w:rsidRPr="00313FCE" w:rsidRDefault="003650FB" w:rsidP="00EF1066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3FCE">
              <w:rPr>
                <w:rFonts w:ascii="Angsana New" w:hAnsi="Angsana New"/>
                <w:sz w:val="24"/>
                <w:szCs w:val="24"/>
              </w:rPr>
              <w:t>(</w:t>
            </w:r>
            <w:r w:rsidRPr="00313FCE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3650FB" w:rsidRPr="00313FCE" w14:paraId="76A6A5DC" w14:textId="77777777" w:rsidTr="00296801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28D0A1AF" w14:textId="77777777" w:rsidR="003650FB" w:rsidRPr="00313FCE" w:rsidRDefault="003650FB" w:rsidP="00EF106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6D78F70" w14:textId="591F27CD" w:rsidR="003650FB" w:rsidRPr="00313FCE" w:rsidRDefault="003650FB" w:rsidP="00EF1066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F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50FB" w:rsidRPr="00313FCE" w14:paraId="0980EA7C" w14:textId="77777777" w:rsidTr="00296801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235D185" w14:textId="77777777" w:rsidR="003650FB" w:rsidRPr="00313FCE" w:rsidRDefault="003650FB" w:rsidP="00EF106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5B3CB0A" w14:textId="77777777" w:rsidR="003650FB" w:rsidRPr="00313FCE" w:rsidRDefault="003650FB" w:rsidP="00EF106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80EB84" w14:textId="77777777" w:rsidR="003650FB" w:rsidRPr="00313FCE" w:rsidRDefault="003650FB" w:rsidP="00EF1066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313FCE">
              <w:rPr>
                <w:rFonts w:ascii="Angsana New" w:hAnsi="Angsana New"/>
                <w:sz w:val="24"/>
                <w:szCs w:val="24"/>
              </w:rPr>
              <w:t>/</w:t>
            </w:r>
            <w:r w:rsidRPr="00313FCE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45D7F939" w14:textId="77777777" w:rsidR="003650FB" w:rsidRPr="00313FCE" w:rsidRDefault="003650FB" w:rsidP="00EF106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650FB" w:rsidRPr="00313FCE" w14:paraId="3A9CE3FC" w14:textId="77777777" w:rsidTr="00296801">
        <w:trPr>
          <w:tblHeader/>
        </w:trPr>
        <w:tc>
          <w:tcPr>
            <w:tcW w:w="3370" w:type="dxa"/>
            <w:shd w:val="clear" w:color="auto" w:fill="auto"/>
          </w:tcPr>
          <w:p w14:paraId="31B0444E" w14:textId="77777777" w:rsidR="003650FB" w:rsidRPr="00313FCE" w:rsidRDefault="003650FB" w:rsidP="00EF106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2393316" w14:textId="77777777" w:rsidR="003650FB" w:rsidRPr="00313FCE" w:rsidRDefault="003650FB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Pr="00313FC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7769A928" w14:textId="77777777" w:rsidR="003650FB" w:rsidRPr="00313FCE" w:rsidRDefault="003650FB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2B8B5F64" w14:textId="77777777" w:rsidR="003650FB" w:rsidRPr="00313FCE" w:rsidRDefault="003650FB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D73C8C" w14:textId="77777777" w:rsidR="003650FB" w:rsidRPr="00313FCE" w:rsidRDefault="003650FB" w:rsidP="00EF1066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083A89B3" w14:textId="77777777" w:rsidR="003650FB" w:rsidRPr="00313FCE" w:rsidRDefault="003650FB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48C14C67" w14:textId="77777777" w:rsidR="003650FB" w:rsidRPr="00313FCE" w:rsidRDefault="003650FB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3650FB" w:rsidRPr="00313FCE" w14:paraId="1F0A39B3" w14:textId="77777777" w:rsidTr="00296801">
        <w:trPr>
          <w:trHeight w:val="399"/>
          <w:tblHeader/>
        </w:trPr>
        <w:tc>
          <w:tcPr>
            <w:tcW w:w="3370" w:type="dxa"/>
            <w:shd w:val="clear" w:color="auto" w:fill="auto"/>
          </w:tcPr>
          <w:p w14:paraId="2FE308D9" w14:textId="77777777" w:rsidR="003650FB" w:rsidRPr="00313FCE" w:rsidRDefault="003650FB" w:rsidP="00EF106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3D73F8E" w14:textId="77777777" w:rsidR="003650FB" w:rsidRPr="00313FCE" w:rsidRDefault="003650FB" w:rsidP="00EF106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63ADF271" w14:textId="77777777" w:rsidR="003650FB" w:rsidRPr="00313FCE" w:rsidRDefault="003650FB" w:rsidP="00EF106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313FCE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(หมายเหตุ 22)</w:t>
            </w:r>
          </w:p>
        </w:tc>
        <w:tc>
          <w:tcPr>
            <w:tcW w:w="1548" w:type="dxa"/>
            <w:shd w:val="clear" w:color="auto" w:fill="auto"/>
          </w:tcPr>
          <w:p w14:paraId="233ABA4F" w14:textId="77777777" w:rsidR="003650FB" w:rsidRPr="00313FCE" w:rsidRDefault="003650FB" w:rsidP="00EF106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650FB" w:rsidRPr="00313FCE" w14:paraId="5805157F" w14:textId="77777777" w:rsidTr="00296801">
        <w:trPr>
          <w:trHeight w:val="413"/>
        </w:trPr>
        <w:tc>
          <w:tcPr>
            <w:tcW w:w="3370" w:type="dxa"/>
            <w:shd w:val="clear" w:color="auto" w:fill="auto"/>
          </w:tcPr>
          <w:p w14:paraId="66544910" w14:textId="77777777" w:rsidR="003650FB" w:rsidRPr="00313FCE" w:rsidRDefault="003650FB" w:rsidP="00EF106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13FC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4A83DE20" w14:textId="77777777" w:rsidR="003650FB" w:rsidRPr="00313FCE" w:rsidRDefault="003650FB" w:rsidP="00EF1066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3FED605F" w14:textId="77777777" w:rsidR="003650FB" w:rsidRPr="00313FCE" w:rsidRDefault="003650FB" w:rsidP="00EF1066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96E1D3" w14:textId="77777777" w:rsidR="003650FB" w:rsidRPr="00313FCE" w:rsidRDefault="003650FB" w:rsidP="00EF1066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07620FCE" w14:textId="77777777" w:rsidR="003650FB" w:rsidRPr="00313FCE" w:rsidRDefault="003650FB" w:rsidP="00EF1066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6DB7" w:rsidRPr="00313FCE" w14:paraId="34B3AE92" w14:textId="77777777" w:rsidTr="00296801">
        <w:trPr>
          <w:trHeight w:val="385"/>
        </w:trPr>
        <w:tc>
          <w:tcPr>
            <w:tcW w:w="3370" w:type="dxa"/>
            <w:shd w:val="clear" w:color="auto" w:fill="auto"/>
          </w:tcPr>
          <w:p w14:paraId="561683CD" w14:textId="77777777" w:rsidR="00F86DB7" w:rsidRPr="00313FCE" w:rsidRDefault="00F86DB7" w:rsidP="00F86DB7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313FCE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(ค่าเผื่อผลขาดทุนด้านเครดิตที่คาดว่า   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CB2112" w14:textId="77777777" w:rsidR="00F86DB7" w:rsidRPr="00313FCE" w:rsidRDefault="00F86DB7" w:rsidP="00F86DB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918,026.83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3C081F5" w14:textId="028125C7" w:rsidR="00F86DB7" w:rsidRPr="00313FCE" w:rsidRDefault="00F86DB7" w:rsidP="00F86DB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020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767</w:t>
            </w:r>
            <w:r w:rsidRPr="00302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020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483.16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468CB6" w14:textId="353F87AA" w:rsidR="00F86DB7" w:rsidRPr="00313FCE" w:rsidRDefault="00F86DB7" w:rsidP="00F86DB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C9113DD" w14:textId="12F4530A" w:rsidR="00F86DB7" w:rsidRPr="00313FCE" w:rsidRDefault="00F86DB7" w:rsidP="00F86DB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02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1,685,509.99</w:t>
            </w:r>
          </w:p>
        </w:tc>
      </w:tr>
      <w:tr w:rsidR="003650FB" w:rsidRPr="00313FCE" w14:paraId="475D083F" w14:textId="77777777" w:rsidTr="00296801">
        <w:trPr>
          <w:trHeight w:val="385"/>
        </w:trPr>
        <w:tc>
          <w:tcPr>
            <w:tcW w:w="3370" w:type="dxa"/>
            <w:shd w:val="clear" w:color="auto" w:fill="auto"/>
          </w:tcPr>
          <w:p w14:paraId="6C3CF419" w14:textId="77777777" w:rsidR="003650FB" w:rsidRPr="00313FCE" w:rsidRDefault="003650FB" w:rsidP="00EF1066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313FC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313FCE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ค่าเผื่อการปรับลดมูลค่า</w:t>
            </w:r>
            <w:r w:rsidRPr="00313FC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6D53D9" w14:textId="77777777" w:rsidR="003650FB" w:rsidRPr="00313FCE" w:rsidRDefault="003650FB" w:rsidP="00EF106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3,483,649.45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23693E8" w14:textId="4DF440B9" w:rsidR="003650FB" w:rsidRPr="00313FCE" w:rsidRDefault="00296801" w:rsidP="00EF106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29680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554,430.93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510A9" w14:textId="77777777" w:rsidR="003650FB" w:rsidRPr="00313FCE" w:rsidRDefault="003650FB" w:rsidP="00EF106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2ECF418" w14:textId="27937E4C" w:rsidR="003650FB" w:rsidRPr="00313FCE" w:rsidRDefault="0053151E" w:rsidP="00EF106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</w:t>
            </w: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929</w:t>
            </w: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218.52</w:t>
            </w:r>
          </w:p>
        </w:tc>
      </w:tr>
      <w:tr w:rsidR="003650FB" w:rsidRPr="00313FCE" w14:paraId="0C54789A" w14:textId="77777777" w:rsidTr="00296801">
        <w:trPr>
          <w:trHeight w:val="385"/>
        </w:trPr>
        <w:tc>
          <w:tcPr>
            <w:tcW w:w="3370" w:type="dxa"/>
            <w:shd w:val="clear" w:color="auto" w:fill="auto"/>
          </w:tcPr>
          <w:p w14:paraId="57123652" w14:textId="77777777" w:rsidR="003650FB" w:rsidRPr="00313FCE" w:rsidRDefault="003650FB" w:rsidP="00EF1066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BAD508" w14:textId="77777777" w:rsidR="003650FB" w:rsidRPr="00313FCE" w:rsidRDefault="003650FB" w:rsidP="00EF106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474,580.</w:t>
            </w:r>
            <w:r w:rsidRPr="00313FC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4A8B8DAA" w14:textId="7F6EF57B" w:rsidR="003650FB" w:rsidRPr="00313FCE" w:rsidRDefault="00296801" w:rsidP="00EF106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9680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32</w:t>
            </w:r>
            <w:r w:rsidRPr="0029680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29680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582.66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6930A" w14:textId="77777777" w:rsidR="003650FB" w:rsidRPr="00313FCE" w:rsidRDefault="003650FB" w:rsidP="00EF106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B03D021" w14:textId="4E355DF2" w:rsidR="003650FB" w:rsidRPr="00313FCE" w:rsidRDefault="0053151E" w:rsidP="00EF106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507</w:t>
            </w: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162.8</w:t>
            </w:r>
            <w:r w:rsidR="00F86DB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5</w:t>
            </w:r>
          </w:p>
        </w:tc>
      </w:tr>
      <w:tr w:rsidR="003650FB" w:rsidRPr="00313FCE" w14:paraId="7756BE2A" w14:textId="77777777" w:rsidTr="00296801">
        <w:trPr>
          <w:trHeight w:val="385"/>
        </w:trPr>
        <w:tc>
          <w:tcPr>
            <w:tcW w:w="3370" w:type="dxa"/>
            <w:shd w:val="clear" w:color="auto" w:fill="auto"/>
          </w:tcPr>
          <w:p w14:paraId="1FA3741B" w14:textId="77777777" w:rsidR="003650FB" w:rsidRPr="00313FCE" w:rsidRDefault="003650FB" w:rsidP="00EF1066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A9E036" w14:textId="77777777" w:rsidR="003650FB" w:rsidRPr="00313FCE" w:rsidRDefault="003650FB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2,990,350.00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C0B5E7E" w14:textId="377ABE21" w:rsidR="003650FB" w:rsidRPr="00313FCE" w:rsidRDefault="00296801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9680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325</w:t>
            </w:r>
            <w:r w:rsidRPr="0029680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29680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612.94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34F0AC" w14:textId="77777777" w:rsidR="003650FB" w:rsidRPr="00313FCE" w:rsidRDefault="003650FB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901DBB7" w14:textId="2F86AD1E" w:rsidR="003650FB" w:rsidRPr="00313FCE" w:rsidRDefault="0053151E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</w:t>
            </w: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315</w:t>
            </w: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962.94</w:t>
            </w:r>
          </w:p>
        </w:tc>
      </w:tr>
      <w:tr w:rsidR="003650FB" w:rsidRPr="00313FCE" w14:paraId="02CF650D" w14:textId="77777777" w:rsidTr="00296801">
        <w:trPr>
          <w:trHeight w:val="385"/>
        </w:trPr>
        <w:tc>
          <w:tcPr>
            <w:tcW w:w="3370" w:type="dxa"/>
            <w:shd w:val="clear" w:color="auto" w:fill="auto"/>
          </w:tcPr>
          <w:p w14:paraId="55CA446C" w14:textId="77777777" w:rsidR="003650FB" w:rsidRPr="00313FCE" w:rsidRDefault="003650FB" w:rsidP="00EF1066">
            <w:pPr>
              <w:ind w:right="-79" w:firstLine="1026"/>
              <w:rPr>
                <w:rFonts w:ascii="Angsana New" w:hAnsi="Angsana New"/>
                <w:sz w:val="24"/>
                <w:szCs w:val="24"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AFC41E" w14:textId="77777777" w:rsidR="003650FB" w:rsidRPr="00313FCE" w:rsidRDefault="003650FB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7,866,606.47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103876B" w14:textId="7A2092EE" w:rsidR="003650FB" w:rsidRPr="00313FCE" w:rsidRDefault="00FE307F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307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571</w:t>
            </w:r>
            <w:r w:rsidRPr="00FE307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E307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247.83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6EE983" w14:textId="77777777" w:rsidR="003650FB" w:rsidRPr="00313FCE" w:rsidRDefault="003650FB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D013809" w14:textId="64702C15" w:rsidR="003650FB" w:rsidRPr="00313FCE" w:rsidRDefault="00B156AE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56A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</w:t>
            </w:r>
            <w:r w:rsidRPr="00B156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156A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437</w:t>
            </w:r>
            <w:r w:rsidRPr="00B156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156A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854.30</w:t>
            </w:r>
          </w:p>
        </w:tc>
      </w:tr>
    </w:tbl>
    <w:p w14:paraId="52E14A10" w14:textId="6FED835E" w:rsidR="00296801" w:rsidRDefault="00296801">
      <w:pPr>
        <w:rPr>
          <w:cs/>
        </w:rPr>
      </w:pPr>
    </w:p>
    <w:p w14:paraId="6CF3A915" w14:textId="77777777" w:rsidR="00296801" w:rsidRDefault="00296801"/>
    <w:p w14:paraId="5716732B" w14:textId="77777777" w:rsidR="00296801" w:rsidRDefault="00296801" w:rsidP="00296801">
      <w:pPr>
        <w:numPr>
          <w:ilvl w:val="0"/>
          <w:numId w:val="14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F943B3">
        <w:rPr>
          <w:rFonts w:ascii="Angsana New" w:hAnsi="Angsana New"/>
          <w:b/>
          <w:bCs/>
          <w:sz w:val="30"/>
          <w:szCs w:val="30"/>
        </w:rPr>
        <w:t>/</w:t>
      </w:r>
      <w:r w:rsidRPr="00F943B3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7842D5B" w14:textId="74CCB646" w:rsidR="00296801" w:rsidRDefault="00296801"/>
    <w:tbl>
      <w:tblPr>
        <w:tblW w:w="96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  <w:gridCol w:w="11"/>
      </w:tblGrid>
      <w:tr w:rsidR="00296801" w:rsidRPr="00313FCE" w14:paraId="383E53A0" w14:textId="77777777" w:rsidTr="00296801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111ABE9A" w14:textId="77777777" w:rsidR="00296801" w:rsidRPr="00494247" w:rsidRDefault="00296801" w:rsidP="00EF106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4A0EE399" w14:textId="77777777" w:rsidR="00296801" w:rsidRPr="00313FCE" w:rsidRDefault="00296801" w:rsidP="00EF1066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3FCE">
              <w:rPr>
                <w:rFonts w:ascii="Angsana New" w:hAnsi="Angsana New"/>
                <w:sz w:val="24"/>
                <w:szCs w:val="24"/>
              </w:rPr>
              <w:t>(</w:t>
            </w:r>
            <w:r w:rsidRPr="00313FCE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296801" w:rsidRPr="00313FCE" w14:paraId="38897D18" w14:textId="77777777" w:rsidTr="00296801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4A1B024F" w14:textId="77777777" w:rsidR="00296801" w:rsidRPr="00313FCE" w:rsidRDefault="00296801" w:rsidP="00EF106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9345ABB" w14:textId="18DEB620" w:rsidR="00296801" w:rsidRPr="00313FCE" w:rsidRDefault="00296801" w:rsidP="00EF1066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3F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6801" w:rsidRPr="00313FCE" w14:paraId="08192F23" w14:textId="77777777" w:rsidTr="00296801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0D90CE4D" w14:textId="02919387" w:rsidR="00296801" w:rsidRPr="00313FCE" w:rsidRDefault="00F4481B" w:rsidP="00EF106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7470584" w14:textId="77777777" w:rsidR="00296801" w:rsidRPr="00313FCE" w:rsidRDefault="00296801" w:rsidP="00EF106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AB4C81" w14:textId="77777777" w:rsidR="00296801" w:rsidRPr="00313FCE" w:rsidRDefault="00296801" w:rsidP="00EF1066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313FCE">
              <w:rPr>
                <w:rFonts w:ascii="Angsana New" w:hAnsi="Angsana New"/>
                <w:sz w:val="24"/>
                <w:szCs w:val="24"/>
              </w:rPr>
              <w:t>/</w:t>
            </w:r>
            <w:r w:rsidRPr="00313FCE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8A2C981" w14:textId="77777777" w:rsidR="00296801" w:rsidRPr="00313FCE" w:rsidRDefault="00296801" w:rsidP="00EF106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96801" w:rsidRPr="00313FCE" w14:paraId="35D75121" w14:textId="77777777" w:rsidTr="00296801">
        <w:trPr>
          <w:gridAfter w:val="1"/>
          <w:wAfter w:w="11" w:type="dxa"/>
          <w:tblHeader/>
        </w:trPr>
        <w:tc>
          <w:tcPr>
            <w:tcW w:w="3370" w:type="dxa"/>
            <w:shd w:val="clear" w:color="auto" w:fill="auto"/>
          </w:tcPr>
          <w:p w14:paraId="4931F9F3" w14:textId="77777777" w:rsidR="00296801" w:rsidRPr="00313FCE" w:rsidRDefault="00296801" w:rsidP="00EF106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ECDE0" w14:textId="77777777" w:rsidR="00296801" w:rsidRPr="00313FCE" w:rsidRDefault="00296801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Pr="00313FC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733CC1BF" w14:textId="77777777" w:rsidR="00296801" w:rsidRPr="00313FCE" w:rsidRDefault="00296801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7CE19F24" w14:textId="77777777" w:rsidR="00296801" w:rsidRPr="00313FCE" w:rsidRDefault="00296801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A31180" w14:textId="77777777" w:rsidR="00296801" w:rsidRPr="00313FCE" w:rsidRDefault="00296801" w:rsidP="00EF1066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68E34B37" w14:textId="77777777" w:rsidR="00296801" w:rsidRPr="00313FCE" w:rsidRDefault="00296801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2C97696" w14:textId="77777777" w:rsidR="00296801" w:rsidRPr="00313FCE" w:rsidRDefault="00296801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313F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3650FB" w:rsidRPr="00313FCE" w14:paraId="6006FD81" w14:textId="77777777" w:rsidTr="00296801">
        <w:tblPrEx>
          <w:tblBorders>
            <w:bottom w:val="double" w:sz="4" w:space="0" w:color="auto"/>
          </w:tblBorders>
        </w:tblPrEx>
        <w:trPr>
          <w:trHeight w:val="385"/>
          <w:tblHeader/>
        </w:trPr>
        <w:tc>
          <w:tcPr>
            <w:tcW w:w="3370" w:type="dxa"/>
            <w:shd w:val="clear" w:color="auto" w:fill="auto"/>
          </w:tcPr>
          <w:p w14:paraId="6964448A" w14:textId="455FDFBE" w:rsidR="003650FB" w:rsidRPr="00313FCE" w:rsidRDefault="003650FB" w:rsidP="00EF106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13FC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A65167" w14:textId="77777777" w:rsidR="003650FB" w:rsidRPr="00313FCE" w:rsidRDefault="003650FB" w:rsidP="00EF1066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58DC324" w14:textId="77777777" w:rsidR="003650FB" w:rsidRPr="00296801" w:rsidRDefault="003650FB" w:rsidP="00EF106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5A843D67" w14:textId="77777777" w:rsidR="003650FB" w:rsidRPr="00313FCE" w:rsidRDefault="003650FB" w:rsidP="00EF106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E34860A" w14:textId="77777777" w:rsidR="003650FB" w:rsidRPr="00313FCE" w:rsidRDefault="003650FB" w:rsidP="00EF106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650FB" w:rsidRPr="00313FCE" w14:paraId="1EAA3E99" w14:textId="77777777" w:rsidTr="00296801">
        <w:trPr>
          <w:trHeight w:val="385"/>
          <w:tblHeader/>
        </w:trPr>
        <w:tc>
          <w:tcPr>
            <w:tcW w:w="3370" w:type="dxa"/>
            <w:shd w:val="clear" w:color="auto" w:fill="auto"/>
          </w:tcPr>
          <w:p w14:paraId="07382FD5" w14:textId="77777777" w:rsidR="003650FB" w:rsidRPr="00313FCE" w:rsidRDefault="003650FB" w:rsidP="00EF1066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8FBC6C" w14:textId="77777777" w:rsidR="003650FB" w:rsidRPr="00313FCE" w:rsidRDefault="003650FB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(302</w:t>
            </w: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13FC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523C3DFF" w14:textId="3187D52C" w:rsidR="003650FB" w:rsidRPr="00313FCE" w:rsidRDefault="0053151E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302</w:t>
            </w: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233367" w14:textId="77777777" w:rsidR="003650FB" w:rsidRPr="00313FCE" w:rsidRDefault="003650FB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D77F978" w14:textId="571DC66D" w:rsidR="003650FB" w:rsidRPr="00313FCE" w:rsidRDefault="0053151E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3650FB" w:rsidRPr="00313FCE" w14:paraId="2FCDC48E" w14:textId="77777777" w:rsidTr="00296801">
        <w:trPr>
          <w:trHeight w:val="385"/>
          <w:tblHeader/>
        </w:trPr>
        <w:tc>
          <w:tcPr>
            <w:tcW w:w="3370" w:type="dxa"/>
            <w:shd w:val="clear" w:color="auto" w:fill="auto"/>
          </w:tcPr>
          <w:p w14:paraId="04302A6F" w14:textId="77777777" w:rsidR="003650FB" w:rsidRPr="00313FCE" w:rsidRDefault="003650FB" w:rsidP="00EF1066">
            <w:pPr>
              <w:ind w:left="-18" w:right="-79" w:firstLine="10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13FC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D8964D" w14:textId="77777777" w:rsidR="003650FB" w:rsidRPr="00313FCE" w:rsidRDefault="003650FB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(302</w:t>
            </w: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13FC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E0AE7BA" w14:textId="27679214" w:rsidR="003650FB" w:rsidRPr="00313FCE" w:rsidRDefault="0053151E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302</w:t>
            </w:r>
            <w:r w:rsidRPr="005315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53151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68D006" w14:textId="77777777" w:rsidR="003650FB" w:rsidRPr="00313FCE" w:rsidRDefault="003650FB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701169F" w14:textId="2C521C2A" w:rsidR="003650FB" w:rsidRPr="00313FCE" w:rsidRDefault="0053151E" w:rsidP="00EF106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3650FB" w:rsidRPr="00494247" w14:paraId="6B55DDB7" w14:textId="77777777" w:rsidTr="00296801">
        <w:trPr>
          <w:trHeight w:val="385"/>
          <w:tblHeader/>
        </w:trPr>
        <w:tc>
          <w:tcPr>
            <w:tcW w:w="3370" w:type="dxa"/>
            <w:shd w:val="clear" w:color="auto" w:fill="auto"/>
          </w:tcPr>
          <w:p w14:paraId="03FA398E" w14:textId="77777777" w:rsidR="003650FB" w:rsidRPr="00313FCE" w:rsidRDefault="003650FB" w:rsidP="00EF1066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3F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7EB861" w14:textId="77777777" w:rsidR="003650FB" w:rsidRPr="00313FCE" w:rsidRDefault="003650FB" w:rsidP="00EF106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</w:t>
            </w: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564</w:t>
            </w: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313FC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391.34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5743921" w14:textId="0B2D86CD" w:rsidR="003650FB" w:rsidRPr="00313FCE" w:rsidRDefault="00FE307F" w:rsidP="00EF106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307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873</w:t>
            </w:r>
            <w:r w:rsidRPr="00FE307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FE307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462.96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C0834D" w14:textId="77777777" w:rsidR="003650FB" w:rsidRPr="00313FCE" w:rsidRDefault="003650FB" w:rsidP="00EF106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13FC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279F26C" w14:textId="71C1DB38" w:rsidR="003650FB" w:rsidRPr="00DB48BB" w:rsidRDefault="00B156AE" w:rsidP="00EF106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156A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8</w:t>
            </w:r>
            <w:r w:rsidRPr="00B156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156A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437</w:t>
            </w:r>
            <w:r w:rsidRPr="00B156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156A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854.30</w:t>
            </w:r>
          </w:p>
        </w:tc>
      </w:tr>
    </w:tbl>
    <w:p w14:paraId="456FB022" w14:textId="2B64B3F6" w:rsidR="003650FB" w:rsidRDefault="003650FB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14:paraId="5158BB82" w14:textId="77777777" w:rsidR="003650FB" w:rsidRDefault="003650FB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tbl>
      <w:tblPr>
        <w:tblW w:w="96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  <w:gridCol w:w="11"/>
      </w:tblGrid>
      <w:tr w:rsidR="0008379F" w:rsidRPr="00494247" w14:paraId="28495F24" w14:textId="77777777" w:rsidTr="00296801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28495F22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28495F23" w14:textId="77777777" w:rsidR="0008379F" w:rsidRPr="00494247" w:rsidRDefault="0008379F" w:rsidP="0008379F">
            <w:pPr>
              <w:ind w:left="-1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F943B3" w:rsidRPr="00494247" w14:paraId="28495F27" w14:textId="77777777" w:rsidTr="00296801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28495F25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495F26" w14:textId="77777777" w:rsidR="00F943B3" w:rsidRPr="00B15342" w:rsidRDefault="00F943B3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43B3" w:rsidRPr="00494247" w14:paraId="28495F2C" w14:textId="77777777" w:rsidTr="00296801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28495F28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8495F29" w14:textId="77777777" w:rsidR="00F943B3" w:rsidRPr="00494247" w:rsidRDefault="00F943B3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495F2A" w14:textId="77777777" w:rsidR="00F943B3" w:rsidRPr="00494247" w:rsidRDefault="00F943B3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8495F2B" w14:textId="77777777" w:rsidR="00F943B3" w:rsidRPr="00494247" w:rsidRDefault="00F943B3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943B3" w:rsidRPr="00494247" w14:paraId="28495F34" w14:textId="77777777" w:rsidTr="00296801">
        <w:trPr>
          <w:gridAfter w:val="1"/>
          <w:wAfter w:w="11" w:type="dxa"/>
          <w:tblHeader/>
        </w:trPr>
        <w:tc>
          <w:tcPr>
            <w:tcW w:w="3370" w:type="dxa"/>
            <w:shd w:val="clear" w:color="auto" w:fill="auto"/>
          </w:tcPr>
          <w:p w14:paraId="28495F2D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95F2E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139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8495F2F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28495F30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F31" w14:textId="77777777" w:rsidR="00F943B3" w:rsidRPr="00494247" w:rsidRDefault="00F943B3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28495F32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28495F33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139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F943B3" w:rsidRPr="00494247" w14:paraId="28495F39" w14:textId="77777777" w:rsidTr="00296801">
        <w:trPr>
          <w:gridAfter w:val="1"/>
          <w:wAfter w:w="11" w:type="dxa"/>
          <w:trHeight w:val="399"/>
          <w:tblHeader/>
        </w:trPr>
        <w:tc>
          <w:tcPr>
            <w:tcW w:w="3370" w:type="dxa"/>
            <w:shd w:val="clear" w:color="auto" w:fill="auto"/>
          </w:tcPr>
          <w:p w14:paraId="28495F35" w14:textId="77777777" w:rsidR="00F943B3" w:rsidRPr="00494247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8495F36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28495F37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28495F38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943B3" w:rsidRPr="00494247" w14:paraId="28495F3F" w14:textId="77777777" w:rsidTr="00296801">
        <w:trPr>
          <w:gridAfter w:val="1"/>
          <w:wAfter w:w="11" w:type="dxa"/>
          <w:trHeight w:val="413"/>
        </w:trPr>
        <w:tc>
          <w:tcPr>
            <w:tcW w:w="3370" w:type="dxa"/>
            <w:shd w:val="clear" w:color="auto" w:fill="auto"/>
          </w:tcPr>
          <w:p w14:paraId="28495F3A" w14:textId="77777777" w:rsidR="00F943B3" w:rsidRPr="00494247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8495F3B" w14:textId="77777777" w:rsidR="00F943B3" w:rsidRPr="00494247" w:rsidRDefault="00F943B3" w:rsidP="007624BB">
            <w:pPr>
              <w:tabs>
                <w:tab w:val="left" w:pos="540"/>
              </w:tabs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8495F3C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95F3D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28495F3E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2AF5" w:rsidRPr="00494247" w14:paraId="28495F45" w14:textId="77777777" w:rsidTr="00296801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F40" w14:textId="77777777" w:rsidR="00002AF5" w:rsidRPr="00494247" w:rsidRDefault="00002AF5" w:rsidP="00841D4E">
            <w:pPr>
              <w:ind w:left="332" w:right="-79" w:hanging="35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="00841D4E" w:rsidRPr="00313999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(ค่าเผื่อผลขาดทุนด้านเครดิตที่คาดว่า   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41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382,831.04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42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535,195.79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43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44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918,026.83 </w:t>
            </w:r>
          </w:p>
        </w:tc>
      </w:tr>
      <w:tr w:rsidR="00002AF5" w:rsidRPr="00494247" w14:paraId="28495F4B" w14:textId="77777777" w:rsidTr="00296801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F46" w14:textId="77777777" w:rsidR="00002AF5" w:rsidRPr="00494247" w:rsidRDefault="00002AF5" w:rsidP="00002AF5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="00DB48BB" w:rsidRPr="00DB48B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ค่าเผื่อการปรับลดมูลค่า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47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4,864,113.42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48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(1,380,463.97)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49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4A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3,483,649.45 </w:t>
            </w:r>
          </w:p>
        </w:tc>
      </w:tr>
      <w:tr w:rsidR="0067416E" w:rsidRPr="00494247" w14:paraId="28495F51" w14:textId="77777777" w:rsidTr="00296801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F4C" w14:textId="77777777" w:rsidR="0067416E" w:rsidRPr="00494247" w:rsidRDefault="0067416E" w:rsidP="0067416E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4D" w14:textId="77777777" w:rsidR="0067416E" w:rsidRPr="00DB48BB" w:rsidRDefault="0067416E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391,366.42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4E" w14:textId="77777777" w:rsidR="0067416E" w:rsidRPr="00DB48BB" w:rsidRDefault="0067416E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83,213.7</w:t>
            </w: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4F" w14:textId="77777777" w:rsidR="0067416E" w:rsidRPr="00DB48BB" w:rsidRDefault="0067416E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50" w14:textId="77777777" w:rsidR="0067416E" w:rsidRPr="00DB48BB" w:rsidRDefault="0067416E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474,580.</w:t>
            </w: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19</w:t>
            </w:r>
          </w:p>
        </w:tc>
      </w:tr>
      <w:tr w:rsidR="0067416E" w:rsidRPr="00494247" w14:paraId="28495F57" w14:textId="77777777" w:rsidTr="00296801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F52" w14:textId="77777777" w:rsidR="0067416E" w:rsidRPr="00494247" w:rsidRDefault="00594BD0" w:rsidP="0067416E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</w:t>
            </w:r>
            <w:r w:rsidR="00DB48BB">
              <w:rPr>
                <w:rFonts w:ascii="Angsana New" w:hAnsi="Angsana New" w:hint="cs"/>
                <w:sz w:val="24"/>
                <w:szCs w:val="24"/>
                <w:cs/>
              </w:rPr>
              <w:t>ยนสำหรับผลประโยชน์พนักงาน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53" w14:textId="77777777" w:rsidR="0067416E" w:rsidRPr="00DB48BB" w:rsidRDefault="0067416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2,247,643.20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54" w14:textId="77777777" w:rsidR="0067416E" w:rsidRPr="00DB48BB" w:rsidRDefault="0067416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307,387.40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55" w14:textId="77777777" w:rsidR="0067416E" w:rsidRPr="00DB48BB" w:rsidRDefault="0067416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435,319.40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56" w14:textId="77777777" w:rsidR="0067416E" w:rsidRPr="00DB48BB" w:rsidRDefault="0067416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2,990,350</w:t>
            </w: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.00</w:t>
            </w:r>
          </w:p>
        </w:tc>
      </w:tr>
      <w:tr w:rsidR="00F943B3" w:rsidRPr="00494247" w14:paraId="28495F5D" w14:textId="77777777" w:rsidTr="00296801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28495F58" w14:textId="77777777" w:rsidR="00F943B3" w:rsidRPr="00B23386" w:rsidRDefault="00F943B3" w:rsidP="00FF4A18">
            <w:pPr>
              <w:ind w:right="-79" w:firstLine="1026"/>
              <w:rPr>
                <w:rFonts w:ascii="Angsana New" w:hAnsi="Angsana New"/>
                <w:sz w:val="24"/>
                <w:szCs w:val="24"/>
              </w:rPr>
            </w:pPr>
            <w:r w:rsidRPr="00B2338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59" w14:textId="77777777" w:rsidR="00F943B3" w:rsidRPr="00DB48BB" w:rsidRDefault="00002AF5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7,885,954.08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5A" w14:textId="77777777" w:rsidR="00F943B3" w:rsidRPr="00DB48BB" w:rsidRDefault="00002AF5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(454,667.0</w:t>
            </w:r>
            <w:r w:rsidR="00016250"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5B" w14:textId="77777777" w:rsidR="00F943B3" w:rsidRPr="00DB48BB" w:rsidRDefault="00002AF5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435,319.40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5C" w14:textId="77777777" w:rsidR="00F943B3" w:rsidRPr="00DB48BB" w:rsidRDefault="00002AF5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7,866,606.47</w:t>
            </w:r>
          </w:p>
        </w:tc>
      </w:tr>
      <w:bookmarkEnd w:id="0"/>
      <w:tr w:rsidR="00F943B3" w:rsidRPr="00494247" w14:paraId="28495F7B" w14:textId="77777777" w:rsidTr="00296801">
        <w:tblPrEx>
          <w:tblBorders>
            <w:bottom w:val="double" w:sz="4" w:space="0" w:color="auto"/>
          </w:tblBorders>
        </w:tblPrEx>
        <w:trPr>
          <w:trHeight w:val="385"/>
        </w:trPr>
        <w:tc>
          <w:tcPr>
            <w:tcW w:w="3370" w:type="dxa"/>
            <w:shd w:val="clear" w:color="auto" w:fill="auto"/>
          </w:tcPr>
          <w:p w14:paraId="28495F76" w14:textId="77777777" w:rsidR="00F943B3" w:rsidRPr="00494247" w:rsidRDefault="00724F1E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8495F77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8495F78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28495F79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8495F7A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41D4E" w:rsidRPr="00494247" w14:paraId="28495F81" w14:textId="77777777" w:rsidTr="00296801">
        <w:trPr>
          <w:trHeight w:val="385"/>
        </w:trPr>
        <w:tc>
          <w:tcPr>
            <w:tcW w:w="3370" w:type="dxa"/>
            <w:shd w:val="clear" w:color="auto" w:fill="auto"/>
          </w:tcPr>
          <w:p w14:paraId="28495F7C" w14:textId="77777777" w:rsidR="00841D4E" w:rsidRPr="00494247" w:rsidRDefault="00E02645" w:rsidP="00841D4E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02645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28495F7D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1D4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841D4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1D4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8495F7E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8495F7F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(181,037.58)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8495F80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(302,215.13)</w:t>
            </w:r>
          </w:p>
        </w:tc>
      </w:tr>
      <w:tr w:rsidR="00841D4E" w:rsidRPr="00494247" w14:paraId="28495F87" w14:textId="77777777" w:rsidTr="00296801">
        <w:trPr>
          <w:trHeight w:val="385"/>
        </w:trPr>
        <w:tc>
          <w:tcPr>
            <w:tcW w:w="3370" w:type="dxa"/>
            <w:shd w:val="clear" w:color="auto" w:fill="auto"/>
          </w:tcPr>
          <w:p w14:paraId="28495F82" w14:textId="77777777" w:rsidR="00841D4E" w:rsidRPr="00494247" w:rsidRDefault="00841D4E" w:rsidP="00841D4E">
            <w:pPr>
              <w:ind w:left="-18" w:right="-79" w:firstLine="10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2338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28495F83" w14:textId="77777777" w:rsidR="00841D4E" w:rsidRPr="00494247" w:rsidRDefault="00DB48BB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1D4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841D4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1D4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8495F84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8495F85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(181,037.58)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8495F86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(302,215.13)</w:t>
            </w:r>
          </w:p>
        </w:tc>
      </w:tr>
      <w:tr w:rsidR="00841D4E" w:rsidRPr="00494247" w14:paraId="28495F8D" w14:textId="77777777" w:rsidTr="00296801">
        <w:trPr>
          <w:trHeight w:val="385"/>
        </w:trPr>
        <w:tc>
          <w:tcPr>
            <w:tcW w:w="3370" w:type="dxa"/>
            <w:shd w:val="clear" w:color="auto" w:fill="auto"/>
          </w:tcPr>
          <w:p w14:paraId="28495F88" w14:textId="77777777" w:rsidR="00841D4E" w:rsidRPr="00494247" w:rsidRDefault="00841D4E" w:rsidP="00841D4E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28495F89" w14:textId="77777777" w:rsidR="00841D4E" w:rsidRPr="00494247" w:rsidRDefault="00841D4E" w:rsidP="00841D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764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776.53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8495F8A" w14:textId="77777777" w:rsidR="00841D4E" w:rsidRPr="00B23386" w:rsidRDefault="00841D4E" w:rsidP="00841D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(454,667.01)</w:t>
            </w:r>
          </w:p>
        </w:tc>
        <w:tc>
          <w:tcPr>
            <w:tcW w:w="1559" w:type="dxa"/>
            <w:shd w:val="clear" w:color="auto" w:fill="auto"/>
          </w:tcPr>
          <w:p w14:paraId="28495F8B" w14:textId="77777777" w:rsidR="00841D4E" w:rsidRPr="00494247" w:rsidRDefault="00841D4E" w:rsidP="00841D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254,281.82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8495F8C" w14:textId="77777777" w:rsidR="00841D4E" w:rsidRPr="00494247" w:rsidRDefault="00841D4E" w:rsidP="00841D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7,564,391.34</w:t>
            </w:r>
          </w:p>
        </w:tc>
      </w:tr>
    </w:tbl>
    <w:p w14:paraId="11D359DF" w14:textId="742B7E20" w:rsidR="00296801" w:rsidRDefault="00296801" w:rsidP="00296801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439281B8" w14:textId="66873F7E" w:rsidR="00296801" w:rsidRDefault="00296801" w:rsidP="00296801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6D9BA1D5" w14:textId="32FDA964" w:rsidR="00296801" w:rsidRDefault="00296801" w:rsidP="00296801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48582AE8" w14:textId="77777777" w:rsidR="00296801" w:rsidRDefault="00296801" w:rsidP="00296801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3714C885" w14:textId="335D5542" w:rsidR="00296801" w:rsidRDefault="00296801" w:rsidP="00296801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1E9C8EA2" w14:textId="77777777" w:rsidR="00296801" w:rsidRDefault="00296801" w:rsidP="00296801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0F66795F" w14:textId="4DC4CC02" w:rsidR="00296801" w:rsidRDefault="00296801" w:rsidP="00296801">
      <w:pPr>
        <w:numPr>
          <w:ilvl w:val="0"/>
          <w:numId w:val="42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F943B3">
        <w:rPr>
          <w:rFonts w:ascii="Angsana New" w:hAnsi="Angsana New"/>
          <w:b/>
          <w:bCs/>
          <w:sz w:val="30"/>
          <w:szCs w:val="30"/>
        </w:rPr>
        <w:t>/</w:t>
      </w:r>
      <w:r w:rsidRPr="00F943B3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8495F8F" w14:textId="77777777" w:rsidR="00E02645" w:rsidRDefault="00E02645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08379F" w:rsidRPr="00494247" w14:paraId="28495F92" w14:textId="77777777" w:rsidTr="0008379F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28495F90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28495F91" w14:textId="77777777" w:rsidR="0008379F" w:rsidRPr="00494247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E87EAD" w:rsidRPr="00494247" w14:paraId="28495F95" w14:textId="77777777" w:rsidTr="00FF4A18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28495F93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495F94" w14:textId="77777777" w:rsidR="00E87EAD" w:rsidRPr="00B15342" w:rsidRDefault="00E87EAD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EAD" w:rsidRPr="00494247" w14:paraId="28495F9A" w14:textId="77777777" w:rsidTr="00FF4A18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28495F96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8495F97" w14:textId="77777777" w:rsidR="00E87EAD" w:rsidRPr="00494247" w:rsidRDefault="00E87EAD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495F98" w14:textId="77777777" w:rsidR="00E87EAD" w:rsidRPr="00494247" w:rsidRDefault="00E87EAD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8495F99" w14:textId="77777777" w:rsidR="00E87EAD" w:rsidRPr="00494247" w:rsidRDefault="00E87EAD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87EAD" w:rsidRPr="00494247" w14:paraId="28495FA2" w14:textId="77777777" w:rsidTr="00FF4A18">
        <w:trPr>
          <w:tblHeader/>
        </w:trPr>
        <w:tc>
          <w:tcPr>
            <w:tcW w:w="3370" w:type="dxa"/>
            <w:shd w:val="clear" w:color="auto" w:fill="auto"/>
          </w:tcPr>
          <w:p w14:paraId="28495F9B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95F9C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027C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8495F9D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28495F9E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95F9F" w14:textId="77777777" w:rsidR="00E87EAD" w:rsidRPr="00494247" w:rsidRDefault="00E87EAD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28495FA0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28495FA1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A2383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027C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E87EAD" w:rsidRPr="00494247" w14:paraId="28495FA8" w14:textId="77777777" w:rsidTr="00FF4A18">
        <w:trPr>
          <w:trHeight w:val="413"/>
        </w:trPr>
        <w:tc>
          <w:tcPr>
            <w:tcW w:w="3370" w:type="dxa"/>
            <w:shd w:val="clear" w:color="auto" w:fill="auto"/>
          </w:tcPr>
          <w:p w14:paraId="28495FA3" w14:textId="77777777" w:rsidR="00E87EAD" w:rsidRPr="00494247" w:rsidRDefault="00E87EAD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8495FA4" w14:textId="77777777" w:rsidR="00E87EAD" w:rsidRPr="00494247" w:rsidRDefault="00E87EAD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8495FA5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495FA6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28495FA7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5B9A" w:rsidRPr="00494247" w14:paraId="28495FAE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A9" w14:textId="77777777" w:rsidR="00945B9A" w:rsidRPr="00494247" w:rsidRDefault="00945B9A" w:rsidP="00DB48BB">
            <w:pPr>
              <w:ind w:left="242" w:right="-79" w:hanging="27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AA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382,831.04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AB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535,195.79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AC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AD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918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026.83</w:t>
            </w:r>
          </w:p>
        </w:tc>
      </w:tr>
      <w:tr w:rsidR="00945B9A" w:rsidRPr="00494247" w14:paraId="28495FB4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AF" w14:textId="77777777" w:rsidR="00945B9A" w:rsidRPr="00494247" w:rsidRDefault="00945B9A" w:rsidP="00945B9A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B0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4,678,846.49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B1" w14:textId="77777777" w:rsidR="00945B9A" w:rsidRPr="00935F1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195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197.04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B2" w14:textId="77777777" w:rsidR="00945B9A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B3" w14:textId="77777777" w:rsidR="00945B9A" w:rsidRPr="00935F1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483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649.45</w:t>
            </w:r>
          </w:p>
        </w:tc>
      </w:tr>
      <w:tr w:rsidR="0088661A" w:rsidRPr="00494247" w14:paraId="28495FBA" w14:textId="77777777" w:rsidTr="0088661A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28495FB5" w14:textId="77777777" w:rsidR="0088661A" w:rsidRPr="00E50A6D" w:rsidRDefault="0088661A" w:rsidP="00594BD0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B6" w14:textId="77777777" w:rsidR="0088661A" w:rsidRPr="00E50A6D" w:rsidRDefault="0088661A" w:rsidP="0088661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383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554.72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B7" w14:textId="77777777" w:rsidR="0088661A" w:rsidRPr="00E50A6D" w:rsidRDefault="0088661A" w:rsidP="0088661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91,025.47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B8" w14:textId="77777777" w:rsidR="0088661A" w:rsidRPr="00E50A6D" w:rsidRDefault="0088661A" w:rsidP="0088661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B9" w14:textId="77777777" w:rsidR="0088661A" w:rsidRPr="00E50A6D" w:rsidRDefault="0088661A" w:rsidP="0088661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474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580.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19</w:t>
            </w:r>
          </w:p>
        </w:tc>
      </w:tr>
      <w:tr w:rsidR="00945B9A" w:rsidRPr="00494247" w14:paraId="28495FC0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BB" w14:textId="77777777" w:rsidR="00945B9A" w:rsidRPr="00494247" w:rsidRDefault="0088661A" w:rsidP="00945B9A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BC" w14:textId="77777777" w:rsidR="00945B9A" w:rsidRPr="00494247" w:rsidRDefault="0088661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2,224,828.20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BD" w14:textId="77777777" w:rsidR="00945B9A" w:rsidRPr="00494247" w:rsidRDefault="0088661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330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202.40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BE" w14:textId="77777777" w:rsidR="00945B9A" w:rsidRPr="00494247" w:rsidRDefault="0088661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435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BF" w14:textId="77777777" w:rsidR="00945B9A" w:rsidRPr="00494247" w:rsidRDefault="0088661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990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350.00</w:t>
            </w:r>
          </w:p>
        </w:tc>
      </w:tr>
      <w:tr w:rsidR="00945B9A" w:rsidRPr="00935F1E" w14:paraId="28495FC6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C1" w14:textId="77777777" w:rsidR="00945B9A" w:rsidRPr="00935F1E" w:rsidRDefault="00945B9A" w:rsidP="00945B9A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C2" w14:textId="77777777" w:rsidR="00945B9A" w:rsidRPr="00935F1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7,670,060.45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C3" w14:textId="77777777" w:rsidR="00945B9A" w:rsidRPr="00935F1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238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773.3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C4" w14:textId="77777777" w:rsidR="00945B9A" w:rsidRPr="00935F1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435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C5" w14:textId="77777777" w:rsidR="00945B9A" w:rsidRPr="00935F1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866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606.4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7</w:t>
            </w:r>
          </w:p>
        </w:tc>
      </w:tr>
      <w:tr w:rsidR="00945B9A" w:rsidRPr="00494247" w14:paraId="28495FCC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C7" w14:textId="77777777" w:rsidR="00945B9A" w:rsidRPr="004C5C9E" w:rsidRDefault="00945B9A" w:rsidP="00945B9A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495FC8" w14:textId="77777777" w:rsidR="00945B9A" w:rsidRPr="004C5C9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28495FC9" w14:textId="77777777" w:rsidR="00945B9A" w:rsidRPr="004C5C9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495FCA" w14:textId="77777777" w:rsidR="00945B9A" w:rsidRPr="004C5C9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8495FCB" w14:textId="77777777" w:rsidR="00945B9A" w:rsidRPr="004C5C9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45B9A" w:rsidRPr="00494247" w14:paraId="28495FD2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CD" w14:textId="77777777" w:rsidR="00945B9A" w:rsidRPr="004C5C9E" w:rsidRDefault="00945B9A" w:rsidP="00945B9A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14C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CE" w14:textId="77777777" w:rsidR="00945B9A" w:rsidRPr="00C87280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(121,177.55)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CF" w14:textId="77777777" w:rsidR="00945B9A" w:rsidRPr="00C87280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D0" w14:textId="77777777" w:rsidR="00945B9A" w:rsidRPr="00C87280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181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037.58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D1" w14:textId="77777777" w:rsidR="00945B9A" w:rsidRPr="00C87280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302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215.13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45B9A" w:rsidRPr="00494247" w14:paraId="28495FD8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D3" w14:textId="77777777" w:rsidR="00945B9A" w:rsidRPr="00935F1E" w:rsidRDefault="00945B9A" w:rsidP="00945B9A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D4" w14:textId="77777777" w:rsidR="00945B9A" w:rsidRPr="004C5C9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(121,177.55)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495FD5" w14:textId="77777777" w:rsidR="00945B9A" w:rsidRPr="004C5C9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5FD6" w14:textId="77777777" w:rsidR="00945B9A" w:rsidRPr="004C5C9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181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037.58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5FD7" w14:textId="77777777" w:rsidR="00945B9A" w:rsidRPr="004C5C9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302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215.13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45B9A" w:rsidRPr="00935F1E" w14:paraId="28495FDE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28495FD9" w14:textId="77777777" w:rsidR="00945B9A" w:rsidRPr="00935F1E" w:rsidRDefault="00945B9A" w:rsidP="00945B9A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5F1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495FDA" w14:textId="77777777" w:rsidR="00945B9A" w:rsidRPr="00935F1E" w:rsidRDefault="00945B9A" w:rsidP="00945B9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548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882.9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28495FDB" w14:textId="77777777" w:rsidR="00945B9A" w:rsidRPr="00935F1E" w:rsidRDefault="00945B9A" w:rsidP="00945B9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238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773.3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8)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495FDC" w14:textId="77777777" w:rsidR="00945B9A" w:rsidRPr="00935F1E" w:rsidRDefault="00945B9A" w:rsidP="00945B9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254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281.82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8495FDD" w14:textId="77777777" w:rsidR="00945B9A" w:rsidRPr="00935F1E" w:rsidRDefault="00945B9A" w:rsidP="00945B9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564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391.3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4</w:t>
            </w:r>
          </w:p>
        </w:tc>
      </w:tr>
    </w:tbl>
    <w:p w14:paraId="28495FE4" w14:textId="77777777" w:rsidR="006F30AD" w:rsidRDefault="006F30AD" w:rsidP="00520A2B">
      <w:pPr>
        <w:numPr>
          <w:ilvl w:val="0"/>
          <w:numId w:val="10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เจ้า</w:t>
      </w:r>
      <w:r w:rsidRPr="004A59CA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EB453D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6"/>
        <w:gridCol w:w="1465"/>
        <w:gridCol w:w="236"/>
        <w:gridCol w:w="1607"/>
        <w:gridCol w:w="6"/>
      </w:tblGrid>
      <w:tr w:rsidR="00C836E0" w:rsidRPr="00494247" w14:paraId="28495FEB" w14:textId="77777777" w:rsidTr="00C836E0">
        <w:trPr>
          <w:gridAfter w:val="1"/>
          <w:wAfter w:w="6" w:type="dxa"/>
        </w:trPr>
        <w:tc>
          <w:tcPr>
            <w:tcW w:w="2880" w:type="dxa"/>
          </w:tcPr>
          <w:p w14:paraId="28495FE5" w14:textId="77777777"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28495FE6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FE7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495FE8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FE9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</w:tcPr>
          <w:p w14:paraId="28495FEA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836E0" w:rsidRPr="00494247" w14:paraId="28495FF0" w14:textId="77777777" w:rsidTr="00C836E0">
        <w:trPr>
          <w:gridAfter w:val="1"/>
          <w:wAfter w:w="6" w:type="dxa"/>
        </w:trPr>
        <w:tc>
          <w:tcPr>
            <w:tcW w:w="2880" w:type="dxa"/>
          </w:tcPr>
          <w:p w14:paraId="28495FEC" w14:textId="77777777"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</w:tcPr>
          <w:p w14:paraId="28495FED" w14:textId="77777777"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5FEE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14:paraId="28495FEF" w14:textId="77777777"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494247" w14:paraId="28495FF9" w14:textId="77777777" w:rsidTr="00C836E0">
        <w:tc>
          <w:tcPr>
            <w:tcW w:w="2880" w:type="dxa"/>
          </w:tcPr>
          <w:p w14:paraId="28495FF1" w14:textId="77777777" w:rsidR="00945B9A" w:rsidRPr="00494247" w:rsidRDefault="00945B9A" w:rsidP="00945B9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28495FF2" w14:textId="4958B235" w:rsidR="00945B9A" w:rsidRPr="003A66D8" w:rsidRDefault="00A2383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A23836">
              <w:rPr>
                <w:szCs w:val="26"/>
              </w:rPr>
              <w:t xml:space="preserve">30 </w:t>
            </w:r>
            <w:r w:rsidR="00C41C33">
              <w:rPr>
                <w:rFonts w:hint="cs"/>
                <w:szCs w:val="26"/>
                <w:cs/>
              </w:rPr>
              <w:t xml:space="preserve">กันยายน </w:t>
            </w:r>
            <w:r w:rsidRPr="00A23836">
              <w:rPr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FF3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8495FF4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2563</w:t>
            </w:r>
          </w:p>
        </w:tc>
        <w:tc>
          <w:tcPr>
            <w:tcW w:w="236" w:type="dxa"/>
          </w:tcPr>
          <w:p w14:paraId="28495FF5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8495FF6" w14:textId="1106D35C" w:rsidR="00945B9A" w:rsidRPr="003A66D8" w:rsidRDefault="00A2383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A23836">
              <w:rPr>
                <w:szCs w:val="26"/>
              </w:rPr>
              <w:t xml:space="preserve">30 </w:t>
            </w:r>
            <w:r w:rsidR="00C41C33">
              <w:rPr>
                <w:rFonts w:hint="cs"/>
                <w:szCs w:val="26"/>
                <w:cs/>
              </w:rPr>
              <w:t>กันยาย</w:t>
            </w:r>
            <w:r w:rsidRPr="00A23836">
              <w:rPr>
                <w:szCs w:val="26"/>
                <w:cs/>
              </w:rPr>
              <w:t xml:space="preserve">น </w:t>
            </w:r>
            <w:r w:rsidRPr="00A23836">
              <w:rPr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FF7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5FF8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2563</w:t>
            </w:r>
          </w:p>
        </w:tc>
      </w:tr>
      <w:tr w:rsidR="00C836E0" w:rsidRPr="00494247" w14:paraId="28496002" w14:textId="77777777" w:rsidTr="00C836E0">
        <w:trPr>
          <w:trHeight w:val="203"/>
        </w:trPr>
        <w:tc>
          <w:tcPr>
            <w:tcW w:w="2880" w:type="dxa"/>
          </w:tcPr>
          <w:p w14:paraId="28495FFA" w14:textId="77777777"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28495FFB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FFC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8495FFD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5FFE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FFF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8496000" w14:textId="77777777"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14:paraId="28496001" w14:textId="77777777" w:rsidR="00C836E0" w:rsidRPr="00494247" w:rsidRDefault="00C836E0" w:rsidP="00C836E0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B9A" w:rsidRPr="00494247" w14:paraId="2849600B" w14:textId="77777777" w:rsidTr="002B0287">
        <w:trPr>
          <w:trHeight w:val="203"/>
        </w:trPr>
        <w:tc>
          <w:tcPr>
            <w:tcW w:w="2880" w:type="dxa"/>
          </w:tcPr>
          <w:p w14:paraId="28496003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  <w:vAlign w:val="bottom"/>
          </w:tcPr>
          <w:p w14:paraId="28496004" w14:textId="3B030E66" w:rsidR="00945B9A" w:rsidRPr="00494247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667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556.10</w:t>
            </w:r>
          </w:p>
        </w:tc>
        <w:tc>
          <w:tcPr>
            <w:tcW w:w="236" w:type="dxa"/>
          </w:tcPr>
          <w:p w14:paraId="28496005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496006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540,929.59</w:t>
            </w:r>
          </w:p>
        </w:tc>
        <w:tc>
          <w:tcPr>
            <w:tcW w:w="236" w:type="dxa"/>
          </w:tcPr>
          <w:p w14:paraId="28496007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8496008" w14:textId="7ADC7CA3" w:rsidR="00945B9A" w:rsidRPr="00494247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988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556.10</w:t>
            </w:r>
          </w:p>
        </w:tc>
        <w:tc>
          <w:tcPr>
            <w:tcW w:w="236" w:type="dxa"/>
            <w:vAlign w:val="center"/>
          </w:tcPr>
          <w:p w14:paraId="28496009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849600A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861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929.59</w:t>
            </w:r>
          </w:p>
        </w:tc>
      </w:tr>
      <w:tr w:rsidR="00945B9A" w:rsidRPr="00494247" w14:paraId="28496014" w14:textId="77777777" w:rsidTr="002B0287">
        <w:trPr>
          <w:trHeight w:val="203"/>
        </w:trPr>
        <w:tc>
          <w:tcPr>
            <w:tcW w:w="2880" w:type="dxa"/>
          </w:tcPr>
          <w:p w14:paraId="2849600C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2849600D" w14:textId="3112ECDB" w:rsidR="00945B9A" w:rsidRPr="00494247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265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702.78</w:t>
            </w:r>
          </w:p>
        </w:tc>
        <w:tc>
          <w:tcPr>
            <w:tcW w:w="236" w:type="dxa"/>
          </w:tcPr>
          <w:p w14:paraId="2849600E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849600F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7,155,306.84</w:t>
            </w:r>
          </w:p>
        </w:tc>
        <w:tc>
          <w:tcPr>
            <w:tcW w:w="236" w:type="dxa"/>
          </w:tcPr>
          <w:p w14:paraId="28496010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8496011" w14:textId="3A288268" w:rsidR="00945B9A" w:rsidRPr="00494247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265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702.78</w:t>
            </w:r>
          </w:p>
        </w:tc>
        <w:tc>
          <w:tcPr>
            <w:tcW w:w="236" w:type="dxa"/>
            <w:vAlign w:val="center"/>
          </w:tcPr>
          <w:p w14:paraId="28496012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8496013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155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306.84</w:t>
            </w:r>
          </w:p>
        </w:tc>
      </w:tr>
      <w:tr w:rsidR="00945B9A" w:rsidRPr="00494247" w14:paraId="2849601D" w14:textId="77777777" w:rsidTr="002B0287">
        <w:trPr>
          <w:trHeight w:val="149"/>
        </w:trPr>
        <w:tc>
          <w:tcPr>
            <w:tcW w:w="2880" w:type="dxa"/>
          </w:tcPr>
          <w:p w14:paraId="28496015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96016" w14:textId="61159C44" w:rsidR="00945B9A" w:rsidRPr="00494247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933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258.88</w:t>
            </w:r>
          </w:p>
        </w:tc>
        <w:tc>
          <w:tcPr>
            <w:tcW w:w="236" w:type="dxa"/>
          </w:tcPr>
          <w:p w14:paraId="28496017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8496018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7,696,236.43</w:t>
            </w:r>
          </w:p>
        </w:tc>
        <w:tc>
          <w:tcPr>
            <w:tcW w:w="236" w:type="dxa"/>
          </w:tcPr>
          <w:p w14:paraId="28496019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601A" w14:textId="5A560B9A" w:rsidR="00945B9A" w:rsidRPr="00494247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254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258.88</w:t>
            </w:r>
          </w:p>
        </w:tc>
        <w:tc>
          <w:tcPr>
            <w:tcW w:w="236" w:type="dxa"/>
            <w:vAlign w:val="center"/>
          </w:tcPr>
          <w:p w14:paraId="2849601B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601C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017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236.43</w:t>
            </w:r>
          </w:p>
        </w:tc>
      </w:tr>
      <w:tr w:rsidR="00945B9A" w:rsidRPr="00494247" w14:paraId="28496026" w14:textId="77777777" w:rsidTr="00C836E0">
        <w:trPr>
          <w:trHeight w:val="149"/>
        </w:trPr>
        <w:tc>
          <w:tcPr>
            <w:tcW w:w="2880" w:type="dxa"/>
          </w:tcPr>
          <w:p w14:paraId="2849601E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2849601F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020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8496021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022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23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8496024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  <w:vAlign w:val="center"/>
          </w:tcPr>
          <w:p w14:paraId="28496025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45B9A" w:rsidRPr="00494247" w14:paraId="2849602F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28496027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8" w:type="dxa"/>
            <w:vAlign w:val="bottom"/>
          </w:tcPr>
          <w:p w14:paraId="28496028" w14:textId="3B032919" w:rsidR="00945B9A" w:rsidRPr="00494247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489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478.59</w:t>
            </w:r>
          </w:p>
        </w:tc>
        <w:tc>
          <w:tcPr>
            <w:tcW w:w="236" w:type="dxa"/>
          </w:tcPr>
          <w:p w14:paraId="28496029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2849602A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1,892,057.78</w:t>
            </w:r>
          </w:p>
        </w:tc>
        <w:tc>
          <w:tcPr>
            <w:tcW w:w="236" w:type="dxa"/>
          </w:tcPr>
          <w:p w14:paraId="2849602B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2849602C" w14:textId="75ED0556" w:rsidR="00945B9A" w:rsidRPr="00494247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410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478.65</w:t>
            </w:r>
          </w:p>
        </w:tc>
        <w:tc>
          <w:tcPr>
            <w:tcW w:w="236" w:type="dxa"/>
            <w:vAlign w:val="center"/>
          </w:tcPr>
          <w:p w14:paraId="2849602D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2849602E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812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057.78</w:t>
            </w:r>
          </w:p>
        </w:tc>
      </w:tr>
      <w:tr w:rsidR="00945B9A" w:rsidRPr="00494247" w14:paraId="28496038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28496030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28" w:type="dxa"/>
            <w:vAlign w:val="bottom"/>
          </w:tcPr>
          <w:p w14:paraId="28496031" w14:textId="157AD90B" w:rsidR="00945B9A" w:rsidRPr="00494247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619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280.05</w:t>
            </w:r>
          </w:p>
        </w:tc>
        <w:tc>
          <w:tcPr>
            <w:tcW w:w="236" w:type="dxa"/>
          </w:tcPr>
          <w:p w14:paraId="28496032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28496033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2,838,164.45</w:t>
            </w:r>
          </w:p>
        </w:tc>
        <w:tc>
          <w:tcPr>
            <w:tcW w:w="236" w:type="dxa"/>
          </w:tcPr>
          <w:p w14:paraId="28496034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28496035" w14:textId="64D46353" w:rsidR="00945B9A" w:rsidRPr="00494247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596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954.42</w:t>
            </w:r>
          </w:p>
        </w:tc>
        <w:tc>
          <w:tcPr>
            <w:tcW w:w="236" w:type="dxa"/>
            <w:vAlign w:val="center"/>
          </w:tcPr>
          <w:p w14:paraId="28496036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28496037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838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164.45</w:t>
            </w:r>
          </w:p>
        </w:tc>
      </w:tr>
      <w:tr w:rsidR="00945B9A" w:rsidRPr="00494247" w14:paraId="28496041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28496039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2849603A" w14:textId="3B62CEA3" w:rsidR="00945B9A" w:rsidRPr="00494247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949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609.60</w:t>
            </w:r>
          </w:p>
        </w:tc>
        <w:tc>
          <w:tcPr>
            <w:tcW w:w="236" w:type="dxa"/>
          </w:tcPr>
          <w:p w14:paraId="2849603B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849603C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14,597,324.44</w:t>
            </w:r>
          </w:p>
        </w:tc>
        <w:tc>
          <w:tcPr>
            <w:tcW w:w="236" w:type="dxa"/>
          </w:tcPr>
          <w:p w14:paraId="2849603D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2849603E" w14:textId="5C2CB9EC" w:rsidR="00945B9A" w:rsidRPr="00494247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946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851.88</w:t>
            </w:r>
          </w:p>
        </w:tc>
        <w:tc>
          <w:tcPr>
            <w:tcW w:w="236" w:type="dxa"/>
            <w:vAlign w:val="center"/>
          </w:tcPr>
          <w:p w14:paraId="2849603F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28496040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283.76</w:t>
            </w:r>
          </w:p>
        </w:tc>
      </w:tr>
      <w:tr w:rsidR="00945B9A" w:rsidRPr="00494247" w14:paraId="2849604A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28496042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96043" w14:textId="274AA0C6" w:rsidR="00945B9A" w:rsidRPr="00827D30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29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058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</w:rPr>
              <w:t>368.24</w:t>
            </w:r>
          </w:p>
        </w:tc>
        <w:tc>
          <w:tcPr>
            <w:tcW w:w="236" w:type="dxa"/>
          </w:tcPr>
          <w:p w14:paraId="28496044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8496045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19,327,546.67</w:t>
            </w:r>
          </w:p>
        </w:tc>
        <w:tc>
          <w:tcPr>
            <w:tcW w:w="236" w:type="dxa"/>
          </w:tcPr>
          <w:p w14:paraId="28496046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6047" w14:textId="5C32D513" w:rsidR="00945B9A" w:rsidRPr="00494247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28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954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315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284.95</w:t>
            </w:r>
          </w:p>
        </w:tc>
        <w:tc>
          <w:tcPr>
            <w:tcW w:w="236" w:type="dxa"/>
            <w:vAlign w:val="center"/>
          </w:tcPr>
          <w:p w14:paraId="28496048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96049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505.99</w:t>
            </w:r>
          </w:p>
        </w:tc>
      </w:tr>
      <w:tr w:rsidR="00945B9A" w:rsidRPr="00494247" w14:paraId="28496053" w14:textId="77777777" w:rsidTr="00286043">
        <w:trPr>
          <w:trHeight w:val="149"/>
        </w:trPr>
        <w:tc>
          <w:tcPr>
            <w:tcW w:w="2880" w:type="dxa"/>
            <w:vAlign w:val="center"/>
          </w:tcPr>
          <w:p w14:paraId="2849604B" w14:textId="77777777" w:rsidR="00945B9A" w:rsidRPr="00494247" w:rsidRDefault="00945B9A" w:rsidP="00945B9A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หนี้การค้าและ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4C" w14:textId="1EFC8F9F" w:rsidR="00945B9A" w:rsidRPr="00827D30" w:rsidRDefault="0053151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315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42</w:t>
            </w:r>
            <w:r w:rsidRPr="005315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991</w:t>
            </w:r>
            <w:r w:rsidRPr="005315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315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627.12</w:t>
            </w:r>
          </w:p>
        </w:tc>
        <w:tc>
          <w:tcPr>
            <w:tcW w:w="236" w:type="dxa"/>
          </w:tcPr>
          <w:p w14:paraId="2849604D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4E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27,023,783.10</w:t>
            </w:r>
          </w:p>
        </w:tc>
        <w:tc>
          <w:tcPr>
            <w:tcW w:w="236" w:type="dxa"/>
          </w:tcPr>
          <w:p w14:paraId="2849604F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050" w14:textId="47FC0302" w:rsidR="00945B9A" w:rsidRPr="00494247" w:rsidRDefault="0053151E" w:rsidP="0028604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315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43</w:t>
            </w:r>
            <w:r w:rsidRPr="005315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5315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208</w:t>
            </w:r>
            <w:r w:rsidRPr="005315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5315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543.83</w:t>
            </w:r>
          </w:p>
        </w:tc>
        <w:tc>
          <w:tcPr>
            <w:tcW w:w="236" w:type="dxa"/>
            <w:vAlign w:val="center"/>
          </w:tcPr>
          <w:p w14:paraId="28496051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52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27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237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742.42</w:t>
            </w:r>
          </w:p>
        </w:tc>
      </w:tr>
    </w:tbl>
    <w:p w14:paraId="7DD6F384" w14:textId="77777777" w:rsidR="0053151E" w:rsidRDefault="0053151E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67" w14:textId="51246F84" w:rsidR="006F30AD" w:rsidRPr="00574462" w:rsidRDefault="006F30AD" w:rsidP="00520A2B">
      <w:pPr>
        <w:numPr>
          <w:ilvl w:val="0"/>
          <w:numId w:val="1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</w:t>
      </w:r>
      <w:r w:rsidR="00C836E0" w:rsidRPr="00574462">
        <w:rPr>
          <w:rFonts w:ascii="Angsana New" w:hAnsi="Angsana New" w:hint="cs"/>
          <w:b/>
          <w:bCs/>
          <w:sz w:val="30"/>
          <w:szCs w:val="30"/>
          <w:cs/>
        </w:rPr>
        <w:t>ยาวจากสถาบันการเงิน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900"/>
        <w:gridCol w:w="1170"/>
        <w:gridCol w:w="2654"/>
        <w:gridCol w:w="1763"/>
        <w:gridCol w:w="1805"/>
        <w:gridCol w:w="266"/>
        <w:gridCol w:w="1637"/>
      </w:tblGrid>
      <w:tr w:rsidR="00C836E0" w:rsidRPr="00574462" w14:paraId="2849606F" w14:textId="77777777" w:rsidTr="004A6D9B">
        <w:tc>
          <w:tcPr>
            <w:tcW w:w="900" w:type="dxa"/>
          </w:tcPr>
          <w:p w14:paraId="28496068" w14:textId="77777777" w:rsidR="00C836E0" w:rsidRPr="00574462" w:rsidRDefault="00C836E0" w:rsidP="00520A2B">
            <w:pPr>
              <w:pStyle w:val="ListParagraph"/>
              <w:numPr>
                <w:ilvl w:val="0"/>
                <w:numId w:val="10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496069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2849606A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849606B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14:paraId="2849606C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849606D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14:paraId="2849606E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74462">
              <w:rPr>
                <w:rFonts w:ascii="Angsana New" w:hAnsi="Angsana New"/>
                <w:sz w:val="30"/>
                <w:szCs w:val="30"/>
              </w:rPr>
              <w:t>: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836E0" w:rsidRPr="00574462" w14:paraId="28496075" w14:textId="77777777" w:rsidTr="004A6D9B">
        <w:tc>
          <w:tcPr>
            <w:tcW w:w="900" w:type="dxa"/>
          </w:tcPr>
          <w:p w14:paraId="28496070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496071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28496072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8496073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074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836E0" w:rsidRPr="00574462" w14:paraId="2849607D" w14:textId="77777777" w:rsidTr="004A6D9B">
        <w:tc>
          <w:tcPr>
            <w:tcW w:w="900" w:type="dxa"/>
          </w:tcPr>
          <w:p w14:paraId="28496076" w14:textId="77777777" w:rsidR="00C836E0" w:rsidRPr="00574462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8496077" w14:textId="77777777" w:rsidR="00C836E0" w:rsidRPr="00574462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28496078" w14:textId="77777777" w:rsidR="00C836E0" w:rsidRPr="00574462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28496079" w14:textId="77777777" w:rsidR="00C836E0" w:rsidRPr="00574462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7A" w14:textId="68AD68AB" w:rsidR="00C836E0" w:rsidRPr="00574462" w:rsidRDefault="00A23836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C41C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57446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7B" w14:textId="77777777" w:rsidR="00C836E0" w:rsidRPr="00574462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07C" w14:textId="77777777" w:rsidR="00C836E0" w:rsidRPr="00574462" w:rsidRDefault="00C836E0" w:rsidP="00FB7C83">
            <w:pPr>
              <w:ind w:right="-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5B9A" w:rsidRPr="0057446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B7C83" w:rsidRPr="00574462" w14:paraId="28496085" w14:textId="77777777" w:rsidTr="004A6D9B">
        <w:tc>
          <w:tcPr>
            <w:tcW w:w="900" w:type="dxa"/>
          </w:tcPr>
          <w:p w14:paraId="2849607E" w14:textId="77777777" w:rsidR="00FB7C83" w:rsidRPr="00574462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170" w:type="dxa"/>
            <w:shd w:val="clear" w:color="auto" w:fill="auto"/>
          </w:tcPr>
          <w:p w14:paraId="2849607F" w14:textId="77777777" w:rsidR="00FB7C83" w:rsidRPr="00574462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(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654" w:type="dxa"/>
            <w:shd w:val="clear" w:color="auto" w:fill="auto"/>
          </w:tcPr>
          <w:p w14:paraId="28496080" w14:textId="77777777" w:rsidR="00FB7C83" w:rsidRPr="00574462" w:rsidRDefault="00FB7C83" w:rsidP="00C836E0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3" w:type="dxa"/>
            <w:shd w:val="clear" w:color="auto" w:fill="auto"/>
          </w:tcPr>
          <w:p w14:paraId="28496081" w14:textId="77777777" w:rsidR="00FB7C83" w:rsidRPr="00574462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14:paraId="28496082" w14:textId="77777777" w:rsidR="00FB7C83" w:rsidRPr="00574462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8496083" w14:textId="77777777" w:rsidR="00FB7C83" w:rsidRPr="00574462" w:rsidRDefault="00FB7C83" w:rsidP="00C836E0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</w:tcPr>
          <w:p w14:paraId="28496084" w14:textId="77777777" w:rsidR="00FB7C83" w:rsidRPr="00574462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B9A" w:rsidRPr="00574462" w14:paraId="2849608D" w14:textId="77777777" w:rsidTr="004A6D9B">
        <w:tc>
          <w:tcPr>
            <w:tcW w:w="900" w:type="dxa"/>
          </w:tcPr>
          <w:p w14:paraId="28496086" w14:textId="77777777" w:rsidR="00945B9A" w:rsidRPr="00574462" w:rsidRDefault="00945B9A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8496087" w14:textId="77777777" w:rsidR="00945B9A" w:rsidRPr="00574462" w:rsidRDefault="00945B9A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654" w:type="dxa"/>
            <w:shd w:val="clear" w:color="auto" w:fill="auto"/>
          </w:tcPr>
          <w:p w14:paraId="28496088" w14:textId="77777777" w:rsidR="00945B9A" w:rsidRPr="00574462" w:rsidRDefault="00945B9A" w:rsidP="00945B9A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งวด งวดที่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1-6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ชำระคืน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>เฉพาะดอกเบี้ย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 งวดที่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7-84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ชำระงวดละ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1.07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ล้านบาท งวดสุดท้ายชำระเงินต้นพร้อมดอกเบี้ยส่วนที่เหลือ</w:t>
            </w:r>
          </w:p>
        </w:tc>
        <w:tc>
          <w:tcPr>
            <w:tcW w:w="1763" w:type="dxa"/>
            <w:shd w:val="clear" w:color="auto" w:fill="auto"/>
          </w:tcPr>
          <w:p w14:paraId="28496089" w14:textId="647B1D45" w:rsidR="00945B9A" w:rsidRPr="00574462" w:rsidRDefault="00945B9A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="00450234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1.00</w:t>
            </w:r>
            <w:r w:rsidR="004502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-2.00</w:t>
            </w:r>
            <w:r w:rsidR="00450234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805" w:type="dxa"/>
            <w:shd w:val="clear" w:color="auto" w:fill="auto"/>
          </w:tcPr>
          <w:p w14:paraId="2849608A" w14:textId="308D8ED3" w:rsidR="00945B9A" w:rsidRPr="00574462" w:rsidRDefault="00EF1066" w:rsidP="00945B9A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066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914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091.96</w:t>
            </w:r>
          </w:p>
        </w:tc>
        <w:tc>
          <w:tcPr>
            <w:tcW w:w="266" w:type="dxa"/>
            <w:shd w:val="clear" w:color="auto" w:fill="auto"/>
          </w:tcPr>
          <w:p w14:paraId="2849608B" w14:textId="77777777" w:rsidR="00945B9A" w:rsidRPr="00574462" w:rsidRDefault="00945B9A" w:rsidP="00945B9A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2849608C" w14:textId="77777777" w:rsidR="00945B9A" w:rsidRPr="00574462" w:rsidRDefault="0056376D" w:rsidP="00945B9A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46,279,484.71</w:t>
            </w:r>
          </w:p>
        </w:tc>
      </w:tr>
      <w:tr w:rsidR="00EF1066" w:rsidRPr="00574462" w14:paraId="28496095" w14:textId="77777777" w:rsidTr="004A6D9B">
        <w:tc>
          <w:tcPr>
            <w:tcW w:w="900" w:type="dxa"/>
          </w:tcPr>
          <w:p w14:paraId="2849608E" w14:textId="77777777" w:rsidR="00EF1066" w:rsidRPr="00574462" w:rsidRDefault="00EF1066" w:rsidP="00EF1066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849608F" w14:textId="77777777" w:rsidR="00EF1066" w:rsidRPr="00574462" w:rsidRDefault="00EF1066" w:rsidP="00EF1066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2654" w:type="dxa"/>
            <w:shd w:val="clear" w:color="auto" w:fill="auto"/>
          </w:tcPr>
          <w:p w14:paraId="28496090" w14:textId="585684CF" w:rsidR="00EF1066" w:rsidRPr="00574462" w:rsidRDefault="00EF1066" w:rsidP="00EF1066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1-</w:t>
            </w:r>
            <w:r w:rsidR="00F30F32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ชำระคืนเฉพาะดอกเบี้ย งวดที่ </w:t>
            </w:r>
            <w:r w:rsidR="00F30F32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-96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ชำระงวดละ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0.51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ล้านบาท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งวดสุดท้ายชำระเงินต้นพร้อมดอกเบี้ยส่วนที่เหลือ</w:t>
            </w:r>
          </w:p>
        </w:tc>
        <w:tc>
          <w:tcPr>
            <w:tcW w:w="1763" w:type="dxa"/>
            <w:shd w:val="clear" w:color="auto" w:fill="auto"/>
          </w:tcPr>
          <w:p w14:paraId="28496091" w14:textId="77777777" w:rsidR="00EF1066" w:rsidRPr="00574462" w:rsidRDefault="00EF1066" w:rsidP="00EF1066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Pr="00574462">
              <w:rPr>
                <w:rFonts w:ascii="Angsana New" w:hAnsi="Angsana New"/>
                <w:sz w:val="30"/>
                <w:szCs w:val="30"/>
                <w:shd w:val="clear" w:color="auto" w:fill="FFFF00"/>
                <w:lang w:val="en-US"/>
              </w:rPr>
              <w:br/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1.50-2.00%</w:t>
            </w:r>
          </w:p>
        </w:tc>
        <w:tc>
          <w:tcPr>
            <w:tcW w:w="1805" w:type="dxa"/>
            <w:shd w:val="clear" w:color="auto" w:fill="auto"/>
          </w:tcPr>
          <w:p w14:paraId="28496092" w14:textId="582C3065" w:rsidR="00EF1066" w:rsidRPr="00574462" w:rsidRDefault="00EF1066" w:rsidP="00EF1066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2,000,000.00</w:t>
            </w:r>
          </w:p>
        </w:tc>
        <w:tc>
          <w:tcPr>
            <w:tcW w:w="266" w:type="dxa"/>
            <w:shd w:val="clear" w:color="auto" w:fill="auto"/>
          </w:tcPr>
          <w:p w14:paraId="28496093" w14:textId="77777777" w:rsidR="00EF1066" w:rsidRPr="00574462" w:rsidRDefault="00EF1066" w:rsidP="00EF1066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28496094" w14:textId="77777777" w:rsidR="00EF1066" w:rsidRPr="00574462" w:rsidRDefault="00EF1066" w:rsidP="00EF1066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1066" w:rsidRPr="00574462" w14:paraId="2849609D" w14:textId="77777777" w:rsidTr="002518F0">
        <w:tc>
          <w:tcPr>
            <w:tcW w:w="900" w:type="dxa"/>
          </w:tcPr>
          <w:p w14:paraId="28496096" w14:textId="77777777" w:rsidR="00EF1066" w:rsidRPr="00574462" w:rsidRDefault="00EF1066" w:rsidP="00EF1066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8496097" w14:textId="77777777" w:rsidR="00EF1066" w:rsidRPr="00574462" w:rsidRDefault="00EF1066" w:rsidP="00EF1066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654" w:type="dxa"/>
            <w:shd w:val="clear" w:color="auto" w:fill="auto"/>
          </w:tcPr>
          <w:p w14:paraId="28496098" w14:textId="77777777" w:rsidR="00EF1066" w:rsidRPr="00574462" w:rsidRDefault="00EF1066" w:rsidP="00EF1066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จ่ายชำระเงินต้นพร้อมดอกเบี้ยเป็นรายเดือน เดือนละ </w:t>
            </w:r>
            <w:r w:rsidRPr="00574462">
              <w:rPr>
                <w:rFonts w:ascii="Angsana New" w:hAnsi="Angsana New"/>
                <w:sz w:val="24"/>
                <w:szCs w:val="24"/>
              </w:rPr>
              <w:t>225,000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 บาท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โดยเดือนที่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1-6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ระทั้งเงินต้นและดอกเบี้ย และเริ่มชำระเดือนที่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เป็นต้นไป มีกำหนดชำระภายใน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นับจากวันเบิกเงินกู้</w:t>
            </w:r>
          </w:p>
        </w:tc>
        <w:tc>
          <w:tcPr>
            <w:tcW w:w="1763" w:type="dxa"/>
            <w:shd w:val="clear" w:color="auto" w:fill="auto"/>
          </w:tcPr>
          <w:p w14:paraId="28496099" w14:textId="77777777" w:rsidR="00EF1066" w:rsidRPr="00574462" w:rsidRDefault="00EF1066" w:rsidP="00EF1066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อัตราดอกเบี้ยปกติ 2.00-3.25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MLR -1.00%</w:t>
            </w:r>
          </w:p>
        </w:tc>
        <w:tc>
          <w:tcPr>
            <w:tcW w:w="1805" w:type="dxa"/>
            <w:shd w:val="clear" w:color="auto" w:fill="auto"/>
          </w:tcPr>
          <w:p w14:paraId="2849609A" w14:textId="324989FA" w:rsidR="00EF1066" w:rsidRPr="00574462" w:rsidRDefault="00EF1066" w:rsidP="00EF1066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17,000,000.00</w:t>
            </w:r>
          </w:p>
        </w:tc>
        <w:tc>
          <w:tcPr>
            <w:tcW w:w="266" w:type="dxa"/>
            <w:shd w:val="clear" w:color="auto" w:fill="auto"/>
          </w:tcPr>
          <w:p w14:paraId="2849609B" w14:textId="77777777" w:rsidR="00EF1066" w:rsidRPr="00574462" w:rsidRDefault="00EF1066" w:rsidP="00EF1066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2849609C" w14:textId="77777777" w:rsidR="00EF1066" w:rsidRPr="00574462" w:rsidRDefault="00EF1066" w:rsidP="00EF1066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1066" w:rsidRPr="00574462" w14:paraId="284960A5" w14:textId="77777777" w:rsidTr="004A6D9B">
        <w:tc>
          <w:tcPr>
            <w:tcW w:w="900" w:type="dxa"/>
          </w:tcPr>
          <w:p w14:paraId="2849609E" w14:textId="77777777" w:rsidR="00EF1066" w:rsidRPr="00574462" w:rsidRDefault="00EF1066" w:rsidP="00EF1066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849609F" w14:textId="77777777" w:rsidR="00EF1066" w:rsidRPr="00574462" w:rsidRDefault="00EF1066" w:rsidP="00EF1066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54" w:type="dxa"/>
            <w:shd w:val="clear" w:color="auto" w:fill="auto"/>
          </w:tcPr>
          <w:p w14:paraId="284960A0" w14:textId="77777777" w:rsidR="00EF1066" w:rsidRPr="00574462" w:rsidRDefault="00EF1066" w:rsidP="00EF1066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เงินกู้ยืมในรูปของตั๋วสัญญาใช้เงินจากธนาคารพาณิชย์ในประเทศ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มีกำหนดชำระคืนเงินต้นภายใน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นับจากวันเบิกเงินกู้และกำหนดชำระดอกเบี้ย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วันทำการสุดท้ายของธนาคารในแต่ละเดือน </w:t>
            </w:r>
          </w:p>
        </w:tc>
        <w:tc>
          <w:tcPr>
            <w:tcW w:w="1763" w:type="dxa"/>
            <w:shd w:val="clear" w:color="auto" w:fill="auto"/>
          </w:tcPr>
          <w:p w14:paraId="284960A1" w14:textId="77777777" w:rsidR="00EF1066" w:rsidRPr="00574462" w:rsidRDefault="00EF1066" w:rsidP="00EF1066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อัตราดอกเบี้ยคงที่ต่อปี 2-7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805" w:type="dxa"/>
            <w:shd w:val="clear" w:color="auto" w:fill="auto"/>
          </w:tcPr>
          <w:p w14:paraId="284960A2" w14:textId="4A3F1C41" w:rsidR="00EF1066" w:rsidRPr="00574462" w:rsidRDefault="00EF1066" w:rsidP="00EF1066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9,000,000.00</w:t>
            </w:r>
          </w:p>
        </w:tc>
        <w:tc>
          <w:tcPr>
            <w:tcW w:w="266" w:type="dxa"/>
            <w:shd w:val="clear" w:color="auto" w:fill="auto"/>
          </w:tcPr>
          <w:p w14:paraId="284960A3" w14:textId="77777777" w:rsidR="00EF1066" w:rsidRPr="00574462" w:rsidRDefault="00EF1066" w:rsidP="00EF1066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284960A4" w14:textId="77777777" w:rsidR="00EF1066" w:rsidRPr="00574462" w:rsidRDefault="00EF1066" w:rsidP="00EF1066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B9A" w:rsidRPr="003520B0" w14:paraId="284960AB" w14:textId="77777777" w:rsidTr="004A6D9B">
        <w:trPr>
          <w:trHeight w:val="56"/>
        </w:trPr>
        <w:tc>
          <w:tcPr>
            <w:tcW w:w="4724" w:type="dxa"/>
            <w:gridSpan w:val="3"/>
          </w:tcPr>
          <w:p w14:paraId="284960A6" w14:textId="77777777" w:rsidR="00945B9A" w:rsidRPr="003520B0" w:rsidRDefault="00945B9A" w:rsidP="00945B9A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shd w:val="clear" w:color="auto" w:fill="auto"/>
          </w:tcPr>
          <w:p w14:paraId="284960A7" w14:textId="77777777" w:rsidR="00945B9A" w:rsidRPr="003520B0" w:rsidRDefault="00945B9A" w:rsidP="00945B9A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84960A8" w14:textId="1625FFE7" w:rsidR="00945B9A" w:rsidRPr="003520B0" w:rsidRDefault="00EF1066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066">
              <w:rPr>
                <w:rFonts w:ascii="Angsana New" w:hAnsi="Angsana New"/>
                <w:sz w:val="30"/>
                <w:szCs w:val="30"/>
                <w:cs/>
              </w:rPr>
              <w:t>65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914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091.96</w:t>
            </w:r>
          </w:p>
        </w:tc>
        <w:tc>
          <w:tcPr>
            <w:tcW w:w="266" w:type="dxa"/>
            <w:shd w:val="clear" w:color="auto" w:fill="auto"/>
          </w:tcPr>
          <w:p w14:paraId="284960A9" w14:textId="77777777" w:rsidR="00945B9A" w:rsidRPr="003520B0" w:rsidRDefault="00945B9A" w:rsidP="00945B9A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84960AA" w14:textId="77777777" w:rsidR="00945B9A" w:rsidRPr="003520B0" w:rsidRDefault="00945B9A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46</w:t>
            </w:r>
            <w:r w:rsidRPr="003520B0">
              <w:rPr>
                <w:rFonts w:ascii="Angsana New" w:hAnsi="Angsana New"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279</w:t>
            </w:r>
            <w:r w:rsidRPr="003520B0">
              <w:rPr>
                <w:rFonts w:ascii="Angsana New" w:hAnsi="Angsana New"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484.71</w:t>
            </w:r>
          </w:p>
        </w:tc>
      </w:tr>
      <w:tr w:rsidR="00945B9A" w:rsidRPr="003520B0" w14:paraId="284960B0" w14:textId="77777777" w:rsidTr="004A6D9B">
        <w:tc>
          <w:tcPr>
            <w:tcW w:w="6487" w:type="dxa"/>
            <w:gridSpan w:val="4"/>
          </w:tcPr>
          <w:p w14:paraId="284960AC" w14:textId="77777777" w:rsidR="00945B9A" w:rsidRPr="003520B0" w:rsidRDefault="00945B9A" w:rsidP="00945B9A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Pr="003520B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4960AD" w14:textId="33589BCF" w:rsidR="00945B9A" w:rsidRPr="003520B0" w:rsidRDefault="00EF1066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552DE" w:rsidRPr="000552DE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="000552DE" w:rsidRPr="000552DE">
              <w:rPr>
                <w:rFonts w:ascii="Angsana New" w:hAnsi="Angsana New"/>
                <w:sz w:val="30"/>
                <w:szCs w:val="30"/>
              </w:rPr>
              <w:t>,</w:t>
            </w:r>
            <w:r w:rsidR="000552DE" w:rsidRPr="000552DE">
              <w:rPr>
                <w:rFonts w:ascii="Angsana New" w:hAnsi="Angsana New"/>
                <w:sz w:val="30"/>
                <w:szCs w:val="30"/>
                <w:cs/>
              </w:rPr>
              <w:t>078</w:t>
            </w:r>
            <w:r w:rsidR="000552DE" w:rsidRPr="000552DE">
              <w:rPr>
                <w:rFonts w:ascii="Angsana New" w:hAnsi="Angsana New"/>
                <w:sz w:val="30"/>
                <w:szCs w:val="30"/>
              </w:rPr>
              <w:t>,</w:t>
            </w:r>
            <w:r w:rsidR="000552DE" w:rsidRPr="000552DE">
              <w:rPr>
                <w:rFonts w:ascii="Angsana New" w:hAnsi="Angsana New"/>
                <w:sz w:val="30"/>
                <w:szCs w:val="30"/>
                <w:cs/>
              </w:rPr>
              <w:t>100.14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84960AE" w14:textId="77777777" w:rsidR="00945B9A" w:rsidRPr="003520B0" w:rsidRDefault="00945B9A" w:rsidP="00945B9A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4960AF" w14:textId="77777777" w:rsidR="00945B9A" w:rsidRPr="003520B0" w:rsidRDefault="00945B9A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0B0">
              <w:rPr>
                <w:rFonts w:ascii="Angsana New" w:hAnsi="Angsana New"/>
                <w:sz w:val="30"/>
                <w:szCs w:val="30"/>
              </w:rPr>
              <w:t>(</w:t>
            </w:r>
            <w:r w:rsidR="0092455E" w:rsidRPr="003520B0">
              <w:rPr>
                <w:rFonts w:ascii="Angsana New" w:hAnsi="Angsana New"/>
                <w:sz w:val="30"/>
                <w:szCs w:val="30"/>
              </w:rPr>
              <w:t>11,087,761.07</w:t>
            </w:r>
            <w:r w:rsidRPr="003520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45B9A" w:rsidRPr="003520B0" w14:paraId="284960B6" w14:textId="77777777" w:rsidTr="004A6D9B">
        <w:tc>
          <w:tcPr>
            <w:tcW w:w="4724" w:type="dxa"/>
            <w:gridSpan w:val="3"/>
          </w:tcPr>
          <w:p w14:paraId="284960B1" w14:textId="77777777" w:rsidR="00945B9A" w:rsidRPr="003520B0" w:rsidRDefault="00945B9A" w:rsidP="00945B9A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763" w:type="dxa"/>
            <w:shd w:val="clear" w:color="auto" w:fill="auto"/>
          </w:tcPr>
          <w:p w14:paraId="284960B2" w14:textId="77777777" w:rsidR="00945B9A" w:rsidRPr="003520B0" w:rsidRDefault="00945B9A" w:rsidP="00945B9A">
            <w:pPr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84960B3" w14:textId="06370FF8" w:rsidR="00945B9A" w:rsidRPr="003520B0" w:rsidRDefault="000552DE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</w:t>
            </w:r>
            <w:r w:rsidRPr="000552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52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835</w:t>
            </w:r>
            <w:r w:rsidRPr="000552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52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991.82</w:t>
            </w:r>
          </w:p>
        </w:tc>
        <w:tc>
          <w:tcPr>
            <w:tcW w:w="266" w:type="dxa"/>
            <w:shd w:val="clear" w:color="auto" w:fill="auto"/>
          </w:tcPr>
          <w:p w14:paraId="284960B4" w14:textId="77777777" w:rsidR="00945B9A" w:rsidRPr="003520B0" w:rsidRDefault="00945B9A" w:rsidP="00945B9A">
            <w:pPr>
              <w:ind w:right="-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84960B5" w14:textId="77777777" w:rsidR="00945B9A" w:rsidRPr="003520B0" w:rsidRDefault="00945B9A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191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723.64</w:t>
            </w:r>
          </w:p>
        </w:tc>
      </w:tr>
    </w:tbl>
    <w:p w14:paraId="284960B7" w14:textId="77777777" w:rsidR="005271B1" w:rsidRPr="00CF461E" w:rsidRDefault="005271B1" w:rsidP="005271B1">
      <w:pPr>
        <w:spacing w:before="240" w:after="240" w:line="240" w:lineRule="atLeast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F461E">
        <w:rPr>
          <w:rFonts w:asciiTheme="majorBidi" w:hAnsiTheme="majorBidi" w:cstheme="majorBidi"/>
          <w:sz w:val="30"/>
          <w:szCs w:val="30"/>
          <w:cs/>
        </w:rPr>
        <w:t xml:space="preserve">เงินกู้ยืมจากธนาคารแห่งที่ </w:t>
      </w:r>
      <w:r w:rsidRPr="00CF461E">
        <w:rPr>
          <w:rFonts w:asciiTheme="majorBidi" w:hAnsiTheme="majorBidi" w:cstheme="majorBidi"/>
          <w:sz w:val="30"/>
          <w:szCs w:val="30"/>
        </w:rPr>
        <w:t xml:space="preserve">1 </w:t>
      </w:r>
      <w:r w:rsidR="00C836E0" w:rsidRPr="00CF461E">
        <w:rPr>
          <w:rFonts w:asciiTheme="majorBidi" w:hAnsiTheme="majorBidi" w:cstheme="majorBidi"/>
          <w:sz w:val="30"/>
          <w:szCs w:val="30"/>
          <w:cs/>
        </w:rPr>
        <w:t>ค้ำประกันโดยจดจำนองที่ดินพร้อมสิ่งปลูกสร้างบนที่ดิน ซึ่งเป็นกรรมสิทธิ์ของบริษัท</w:t>
      </w:r>
      <w:r w:rsidRPr="00CF461E">
        <w:rPr>
          <w:rFonts w:asciiTheme="majorBidi" w:hAnsiTheme="majorBidi" w:cstheme="majorBidi"/>
          <w:sz w:val="30"/>
          <w:szCs w:val="30"/>
          <w:cs/>
        </w:rPr>
        <w:t>และค้ำประกันโดยบรรษัทประกันสินเชื่ออุตสาหกรรมขนาดย่อม</w:t>
      </w:r>
    </w:p>
    <w:p w14:paraId="284960B8" w14:textId="77777777" w:rsidR="005271B1" w:rsidRPr="00574462" w:rsidRDefault="005271B1" w:rsidP="005271B1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F461E">
        <w:rPr>
          <w:rFonts w:asciiTheme="majorBidi" w:hAnsiTheme="majorBidi" w:cstheme="majorBidi"/>
          <w:sz w:val="30"/>
          <w:szCs w:val="30"/>
          <w:cs/>
        </w:rPr>
        <w:t xml:space="preserve">เงินกู้ยืมจากธนาคารแห่งที่ </w:t>
      </w:r>
      <w:r w:rsidRPr="00CF461E">
        <w:rPr>
          <w:rFonts w:asciiTheme="majorBidi" w:hAnsiTheme="majorBidi" w:cstheme="majorBidi"/>
          <w:sz w:val="30"/>
          <w:szCs w:val="30"/>
        </w:rPr>
        <w:t xml:space="preserve">2 </w:t>
      </w:r>
      <w:r w:rsidRPr="00CF461E">
        <w:rPr>
          <w:rFonts w:asciiTheme="majorBidi" w:hAnsiTheme="majorBidi" w:cstheme="majorBidi"/>
          <w:sz w:val="30"/>
          <w:szCs w:val="30"/>
          <w:cs/>
        </w:rPr>
        <w:t>ค้ำประกันโดยบรรษัทประกันสินเชื่ออุตสาหกรรมขนาดย่อม</w:t>
      </w:r>
    </w:p>
    <w:p w14:paraId="284960B9" w14:textId="77777777" w:rsidR="00054327" w:rsidRPr="00574462" w:rsidRDefault="00054327" w:rsidP="0005432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0BA" w14:textId="77777777" w:rsidR="0092455E" w:rsidRPr="00574462" w:rsidRDefault="0092455E" w:rsidP="0005432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0BB" w14:textId="77777777" w:rsidR="0092455E" w:rsidRPr="00574462" w:rsidRDefault="0092455E" w:rsidP="0005432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0BC" w14:textId="77777777" w:rsidR="0098011A" w:rsidRPr="00574462" w:rsidRDefault="0098011A" w:rsidP="00FD22DD">
      <w:pPr>
        <w:spacing w:before="240" w:after="24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4960BD" w14:textId="77777777" w:rsidR="00B03B3F" w:rsidRPr="00574462" w:rsidRDefault="00B03B3F" w:rsidP="00520A2B">
      <w:pPr>
        <w:numPr>
          <w:ilvl w:val="0"/>
          <w:numId w:val="15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1" w:name="_Hlk39869493"/>
      <w:r w:rsidRPr="00574462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897AC1" w:rsidRPr="00574462" w14:paraId="284960C0" w14:textId="77777777" w:rsidTr="004F3E43">
        <w:tc>
          <w:tcPr>
            <w:tcW w:w="5760" w:type="dxa"/>
          </w:tcPr>
          <w:p w14:paraId="284960BE" w14:textId="77777777" w:rsidR="00897AC1" w:rsidRPr="00574462" w:rsidRDefault="00897AC1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284960BF" w14:textId="77777777" w:rsidR="00897AC1" w:rsidRPr="00574462" w:rsidRDefault="00897AC1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97AC1" w:rsidRPr="00574462" w14:paraId="284960C5" w14:textId="77777777" w:rsidTr="00583475">
        <w:trPr>
          <w:gridAfter w:val="1"/>
          <w:wAfter w:w="8" w:type="dxa"/>
        </w:trPr>
        <w:tc>
          <w:tcPr>
            <w:tcW w:w="5760" w:type="dxa"/>
          </w:tcPr>
          <w:p w14:paraId="284960C1" w14:textId="77777777" w:rsidR="00897AC1" w:rsidRPr="00574462" w:rsidRDefault="00897AC1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14:paraId="284960C2" w14:textId="77777777" w:rsidR="00897AC1" w:rsidRPr="00574462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7446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284960C3" w14:textId="77777777" w:rsidR="00897AC1" w:rsidRPr="00574462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14:paraId="284960C4" w14:textId="77777777" w:rsidR="00897AC1" w:rsidRPr="00574462" w:rsidRDefault="00897AC1" w:rsidP="00897AC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74462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574462" w14:paraId="284960CA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</w:tcPr>
          <w:p w14:paraId="284960C6" w14:textId="77777777" w:rsidR="00945B9A" w:rsidRPr="00574462" w:rsidRDefault="00945B9A" w:rsidP="00945B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5744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744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C7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20,587,786.46</w:t>
            </w:r>
          </w:p>
        </w:tc>
        <w:tc>
          <w:tcPr>
            <w:tcW w:w="239" w:type="dxa"/>
            <w:vAlign w:val="center"/>
          </w:tcPr>
          <w:p w14:paraId="284960C8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284960C9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236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342.12</w:t>
            </w:r>
          </w:p>
        </w:tc>
      </w:tr>
      <w:tr w:rsidR="00CA266C" w:rsidRPr="00574462" w14:paraId="284960CF" w14:textId="77777777" w:rsidTr="00354875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0CB" w14:textId="77777777" w:rsidR="00CA266C" w:rsidRPr="00574462" w:rsidRDefault="00CA266C" w:rsidP="00CA26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CC" w14:textId="517F829F" w:rsidR="00CA266C" w:rsidRPr="00574462" w:rsidRDefault="00513A27" w:rsidP="00CA266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A27">
              <w:rPr>
                <w:rFonts w:ascii="Angsana New" w:hAnsi="Angsana New"/>
                <w:sz w:val="30"/>
                <w:szCs w:val="30"/>
              </w:rPr>
              <w:t>(2,861,569.18)</w:t>
            </w:r>
          </w:p>
        </w:tc>
        <w:tc>
          <w:tcPr>
            <w:tcW w:w="239" w:type="dxa"/>
            <w:vAlign w:val="center"/>
          </w:tcPr>
          <w:p w14:paraId="284960CD" w14:textId="77777777" w:rsidR="00CA266C" w:rsidRPr="00574462" w:rsidRDefault="00CA266C" w:rsidP="00CA266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284960CE" w14:textId="159CB14E" w:rsidR="00CA266C" w:rsidRPr="00574462" w:rsidRDefault="00860755" w:rsidP="00CA266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0755">
              <w:rPr>
                <w:rFonts w:ascii="Angsana New" w:hAnsi="Angsana New"/>
                <w:color w:val="000000"/>
                <w:sz w:val="30"/>
                <w:szCs w:val="30"/>
              </w:rPr>
              <w:t>(5,255,865.80)</w:t>
            </w:r>
          </w:p>
        </w:tc>
      </w:tr>
      <w:tr w:rsidR="00CA266C" w:rsidRPr="00574462" w14:paraId="284960D4" w14:textId="77777777" w:rsidTr="00354875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284960D0" w14:textId="437FA4A2" w:rsidR="00CA266C" w:rsidRPr="00574462" w:rsidRDefault="00CA266C" w:rsidP="00CA26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5744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41C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74462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D1" w14:textId="334D3E44" w:rsidR="00CA266C" w:rsidRPr="00574462" w:rsidRDefault="00513A27" w:rsidP="00CA266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3A27">
              <w:rPr>
                <w:rFonts w:ascii="Angsana New" w:hAnsi="Angsana New"/>
                <w:sz w:val="30"/>
                <w:szCs w:val="30"/>
              </w:rPr>
              <w:t>17,726,217.28</w:t>
            </w:r>
          </w:p>
        </w:tc>
        <w:tc>
          <w:tcPr>
            <w:tcW w:w="239" w:type="dxa"/>
            <w:vAlign w:val="center"/>
          </w:tcPr>
          <w:p w14:paraId="284960D2" w14:textId="77777777" w:rsidR="00CA266C" w:rsidRPr="00574462" w:rsidRDefault="00CA266C" w:rsidP="00CA266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284960D3" w14:textId="330A3E0A" w:rsidR="00CA266C" w:rsidRPr="00574462" w:rsidRDefault="00860755" w:rsidP="00CA266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60755">
              <w:rPr>
                <w:rFonts w:ascii="Angsana New" w:hAnsi="Angsana New"/>
                <w:color w:val="000000"/>
                <w:sz w:val="30"/>
                <w:szCs w:val="30"/>
              </w:rPr>
              <w:t>25,980,476.32</w:t>
            </w:r>
          </w:p>
        </w:tc>
      </w:tr>
      <w:tr w:rsidR="00CA266C" w:rsidRPr="00574462" w14:paraId="284960D9" w14:textId="77777777" w:rsidTr="00354875">
        <w:trPr>
          <w:gridAfter w:val="1"/>
          <w:wAfter w:w="8" w:type="dxa"/>
          <w:trHeight w:val="149"/>
        </w:trPr>
        <w:tc>
          <w:tcPr>
            <w:tcW w:w="5760" w:type="dxa"/>
          </w:tcPr>
          <w:p w14:paraId="284960D5" w14:textId="77777777" w:rsidR="00CA266C" w:rsidRPr="00574462" w:rsidRDefault="00CA266C" w:rsidP="00CA26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D6" w14:textId="67488CCC" w:rsidR="00CA266C" w:rsidRPr="00574462" w:rsidRDefault="00513A27" w:rsidP="00CA266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A27">
              <w:rPr>
                <w:rFonts w:ascii="Angsana New" w:hAnsi="Angsana New"/>
                <w:sz w:val="30"/>
                <w:szCs w:val="30"/>
              </w:rPr>
              <w:t>(3,712,738.17)</w:t>
            </w:r>
          </w:p>
        </w:tc>
        <w:tc>
          <w:tcPr>
            <w:tcW w:w="239" w:type="dxa"/>
            <w:vAlign w:val="center"/>
          </w:tcPr>
          <w:p w14:paraId="284960D7" w14:textId="77777777" w:rsidR="00CA266C" w:rsidRPr="00574462" w:rsidRDefault="00CA266C" w:rsidP="00CA266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284960D8" w14:textId="647C7350" w:rsidR="00CA266C" w:rsidRPr="00574462" w:rsidRDefault="00860755" w:rsidP="00CA266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0755">
              <w:rPr>
                <w:rFonts w:ascii="Angsana New" w:hAnsi="Angsana New"/>
                <w:color w:val="000000"/>
                <w:sz w:val="30"/>
                <w:szCs w:val="30"/>
              </w:rPr>
              <w:t>(7,025,976.96)</w:t>
            </w:r>
          </w:p>
        </w:tc>
      </w:tr>
      <w:tr w:rsidR="00CA266C" w:rsidRPr="00574462" w14:paraId="284960DE" w14:textId="77777777" w:rsidTr="00354875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</w:tcPr>
          <w:p w14:paraId="284960DA" w14:textId="77777777" w:rsidR="00CA266C" w:rsidRPr="00574462" w:rsidRDefault="00CA266C" w:rsidP="00CA26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0DB" w14:textId="5D006627" w:rsidR="00CA266C" w:rsidRPr="00574462" w:rsidRDefault="00513A27" w:rsidP="00CA266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A27">
              <w:rPr>
                <w:rFonts w:ascii="Angsana New" w:hAnsi="Angsana New"/>
                <w:b/>
                <w:bCs/>
                <w:sz w:val="30"/>
                <w:szCs w:val="30"/>
              </w:rPr>
              <w:t>14,013,479.11</w:t>
            </w:r>
          </w:p>
        </w:tc>
        <w:tc>
          <w:tcPr>
            <w:tcW w:w="239" w:type="dxa"/>
            <w:vAlign w:val="center"/>
          </w:tcPr>
          <w:p w14:paraId="284960DC" w14:textId="77777777" w:rsidR="00CA266C" w:rsidRPr="00574462" w:rsidRDefault="00CA266C" w:rsidP="00CA266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DD" w14:textId="44F9B2C4" w:rsidR="00CA266C" w:rsidRPr="00574462" w:rsidRDefault="00860755" w:rsidP="00CA266C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607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18,954,499.36</w:t>
            </w:r>
          </w:p>
        </w:tc>
      </w:tr>
    </w:tbl>
    <w:p w14:paraId="284960DF" w14:textId="77777777" w:rsidR="000C30D0" w:rsidRPr="00574462" w:rsidRDefault="000C30D0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574462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0C30D0" w:rsidRPr="00574462" w14:paraId="284960E2" w14:textId="77777777" w:rsidTr="00236253">
        <w:tc>
          <w:tcPr>
            <w:tcW w:w="5760" w:type="dxa"/>
          </w:tcPr>
          <w:p w14:paraId="284960E0" w14:textId="77777777" w:rsidR="000C30D0" w:rsidRPr="00574462" w:rsidRDefault="000C30D0" w:rsidP="0023625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284960E1" w14:textId="77777777" w:rsidR="000C30D0" w:rsidRPr="00574462" w:rsidRDefault="000C30D0" w:rsidP="0023625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C30D0" w:rsidRPr="00574462" w14:paraId="284960E5" w14:textId="77777777" w:rsidTr="00583475">
        <w:trPr>
          <w:gridAfter w:val="1"/>
          <w:wAfter w:w="8" w:type="dxa"/>
        </w:trPr>
        <w:tc>
          <w:tcPr>
            <w:tcW w:w="5760" w:type="dxa"/>
          </w:tcPr>
          <w:p w14:paraId="284960E3" w14:textId="77777777" w:rsidR="000C30D0" w:rsidRPr="00574462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bottom w:val="single" w:sz="4" w:space="0" w:color="auto"/>
            </w:tcBorders>
          </w:tcPr>
          <w:p w14:paraId="284960E4" w14:textId="77777777" w:rsidR="000C30D0" w:rsidRPr="00574462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7446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C30D0" w:rsidRPr="00574462" w14:paraId="284960EA" w14:textId="77777777" w:rsidTr="00236253">
        <w:trPr>
          <w:gridAfter w:val="1"/>
          <w:wAfter w:w="8" w:type="dxa"/>
        </w:trPr>
        <w:tc>
          <w:tcPr>
            <w:tcW w:w="5760" w:type="dxa"/>
          </w:tcPr>
          <w:p w14:paraId="284960E6" w14:textId="77777777" w:rsidR="000C30D0" w:rsidRPr="00574462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284960E7" w14:textId="2D22A982" w:rsidR="000C30D0" w:rsidRPr="00574462" w:rsidRDefault="00A23836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74462">
              <w:rPr>
                <w:sz w:val="30"/>
                <w:szCs w:val="30"/>
              </w:rPr>
              <w:t xml:space="preserve">30 </w:t>
            </w:r>
            <w:r w:rsidR="00C41C33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574462">
              <w:rPr>
                <w:sz w:val="30"/>
                <w:szCs w:val="30"/>
                <w:cs/>
              </w:rPr>
              <w:t xml:space="preserve"> </w:t>
            </w:r>
            <w:r w:rsidRPr="00574462">
              <w:rPr>
                <w:sz w:val="30"/>
                <w:szCs w:val="30"/>
              </w:rPr>
              <w:t>2564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84960E8" w14:textId="77777777" w:rsidR="000C30D0" w:rsidRPr="00574462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284960E9" w14:textId="77777777" w:rsidR="000C30D0" w:rsidRPr="00574462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74462">
              <w:rPr>
                <w:sz w:val="30"/>
                <w:szCs w:val="30"/>
              </w:rPr>
              <w:t>31</w:t>
            </w:r>
            <w:r w:rsidRPr="00574462">
              <w:rPr>
                <w:sz w:val="30"/>
                <w:szCs w:val="30"/>
                <w:cs/>
              </w:rPr>
              <w:t xml:space="preserve"> ธันวาคม </w:t>
            </w:r>
            <w:r w:rsidRPr="00574462">
              <w:rPr>
                <w:sz w:val="30"/>
                <w:szCs w:val="30"/>
              </w:rPr>
              <w:t>256</w:t>
            </w:r>
            <w:r w:rsidR="00945B9A" w:rsidRPr="00574462">
              <w:rPr>
                <w:sz w:val="30"/>
                <w:szCs w:val="30"/>
              </w:rPr>
              <w:t>3</w:t>
            </w:r>
          </w:p>
        </w:tc>
      </w:tr>
      <w:tr w:rsidR="000C30D0" w:rsidRPr="00574462" w14:paraId="284960EF" w14:textId="77777777" w:rsidTr="00236253">
        <w:trPr>
          <w:gridAfter w:val="1"/>
          <w:wAfter w:w="8" w:type="dxa"/>
          <w:trHeight w:val="203"/>
        </w:trPr>
        <w:tc>
          <w:tcPr>
            <w:tcW w:w="5760" w:type="dxa"/>
          </w:tcPr>
          <w:p w14:paraId="284960EB" w14:textId="77777777" w:rsidR="000C30D0" w:rsidRPr="00574462" w:rsidRDefault="000C30D0" w:rsidP="002362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รายละเอียดเกี่ยวกับ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เช่า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284960EC" w14:textId="77777777" w:rsidR="000C30D0" w:rsidRPr="00574462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84960ED" w14:textId="77777777" w:rsidR="000C30D0" w:rsidRPr="00574462" w:rsidRDefault="000C30D0" w:rsidP="0023625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284960EE" w14:textId="77777777" w:rsidR="000C30D0" w:rsidRPr="00574462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411" w:rsidRPr="00574462" w14:paraId="284960F4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0F0" w14:textId="77777777" w:rsidR="00793411" w:rsidRPr="00574462" w:rsidRDefault="00793411" w:rsidP="0079341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84960F1" w14:textId="0C585FE7" w:rsidR="00793411" w:rsidRPr="00574462" w:rsidRDefault="00513A27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A27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513A27">
              <w:rPr>
                <w:rFonts w:ascii="Angsana New" w:hAnsi="Angsana New"/>
                <w:sz w:val="30"/>
                <w:szCs w:val="30"/>
              </w:rPr>
              <w:t>,</w:t>
            </w:r>
            <w:r w:rsidRPr="00513A27">
              <w:rPr>
                <w:rFonts w:ascii="Angsana New" w:hAnsi="Angsana New"/>
                <w:sz w:val="30"/>
                <w:szCs w:val="30"/>
                <w:cs/>
              </w:rPr>
              <w:t>667</w:t>
            </w:r>
            <w:r w:rsidRPr="00513A27">
              <w:rPr>
                <w:rFonts w:ascii="Angsana New" w:hAnsi="Angsana New"/>
                <w:sz w:val="30"/>
                <w:szCs w:val="30"/>
              </w:rPr>
              <w:t>,</w:t>
            </w:r>
            <w:r w:rsidRPr="00513A27">
              <w:rPr>
                <w:rFonts w:ascii="Angsana New" w:hAnsi="Angsana New"/>
                <w:sz w:val="30"/>
                <w:szCs w:val="30"/>
                <w:cs/>
              </w:rPr>
              <w:t>268.00</w:t>
            </w:r>
          </w:p>
        </w:tc>
        <w:tc>
          <w:tcPr>
            <w:tcW w:w="239" w:type="dxa"/>
            <w:vAlign w:val="center"/>
          </w:tcPr>
          <w:p w14:paraId="284960F2" w14:textId="77777777" w:rsidR="00793411" w:rsidRPr="00574462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284960F3" w14:textId="77777777" w:rsidR="00793411" w:rsidRPr="00574462" w:rsidRDefault="00793411" w:rsidP="009C7E5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4,914,423.00</w:t>
            </w:r>
          </w:p>
        </w:tc>
      </w:tr>
      <w:tr w:rsidR="00793411" w:rsidRPr="00574462" w14:paraId="284960F9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0F5" w14:textId="77777777" w:rsidR="00793411" w:rsidRPr="00574462" w:rsidRDefault="00793411" w:rsidP="0079341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84960F6" w14:textId="508F5E10" w:rsidR="00793411" w:rsidRPr="00574462" w:rsidRDefault="00513A27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A27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513A27">
              <w:rPr>
                <w:rFonts w:ascii="Angsana New" w:hAnsi="Angsana New"/>
                <w:sz w:val="30"/>
                <w:szCs w:val="30"/>
              </w:rPr>
              <w:t>,</w:t>
            </w:r>
            <w:r w:rsidRPr="00513A27">
              <w:rPr>
                <w:rFonts w:ascii="Angsana New" w:hAnsi="Angsana New"/>
                <w:sz w:val="30"/>
                <w:szCs w:val="30"/>
                <w:cs/>
              </w:rPr>
              <w:t>245</w:t>
            </w:r>
            <w:r w:rsidRPr="00513A27">
              <w:rPr>
                <w:rFonts w:ascii="Angsana New" w:hAnsi="Angsana New"/>
                <w:sz w:val="30"/>
                <w:szCs w:val="30"/>
              </w:rPr>
              <w:t>,</w:t>
            </w:r>
            <w:r w:rsidRPr="00513A27">
              <w:rPr>
                <w:rFonts w:ascii="Angsana New" w:hAnsi="Angsana New"/>
                <w:sz w:val="30"/>
                <w:szCs w:val="30"/>
                <w:cs/>
              </w:rPr>
              <w:t>392.00</w:t>
            </w:r>
          </w:p>
        </w:tc>
        <w:tc>
          <w:tcPr>
            <w:tcW w:w="239" w:type="dxa"/>
            <w:vAlign w:val="center"/>
          </w:tcPr>
          <w:p w14:paraId="284960F7" w14:textId="77777777" w:rsidR="00793411" w:rsidRPr="00574462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284960F8" w14:textId="77777777" w:rsidR="00793411" w:rsidRPr="00574462" w:rsidRDefault="00793411" w:rsidP="0079341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14,547,718.00</w:t>
            </w:r>
          </w:p>
        </w:tc>
      </w:tr>
      <w:tr w:rsidR="00793411" w:rsidRPr="00574462" w14:paraId="284960FE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0FA" w14:textId="77777777" w:rsidR="00793411" w:rsidRPr="00574462" w:rsidRDefault="00793411" w:rsidP="00793411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FB" w14:textId="6CCE8097" w:rsidR="00793411" w:rsidRPr="00574462" w:rsidRDefault="00513A27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A27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513A27">
              <w:rPr>
                <w:rFonts w:ascii="Angsana New" w:hAnsi="Angsana New"/>
                <w:sz w:val="30"/>
                <w:szCs w:val="30"/>
              </w:rPr>
              <w:t>,</w:t>
            </w:r>
            <w:r w:rsidRPr="00513A27">
              <w:rPr>
                <w:rFonts w:ascii="Angsana New" w:hAnsi="Angsana New"/>
                <w:sz w:val="30"/>
                <w:szCs w:val="30"/>
                <w:cs/>
              </w:rPr>
              <w:t>060</w:t>
            </w:r>
            <w:r w:rsidRPr="00513A27">
              <w:rPr>
                <w:rFonts w:ascii="Angsana New" w:hAnsi="Angsana New"/>
                <w:sz w:val="30"/>
                <w:szCs w:val="30"/>
              </w:rPr>
              <w:t>,</w:t>
            </w:r>
            <w:r w:rsidRPr="00513A27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9" w:type="dxa"/>
            <w:vAlign w:val="center"/>
          </w:tcPr>
          <w:p w14:paraId="284960FC" w14:textId="77777777" w:rsidR="00793411" w:rsidRPr="00574462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284960FD" w14:textId="77777777" w:rsidR="00793411" w:rsidRPr="00574462" w:rsidRDefault="00793411" w:rsidP="009C7E5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5,230,000.00</w:t>
            </w:r>
          </w:p>
        </w:tc>
      </w:tr>
      <w:tr w:rsidR="00793411" w:rsidRPr="00574462" w14:paraId="28496103" w14:textId="77777777" w:rsidTr="00945B9A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284960FF" w14:textId="77777777" w:rsidR="00793411" w:rsidRPr="00574462" w:rsidRDefault="00793411" w:rsidP="0079341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100" w14:textId="20146C39" w:rsidR="00793411" w:rsidRPr="00574462" w:rsidRDefault="00513A27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3A27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513A27">
              <w:rPr>
                <w:rFonts w:ascii="Angsana New" w:hAnsi="Angsana New"/>
                <w:sz w:val="30"/>
                <w:szCs w:val="30"/>
              </w:rPr>
              <w:t>,</w:t>
            </w:r>
            <w:r w:rsidRPr="00513A27">
              <w:rPr>
                <w:rFonts w:ascii="Angsana New" w:hAnsi="Angsana New"/>
                <w:sz w:val="30"/>
                <w:szCs w:val="30"/>
                <w:cs/>
              </w:rPr>
              <w:t>972</w:t>
            </w:r>
            <w:r w:rsidRPr="00513A27">
              <w:rPr>
                <w:rFonts w:ascii="Angsana New" w:hAnsi="Angsana New"/>
                <w:sz w:val="30"/>
                <w:szCs w:val="30"/>
              </w:rPr>
              <w:t>,</w:t>
            </w:r>
            <w:r w:rsidRPr="00513A27">
              <w:rPr>
                <w:rFonts w:ascii="Angsana New" w:hAnsi="Angsana New"/>
                <w:sz w:val="30"/>
                <w:szCs w:val="30"/>
                <w:cs/>
              </w:rPr>
              <w:t>660.00</w:t>
            </w:r>
          </w:p>
        </w:tc>
        <w:tc>
          <w:tcPr>
            <w:tcW w:w="239" w:type="dxa"/>
            <w:vAlign w:val="center"/>
          </w:tcPr>
          <w:p w14:paraId="28496101" w14:textId="77777777" w:rsidR="00793411" w:rsidRPr="00574462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28496102" w14:textId="77777777" w:rsidR="00793411" w:rsidRPr="00574462" w:rsidRDefault="00793411" w:rsidP="0079341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24,692,141.00</w:t>
            </w:r>
          </w:p>
        </w:tc>
      </w:tr>
      <w:tr w:rsidR="00793411" w:rsidRPr="00574462" w14:paraId="28496108" w14:textId="77777777" w:rsidTr="00236253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28496104" w14:textId="77777777" w:rsidR="00793411" w:rsidRPr="00574462" w:rsidRDefault="00793411" w:rsidP="007934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105" w14:textId="05DE62D6" w:rsidR="00793411" w:rsidRPr="00574462" w:rsidRDefault="00513A27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A27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513A27">
              <w:rPr>
                <w:rFonts w:ascii="Angsana New" w:hAnsi="Angsana New"/>
                <w:sz w:val="30"/>
                <w:szCs w:val="30"/>
              </w:rPr>
              <w:t>,</w:t>
            </w:r>
            <w:r w:rsidRPr="00513A27">
              <w:rPr>
                <w:rFonts w:ascii="Angsana New" w:hAnsi="Angsana New"/>
                <w:sz w:val="30"/>
                <w:szCs w:val="30"/>
                <w:cs/>
              </w:rPr>
              <w:t>246</w:t>
            </w:r>
            <w:r w:rsidRPr="00513A27">
              <w:rPr>
                <w:rFonts w:ascii="Angsana New" w:hAnsi="Angsana New"/>
                <w:sz w:val="30"/>
                <w:szCs w:val="30"/>
              </w:rPr>
              <w:t>,</w:t>
            </w:r>
            <w:r w:rsidRPr="00513A27">
              <w:rPr>
                <w:rFonts w:ascii="Angsana New" w:hAnsi="Angsana New"/>
                <w:sz w:val="30"/>
                <w:szCs w:val="30"/>
                <w:cs/>
              </w:rPr>
              <w:t>442.72)</w:t>
            </w:r>
          </w:p>
        </w:tc>
        <w:tc>
          <w:tcPr>
            <w:tcW w:w="239" w:type="dxa"/>
            <w:vAlign w:val="center"/>
          </w:tcPr>
          <w:p w14:paraId="28496106" w14:textId="77777777" w:rsidR="00793411" w:rsidRPr="00574462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28496107" w14:textId="77777777" w:rsidR="00793411" w:rsidRPr="00574462" w:rsidRDefault="00793411" w:rsidP="0079341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(4,104,354.54)</w:t>
            </w:r>
          </w:p>
        </w:tc>
      </w:tr>
      <w:tr w:rsidR="00793411" w:rsidRPr="00574462" w14:paraId="2849610D" w14:textId="77777777" w:rsidTr="00236253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28496109" w14:textId="77777777" w:rsidR="00793411" w:rsidRPr="00574462" w:rsidRDefault="00793411" w:rsidP="007934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10A" w14:textId="1D23F1FA" w:rsidR="00793411" w:rsidRPr="00574462" w:rsidRDefault="00513A27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A27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513A27">
              <w:rPr>
                <w:rFonts w:ascii="Angsana New" w:hAnsi="Angsana New"/>
                <w:sz w:val="30"/>
                <w:szCs w:val="30"/>
              </w:rPr>
              <w:t>,</w:t>
            </w:r>
            <w:r w:rsidRPr="00513A27">
              <w:rPr>
                <w:rFonts w:ascii="Angsana New" w:hAnsi="Angsana New"/>
                <w:sz w:val="30"/>
                <w:szCs w:val="30"/>
                <w:cs/>
              </w:rPr>
              <w:t>726</w:t>
            </w:r>
            <w:r w:rsidRPr="00513A27">
              <w:rPr>
                <w:rFonts w:ascii="Angsana New" w:hAnsi="Angsana New"/>
                <w:sz w:val="30"/>
                <w:szCs w:val="30"/>
              </w:rPr>
              <w:t>,</w:t>
            </w:r>
            <w:r w:rsidRPr="00513A27">
              <w:rPr>
                <w:rFonts w:ascii="Angsana New" w:hAnsi="Angsana New"/>
                <w:sz w:val="30"/>
                <w:szCs w:val="30"/>
                <w:cs/>
              </w:rPr>
              <w:t>217.28</w:t>
            </w:r>
          </w:p>
        </w:tc>
        <w:tc>
          <w:tcPr>
            <w:tcW w:w="239" w:type="dxa"/>
            <w:vAlign w:val="center"/>
          </w:tcPr>
          <w:p w14:paraId="2849610B" w14:textId="77777777" w:rsidR="00793411" w:rsidRPr="00574462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0C" w14:textId="77777777" w:rsidR="00793411" w:rsidRPr="00574462" w:rsidRDefault="00793411" w:rsidP="0079341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20,587,786.46</w:t>
            </w:r>
          </w:p>
        </w:tc>
      </w:tr>
    </w:tbl>
    <w:p w14:paraId="2849610E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2849610F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827D30" w:rsidRPr="00574462" w14:paraId="28496112" w14:textId="77777777" w:rsidTr="002B0287">
        <w:tc>
          <w:tcPr>
            <w:tcW w:w="5760" w:type="dxa"/>
          </w:tcPr>
          <w:p w14:paraId="28496110" w14:textId="77777777" w:rsidR="00827D30" w:rsidRPr="00574462" w:rsidRDefault="00827D30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28496111" w14:textId="77777777" w:rsidR="00827D30" w:rsidRPr="00574462" w:rsidRDefault="00827D30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27D30" w:rsidRPr="00574462" w14:paraId="28496115" w14:textId="77777777" w:rsidTr="00583475">
        <w:trPr>
          <w:gridAfter w:val="1"/>
          <w:wAfter w:w="8" w:type="dxa"/>
        </w:trPr>
        <w:tc>
          <w:tcPr>
            <w:tcW w:w="5760" w:type="dxa"/>
          </w:tcPr>
          <w:p w14:paraId="28496113" w14:textId="77777777" w:rsidR="00827D30" w:rsidRPr="00574462" w:rsidRDefault="00827D30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bottom w:val="single" w:sz="4" w:space="0" w:color="auto"/>
            </w:tcBorders>
          </w:tcPr>
          <w:p w14:paraId="28496114" w14:textId="77777777" w:rsidR="00827D30" w:rsidRPr="00574462" w:rsidRDefault="00827D30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74462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574462" w14:paraId="2849611A" w14:textId="77777777" w:rsidTr="002B0287">
        <w:trPr>
          <w:gridAfter w:val="1"/>
          <w:wAfter w:w="8" w:type="dxa"/>
        </w:trPr>
        <w:tc>
          <w:tcPr>
            <w:tcW w:w="5760" w:type="dxa"/>
          </w:tcPr>
          <w:p w14:paraId="28496116" w14:textId="77777777" w:rsidR="00945B9A" w:rsidRPr="00574462" w:rsidRDefault="00945B9A" w:rsidP="00945B9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28496117" w14:textId="5EE5CFCE" w:rsidR="00945B9A" w:rsidRPr="00574462" w:rsidRDefault="00A2383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74462">
              <w:rPr>
                <w:sz w:val="30"/>
                <w:szCs w:val="30"/>
              </w:rPr>
              <w:t xml:space="preserve">30 </w:t>
            </w:r>
            <w:r w:rsidR="00C41C33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574462">
              <w:rPr>
                <w:sz w:val="30"/>
                <w:szCs w:val="30"/>
                <w:cs/>
              </w:rPr>
              <w:t xml:space="preserve"> </w:t>
            </w:r>
            <w:r w:rsidRPr="00574462">
              <w:rPr>
                <w:sz w:val="30"/>
                <w:szCs w:val="30"/>
              </w:rPr>
              <w:t>2564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8496118" w14:textId="77777777" w:rsidR="00945B9A" w:rsidRPr="00574462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28496119" w14:textId="77777777" w:rsidR="00945B9A" w:rsidRPr="00574462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74462">
              <w:rPr>
                <w:sz w:val="30"/>
                <w:szCs w:val="30"/>
              </w:rPr>
              <w:t>31</w:t>
            </w:r>
            <w:r w:rsidRPr="00574462">
              <w:rPr>
                <w:sz w:val="30"/>
                <w:szCs w:val="30"/>
                <w:cs/>
              </w:rPr>
              <w:t xml:space="preserve"> ธันวาคม </w:t>
            </w:r>
            <w:r w:rsidRPr="00574462">
              <w:rPr>
                <w:sz w:val="30"/>
                <w:szCs w:val="30"/>
              </w:rPr>
              <w:t>2563</w:t>
            </w:r>
          </w:p>
        </w:tc>
      </w:tr>
      <w:tr w:rsidR="00827D30" w:rsidRPr="00574462" w14:paraId="2849611F" w14:textId="77777777" w:rsidTr="002B0287">
        <w:trPr>
          <w:gridAfter w:val="1"/>
          <w:wAfter w:w="8" w:type="dxa"/>
          <w:trHeight w:val="203"/>
        </w:trPr>
        <w:tc>
          <w:tcPr>
            <w:tcW w:w="5760" w:type="dxa"/>
          </w:tcPr>
          <w:p w14:paraId="2849611B" w14:textId="77777777" w:rsidR="00827D30" w:rsidRPr="00574462" w:rsidRDefault="00827D30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รายละเอียดเกี่ยวกับ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เช่า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2849611C" w14:textId="77777777" w:rsidR="00827D30" w:rsidRPr="00574462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849611D" w14:textId="77777777" w:rsidR="00827D30" w:rsidRPr="00574462" w:rsidRDefault="00827D30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2849611E" w14:textId="77777777" w:rsidR="00827D30" w:rsidRPr="00574462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B9A" w:rsidRPr="00574462" w14:paraId="28496124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120" w14:textId="77777777" w:rsidR="00945B9A" w:rsidRPr="00574462" w:rsidRDefault="00945B9A" w:rsidP="00945B9A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8496121" w14:textId="63EB22D5" w:rsidR="00945B9A" w:rsidRPr="00574462" w:rsidRDefault="00860755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0755">
              <w:rPr>
                <w:rFonts w:ascii="Angsana New" w:hAnsi="Angsana New"/>
                <w:sz w:val="30"/>
                <w:szCs w:val="30"/>
                <w:lang w:val="en-US"/>
              </w:rPr>
              <w:t>8,267,268.00</w:t>
            </w:r>
          </w:p>
        </w:tc>
        <w:tc>
          <w:tcPr>
            <w:tcW w:w="239" w:type="dxa"/>
            <w:vAlign w:val="center"/>
          </w:tcPr>
          <w:p w14:paraId="28496122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28496123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8,514,423.00</w:t>
            </w:r>
          </w:p>
        </w:tc>
      </w:tr>
      <w:tr w:rsidR="00945B9A" w:rsidRPr="00574462" w14:paraId="28496129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125" w14:textId="77777777" w:rsidR="00945B9A" w:rsidRPr="00574462" w:rsidRDefault="00945B9A" w:rsidP="00945B9A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8496126" w14:textId="1B39770F" w:rsidR="00945B9A" w:rsidRPr="00574462" w:rsidRDefault="00860755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755">
              <w:rPr>
                <w:rFonts w:ascii="Angsana New" w:hAnsi="Angsana New"/>
                <w:sz w:val="30"/>
                <w:szCs w:val="30"/>
              </w:rPr>
              <w:t>17,345,392.00</w:t>
            </w:r>
          </w:p>
        </w:tc>
        <w:tc>
          <w:tcPr>
            <w:tcW w:w="239" w:type="dxa"/>
            <w:vAlign w:val="center"/>
          </w:tcPr>
          <w:p w14:paraId="28496127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28496128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22,347,718.00</w:t>
            </w:r>
          </w:p>
        </w:tc>
      </w:tr>
      <w:tr w:rsidR="00945B9A" w:rsidRPr="00574462" w14:paraId="2849612E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49612A" w14:textId="77777777" w:rsidR="00945B9A" w:rsidRPr="00574462" w:rsidRDefault="00945B9A" w:rsidP="00945B9A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12B" w14:textId="53AF1631" w:rsidR="00945B9A" w:rsidRPr="00574462" w:rsidRDefault="00860755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755">
              <w:rPr>
                <w:rFonts w:ascii="Angsana New" w:hAnsi="Angsana New"/>
                <w:sz w:val="30"/>
                <w:szCs w:val="30"/>
              </w:rPr>
              <w:t>4,060,000.00</w:t>
            </w:r>
          </w:p>
        </w:tc>
        <w:tc>
          <w:tcPr>
            <w:tcW w:w="239" w:type="dxa"/>
            <w:vAlign w:val="center"/>
          </w:tcPr>
          <w:p w14:paraId="2849612C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2849612D" w14:textId="77777777" w:rsidR="00945B9A" w:rsidRPr="00574462" w:rsidRDefault="00945B9A" w:rsidP="009C7E5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5,230,000.00</w:t>
            </w:r>
          </w:p>
        </w:tc>
      </w:tr>
      <w:tr w:rsidR="00945B9A" w:rsidRPr="00574462" w14:paraId="28496133" w14:textId="77777777" w:rsidTr="00945B9A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2849612F" w14:textId="77777777" w:rsidR="00945B9A" w:rsidRPr="00574462" w:rsidRDefault="00945B9A" w:rsidP="00945B9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130" w14:textId="44683A40" w:rsidR="00945B9A" w:rsidRPr="00574462" w:rsidRDefault="00860755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0755">
              <w:rPr>
                <w:rFonts w:ascii="Angsana New" w:hAnsi="Angsana New"/>
                <w:sz w:val="30"/>
                <w:szCs w:val="30"/>
              </w:rPr>
              <w:t>29,672,660.00</w:t>
            </w:r>
          </w:p>
        </w:tc>
        <w:tc>
          <w:tcPr>
            <w:tcW w:w="239" w:type="dxa"/>
            <w:vAlign w:val="center"/>
          </w:tcPr>
          <w:p w14:paraId="28496131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28496132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092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141.00</w:t>
            </w:r>
          </w:p>
        </w:tc>
      </w:tr>
      <w:tr w:rsidR="00945B9A" w:rsidRPr="00574462" w14:paraId="28496138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28496134" w14:textId="77777777" w:rsidR="00945B9A" w:rsidRPr="00574462" w:rsidRDefault="00945B9A" w:rsidP="00945B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135" w14:textId="0FDD8DE5" w:rsidR="00945B9A" w:rsidRPr="00574462" w:rsidRDefault="00860755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755">
              <w:rPr>
                <w:rFonts w:ascii="Angsana New" w:hAnsi="Angsana New"/>
                <w:sz w:val="30"/>
                <w:szCs w:val="30"/>
              </w:rPr>
              <w:t>(3,692,183.68)</w:t>
            </w:r>
          </w:p>
        </w:tc>
        <w:tc>
          <w:tcPr>
            <w:tcW w:w="239" w:type="dxa"/>
            <w:vAlign w:val="center"/>
          </w:tcPr>
          <w:p w14:paraId="28496136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28496137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855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798.88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45B9A" w:rsidRPr="00574462" w14:paraId="2849613D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28496139" w14:textId="77777777" w:rsidR="00945B9A" w:rsidRPr="00574462" w:rsidRDefault="00945B9A" w:rsidP="00945B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13A" w14:textId="644B48AD" w:rsidR="00945B9A" w:rsidRPr="00574462" w:rsidRDefault="00860755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755">
              <w:rPr>
                <w:rFonts w:ascii="Angsana New" w:hAnsi="Angsana New"/>
                <w:sz w:val="30"/>
                <w:szCs w:val="30"/>
              </w:rPr>
              <w:t>25,980,476.32</w:t>
            </w:r>
          </w:p>
        </w:tc>
        <w:tc>
          <w:tcPr>
            <w:tcW w:w="239" w:type="dxa"/>
            <w:vAlign w:val="center"/>
          </w:tcPr>
          <w:p w14:paraId="2849613B" w14:textId="77777777" w:rsidR="00945B9A" w:rsidRPr="00574462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3C" w14:textId="77777777" w:rsidR="00945B9A" w:rsidRPr="00574462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236</w:t>
            </w:r>
            <w:r w:rsidRPr="00574462">
              <w:rPr>
                <w:rFonts w:ascii="Angsana New" w:hAnsi="Angsana New"/>
                <w:sz w:val="30"/>
                <w:szCs w:val="30"/>
              </w:rPr>
              <w:t>,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342.12</w:t>
            </w:r>
          </w:p>
        </w:tc>
      </w:tr>
      <w:bookmarkEnd w:id="1"/>
    </w:tbl>
    <w:p w14:paraId="2849613E" w14:textId="77777777" w:rsidR="003502E7" w:rsidRPr="00574462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3F" w14:textId="77777777" w:rsidR="00945B9A" w:rsidRPr="00574462" w:rsidRDefault="00945B9A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40" w14:textId="77777777" w:rsidR="00945B9A" w:rsidRPr="00574462" w:rsidRDefault="00945B9A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41" w14:textId="77777777" w:rsidR="00E454E7" w:rsidRPr="00574462" w:rsidRDefault="004D4E63" w:rsidP="00520A2B">
      <w:pPr>
        <w:numPr>
          <w:ilvl w:val="0"/>
          <w:numId w:val="1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="00E454E7" w:rsidRPr="00574462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28496142" w14:textId="15E99087" w:rsidR="00E45619" w:rsidRPr="00574462" w:rsidRDefault="00E45619" w:rsidP="00E45619">
      <w:pPr>
        <w:tabs>
          <w:tab w:val="left" w:pos="513"/>
          <w:tab w:val="decimal" w:pos="7920"/>
        </w:tabs>
        <w:spacing w:line="240" w:lineRule="atLeast"/>
        <w:ind w:left="1238" w:hanging="671"/>
        <w:jc w:val="both"/>
        <w:rPr>
          <w:rFonts w:ascii="Angsana New" w:hAnsi="Angsana New"/>
          <w:sz w:val="30"/>
          <w:szCs w:val="30"/>
        </w:rPr>
      </w:pPr>
      <w:r w:rsidRPr="00574462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D26DC" w:rsidRPr="00574462">
        <w:rPr>
          <w:rFonts w:ascii="Angsana New" w:hAnsi="Angsana New"/>
          <w:sz w:val="30"/>
          <w:szCs w:val="30"/>
          <w:lang w:val="en-US"/>
        </w:rPr>
        <w:t>3</w:t>
      </w:r>
      <w:r w:rsidRPr="00574462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A23836" w:rsidRPr="00574462">
        <w:rPr>
          <w:rFonts w:ascii="Angsana New" w:hAnsi="Angsana New" w:hint="cs"/>
          <w:sz w:val="30"/>
          <w:szCs w:val="30"/>
          <w:cs/>
        </w:rPr>
        <w:t xml:space="preserve">และ </w:t>
      </w:r>
      <w:r w:rsidR="00C41C33">
        <w:rPr>
          <w:rFonts w:ascii="Angsana New" w:hAnsi="Angsana New"/>
          <w:sz w:val="30"/>
          <w:szCs w:val="30"/>
          <w:lang w:val="en-US"/>
        </w:rPr>
        <w:t>9</w:t>
      </w:r>
      <w:r w:rsidR="00A23836" w:rsidRPr="00574462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Pr="00574462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A23836" w:rsidRPr="00574462">
        <w:rPr>
          <w:rFonts w:ascii="Angsana New" w:hAnsi="Angsana New"/>
          <w:sz w:val="30"/>
          <w:szCs w:val="30"/>
        </w:rPr>
        <w:t xml:space="preserve">30 </w:t>
      </w:r>
      <w:r w:rsidR="00C41C33">
        <w:rPr>
          <w:rFonts w:ascii="Angsana New" w:hAnsi="Angsana New" w:hint="cs"/>
          <w:sz w:val="30"/>
          <w:szCs w:val="30"/>
          <w:cs/>
        </w:rPr>
        <w:t>กันยายน</w:t>
      </w:r>
      <w:r w:rsidR="00A23836" w:rsidRPr="00574462">
        <w:rPr>
          <w:rFonts w:ascii="Angsana New" w:hAnsi="Angsana New"/>
          <w:sz w:val="30"/>
          <w:szCs w:val="30"/>
          <w:cs/>
        </w:rPr>
        <w:t xml:space="preserve"> </w:t>
      </w:r>
      <w:r w:rsidR="00A23836" w:rsidRPr="00574462">
        <w:rPr>
          <w:rFonts w:ascii="Angsana New" w:hAnsi="Angsana New"/>
          <w:sz w:val="30"/>
          <w:szCs w:val="30"/>
        </w:rPr>
        <w:t>2564</w:t>
      </w:r>
      <w:r w:rsidRPr="0057446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D26DC" w:rsidRPr="00574462">
        <w:rPr>
          <w:rFonts w:ascii="Angsana New" w:hAnsi="Angsana New"/>
          <w:sz w:val="30"/>
          <w:szCs w:val="30"/>
        </w:rPr>
        <w:t>256</w:t>
      </w:r>
      <w:r w:rsidR="00945B9A" w:rsidRPr="00574462">
        <w:rPr>
          <w:rFonts w:ascii="Angsana New" w:hAnsi="Angsana New"/>
          <w:sz w:val="30"/>
          <w:szCs w:val="30"/>
        </w:rPr>
        <w:t>3</w:t>
      </w: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8"/>
        <w:gridCol w:w="1463"/>
        <w:gridCol w:w="236"/>
        <w:gridCol w:w="1607"/>
        <w:gridCol w:w="6"/>
      </w:tblGrid>
      <w:tr w:rsidR="00A23836" w:rsidRPr="00574462" w14:paraId="28496148" w14:textId="77777777" w:rsidTr="000453B7">
        <w:trPr>
          <w:gridAfter w:val="1"/>
          <w:wAfter w:w="6" w:type="dxa"/>
        </w:trPr>
        <w:tc>
          <w:tcPr>
            <w:tcW w:w="4408" w:type="dxa"/>
            <w:gridSpan w:val="2"/>
          </w:tcPr>
          <w:p w14:paraId="28496143" w14:textId="77777777" w:rsidR="00A23836" w:rsidRPr="00574462" w:rsidRDefault="00A23836" w:rsidP="000453B7">
            <w:pPr>
              <w:spacing w:line="360" w:lineRule="exact"/>
              <w:ind w:right="25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236" w:type="dxa"/>
          </w:tcPr>
          <w:p w14:paraId="28496144" w14:textId="77777777" w:rsidR="00A23836" w:rsidRPr="00574462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496145" w14:textId="77777777" w:rsidR="00A23836" w:rsidRPr="00574462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496146" w14:textId="77777777" w:rsidR="00A23836" w:rsidRPr="00574462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6" w:type="dxa"/>
            <w:gridSpan w:val="3"/>
          </w:tcPr>
          <w:p w14:paraId="28496147" w14:textId="77777777" w:rsidR="00A23836" w:rsidRPr="00574462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3836" w:rsidRPr="00574462" w14:paraId="2849614B" w14:textId="77777777" w:rsidTr="000453B7">
        <w:trPr>
          <w:gridAfter w:val="1"/>
          <w:wAfter w:w="6" w:type="dxa"/>
        </w:trPr>
        <w:tc>
          <w:tcPr>
            <w:tcW w:w="2880" w:type="dxa"/>
          </w:tcPr>
          <w:p w14:paraId="28496149" w14:textId="77777777" w:rsidR="00A23836" w:rsidRPr="00574462" w:rsidRDefault="00A23836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3" w:type="dxa"/>
            <w:gridSpan w:val="7"/>
            <w:tcBorders>
              <w:bottom w:val="single" w:sz="4" w:space="0" w:color="auto"/>
            </w:tcBorders>
          </w:tcPr>
          <w:p w14:paraId="2849614A" w14:textId="77777777" w:rsidR="00A23836" w:rsidRPr="00574462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A23836" w:rsidRPr="00574462" w14:paraId="28496150" w14:textId="77777777" w:rsidTr="000453B7">
        <w:tc>
          <w:tcPr>
            <w:tcW w:w="2880" w:type="dxa"/>
          </w:tcPr>
          <w:p w14:paraId="2849614C" w14:textId="77777777" w:rsidR="00A23836" w:rsidRPr="00574462" w:rsidRDefault="00A23836" w:rsidP="000453B7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49614D" w14:textId="77777777" w:rsidR="00A23836" w:rsidRPr="00574462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Pr="00574462">
              <w:rPr>
                <w:rFonts w:ascii="Angsana New" w:hAnsi="Angsana New"/>
                <w:sz w:val="30"/>
                <w:szCs w:val="30"/>
              </w:rPr>
              <w:t>3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8" w:type="dxa"/>
          </w:tcPr>
          <w:p w14:paraId="2849614E" w14:textId="77777777" w:rsidR="00A23836" w:rsidRPr="00574462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49614F" w14:textId="256059C9" w:rsidR="00A23836" w:rsidRPr="00574462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="00C41C3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 xml:space="preserve"> สิ้นสุดวันที่</w:t>
            </w:r>
          </w:p>
        </w:tc>
      </w:tr>
      <w:tr w:rsidR="004B2CC5" w:rsidRPr="00574462" w14:paraId="28496159" w14:textId="77777777" w:rsidTr="000453B7">
        <w:tc>
          <w:tcPr>
            <w:tcW w:w="2880" w:type="dxa"/>
          </w:tcPr>
          <w:p w14:paraId="28496151" w14:textId="77777777" w:rsidR="004B2CC5" w:rsidRPr="00574462" w:rsidRDefault="004B2CC5" w:rsidP="004B2CC5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28496152" w14:textId="20B5965F" w:rsidR="004B2CC5" w:rsidRPr="00574462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74462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744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744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153" w14:textId="77777777" w:rsidR="004B2CC5" w:rsidRPr="00574462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8496154" w14:textId="1832B24F" w:rsidR="004B2CC5" w:rsidRPr="00574462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462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744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7446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8" w:type="dxa"/>
          </w:tcPr>
          <w:p w14:paraId="28496155" w14:textId="77777777" w:rsidR="004B2CC5" w:rsidRPr="00574462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8496156" w14:textId="420F72E2" w:rsidR="004B2CC5" w:rsidRPr="00574462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462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744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744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157" w14:textId="77777777" w:rsidR="004B2CC5" w:rsidRPr="00574462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6158" w14:textId="3E9AE0D8" w:rsidR="004B2CC5" w:rsidRPr="00574462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462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744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7446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23836" w:rsidRPr="00574462" w14:paraId="28496162" w14:textId="77777777" w:rsidTr="000453B7">
        <w:trPr>
          <w:trHeight w:val="203"/>
        </w:trPr>
        <w:tc>
          <w:tcPr>
            <w:tcW w:w="2880" w:type="dxa"/>
          </w:tcPr>
          <w:p w14:paraId="2849615A" w14:textId="77777777" w:rsidR="00A23836" w:rsidRPr="00574462" w:rsidRDefault="00A23836" w:rsidP="00A238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849615B" w14:textId="6B4907B5" w:rsidR="00A23836" w:rsidRPr="00574462" w:rsidRDefault="00EF1066" w:rsidP="006E023C">
            <w:pPr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066">
              <w:rPr>
                <w:rFonts w:ascii="Angsana New" w:hAnsi="Angsana New"/>
                <w:sz w:val="30"/>
                <w:szCs w:val="30"/>
                <w:cs/>
              </w:rPr>
              <w:t>482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064.74</w:t>
            </w:r>
          </w:p>
        </w:tc>
        <w:tc>
          <w:tcPr>
            <w:tcW w:w="236" w:type="dxa"/>
            <w:vAlign w:val="bottom"/>
          </w:tcPr>
          <w:p w14:paraId="2849615C" w14:textId="77777777" w:rsidR="00A23836" w:rsidRPr="00574462" w:rsidRDefault="00A23836" w:rsidP="00A2383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849615D" w14:textId="77777777" w:rsidR="00A23836" w:rsidRPr="00574462" w:rsidRDefault="00A23836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411,194.95</w:t>
            </w:r>
          </w:p>
        </w:tc>
        <w:tc>
          <w:tcPr>
            <w:tcW w:w="238" w:type="dxa"/>
            <w:vAlign w:val="bottom"/>
          </w:tcPr>
          <w:p w14:paraId="2849615E" w14:textId="77777777" w:rsidR="00A23836" w:rsidRPr="00574462" w:rsidRDefault="00A23836" w:rsidP="00A2383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15F" w14:textId="7383E52F" w:rsidR="00A23836" w:rsidRPr="00574462" w:rsidRDefault="00EF1066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06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446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194.22</w:t>
            </w:r>
          </w:p>
        </w:tc>
        <w:tc>
          <w:tcPr>
            <w:tcW w:w="236" w:type="dxa"/>
            <w:vAlign w:val="bottom"/>
          </w:tcPr>
          <w:p w14:paraId="28496160" w14:textId="77777777" w:rsidR="00A23836" w:rsidRPr="00574462" w:rsidRDefault="00A23836" w:rsidP="00A2383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28496161" w14:textId="23BDD3C9" w:rsidR="00A23836" w:rsidRPr="00574462" w:rsidRDefault="004B2CC5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2F4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02F42">
              <w:rPr>
                <w:rFonts w:ascii="Angsana New" w:hAnsi="Angsana New"/>
                <w:sz w:val="30"/>
                <w:szCs w:val="30"/>
              </w:rPr>
              <w:t>,</w:t>
            </w:r>
            <w:r w:rsidRPr="00A02F42">
              <w:rPr>
                <w:rFonts w:ascii="Angsana New" w:hAnsi="Angsana New"/>
                <w:sz w:val="30"/>
                <w:szCs w:val="30"/>
                <w:cs/>
              </w:rPr>
              <w:t>233</w:t>
            </w:r>
            <w:r w:rsidRPr="00A02F42">
              <w:rPr>
                <w:rFonts w:ascii="Angsana New" w:hAnsi="Angsana New"/>
                <w:sz w:val="30"/>
                <w:szCs w:val="30"/>
              </w:rPr>
              <w:t>,</w:t>
            </w:r>
            <w:r w:rsidRPr="00A02F42">
              <w:rPr>
                <w:rFonts w:ascii="Angsana New" w:hAnsi="Angsana New"/>
                <w:sz w:val="30"/>
                <w:szCs w:val="30"/>
                <w:cs/>
              </w:rPr>
              <w:t>584.85</w:t>
            </w:r>
          </w:p>
        </w:tc>
      </w:tr>
      <w:tr w:rsidR="00A23836" w:rsidRPr="00165280" w14:paraId="2849616B" w14:textId="77777777" w:rsidTr="000453B7">
        <w:trPr>
          <w:trHeight w:val="203"/>
        </w:trPr>
        <w:tc>
          <w:tcPr>
            <w:tcW w:w="2880" w:type="dxa"/>
          </w:tcPr>
          <w:p w14:paraId="28496163" w14:textId="77777777" w:rsidR="00A23836" w:rsidRPr="00574462" w:rsidRDefault="00A23836" w:rsidP="00A238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28" w:type="dxa"/>
            <w:vAlign w:val="bottom"/>
          </w:tcPr>
          <w:p w14:paraId="28496164" w14:textId="0D605521" w:rsidR="00A23836" w:rsidRPr="00574462" w:rsidRDefault="006E023C" w:rsidP="007B5D23">
            <w:pPr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EF1066" w:rsidRPr="00EF1066">
              <w:rPr>
                <w:rFonts w:ascii="Angsana New" w:hAnsi="Angsana New"/>
                <w:sz w:val="30"/>
                <w:szCs w:val="30"/>
                <w:cs/>
              </w:rPr>
              <w:t>60</w:t>
            </w:r>
            <w:r w:rsidR="00EF1066"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="00EF1066" w:rsidRPr="00EF1066">
              <w:rPr>
                <w:rFonts w:ascii="Angsana New" w:hAnsi="Angsana New"/>
                <w:sz w:val="30"/>
                <w:szCs w:val="30"/>
                <w:cs/>
              </w:rPr>
              <w:t>623.50</w:t>
            </w:r>
          </w:p>
        </w:tc>
        <w:tc>
          <w:tcPr>
            <w:tcW w:w="236" w:type="dxa"/>
            <w:vAlign w:val="bottom"/>
          </w:tcPr>
          <w:p w14:paraId="28496165" w14:textId="77777777" w:rsidR="00A23836" w:rsidRPr="00574462" w:rsidRDefault="00A23836" w:rsidP="00A2383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8496166" w14:textId="77777777" w:rsidR="00A23836" w:rsidRPr="00574462" w:rsidRDefault="00A23836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54,039.02</w:t>
            </w:r>
          </w:p>
        </w:tc>
        <w:tc>
          <w:tcPr>
            <w:tcW w:w="238" w:type="dxa"/>
            <w:vAlign w:val="bottom"/>
          </w:tcPr>
          <w:p w14:paraId="28496167" w14:textId="77777777" w:rsidR="00A23836" w:rsidRPr="00574462" w:rsidRDefault="00A23836" w:rsidP="00A2383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8496168" w14:textId="51660FD7" w:rsidR="00A23836" w:rsidRPr="00574462" w:rsidRDefault="00EF1066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066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870.50</w:t>
            </w:r>
          </w:p>
        </w:tc>
        <w:tc>
          <w:tcPr>
            <w:tcW w:w="236" w:type="dxa"/>
            <w:vAlign w:val="bottom"/>
          </w:tcPr>
          <w:p w14:paraId="28496169" w14:textId="77777777" w:rsidR="00A23836" w:rsidRPr="00574462" w:rsidRDefault="00A23836" w:rsidP="00A2383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849616A" w14:textId="7ED63CB2" w:rsidR="00A23836" w:rsidRPr="00165280" w:rsidRDefault="004B2CC5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2F42">
              <w:rPr>
                <w:rFonts w:ascii="Angsana New" w:hAnsi="Angsana New"/>
                <w:sz w:val="30"/>
                <w:szCs w:val="30"/>
                <w:cs/>
              </w:rPr>
              <w:t>162</w:t>
            </w:r>
            <w:r w:rsidRPr="00A02F42">
              <w:rPr>
                <w:rFonts w:ascii="Angsana New" w:hAnsi="Angsana New"/>
                <w:sz w:val="30"/>
                <w:szCs w:val="30"/>
              </w:rPr>
              <w:t>,</w:t>
            </w:r>
            <w:r w:rsidRPr="00A02F42">
              <w:rPr>
                <w:rFonts w:ascii="Angsana New" w:hAnsi="Angsana New"/>
                <w:sz w:val="30"/>
                <w:szCs w:val="30"/>
                <w:cs/>
              </w:rPr>
              <w:t>117.06</w:t>
            </w:r>
          </w:p>
        </w:tc>
      </w:tr>
      <w:tr w:rsidR="00A23836" w:rsidRPr="00165280" w14:paraId="28496174" w14:textId="77777777" w:rsidTr="000453B7">
        <w:trPr>
          <w:trHeight w:val="149"/>
        </w:trPr>
        <w:tc>
          <w:tcPr>
            <w:tcW w:w="2880" w:type="dxa"/>
          </w:tcPr>
          <w:p w14:paraId="2849616C" w14:textId="77777777" w:rsidR="00A23836" w:rsidRPr="00165280" w:rsidRDefault="00A23836" w:rsidP="00A23836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6D" w14:textId="4A02E429" w:rsidR="00A23836" w:rsidRPr="00165280" w:rsidRDefault="00EF1066" w:rsidP="007B5D2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1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542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688.24</w:t>
            </w:r>
          </w:p>
        </w:tc>
        <w:tc>
          <w:tcPr>
            <w:tcW w:w="236" w:type="dxa"/>
            <w:vAlign w:val="bottom"/>
          </w:tcPr>
          <w:p w14:paraId="2849616E" w14:textId="77777777" w:rsidR="00A23836" w:rsidRPr="00165280" w:rsidRDefault="00A23836" w:rsidP="00A2383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6F" w14:textId="77777777" w:rsidR="00A23836" w:rsidRPr="00165280" w:rsidRDefault="00A23836" w:rsidP="00A2383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</w:rPr>
              <w:t>465,233.97</w:t>
            </w:r>
          </w:p>
        </w:tc>
        <w:tc>
          <w:tcPr>
            <w:tcW w:w="238" w:type="dxa"/>
            <w:vAlign w:val="bottom"/>
          </w:tcPr>
          <w:p w14:paraId="28496170" w14:textId="77777777" w:rsidR="00A23836" w:rsidRPr="00165280" w:rsidRDefault="00A23836" w:rsidP="00A2383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171" w14:textId="2DBD5E98" w:rsidR="00A23836" w:rsidRPr="00165280" w:rsidRDefault="00EF1066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628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064.72</w:t>
            </w:r>
          </w:p>
        </w:tc>
        <w:tc>
          <w:tcPr>
            <w:tcW w:w="236" w:type="dxa"/>
            <w:vAlign w:val="bottom"/>
          </w:tcPr>
          <w:p w14:paraId="28496172" w14:textId="77777777" w:rsidR="00A23836" w:rsidRPr="00165280" w:rsidRDefault="00A23836" w:rsidP="00A23836">
            <w:pPr>
              <w:tabs>
                <w:tab w:val="decimal" w:pos="1116"/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73" w14:textId="068DF8C8" w:rsidR="00A23836" w:rsidRPr="00165280" w:rsidRDefault="004B2CC5" w:rsidP="00A2383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F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A02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02F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395</w:t>
            </w:r>
            <w:r w:rsidRPr="00A02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02F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701.91</w:t>
            </w:r>
          </w:p>
        </w:tc>
      </w:tr>
    </w:tbl>
    <w:p w14:paraId="28496175" w14:textId="77777777" w:rsidR="00A23836" w:rsidRDefault="00A23836" w:rsidP="001A4557">
      <w:pPr>
        <w:tabs>
          <w:tab w:val="left" w:pos="513"/>
          <w:tab w:val="decimal" w:pos="7920"/>
        </w:tabs>
        <w:spacing w:after="240" w:line="240" w:lineRule="atLeast"/>
        <w:ind w:left="1238" w:hanging="671"/>
        <w:jc w:val="both"/>
        <w:rPr>
          <w:rFonts w:ascii="Angsana New" w:hAnsi="Angsana New"/>
          <w:sz w:val="30"/>
          <w:szCs w:val="30"/>
        </w:rPr>
      </w:pP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8"/>
        <w:gridCol w:w="1463"/>
        <w:gridCol w:w="236"/>
        <w:gridCol w:w="1607"/>
        <w:gridCol w:w="6"/>
      </w:tblGrid>
      <w:tr w:rsidR="00A23836" w:rsidRPr="00165280" w14:paraId="2849617B" w14:textId="77777777" w:rsidTr="000453B7">
        <w:trPr>
          <w:gridAfter w:val="1"/>
          <w:wAfter w:w="6" w:type="dxa"/>
        </w:trPr>
        <w:tc>
          <w:tcPr>
            <w:tcW w:w="4408" w:type="dxa"/>
            <w:gridSpan w:val="2"/>
          </w:tcPr>
          <w:p w14:paraId="28496176" w14:textId="77777777" w:rsidR="00A23836" w:rsidRPr="00165280" w:rsidRDefault="00A23836" w:rsidP="000453B7">
            <w:pPr>
              <w:spacing w:line="360" w:lineRule="exact"/>
              <w:ind w:right="25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236" w:type="dxa"/>
          </w:tcPr>
          <w:p w14:paraId="28496177" w14:textId="77777777" w:rsidR="00A23836" w:rsidRPr="00165280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496178" w14:textId="77777777" w:rsidR="00A23836" w:rsidRPr="00165280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496179" w14:textId="77777777" w:rsidR="00A23836" w:rsidRPr="00165280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6" w:type="dxa"/>
            <w:gridSpan w:val="3"/>
          </w:tcPr>
          <w:p w14:paraId="2849617A" w14:textId="77777777" w:rsidR="00A23836" w:rsidRPr="00165280" w:rsidRDefault="00A23836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652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652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3836" w:rsidRPr="00165280" w14:paraId="2849617E" w14:textId="77777777" w:rsidTr="000453B7">
        <w:trPr>
          <w:gridAfter w:val="1"/>
          <w:wAfter w:w="6" w:type="dxa"/>
        </w:trPr>
        <w:tc>
          <w:tcPr>
            <w:tcW w:w="2880" w:type="dxa"/>
          </w:tcPr>
          <w:p w14:paraId="2849617C" w14:textId="77777777" w:rsidR="00A23836" w:rsidRPr="00165280" w:rsidRDefault="00A23836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3" w:type="dxa"/>
            <w:gridSpan w:val="7"/>
            <w:tcBorders>
              <w:bottom w:val="single" w:sz="4" w:space="0" w:color="auto"/>
            </w:tcBorders>
          </w:tcPr>
          <w:p w14:paraId="2849617D" w14:textId="77777777" w:rsidR="00A23836" w:rsidRPr="00165280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836" w:rsidRPr="00165280" w14:paraId="28496183" w14:textId="77777777" w:rsidTr="000453B7">
        <w:tc>
          <w:tcPr>
            <w:tcW w:w="2880" w:type="dxa"/>
          </w:tcPr>
          <w:p w14:paraId="2849617F" w14:textId="77777777" w:rsidR="00A23836" w:rsidRPr="00165280" w:rsidRDefault="00A23836" w:rsidP="000453B7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496180" w14:textId="77777777" w:rsidR="00A23836" w:rsidRPr="00165280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</w:rPr>
              <w:t>3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8" w:type="dxa"/>
          </w:tcPr>
          <w:p w14:paraId="28496181" w14:textId="77777777" w:rsidR="00A23836" w:rsidRPr="00165280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496182" w14:textId="1ED2141B" w:rsidR="00A23836" w:rsidRPr="00165280" w:rsidRDefault="00A23836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 </w:t>
            </w:r>
            <w:r w:rsidR="00EF106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 xml:space="preserve"> สิ้นสุดวันที่</w:t>
            </w:r>
          </w:p>
        </w:tc>
      </w:tr>
      <w:tr w:rsidR="004B2CC5" w:rsidRPr="00165280" w14:paraId="2849618C" w14:textId="77777777" w:rsidTr="000453B7">
        <w:tc>
          <w:tcPr>
            <w:tcW w:w="2880" w:type="dxa"/>
          </w:tcPr>
          <w:p w14:paraId="28496184" w14:textId="77777777" w:rsidR="004B2CC5" w:rsidRPr="00165280" w:rsidRDefault="004B2CC5" w:rsidP="004B2CC5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28496185" w14:textId="03865FF6" w:rsidR="004B2CC5" w:rsidRPr="00A23836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462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744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744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186" w14:textId="77777777" w:rsidR="004B2CC5" w:rsidRPr="00A23836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8496187" w14:textId="2F212EF0" w:rsidR="004B2CC5" w:rsidRPr="00A23836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462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744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7446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8" w:type="dxa"/>
          </w:tcPr>
          <w:p w14:paraId="28496188" w14:textId="77777777" w:rsidR="004B2CC5" w:rsidRPr="00A23836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8496189" w14:textId="0B68B983" w:rsidR="004B2CC5" w:rsidRPr="00A23836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462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744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744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18A" w14:textId="77777777" w:rsidR="004B2CC5" w:rsidRPr="00A23836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9618B" w14:textId="123CDD31" w:rsidR="004B2CC5" w:rsidRPr="00A23836" w:rsidRDefault="004B2CC5" w:rsidP="004B2CC5">
            <w:pPr>
              <w:spacing w:line="360" w:lineRule="exact"/>
              <w:ind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462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744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7446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F1066" w:rsidRPr="00165280" w14:paraId="28496195" w14:textId="77777777" w:rsidTr="000453B7">
        <w:trPr>
          <w:trHeight w:val="203"/>
        </w:trPr>
        <w:tc>
          <w:tcPr>
            <w:tcW w:w="2880" w:type="dxa"/>
          </w:tcPr>
          <w:p w14:paraId="2849618D" w14:textId="77777777" w:rsidR="00EF1066" w:rsidRPr="00165280" w:rsidRDefault="00EF1066" w:rsidP="00EF106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849618E" w14:textId="7174231F" w:rsidR="00EF1066" w:rsidRPr="00165280" w:rsidRDefault="00EF1066" w:rsidP="00EF106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066">
              <w:rPr>
                <w:rFonts w:ascii="Angsana New" w:hAnsi="Angsana New"/>
                <w:sz w:val="30"/>
                <w:szCs w:val="30"/>
                <w:cs/>
              </w:rPr>
              <w:t>482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064.74</w:t>
            </w:r>
          </w:p>
        </w:tc>
        <w:tc>
          <w:tcPr>
            <w:tcW w:w="236" w:type="dxa"/>
            <w:vAlign w:val="bottom"/>
          </w:tcPr>
          <w:p w14:paraId="2849618F" w14:textId="77777777" w:rsidR="00EF1066" w:rsidRPr="00165280" w:rsidRDefault="00EF1066" w:rsidP="00EF106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8496190" w14:textId="401C7B40" w:rsidR="00EF1066" w:rsidRPr="00165280" w:rsidRDefault="00EF1066" w:rsidP="00EF106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D96">
              <w:rPr>
                <w:rFonts w:ascii="Angsana New" w:hAnsi="Angsana New"/>
                <w:sz w:val="30"/>
                <w:szCs w:val="30"/>
                <w:cs/>
              </w:rPr>
              <w:t>407</w:t>
            </w:r>
            <w:r w:rsidRPr="00FF7D96">
              <w:rPr>
                <w:rFonts w:ascii="Angsana New" w:hAnsi="Angsana New"/>
                <w:sz w:val="30"/>
                <w:szCs w:val="30"/>
              </w:rPr>
              <w:t>,</w:t>
            </w:r>
            <w:r w:rsidRPr="00FF7D96">
              <w:rPr>
                <w:rFonts w:ascii="Angsana New" w:hAnsi="Angsana New"/>
                <w:sz w:val="30"/>
                <w:szCs w:val="30"/>
                <w:cs/>
              </w:rPr>
              <w:t>043.22</w:t>
            </w:r>
          </w:p>
        </w:tc>
        <w:tc>
          <w:tcPr>
            <w:tcW w:w="238" w:type="dxa"/>
            <w:vAlign w:val="bottom"/>
          </w:tcPr>
          <w:p w14:paraId="28496191" w14:textId="77777777" w:rsidR="00EF1066" w:rsidRPr="00165280" w:rsidRDefault="00EF1066" w:rsidP="00EF106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192" w14:textId="6C493A22" w:rsidR="00EF1066" w:rsidRPr="00165280" w:rsidRDefault="00EF1066" w:rsidP="00EF106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06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446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194.22</w:t>
            </w:r>
          </w:p>
        </w:tc>
        <w:tc>
          <w:tcPr>
            <w:tcW w:w="236" w:type="dxa"/>
            <w:vAlign w:val="bottom"/>
          </w:tcPr>
          <w:p w14:paraId="28496193" w14:textId="77777777" w:rsidR="00EF1066" w:rsidRPr="00165280" w:rsidRDefault="00EF1066" w:rsidP="00EF106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28496194" w14:textId="6D25FF45" w:rsidR="00EF1066" w:rsidRPr="00165280" w:rsidRDefault="00EF1066" w:rsidP="00EF106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D9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F7D96">
              <w:rPr>
                <w:rFonts w:ascii="Angsana New" w:hAnsi="Angsana New"/>
                <w:sz w:val="30"/>
                <w:szCs w:val="30"/>
              </w:rPr>
              <w:t>,</w:t>
            </w:r>
            <w:r w:rsidRPr="00FF7D96">
              <w:rPr>
                <w:rFonts w:ascii="Angsana New" w:hAnsi="Angsana New"/>
                <w:sz w:val="30"/>
                <w:szCs w:val="30"/>
                <w:cs/>
              </w:rPr>
              <w:t>221</w:t>
            </w:r>
            <w:r w:rsidRPr="00FF7D96">
              <w:rPr>
                <w:rFonts w:ascii="Angsana New" w:hAnsi="Angsana New"/>
                <w:sz w:val="30"/>
                <w:szCs w:val="30"/>
              </w:rPr>
              <w:t>,</w:t>
            </w:r>
            <w:r w:rsidRPr="00FF7D96">
              <w:rPr>
                <w:rFonts w:ascii="Angsana New" w:hAnsi="Angsana New"/>
                <w:sz w:val="30"/>
                <w:szCs w:val="30"/>
                <w:cs/>
              </w:rPr>
              <w:t>129.66</w:t>
            </w:r>
          </w:p>
        </w:tc>
      </w:tr>
      <w:tr w:rsidR="00EF1066" w:rsidRPr="00165280" w14:paraId="2849619E" w14:textId="77777777" w:rsidTr="000453B7">
        <w:trPr>
          <w:trHeight w:val="203"/>
        </w:trPr>
        <w:tc>
          <w:tcPr>
            <w:tcW w:w="2880" w:type="dxa"/>
          </w:tcPr>
          <w:p w14:paraId="28496196" w14:textId="77777777" w:rsidR="00EF1066" w:rsidRPr="00165280" w:rsidRDefault="00EF1066" w:rsidP="00EF106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28" w:type="dxa"/>
            <w:vAlign w:val="bottom"/>
          </w:tcPr>
          <w:p w14:paraId="28496197" w14:textId="0F745F2A" w:rsidR="00EF1066" w:rsidRPr="00165280" w:rsidRDefault="00EF1066" w:rsidP="00EF106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066">
              <w:rPr>
                <w:rFonts w:ascii="Angsana New" w:hAnsi="Angsana New"/>
                <w:sz w:val="30"/>
                <w:szCs w:val="30"/>
                <w:cs/>
              </w:rPr>
              <w:t>60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623.50</w:t>
            </w:r>
          </w:p>
        </w:tc>
        <w:tc>
          <w:tcPr>
            <w:tcW w:w="236" w:type="dxa"/>
            <w:vAlign w:val="bottom"/>
          </w:tcPr>
          <w:p w14:paraId="28496198" w14:textId="77777777" w:rsidR="00EF1066" w:rsidRPr="00165280" w:rsidRDefault="00EF1066" w:rsidP="00EF106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8496199" w14:textId="1FB11AB2" w:rsidR="00EF1066" w:rsidRPr="00165280" w:rsidRDefault="00EF1066" w:rsidP="00EF106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D96">
              <w:rPr>
                <w:rFonts w:ascii="Angsana New" w:hAnsi="Angsana New"/>
                <w:sz w:val="30"/>
                <w:szCs w:val="30"/>
                <w:cs/>
              </w:rPr>
              <w:t>53</w:t>
            </w:r>
            <w:r w:rsidRPr="00FF7D96">
              <w:rPr>
                <w:rFonts w:ascii="Angsana New" w:hAnsi="Angsana New"/>
                <w:sz w:val="30"/>
                <w:szCs w:val="30"/>
              </w:rPr>
              <w:t>,</w:t>
            </w:r>
            <w:r w:rsidRPr="00FF7D96">
              <w:rPr>
                <w:rFonts w:ascii="Angsana New" w:hAnsi="Angsana New"/>
                <w:sz w:val="30"/>
                <w:szCs w:val="30"/>
                <w:cs/>
              </w:rPr>
              <w:t>458.01</w:t>
            </w:r>
          </w:p>
        </w:tc>
        <w:tc>
          <w:tcPr>
            <w:tcW w:w="238" w:type="dxa"/>
            <w:vAlign w:val="bottom"/>
          </w:tcPr>
          <w:p w14:paraId="2849619A" w14:textId="77777777" w:rsidR="00EF1066" w:rsidRPr="00165280" w:rsidRDefault="00EF1066" w:rsidP="00EF106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849619B" w14:textId="50481BDE" w:rsidR="00EF1066" w:rsidRPr="00165280" w:rsidRDefault="00EF1066" w:rsidP="00EF106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066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870.50</w:t>
            </w:r>
          </w:p>
        </w:tc>
        <w:tc>
          <w:tcPr>
            <w:tcW w:w="236" w:type="dxa"/>
            <w:vAlign w:val="bottom"/>
          </w:tcPr>
          <w:p w14:paraId="2849619C" w14:textId="77777777" w:rsidR="00EF1066" w:rsidRPr="00165280" w:rsidRDefault="00EF1066" w:rsidP="00EF106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849619D" w14:textId="65BEF758" w:rsidR="00EF1066" w:rsidRPr="00165280" w:rsidRDefault="00EF1066" w:rsidP="00EF1066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D96">
              <w:rPr>
                <w:rFonts w:ascii="Angsana New" w:hAnsi="Angsana New"/>
                <w:sz w:val="30"/>
                <w:szCs w:val="30"/>
                <w:cs/>
              </w:rPr>
              <w:t>160</w:t>
            </w:r>
            <w:r w:rsidRPr="00FF7D96">
              <w:rPr>
                <w:rFonts w:ascii="Angsana New" w:hAnsi="Angsana New"/>
                <w:sz w:val="30"/>
                <w:szCs w:val="30"/>
              </w:rPr>
              <w:t>,</w:t>
            </w:r>
            <w:r w:rsidRPr="00FF7D96">
              <w:rPr>
                <w:rFonts w:ascii="Angsana New" w:hAnsi="Angsana New"/>
                <w:sz w:val="30"/>
                <w:szCs w:val="30"/>
                <w:cs/>
              </w:rPr>
              <w:t>374.03</w:t>
            </w:r>
          </w:p>
        </w:tc>
      </w:tr>
      <w:tr w:rsidR="00EF1066" w:rsidRPr="00165280" w14:paraId="284961A7" w14:textId="77777777" w:rsidTr="00354875">
        <w:trPr>
          <w:trHeight w:val="149"/>
        </w:trPr>
        <w:tc>
          <w:tcPr>
            <w:tcW w:w="2880" w:type="dxa"/>
          </w:tcPr>
          <w:p w14:paraId="2849619F" w14:textId="77777777" w:rsidR="00EF1066" w:rsidRPr="00165280" w:rsidRDefault="00EF1066" w:rsidP="00EF1066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A0" w14:textId="7E738E51" w:rsidR="00EF1066" w:rsidRPr="00165280" w:rsidRDefault="00EF1066" w:rsidP="00EF106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1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542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688.24</w:t>
            </w:r>
          </w:p>
        </w:tc>
        <w:tc>
          <w:tcPr>
            <w:tcW w:w="236" w:type="dxa"/>
            <w:vAlign w:val="bottom"/>
          </w:tcPr>
          <w:p w14:paraId="284961A1" w14:textId="77777777" w:rsidR="00EF1066" w:rsidRPr="00165280" w:rsidRDefault="00EF1066" w:rsidP="00EF106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1A2" w14:textId="54B4FD0B" w:rsidR="00EF1066" w:rsidRPr="00165280" w:rsidRDefault="00EF1066" w:rsidP="00EF106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2C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460</w:t>
            </w:r>
            <w:r w:rsidRPr="004B2C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2C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501.23</w:t>
            </w:r>
          </w:p>
        </w:tc>
        <w:tc>
          <w:tcPr>
            <w:tcW w:w="238" w:type="dxa"/>
            <w:vAlign w:val="bottom"/>
          </w:tcPr>
          <w:p w14:paraId="284961A3" w14:textId="77777777" w:rsidR="00EF1066" w:rsidRPr="00165280" w:rsidRDefault="00EF1066" w:rsidP="00EF106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1A4" w14:textId="7961F4AD" w:rsidR="00EF1066" w:rsidRPr="00165280" w:rsidRDefault="00EF1066" w:rsidP="00EF106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628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064.72</w:t>
            </w:r>
          </w:p>
        </w:tc>
        <w:tc>
          <w:tcPr>
            <w:tcW w:w="236" w:type="dxa"/>
            <w:vAlign w:val="bottom"/>
          </w:tcPr>
          <w:p w14:paraId="284961A5" w14:textId="77777777" w:rsidR="00EF1066" w:rsidRPr="00165280" w:rsidRDefault="00EF1066" w:rsidP="00EF106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961A6" w14:textId="649E5C79" w:rsidR="00EF1066" w:rsidRPr="00165280" w:rsidRDefault="00EF1066" w:rsidP="00EF106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2C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4B2C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B2C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381</w:t>
            </w:r>
            <w:r w:rsidRPr="004B2C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B2C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503.69</w:t>
            </w:r>
          </w:p>
        </w:tc>
      </w:tr>
    </w:tbl>
    <w:p w14:paraId="284961A8" w14:textId="77777777" w:rsidR="00A23836" w:rsidRDefault="00A23836" w:rsidP="001A4557">
      <w:pPr>
        <w:tabs>
          <w:tab w:val="left" w:pos="284"/>
          <w:tab w:val="decimal" w:pos="7920"/>
        </w:tabs>
        <w:spacing w:after="240" w:line="240" w:lineRule="atLeast"/>
        <w:ind w:left="1238" w:hanging="954"/>
        <w:jc w:val="both"/>
        <w:rPr>
          <w:rFonts w:ascii="Angsana New" w:hAnsi="Angsana New"/>
          <w:sz w:val="30"/>
          <w:szCs w:val="30"/>
        </w:rPr>
      </w:pPr>
    </w:p>
    <w:tbl>
      <w:tblPr>
        <w:tblW w:w="96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546"/>
        <w:gridCol w:w="2126"/>
      </w:tblGrid>
      <w:tr w:rsidR="006349AC" w:rsidRPr="00165280" w14:paraId="284961AB" w14:textId="77777777" w:rsidTr="00054E93">
        <w:tc>
          <w:tcPr>
            <w:tcW w:w="7546" w:type="dxa"/>
            <w:vAlign w:val="bottom"/>
          </w:tcPr>
          <w:p w14:paraId="284961A9" w14:textId="77777777" w:rsidR="006349AC" w:rsidRPr="00165280" w:rsidRDefault="006349AC" w:rsidP="000453B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bookmarkStart w:id="2" w:name="_Hlk16077170"/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hideMark/>
          </w:tcPr>
          <w:p w14:paraId="284961AA" w14:textId="77777777" w:rsidR="006349AC" w:rsidRPr="00165280" w:rsidRDefault="006349AC" w:rsidP="000453B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165280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1652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349AC" w:rsidRPr="00165280" w14:paraId="284961AE" w14:textId="77777777" w:rsidTr="00467155">
        <w:tc>
          <w:tcPr>
            <w:tcW w:w="7546" w:type="dxa"/>
            <w:vAlign w:val="bottom"/>
          </w:tcPr>
          <w:p w14:paraId="284961AC" w14:textId="77777777" w:rsidR="006349AC" w:rsidRPr="006349AC" w:rsidRDefault="006349AC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84961AD" w14:textId="77777777" w:rsidR="006349AC" w:rsidRPr="006349AC" w:rsidRDefault="006349AC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  <w:lang w:val="en-GB"/>
              </w:rPr>
            </w:pPr>
            <w:r w:rsidRPr="00165280">
              <w:rPr>
                <w:rFonts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hint="cs"/>
                <w:sz w:val="30"/>
                <w:szCs w:val="30"/>
                <w:cs/>
              </w:rPr>
              <w:t>และ</w:t>
            </w:r>
            <w:r>
              <w:rPr>
                <w:sz w:val="30"/>
                <w:szCs w:val="30"/>
                <w:cs/>
              </w:rPr>
              <w:br/>
            </w: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49AC" w:rsidRPr="00165280" w14:paraId="284961B1" w14:textId="77777777" w:rsidTr="00467155">
        <w:trPr>
          <w:trHeight w:val="347"/>
        </w:trPr>
        <w:tc>
          <w:tcPr>
            <w:tcW w:w="7546" w:type="dxa"/>
            <w:shd w:val="clear" w:color="auto" w:fill="auto"/>
          </w:tcPr>
          <w:p w14:paraId="284961AF" w14:textId="6FE7A0C1" w:rsidR="006349AC" w:rsidRPr="00165280" w:rsidRDefault="006349AC" w:rsidP="000453B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52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4B2CC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ยน </w:t>
            </w:r>
            <w:r w:rsidRPr="001652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4961B0" w14:textId="77777777" w:rsidR="006349AC" w:rsidRPr="00165280" w:rsidRDefault="006349AC" w:rsidP="000453B7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49AC" w:rsidRPr="00165280" w14:paraId="284961B4" w14:textId="77777777" w:rsidTr="00442F8D">
        <w:tc>
          <w:tcPr>
            <w:tcW w:w="7546" w:type="dxa"/>
            <w:shd w:val="clear" w:color="auto" w:fill="auto"/>
          </w:tcPr>
          <w:p w14:paraId="284961B2" w14:textId="77777777" w:rsidR="006349AC" w:rsidRPr="00165280" w:rsidRDefault="006349AC" w:rsidP="000453B7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2126" w:type="dxa"/>
            <w:shd w:val="clear" w:color="auto" w:fill="auto"/>
          </w:tcPr>
          <w:p w14:paraId="284961B3" w14:textId="77777777" w:rsidR="006349AC" w:rsidRPr="00165280" w:rsidRDefault="006349AC" w:rsidP="000453B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9AC" w:rsidRPr="00165280" w14:paraId="284961B7" w14:textId="77777777" w:rsidTr="00442F8D">
        <w:tc>
          <w:tcPr>
            <w:tcW w:w="7546" w:type="dxa"/>
            <w:shd w:val="clear" w:color="auto" w:fill="auto"/>
          </w:tcPr>
          <w:p w14:paraId="284961B5" w14:textId="77777777" w:rsidR="006349AC" w:rsidRPr="00165280" w:rsidRDefault="006349AC" w:rsidP="000453B7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165280">
              <w:rPr>
                <w:rFonts w:ascii="Angsana New" w:hAnsi="Angsana New"/>
                <w:sz w:val="30"/>
                <w:szCs w:val="30"/>
              </w:rPr>
              <w:t>1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6528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84961B6" w14:textId="77777777" w:rsidR="006349AC" w:rsidRPr="00165280" w:rsidRDefault="006349AC" w:rsidP="000453B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4557">
              <w:rPr>
                <w:rFonts w:ascii="Angsana New" w:hAnsi="Angsana New"/>
                <w:sz w:val="30"/>
                <w:szCs w:val="30"/>
              </w:rPr>
              <w:t>14,951,750.00</w:t>
            </w:r>
          </w:p>
        </w:tc>
      </w:tr>
      <w:tr w:rsidR="006349AC" w:rsidRPr="00165280" w14:paraId="284961BA" w14:textId="77777777" w:rsidTr="00442F8D">
        <w:tc>
          <w:tcPr>
            <w:tcW w:w="7546" w:type="dxa"/>
            <w:shd w:val="clear" w:color="auto" w:fill="auto"/>
          </w:tcPr>
          <w:p w14:paraId="284961B8" w14:textId="77777777" w:rsidR="006349AC" w:rsidRPr="00165280" w:rsidRDefault="006349AC" w:rsidP="006349AC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  <w:r w:rsidRPr="0016528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84961B9" w14:textId="69291FFA" w:rsidR="006349AC" w:rsidRPr="00165280" w:rsidRDefault="00EF1066" w:rsidP="006349A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06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446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194.22</w:t>
            </w:r>
          </w:p>
        </w:tc>
      </w:tr>
      <w:tr w:rsidR="006349AC" w:rsidRPr="00165280" w14:paraId="284961BD" w14:textId="77777777" w:rsidTr="00442F8D">
        <w:tc>
          <w:tcPr>
            <w:tcW w:w="7546" w:type="dxa"/>
            <w:shd w:val="clear" w:color="auto" w:fill="auto"/>
          </w:tcPr>
          <w:p w14:paraId="284961BB" w14:textId="77777777" w:rsidR="006349AC" w:rsidRPr="00165280" w:rsidRDefault="006349AC" w:rsidP="006349AC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 w:rsidRPr="0016528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1BC" w14:textId="0F98E6D1" w:rsidR="006349AC" w:rsidRPr="00165280" w:rsidRDefault="00EF1066" w:rsidP="006349A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066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870.50</w:t>
            </w:r>
          </w:p>
        </w:tc>
      </w:tr>
      <w:tr w:rsidR="006349AC" w:rsidRPr="00165280" w14:paraId="284961C0" w14:textId="77777777" w:rsidTr="00442F8D">
        <w:tc>
          <w:tcPr>
            <w:tcW w:w="7546" w:type="dxa"/>
            <w:shd w:val="clear" w:color="auto" w:fill="auto"/>
          </w:tcPr>
          <w:p w14:paraId="284961BE" w14:textId="1D36D03D" w:rsidR="006349AC" w:rsidRPr="00794682" w:rsidRDefault="006349AC" w:rsidP="006349AC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468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94682">
              <w:rPr>
                <w:rFonts w:ascii="Angsana New" w:hAnsi="Angsana New"/>
                <w:sz w:val="30"/>
                <w:szCs w:val="30"/>
              </w:rPr>
              <w:t>3</w:t>
            </w:r>
            <w:r w:rsidRPr="0079468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946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2CC5">
              <w:rPr>
                <w:rFonts w:ascii="Angsana New" w:hAnsi="Angsana New" w:hint="cs"/>
                <w:sz w:val="30"/>
                <w:szCs w:val="30"/>
                <w:cs/>
              </w:rPr>
              <w:t>กันยาย</w:t>
            </w:r>
            <w:r w:rsidRPr="00794682"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 w:rsidRPr="00794682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1BF" w14:textId="66D74864" w:rsidR="006349AC" w:rsidRPr="00794682" w:rsidRDefault="00EF1066" w:rsidP="006349A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066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579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814.72</w:t>
            </w:r>
          </w:p>
        </w:tc>
      </w:tr>
      <w:tr w:rsidR="00794682" w:rsidRPr="00165280" w14:paraId="284961C3" w14:textId="77777777" w:rsidTr="00442F8D">
        <w:tc>
          <w:tcPr>
            <w:tcW w:w="7546" w:type="dxa"/>
            <w:shd w:val="clear" w:color="auto" w:fill="auto"/>
          </w:tcPr>
          <w:p w14:paraId="284961C1" w14:textId="77777777" w:rsidR="00794682" w:rsidRPr="00165280" w:rsidRDefault="00794682" w:rsidP="00794682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EB8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1C2" w14:textId="2495EEA6" w:rsidR="00794682" w:rsidRPr="00794682" w:rsidRDefault="00EF1066" w:rsidP="0079468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638</w:t>
            </w:r>
            <w:r w:rsidRPr="00EF1066">
              <w:rPr>
                <w:rFonts w:ascii="Angsana New" w:hAnsi="Angsana New"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sz w:val="30"/>
                <w:szCs w:val="30"/>
                <w:cs/>
              </w:rPr>
              <w:t>095.99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94682" w:rsidRPr="00165280" w14:paraId="284961C6" w14:textId="77777777" w:rsidTr="00442F8D">
        <w:trPr>
          <w:trHeight w:val="423"/>
        </w:trPr>
        <w:tc>
          <w:tcPr>
            <w:tcW w:w="7546" w:type="dxa"/>
            <w:shd w:val="clear" w:color="auto" w:fill="auto"/>
          </w:tcPr>
          <w:p w14:paraId="284961C4" w14:textId="77777777" w:rsidR="00794682" w:rsidRPr="00165280" w:rsidRDefault="00794682" w:rsidP="00794682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1C5" w14:textId="40E51B0F" w:rsidR="00794682" w:rsidRPr="00EE429F" w:rsidRDefault="00EF1066" w:rsidP="00794682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1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941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1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718.73</w:t>
            </w:r>
          </w:p>
        </w:tc>
      </w:tr>
      <w:bookmarkEnd w:id="2"/>
    </w:tbl>
    <w:p w14:paraId="284961C7" w14:textId="77777777" w:rsidR="000C30D0" w:rsidRDefault="000C30D0" w:rsidP="00FD22DD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4961C8" w14:textId="77777777" w:rsidR="00FD22DD" w:rsidRDefault="00FD22DD" w:rsidP="00FD22DD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4961C9" w14:textId="77777777" w:rsidR="00FD22DD" w:rsidRDefault="00FD22DD" w:rsidP="00FD22DD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4961CA" w14:textId="77777777" w:rsidR="00FD22DD" w:rsidRPr="009D00D6" w:rsidRDefault="00FD22DD" w:rsidP="00FD22DD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1CB" w14:textId="77777777" w:rsidR="000C30D0" w:rsidRDefault="000C30D0" w:rsidP="00520A2B">
      <w:pPr>
        <w:numPr>
          <w:ilvl w:val="0"/>
          <w:numId w:val="16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84961CC" w14:textId="77777777" w:rsidR="00466E81" w:rsidRPr="00466E81" w:rsidRDefault="00466E81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466E81">
        <w:rPr>
          <w:rFonts w:ascii="Angsana New" w:hAnsi="Angsana New" w:hint="cs"/>
          <w:sz w:val="30"/>
          <w:szCs w:val="30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855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4410"/>
        <w:gridCol w:w="1920"/>
        <w:gridCol w:w="242"/>
        <w:gridCol w:w="1978"/>
      </w:tblGrid>
      <w:tr w:rsidR="005D26DC" w:rsidRPr="00375B32" w14:paraId="284961CF" w14:textId="77777777" w:rsidTr="000C30D0">
        <w:tc>
          <w:tcPr>
            <w:tcW w:w="4410" w:type="dxa"/>
          </w:tcPr>
          <w:p w14:paraId="284961CD" w14:textId="77777777" w:rsidR="005D26DC" w:rsidRPr="00375B32" w:rsidRDefault="005D26DC" w:rsidP="00C05C65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1CE" w14:textId="77777777" w:rsidR="005D26DC" w:rsidRPr="00C05C65" w:rsidRDefault="005D26DC" w:rsidP="00C05C65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DC" w:rsidRPr="00375B32" w14:paraId="284961D4" w14:textId="77777777" w:rsidTr="000C30D0">
        <w:tc>
          <w:tcPr>
            <w:tcW w:w="4410" w:type="dxa"/>
          </w:tcPr>
          <w:p w14:paraId="284961D0" w14:textId="77777777" w:rsidR="005D26DC" w:rsidRPr="00375B32" w:rsidRDefault="005D26DC" w:rsidP="005D26D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61D1" w14:textId="07343925" w:rsidR="005D26DC" w:rsidRPr="00375B32" w:rsidRDefault="003935F8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5D26DC" w:rsidRPr="008936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2CC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5D26DC" w:rsidRPr="008936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D26DC" w:rsidRPr="00893632">
              <w:rPr>
                <w:rFonts w:ascii="Angsana New" w:hAnsi="Angsana New"/>
                <w:sz w:val="30"/>
                <w:szCs w:val="30"/>
              </w:rPr>
              <w:t>256</w:t>
            </w:r>
            <w:r w:rsidR="00C625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284961D2" w14:textId="77777777" w:rsidR="005D26DC" w:rsidRPr="00893632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61D3" w14:textId="77777777" w:rsidR="005D26DC" w:rsidRPr="00C05C65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6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363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93632">
              <w:rPr>
                <w:rFonts w:ascii="Angsana New" w:hAnsi="Angsana New"/>
                <w:sz w:val="30"/>
                <w:szCs w:val="30"/>
              </w:rPr>
              <w:t>256</w:t>
            </w:r>
            <w:r w:rsidR="00C6255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6255A" w:rsidRPr="00375B32" w14:paraId="284961D9" w14:textId="77777777" w:rsidTr="000C30D0">
        <w:tc>
          <w:tcPr>
            <w:tcW w:w="4410" w:type="dxa"/>
          </w:tcPr>
          <w:p w14:paraId="284961D5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การเกษียณอายุ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auto"/>
          </w:tcPr>
          <w:p w14:paraId="284961D6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2" w:type="dxa"/>
            <w:shd w:val="clear" w:color="auto" w:fill="auto"/>
          </w:tcPr>
          <w:p w14:paraId="284961D7" w14:textId="77777777" w:rsidR="00C6255A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</w:tcPr>
          <w:p w14:paraId="284961D8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C6255A" w:rsidRPr="00375B32" w14:paraId="284961DE" w14:textId="77777777" w:rsidTr="000C30D0">
        <w:tc>
          <w:tcPr>
            <w:tcW w:w="4410" w:type="dxa"/>
          </w:tcPr>
          <w:p w14:paraId="284961DA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20" w:type="dxa"/>
            <w:shd w:val="clear" w:color="auto" w:fill="auto"/>
          </w:tcPr>
          <w:p w14:paraId="284961DB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1.09 – 1.50</w:t>
            </w:r>
          </w:p>
        </w:tc>
        <w:tc>
          <w:tcPr>
            <w:tcW w:w="242" w:type="dxa"/>
            <w:shd w:val="clear" w:color="auto" w:fill="auto"/>
          </w:tcPr>
          <w:p w14:paraId="284961DC" w14:textId="77777777" w:rsidR="00C6255A" w:rsidRPr="002B05DD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284961DD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1.09 – 1.50</w:t>
            </w:r>
          </w:p>
        </w:tc>
      </w:tr>
      <w:tr w:rsidR="00C6255A" w:rsidRPr="00375B32" w14:paraId="284961E3" w14:textId="77777777" w:rsidTr="000C30D0">
        <w:tc>
          <w:tcPr>
            <w:tcW w:w="4410" w:type="dxa"/>
          </w:tcPr>
          <w:p w14:paraId="284961DF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อัตราการเพิ่มของเงินเดือน</w:t>
            </w:r>
          </w:p>
        </w:tc>
        <w:tc>
          <w:tcPr>
            <w:tcW w:w="1920" w:type="dxa"/>
            <w:shd w:val="clear" w:color="auto" w:fill="auto"/>
          </w:tcPr>
          <w:p w14:paraId="284961E0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5.02</w:t>
            </w:r>
          </w:p>
        </w:tc>
        <w:tc>
          <w:tcPr>
            <w:tcW w:w="242" w:type="dxa"/>
            <w:shd w:val="clear" w:color="auto" w:fill="auto"/>
          </w:tcPr>
          <w:p w14:paraId="284961E1" w14:textId="77777777" w:rsidR="00C6255A" w:rsidRPr="002B05DD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284961E2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5.02</w:t>
            </w:r>
          </w:p>
        </w:tc>
      </w:tr>
      <w:tr w:rsidR="00C6255A" w:rsidRPr="00375B32" w14:paraId="284961E8" w14:textId="77777777" w:rsidTr="000C30D0">
        <w:tc>
          <w:tcPr>
            <w:tcW w:w="4410" w:type="dxa"/>
          </w:tcPr>
          <w:p w14:paraId="284961E4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920" w:type="dxa"/>
            <w:shd w:val="clear" w:color="auto" w:fill="auto"/>
          </w:tcPr>
          <w:p w14:paraId="284961E5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  <w:tc>
          <w:tcPr>
            <w:tcW w:w="242" w:type="dxa"/>
            <w:shd w:val="clear" w:color="auto" w:fill="auto"/>
          </w:tcPr>
          <w:p w14:paraId="284961E6" w14:textId="77777777" w:rsidR="00C6255A" w:rsidRPr="002B05DD" w:rsidRDefault="00C6255A" w:rsidP="00C6255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284961E7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</w:tr>
      <w:tr w:rsidR="00C6255A" w:rsidRPr="00D933BE" w14:paraId="284961ED" w14:textId="77777777" w:rsidTr="000C30D0">
        <w:tc>
          <w:tcPr>
            <w:tcW w:w="4410" w:type="dxa"/>
          </w:tcPr>
          <w:p w14:paraId="284961E9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920" w:type="dxa"/>
            <w:shd w:val="clear" w:color="auto" w:fill="auto"/>
          </w:tcPr>
          <w:p w14:paraId="284961EA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42" w:type="dxa"/>
            <w:shd w:val="clear" w:color="auto" w:fill="auto"/>
          </w:tcPr>
          <w:p w14:paraId="284961EB" w14:textId="77777777" w:rsidR="00C6255A" w:rsidRPr="002B05DD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284961EC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284961EE" w14:textId="77777777" w:rsidR="005B5F0B" w:rsidRDefault="005B5F0B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84961EF" w14:textId="77777777" w:rsidR="00A8454F" w:rsidRPr="0063553E" w:rsidRDefault="00C7442D" w:rsidP="00520A2B">
      <w:pPr>
        <w:numPr>
          <w:ilvl w:val="0"/>
          <w:numId w:val="1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553E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821505" w:rsidRPr="0063553E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EB3AA7" w:rsidRPr="0063553E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12646A" w:rsidRPr="0063553E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EB3AA7" w:rsidRPr="0063553E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14:paraId="284961F0" w14:textId="77777777" w:rsidR="00A03D23" w:rsidRDefault="00775D8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75D86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กลุ่มบริษัทจะต้องจัดสรรทุนสำรอง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284961F1" w14:textId="77777777" w:rsidR="00A8454F" w:rsidRPr="00A6604D" w:rsidRDefault="00A8454F" w:rsidP="00520A2B">
      <w:pPr>
        <w:numPr>
          <w:ilvl w:val="0"/>
          <w:numId w:val="16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C65A40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284961F2" w14:textId="77777777" w:rsidR="00EB3AA7" w:rsidRDefault="00B16618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คือกรรมการผู้จัดการของ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</w:p>
    <w:p w14:paraId="284961F3" w14:textId="77777777" w:rsidR="00EB3AA7" w:rsidRPr="00E45619" w:rsidRDefault="00B16618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ดำเนินธุรกิจหลักในส่วนงานดำเนินงานที่รายงานเพียงส่วนเดียว คือ ประกอบธุรกิจการผลิต และจำหน่ายอุปกรณ์ไฟฟ้า กราไฟต์โมลด์ ผงเชื่อมสายล่อฟ้าและสายดิน ซึ่งสินค้าไม่มีความแตกต่างกันในด้านการใช้เทคโนโลยีและกลยุทธ์ทางการตลาด ส่วนในการนำเสนอการจำแนกส่วนงานทางภูมิศาสตร์ รายได้ตามส่วนงานแยกตามเขตภูมิศาสตร์ได้กำหนดจากสถานที่ตั้งของลูกค้า คือ ในประเทศไทย และต่างประเทศ ดังนั้น รายได้ กำไร จึงจำแนกตามส่วนงานตามภูมิศาสตร์ แต่สินทรัพย์ โดยส่วนใหญ่ตามที่แสดงไว้ในงบการเงินจึงเกี่ยวข้องกับส่วนงานธุรกิจตามที่กล่าวไว้</w:t>
      </w:r>
    </w:p>
    <w:p w14:paraId="284961F4" w14:textId="77777777" w:rsidR="00E11652" w:rsidRPr="00E11652" w:rsidRDefault="00E11652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84961F5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313FCE">
          <w:footerReference w:type="default" r:id="rId15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84961F6" w14:textId="77777777" w:rsidR="00FF73FE" w:rsidRPr="00A6604D" w:rsidRDefault="00FF73FE" w:rsidP="00520A2B">
      <w:pPr>
        <w:numPr>
          <w:ilvl w:val="0"/>
          <w:numId w:val="18"/>
        </w:numPr>
        <w:tabs>
          <w:tab w:val="left" w:pos="709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28"/>
        <w:gridCol w:w="1613"/>
        <w:gridCol w:w="1628"/>
        <w:gridCol w:w="1613"/>
        <w:gridCol w:w="1613"/>
        <w:gridCol w:w="1613"/>
      </w:tblGrid>
      <w:tr w:rsidR="00282299" w:rsidRPr="00E64E19" w14:paraId="284961FB" w14:textId="77777777" w:rsidTr="007E6DB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1F7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1F8" w14:textId="77777777"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1F9" w14:textId="77777777"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1FA" w14:textId="77777777" w:rsidR="00282299" w:rsidRPr="00282299" w:rsidRDefault="00282299" w:rsidP="00A2107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282299">
              <w:rPr>
                <w:sz w:val="28"/>
                <w:szCs w:val="28"/>
              </w:rPr>
              <w:t>(</w:t>
            </w:r>
            <w:proofErr w:type="gramStart"/>
            <w:r w:rsidRPr="00282299">
              <w:rPr>
                <w:sz w:val="28"/>
                <w:szCs w:val="28"/>
                <w:cs/>
              </w:rPr>
              <w:t>หน่วย:บาท</w:t>
            </w:r>
            <w:proofErr w:type="gramEnd"/>
            <w:r w:rsidRPr="00282299">
              <w:rPr>
                <w:sz w:val="28"/>
                <w:szCs w:val="28"/>
                <w:cs/>
              </w:rPr>
              <w:t>)</w:t>
            </w:r>
          </w:p>
        </w:tc>
      </w:tr>
      <w:tr w:rsidR="00B467CA" w:rsidRPr="00E64E19" w14:paraId="284961FE" w14:textId="77777777" w:rsidTr="007E6DB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1FC" w14:textId="77777777" w:rsidR="00B467CA" w:rsidRPr="00E64E19" w:rsidRDefault="00B467CA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1FD" w14:textId="77777777" w:rsidR="00B467CA" w:rsidRDefault="00B467CA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16618" w:rsidRPr="00E64E19" w14:paraId="28496201" w14:textId="77777777" w:rsidTr="007E6DB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1FF" w14:textId="77777777" w:rsidR="00B16618" w:rsidRPr="00E64E19" w:rsidRDefault="00B16618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00" w14:textId="77777777" w:rsidR="00B16618" w:rsidRPr="00282299" w:rsidRDefault="00B467CA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282299" w:rsidRPr="00E64E19" w14:paraId="28496206" w14:textId="77777777" w:rsidTr="007E6DB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2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03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04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05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41322" w:rsidRPr="00E64E19" w14:paraId="2849620E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7" w14:textId="77777777" w:rsidR="00241322" w:rsidRPr="00E64E19" w:rsidRDefault="00241322" w:rsidP="00241322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8" w14:textId="5EA59EF9" w:rsidR="00241322" w:rsidRPr="00E64E19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9" w14:textId="1DF08D95" w:rsidR="00241322" w:rsidRPr="00E64E19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A" w14:textId="66C77605" w:rsidR="00241322" w:rsidRPr="00E64E19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B" w14:textId="73B6EBFE" w:rsidR="00241322" w:rsidRPr="00E64E19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C" w14:textId="10984769" w:rsidR="00241322" w:rsidRPr="00E64E19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D" w14:textId="181EEC42" w:rsidR="00241322" w:rsidRPr="00E64E19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E6DB3" w:rsidRPr="00E64E19" w14:paraId="28496216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F" w14:textId="77777777" w:rsidR="007E6DB3" w:rsidRPr="00FA3987" w:rsidRDefault="007E6DB3" w:rsidP="007E6DB3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0" w14:textId="7D31A672" w:rsidR="007E6DB3" w:rsidRPr="007E6DB3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95,860,876.84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11" w14:textId="7F9798D7" w:rsidR="007E6DB3" w:rsidRPr="007E6DB3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 xml:space="preserve">81,840,260.32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2" w14:textId="4CB1269E" w:rsidR="007E6DB3" w:rsidRPr="007E6DB3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18,300,662.35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13" w14:textId="529B1F1B" w:rsidR="007E6DB3" w:rsidRPr="007E6DB3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 xml:space="preserve">26,837,018.76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4" w14:textId="48C5B452" w:rsidR="007E6DB3" w:rsidRPr="007E6DB3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114,161,539.19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15" w14:textId="1D28C052" w:rsidR="007E6DB3" w:rsidRPr="00AD6BC6" w:rsidRDefault="007E6DB3" w:rsidP="007E6DB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 xml:space="preserve">108,677,279.08 </w:t>
            </w:r>
          </w:p>
        </w:tc>
      </w:tr>
      <w:tr w:rsidR="007E6DB3" w:rsidRPr="00E64E19" w14:paraId="2849621E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7" w14:textId="77777777" w:rsidR="007E6DB3" w:rsidRPr="00E64E19" w:rsidRDefault="007E6DB3" w:rsidP="007E6DB3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8" w14:textId="74CB56A7" w:rsidR="007E6DB3" w:rsidRPr="007E6DB3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527,010.00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19" w14:textId="75CF6092" w:rsidR="007E6DB3" w:rsidRPr="007E6DB3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 xml:space="preserve">4,482,450.00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A" w14:textId="43236905" w:rsidR="007E6DB3" w:rsidRPr="007E6DB3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124,950.00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1B" w14:textId="24053C48" w:rsidR="007E6DB3" w:rsidRPr="007E6DB3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C" w14:textId="63A394AA" w:rsidR="007E6DB3" w:rsidRPr="007E6DB3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651,960.00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1D" w14:textId="3F66CEF3" w:rsidR="007E6DB3" w:rsidRPr="00700B09" w:rsidRDefault="007E6DB3" w:rsidP="007E6DB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 xml:space="preserve">4,482,450.00 </w:t>
            </w:r>
          </w:p>
        </w:tc>
      </w:tr>
      <w:tr w:rsidR="007E6DB3" w:rsidRPr="00E64E19" w14:paraId="28496226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F" w14:textId="77777777" w:rsidR="007E6DB3" w:rsidRPr="00E64E19" w:rsidRDefault="007E6DB3" w:rsidP="007E6DB3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0" w14:textId="3CCD6464" w:rsidR="007E6DB3" w:rsidRPr="007E6DB3" w:rsidRDefault="00C52C2C" w:rsidP="007E6DB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C2C">
              <w:rPr>
                <w:rFonts w:ascii="Angsana New" w:hAnsi="Angsana New"/>
                <w:sz w:val="28"/>
                <w:szCs w:val="28"/>
              </w:rPr>
              <w:t>(55,183,182.08)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21" w14:textId="2FB8B39B" w:rsidR="007E6DB3" w:rsidRPr="007E6DB3" w:rsidRDefault="007E6DB3" w:rsidP="007E6DB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(49,810,480.39)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2" w14:textId="75B30892" w:rsidR="007E6DB3" w:rsidRPr="007E6DB3" w:rsidRDefault="00C52C2C" w:rsidP="007E6DB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C2C">
              <w:rPr>
                <w:rFonts w:ascii="Angsana New" w:hAnsi="Angsana New"/>
                <w:sz w:val="28"/>
                <w:szCs w:val="28"/>
              </w:rPr>
              <w:t>(12,483,836.47)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23" w14:textId="77E65817" w:rsidR="007E6DB3" w:rsidRPr="007E6DB3" w:rsidRDefault="007E6DB3" w:rsidP="007E6DB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(18,827,899.82)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4" w14:textId="4AD9C884" w:rsidR="007E6DB3" w:rsidRPr="007E6DB3" w:rsidRDefault="00BA79B6" w:rsidP="007E6DB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9B6">
              <w:rPr>
                <w:rFonts w:ascii="Angsana New" w:hAnsi="Angsana New"/>
                <w:sz w:val="28"/>
                <w:szCs w:val="28"/>
              </w:rPr>
              <w:t>(67,667,018.55)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25" w14:textId="661E0CDA" w:rsidR="007E6DB3" w:rsidRPr="00E64E19" w:rsidRDefault="007E6DB3" w:rsidP="007E6DB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(68,638,380.21)</w:t>
            </w:r>
          </w:p>
        </w:tc>
      </w:tr>
      <w:tr w:rsidR="00241322" w:rsidRPr="00E64E19" w14:paraId="2849622E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7" w14:textId="77777777" w:rsidR="00241322" w:rsidRPr="00E64E19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8" w14:textId="7B60F687" w:rsidR="00241322" w:rsidRPr="00733355" w:rsidRDefault="001562AD" w:rsidP="0024132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62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41</w:t>
            </w:r>
            <w:r w:rsidRPr="001562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1562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204</w:t>
            </w:r>
            <w:r w:rsidRPr="001562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1562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704.76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29" w14:textId="5BCF10CE" w:rsidR="00241322" w:rsidRPr="00E64E19" w:rsidRDefault="00241322" w:rsidP="0024132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>36,51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303F6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229.93</w:t>
            </w:r>
            <w:r w:rsidRPr="00303F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A" w14:textId="7483CC9B" w:rsidR="00241322" w:rsidRPr="00E64E19" w:rsidRDefault="001562AD" w:rsidP="0024132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2AD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1562AD">
              <w:rPr>
                <w:rFonts w:asciiTheme="majorBidi" w:hAnsiTheme="majorBidi"/>
                <w:sz w:val="28"/>
                <w:szCs w:val="28"/>
              </w:rPr>
              <w:t>,</w:t>
            </w:r>
            <w:r w:rsidRPr="001562AD">
              <w:rPr>
                <w:rFonts w:asciiTheme="majorBidi" w:hAnsiTheme="majorBidi"/>
                <w:sz w:val="28"/>
                <w:szCs w:val="28"/>
                <w:cs/>
              </w:rPr>
              <w:t>941</w:t>
            </w:r>
            <w:r w:rsidRPr="001562AD">
              <w:rPr>
                <w:rFonts w:asciiTheme="majorBidi" w:hAnsiTheme="majorBidi"/>
                <w:sz w:val="28"/>
                <w:szCs w:val="28"/>
              </w:rPr>
              <w:t>,</w:t>
            </w:r>
            <w:r w:rsidRPr="001562AD">
              <w:rPr>
                <w:rFonts w:asciiTheme="majorBidi" w:hAnsiTheme="majorBidi"/>
                <w:sz w:val="28"/>
                <w:szCs w:val="28"/>
                <w:cs/>
              </w:rPr>
              <w:t>775.88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2B" w14:textId="5ACE6490" w:rsidR="00241322" w:rsidRPr="00E64E19" w:rsidRDefault="00241322" w:rsidP="0024132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/>
                <w:sz w:val="28"/>
                <w:szCs w:val="28"/>
              </w:rPr>
              <w:t>009</w:t>
            </w:r>
            <w:r w:rsidRPr="00303F6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118.94</w:t>
            </w:r>
            <w:r w:rsidRPr="00303F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2C" w14:textId="0ADB1E8E" w:rsidR="00241322" w:rsidRPr="00E64E19" w:rsidRDefault="00BA79B6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79B6">
              <w:rPr>
                <w:rFonts w:asciiTheme="majorBidi" w:hAnsiTheme="majorBidi"/>
                <w:sz w:val="28"/>
                <w:szCs w:val="28"/>
                <w:cs/>
              </w:rPr>
              <w:t>47</w:t>
            </w:r>
            <w:r w:rsidRPr="00BA79B6">
              <w:rPr>
                <w:rFonts w:asciiTheme="majorBidi" w:hAnsiTheme="majorBidi"/>
                <w:sz w:val="28"/>
                <w:szCs w:val="28"/>
              </w:rPr>
              <w:t>,</w:t>
            </w:r>
            <w:r w:rsidRPr="00BA79B6">
              <w:rPr>
                <w:rFonts w:asciiTheme="majorBidi" w:hAnsiTheme="majorBidi"/>
                <w:sz w:val="28"/>
                <w:szCs w:val="28"/>
                <w:cs/>
              </w:rPr>
              <w:t>146</w:t>
            </w:r>
            <w:r w:rsidRPr="00BA79B6">
              <w:rPr>
                <w:rFonts w:asciiTheme="majorBidi" w:hAnsiTheme="majorBidi"/>
                <w:sz w:val="28"/>
                <w:szCs w:val="28"/>
              </w:rPr>
              <w:t>,</w:t>
            </w:r>
            <w:r w:rsidRPr="00BA79B6">
              <w:rPr>
                <w:rFonts w:asciiTheme="majorBidi" w:hAnsiTheme="majorBidi"/>
                <w:sz w:val="28"/>
                <w:szCs w:val="28"/>
                <w:cs/>
              </w:rPr>
              <w:t>480.64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2D" w14:textId="29DFF976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44,521,348.87</w:t>
            </w:r>
          </w:p>
        </w:tc>
      </w:tr>
      <w:tr w:rsidR="00241322" w:rsidRPr="00E64E19" w14:paraId="28496236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F" w14:textId="77777777" w:rsidR="00241322" w:rsidRPr="00E64E19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0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1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2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3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34" w14:textId="319B3C0E" w:rsidR="00241322" w:rsidRPr="00E64E19" w:rsidRDefault="007E6DB3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760.33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35" w14:textId="1071FDC9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 xml:space="preserve">42,369.26 </w:t>
            </w:r>
          </w:p>
        </w:tc>
      </w:tr>
      <w:tr w:rsidR="00241322" w:rsidRPr="00E64E19" w14:paraId="2849623E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7" w14:textId="77777777" w:rsidR="00241322" w:rsidRPr="00E64E19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8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9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A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B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3C" w14:textId="7E63E4CB" w:rsidR="00241322" w:rsidRPr="00313FCE" w:rsidRDefault="007E6DB3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811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187.31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3D" w14:textId="0021BA4D" w:rsidR="00241322" w:rsidRPr="00636A40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B7">
              <w:rPr>
                <w:rFonts w:ascii="Angsana New" w:hAnsi="Angsana New"/>
                <w:sz w:val="28"/>
                <w:szCs w:val="28"/>
              </w:rPr>
              <w:t>1,040,943.46</w:t>
            </w:r>
          </w:p>
        </w:tc>
      </w:tr>
      <w:tr w:rsidR="00241322" w:rsidRPr="00E64E19" w14:paraId="28496246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F" w14:textId="77777777" w:rsidR="00241322" w:rsidRPr="00E64E19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0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1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2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3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4" w14:textId="4B572294" w:rsidR="00241322" w:rsidRPr="00313FCE" w:rsidRDefault="007E6DB3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(7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025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220.70)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45" w14:textId="28F4CAE1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>(4,980,977.21)</w:t>
            </w:r>
          </w:p>
        </w:tc>
      </w:tr>
      <w:tr w:rsidR="00241322" w:rsidRPr="00E64E19" w14:paraId="2849624E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7" w14:textId="77777777" w:rsidR="00241322" w:rsidRPr="00E64E19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8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9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A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B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C" w14:textId="5B317F1C" w:rsidR="00241322" w:rsidRPr="00313FCE" w:rsidRDefault="007E6DB3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(26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306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740.87)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4D" w14:textId="5217E85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EB7">
              <w:rPr>
                <w:rFonts w:ascii="Angsana New" w:hAnsi="Angsana New"/>
                <w:sz w:val="28"/>
                <w:szCs w:val="28"/>
              </w:rPr>
              <w:t>(26,370,625.65)</w:t>
            </w:r>
          </w:p>
        </w:tc>
      </w:tr>
      <w:tr w:rsidR="00241322" w:rsidRPr="00E64E19" w14:paraId="28496256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4F" w14:textId="77777777" w:rsidR="00241322" w:rsidRPr="00E64E19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0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1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2" w14:textId="77777777" w:rsidR="00241322" w:rsidRPr="00636A40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3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4" w14:textId="4EAB576A" w:rsidR="00241322" w:rsidRPr="00313FCE" w:rsidRDefault="007E6DB3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(848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417.86)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55" w14:textId="7A392838" w:rsidR="00241322" w:rsidRPr="00E64E19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>(1,034,676.03)</w:t>
            </w:r>
          </w:p>
        </w:tc>
      </w:tr>
      <w:tr w:rsidR="00241322" w:rsidRPr="00E64E19" w14:paraId="2849625E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7" w14:textId="77777777" w:rsidR="00241322" w:rsidRPr="00E64E19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8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9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A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B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C" w14:textId="0CEB2BB5" w:rsidR="00241322" w:rsidRPr="00313FCE" w:rsidRDefault="00BA79B6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79B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</w:t>
            </w:r>
            <w:r w:rsidRPr="00BA79B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A79B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785</w:t>
            </w:r>
            <w:r w:rsidRPr="00BA79B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A79B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048.85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5D" w14:textId="7DC8EBA5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0CBD">
              <w:rPr>
                <w:rFonts w:ascii="Angsana New" w:hAnsi="Angsana New"/>
                <w:sz w:val="28"/>
                <w:szCs w:val="28"/>
              </w:rPr>
              <w:t>13,218,382.70</w:t>
            </w:r>
          </w:p>
        </w:tc>
      </w:tr>
      <w:tr w:rsidR="00241322" w:rsidRPr="00E64E19" w14:paraId="28496266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5F" w14:textId="77777777" w:rsidR="00241322" w:rsidRPr="00E64E19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0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1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2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3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4" w14:textId="7CC8FEE2" w:rsidR="00241322" w:rsidRPr="00313FCE" w:rsidRDefault="005A4FE0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FE0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5A4FE0">
              <w:rPr>
                <w:rFonts w:asciiTheme="majorBidi" w:hAnsiTheme="majorBidi"/>
                <w:sz w:val="28"/>
                <w:szCs w:val="28"/>
              </w:rPr>
              <w:t>,</w:t>
            </w:r>
            <w:r w:rsidRPr="005A4FE0">
              <w:rPr>
                <w:rFonts w:asciiTheme="majorBidi" w:hAnsiTheme="majorBidi"/>
                <w:sz w:val="28"/>
                <w:szCs w:val="28"/>
                <w:cs/>
              </w:rPr>
              <w:t>762</w:t>
            </w:r>
            <w:r w:rsidRPr="005A4FE0">
              <w:rPr>
                <w:rFonts w:asciiTheme="majorBidi" w:hAnsiTheme="majorBidi"/>
                <w:sz w:val="28"/>
                <w:szCs w:val="28"/>
              </w:rPr>
              <w:t>,</w:t>
            </w:r>
            <w:r w:rsidRPr="005A4FE0">
              <w:rPr>
                <w:rFonts w:asciiTheme="majorBidi" w:hAnsiTheme="majorBidi"/>
                <w:sz w:val="28"/>
                <w:szCs w:val="28"/>
                <w:cs/>
              </w:rPr>
              <w:t>588.00)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65" w14:textId="20050A29" w:rsidR="00241322" w:rsidRPr="00E64E19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>(2,606,995.09)</w:t>
            </w:r>
          </w:p>
        </w:tc>
      </w:tr>
      <w:tr w:rsidR="00241322" w:rsidRPr="00E64E19" w14:paraId="2849626E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7" w14:textId="77777777" w:rsidR="00241322" w:rsidRPr="00E64E19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8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9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A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B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C" w14:textId="2ADDF0DD" w:rsidR="00241322" w:rsidRPr="007E6DB3" w:rsidRDefault="005A4FE0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4F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13</w:t>
            </w:r>
            <w:r w:rsidRPr="005A4F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A4F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022</w:t>
            </w:r>
            <w:r w:rsidRPr="005A4F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A4F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460.85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6D" w14:textId="7C638C0D" w:rsidR="00241322" w:rsidRPr="00263403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0CBD">
              <w:rPr>
                <w:rFonts w:ascii="Angsana New" w:hAnsi="Angsana New"/>
                <w:b/>
                <w:bCs/>
                <w:sz w:val="28"/>
                <w:szCs w:val="28"/>
              </w:rPr>
              <w:t>10,611,387.61</w:t>
            </w:r>
          </w:p>
        </w:tc>
      </w:tr>
      <w:tr w:rsidR="00241322" w:rsidRPr="00E64E19" w14:paraId="28496276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6F" w14:textId="77777777" w:rsidR="00241322" w:rsidRPr="00636A40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0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1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2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3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74" w14:textId="55D34BBA" w:rsidR="00241322" w:rsidRPr="00313FCE" w:rsidRDefault="007E6DB3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75" w14:textId="1200C1AA" w:rsidR="00241322" w:rsidRPr="00636A40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 xml:space="preserve">68,991.25 </w:t>
            </w:r>
          </w:p>
        </w:tc>
      </w:tr>
      <w:tr w:rsidR="00241322" w:rsidRPr="00E64E19" w14:paraId="2849627E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7" w14:textId="77777777" w:rsidR="00241322" w:rsidRPr="00636A40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8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9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A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7B" w14:textId="77777777" w:rsidR="00241322" w:rsidRPr="00E64E19" w:rsidRDefault="00241322" w:rsidP="00241322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7C" w14:textId="59995DFB" w:rsidR="00241322" w:rsidRPr="00313FCE" w:rsidRDefault="005A4FE0" w:rsidP="0024132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FE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13</w:t>
            </w:r>
            <w:r w:rsidRPr="005A4FE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A4FE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022</w:t>
            </w:r>
            <w:r w:rsidRPr="005A4FE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A4FE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460.85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7D" w14:textId="421262CF" w:rsidR="00241322" w:rsidRPr="00FB7C83" w:rsidRDefault="00241322" w:rsidP="0024132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0CBD">
              <w:rPr>
                <w:rFonts w:ascii="Angsana New" w:hAnsi="Angsana New"/>
                <w:b/>
                <w:bCs/>
                <w:sz w:val="28"/>
                <w:szCs w:val="28"/>
              </w:rPr>
              <w:t>10,680,378.86</w:t>
            </w:r>
          </w:p>
        </w:tc>
      </w:tr>
    </w:tbl>
    <w:p w14:paraId="2849627F" w14:textId="77777777" w:rsidR="00636A40" w:rsidRDefault="00636A40" w:rsidP="008D5DB7">
      <w:pPr>
        <w:tabs>
          <w:tab w:val="left" w:pos="2680"/>
        </w:tabs>
        <w:rPr>
          <w:rFonts w:ascii="Angsana New" w:hAnsi="Angsana New"/>
          <w:sz w:val="30"/>
          <w:szCs w:val="30"/>
          <w:u w:val="single"/>
          <w:cs/>
        </w:rPr>
      </w:pPr>
    </w:p>
    <w:p w14:paraId="28496280" w14:textId="77777777" w:rsidR="00601519" w:rsidRDefault="00601519" w:rsidP="00520A2B">
      <w:pPr>
        <w:numPr>
          <w:ilvl w:val="0"/>
          <w:numId w:val="19"/>
        </w:numPr>
        <w:spacing w:line="240" w:lineRule="atLeast"/>
        <w:ind w:left="540" w:hanging="428"/>
        <w:jc w:val="both"/>
        <w:rPr>
          <w:rFonts w:ascii="Angsana New" w:hAnsi="Angsana New"/>
          <w:b/>
          <w:bCs/>
          <w:sz w:val="30"/>
          <w:szCs w:val="30"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1738"/>
        <w:gridCol w:w="1613"/>
        <w:gridCol w:w="1613"/>
        <w:gridCol w:w="1613"/>
        <w:gridCol w:w="1613"/>
        <w:gridCol w:w="1613"/>
      </w:tblGrid>
      <w:tr w:rsidR="00601519" w:rsidRPr="00165280" w14:paraId="28496285" w14:textId="77777777" w:rsidTr="007E6DB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81" w14:textId="77777777" w:rsidR="00601519" w:rsidRPr="00165280" w:rsidRDefault="00601519" w:rsidP="000453B7">
            <w:pPr>
              <w:spacing w:before="20" w:after="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82" w14:textId="77777777" w:rsidR="00601519" w:rsidRPr="00165280" w:rsidRDefault="00601519" w:rsidP="000453B7">
            <w:pP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83" w14:textId="77777777" w:rsidR="00601519" w:rsidRPr="00165280" w:rsidRDefault="00601519" w:rsidP="000453B7">
            <w:pP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84" w14:textId="77777777" w:rsidR="00601519" w:rsidRPr="00165280" w:rsidRDefault="00601519" w:rsidP="000453B7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>(</w:t>
            </w:r>
            <w:proofErr w:type="gramStart"/>
            <w:r w:rsidRPr="00165280">
              <w:rPr>
                <w:sz w:val="28"/>
                <w:szCs w:val="28"/>
                <w:cs/>
              </w:rPr>
              <w:t>หน่วย:บาท</w:t>
            </w:r>
            <w:proofErr w:type="gramEnd"/>
            <w:r w:rsidRPr="00165280">
              <w:rPr>
                <w:sz w:val="28"/>
                <w:szCs w:val="28"/>
                <w:cs/>
              </w:rPr>
              <w:t>)</w:t>
            </w:r>
          </w:p>
        </w:tc>
      </w:tr>
      <w:tr w:rsidR="00601519" w:rsidRPr="00165280" w14:paraId="28496288" w14:textId="77777777" w:rsidTr="007E6DB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86" w14:textId="77777777" w:rsidR="00601519" w:rsidRPr="00165280" w:rsidRDefault="00601519" w:rsidP="000453B7">
            <w:pPr>
              <w:spacing w:before="20" w:after="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87" w14:textId="77777777" w:rsidR="00601519" w:rsidRPr="00165280" w:rsidRDefault="00601519" w:rsidP="000453B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01519" w:rsidRPr="00165280" w14:paraId="2849628D" w14:textId="77777777" w:rsidTr="007E6DB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89" w14:textId="77777777" w:rsidR="00601519" w:rsidRPr="00165280" w:rsidRDefault="00601519" w:rsidP="000453B7">
            <w:pPr>
              <w:spacing w:before="20" w:after="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9628A" w14:textId="77777777" w:rsidR="00601519" w:rsidRPr="00165280" w:rsidRDefault="00601519" w:rsidP="000453B7">
            <w:pP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9628B" w14:textId="11466A34" w:rsidR="00601519" w:rsidRPr="00165280" w:rsidRDefault="00601519" w:rsidP="000453B7">
            <w:pP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 </w:t>
            </w:r>
            <w:r w:rsidR="00241322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9628C" w14:textId="77777777" w:rsidR="00601519" w:rsidRPr="00165280" w:rsidRDefault="00601519" w:rsidP="000453B7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</w:p>
        </w:tc>
      </w:tr>
      <w:tr w:rsidR="00601519" w:rsidRPr="00165280" w14:paraId="28496292" w14:textId="77777777" w:rsidTr="007E6DB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8E" w14:textId="77777777" w:rsidR="00601519" w:rsidRPr="00165280" w:rsidRDefault="00601519" w:rsidP="000453B7">
            <w:pPr>
              <w:spacing w:before="20" w:after="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8F" w14:textId="77777777" w:rsidR="00601519" w:rsidRPr="00165280" w:rsidRDefault="00601519" w:rsidP="000453B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90" w14:textId="77777777" w:rsidR="00601519" w:rsidRPr="00165280" w:rsidRDefault="00601519" w:rsidP="000453B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91" w14:textId="77777777" w:rsidR="00601519" w:rsidRPr="00165280" w:rsidRDefault="00601519" w:rsidP="000453B7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41322" w:rsidRPr="00165280" w14:paraId="2849629A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3" w14:textId="77777777" w:rsidR="00241322" w:rsidRPr="00165280" w:rsidRDefault="00241322" w:rsidP="00241322">
            <w:pPr>
              <w:spacing w:before="20" w:after="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4" w14:textId="5FC96D65" w:rsidR="00241322" w:rsidRPr="00165280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5" w14:textId="5BE2B697" w:rsidR="00241322" w:rsidRPr="00165280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6" w14:textId="0D5FD57E" w:rsidR="00241322" w:rsidRPr="00165280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7" w14:textId="4F77DA94" w:rsidR="00241322" w:rsidRPr="00165280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8" w14:textId="32C56C08" w:rsidR="00241322" w:rsidRPr="00165280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9" w14:textId="3468347A" w:rsidR="00241322" w:rsidRPr="00165280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E6DB3" w:rsidRPr="00165280" w14:paraId="284962A2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B" w14:textId="77777777" w:rsidR="007E6DB3" w:rsidRPr="00165280" w:rsidRDefault="007E6DB3" w:rsidP="007E6DB3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C" w14:textId="69DD2BBA" w:rsidR="007E6DB3" w:rsidRPr="007E6DB3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255,367,120.65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9D" w14:textId="163E5D2A" w:rsidR="007E6DB3" w:rsidRPr="00165280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 xml:space="preserve">257,683,063.62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9E" w14:textId="79F41D86" w:rsidR="007E6DB3" w:rsidRPr="00165280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54,401,468.14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9F" w14:textId="1B66094B" w:rsidR="007E6DB3" w:rsidRPr="00165280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 xml:space="preserve">61,750,652.11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0" w14:textId="13079255" w:rsidR="007E6DB3" w:rsidRPr="00165280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  <w:cs/>
              </w:rPr>
              <w:t>309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768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588.79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A1" w14:textId="546A5EA3" w:rsidR="007E6DB3" w:rsidRPr="00165280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319,433,715.73 </w:t>
            </w:r>
          </w:p>
        </w:tc>
      </w:tr>
      <w:tr w:rsidR="007E6DB3" w:rsidRPr="00165280" w14:paraId="284962AA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A3" w14:textId="77777777" w:rsidR="007E6DB3" w:rsidRPr="00165280" w:rsidRDefault="007E6DB3" w:rsidP="007E6DB3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A4" w14:textId="64E37721" w:rsidR="007E6DB3" w:rsidRPr="00165280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13,935,109.42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A5" w14:textId="7188C0B0" w:rsidR="007E6DB3" w:rsidRPr="00165280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 xml:space="preserve">5,406,638.50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A6" w14:textId="251D90EC" w:rsidR="007E6DB3" w:rsidRPr="00165280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124,950.00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A7" w14:textId="347F3280" w:rsidR="007E6DB3" w:rsidRPr="00165280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A8" w14:textId="03F60258" w:rsidR="007E6DB3" w:rsidRPr="00165280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060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059.42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A9" w14:textId="0FBD69FC" w:rsidR="007E6DB3" w:rsidRPr="00165280" w:rsidRDefault="007E6DB3" w:rsidP="007E6DB3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5,406,638.50 </w:t>
            </w:r>
          </w:p>
        </w:tc>
      </w:tr>
      <w:tr w:rsidR="007E6DB3" w:rsidRPr="00165280" w14:paraId="284962B2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AB" w14:textId="77777777" w:rsidR="007E6DB3" w:rsidRPr="00165280" w:rsidRDefault="007E6DB3" w:rsidP="007E6DB3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AC" w14:textId="4EBAE594" w:rsidR="007E6DB3" w:rsidRPr="00165280" w:rsidRDefault="00F56549" w:rsidP="007E6DB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6549">
              <w:rPr>
                <w:rFonts w:ascii="Angsana New" w:hAnsi="Angsana New"/>
                <w:sz w:val="28"/>
                <w:szCs w:val="28"/>
              </w:rPr>
              <w:t>(148,535,437.95)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AD" w14:textId="26551521" w:rsidR="007E6DB3" w:rsidRPr="00165280" w:rsidRDefault="007E6DB3" w:rsidP="007E6DB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(149,940,553.43)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AE" w14:textId="6F5DAAA8" w:rsidR="007E6DB3" w:rsidRPr="00165280" w:rsidRDefault="007C1DDA" w:rsidP="007E6DB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1DDA">
              <w:rPr>
                <w:rFonts w:ascii="Angsana New" w:hAnsi="Angsana New"/>
                <w:sz w:val="28"/>
                <w:szCs w:val="28"/>
              </w:rPr>
              <w:t>(35,642,580.92)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AF" w14:textId="0EC13171" w:rsidR="007E6DB3" w:rsidRPr="00165280" w:rsidRDefault="007E6DB3" w:rsidP="007E6DB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(41,187,763.46)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B0" w14:textId="0C47F886" w:rsidR="007E6DB3" w:rsidRPr="00165280" w:rsidRDefault="00BA79B6" w:rsidP="007E6DB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9B6">
              <w:rPr>
                <w:rFonts w:ascii="Angsana New" w:hAnsi="Angsana New"/>
                <w:sz w:val="28"/>
                <w:szCs w:val="28"/>
                <w:cs/>
              </w:rPr>
              <w:t>(184</w:t>
            </w:r>
            <w:r w:rsidRPr="00BA79B6">
              <w:rPr>
                <w:rFonts w:ascii="Angsana New" w:hAnsi="Angsana New"/>
                <w:sz w:val="28"/>
                <w:szCs w:val="28"/>
              </w:rPr>
              <w:t>,</w:t>
            </w:r>
            <w:r w:rsidRPr="00BA79B6">
              <w:rPr>
                <w:rFonts w:ascii="Angsana New" w:hAnsi="Angsana New"/>
                <w:sz w:val="28"/>
                <w:szCs w:val="28"/>
                <w:cs/>
              </w:rPr>
              <w:t>178</w:t>
            </w:r>
            <w:r w:rsidRPr="00BA79B6">
              <w:rPr>
                <w:rFonts w:ascii="Angsana New" w:hAnsi="Angsana New"/>
                <w:sz w:val="28"/>
                <w:szCs w:val="28"/>
              </w:rPr>
              <w:t>,</w:t>
            </w:r>
            <w:r w:rsidRPr="00BA79B6">
              <w:rPr>
                <w:rFonts w:ascii="Angsana New" w:hAnsi="Angsana New"/>
                <w:sz w:val="28"/>
                <w:szCs w:val="28"/>
                <w:cs/>
              </w:rPr>
              <w:t>018.87)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B1" w14:textId="7097A90F" w:rsidR="007E6DB3" w:rsidRPr="00165280" w:rsidRDefault="007E6DB3" w:rsidP="007E6DB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(191,128,316.89)</w:t>
            </w:r>
          </w:p>
        </w:tc>
      </w:tr>
      <w:tr w:rsidR="00241322" w:rsidRPr="00165280" w14:paraId="284962BA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B3" w14:textId="77777777" w:rsidR="00241322" w:rsidRPr="00165280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B4" w14:textId="7AF78096" w:rsidR="00241322" w:rsidRPr="00165280" w:rsidRDefault="00890FB5" w:rsidP="0024132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FB5">
              <w:rPr>
                <w:rFonts w:ascii="Angsana New" w:hAnsi="Angsana New"/>
                <w:sz w:val="28"/>
                <w:szCs w:val="28"/>
                <w:cs/>
              </w:rPr>
              <w:t>120</w:t>
            </w:r>
            <w:r w:rsidRPr="00890FB5">
              <w:rPr>
                <w:rFonts w:ascii="Angsana New" w:hAnsi="Angsana New"/>
                <w:sz w:val="28"/>
                <w:szCs w:val="28"/>
              </w:rPr>
              <w:t>,</w:t>
            </w:r>
            <w:r w:rsidRPr="00890FB5">
              <w:rPr>
                <w:rFonts w:ascii="Angsana New" w:hAnsi="Angsana New"/>
                <w:sz w:val="28"/>
                <w:szCs w:val="28"/>
                <w:cs/>
              </w:rPr>
              <w:t>766</w:t>
            </w:r>
            <w:r w:rsidRPr="00890FB5">
              <w:rPr>
                <w:rFonts w:ascii="Angsana New" w:hAnsi="Angsana New"/>
                <w:sz w:val="28"/>
                <w:szCs w:val="28"/>
              </w:rPr>
              <w:t>,</w:t>
            </w:r>
            <w:r w:rsidRPr="00890FB5">
              <w:rPr>
                <w:rFonts w:ascii="Angsana New" w:hAnsi="Angsana New"/>
                <w:sz w:val="28"/>
                <w:szCs w:val="28"/>
                <w:cs/>
              </w:rPr>
              <w:t>792.12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B5" w14:textId="291849C3" w:rsidR="00241322" w:rsidRPr="00165280" w:rsidRDefault="00241322" w:rsidP="0024132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>113,1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Pr="00303F6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148.69</w:t>
            </w:r>
            <w:r w:rsidRPr="00303F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B6" w14:textId="1D8505DF" w:rsidR="00241322" w:rsidRPr="00165280" w:rsidRDefault="00890FB5" w:rsidP="0024132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FB5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890FB5">
              <w:rPr>
                <w:rFonts w:ascii="Angsana New" w:hAnsi="Angsana New"/>
                <w:sz w:val="28"/>
                <w:szCs w:val="28"/>
              </w:rPr>
              <w:t>,</w:t>
            </w:r>
            <w:r w:rsidRPr="00890FB5">
              <w:rPr>
                <w:rFonts w:ascii="Angsana New" w:hAnsi="Angsana New"/>
                <w:sz w:val="28"/>
                <w:szCs w:val="28"/>
                <w:cs/>
              </w:rPr>
              <w:t>883</w:t>
            </w:r>
            <w:r w:rsidRPr="00890FB5">
              <w:rPr>
                <w:rFonts w:ascii="Angsana New" w:hAnsi="Angsana New"/>
                <w:sz w:val="28"/>
                <w:szCs w:val="28"/>
              </w:rPr>
              <w:t>,</w:t>
            </w:r>
            <w:r w:rsidRPr="00890FB5">
              <w:rPr>
                <w:rFonts w:ascii="Angsana New" w:hAnsi="Angsana New"/>
                <w:sz w:val="28"/>
                <w:szCs w:val="28"/>
                <w:cs/>
              </w:rPr>
              <w:t>837.22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B7" w14:textId="249286D5" w:rsidR="00241322" w:rsidRPr="00165280" w:rsidRDefault="00241322" w:rsidP="0024132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3F63">
              <w:rPr>
                <w:rFonts w:ascii="Angsana New" w:hAnsi="Angsana New"/>
                <w:sz w:val="28"/>
                <w:szCs w:val="28"/>
              </w:rPr>
              <w:t>20,56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303F6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888.65</w:t>
            </w:r>
            <w:r w:rsidRPr="00303F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B8" w14:textId="2FE3F8DA" w:rsidR="00241322" w:rsidRPr="00165280" w:rsidRDefault="00BA79B6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9B6">
              <w:rPr>
                <w:rFonts w:ascii="Angsana New" w:hAnsi="Angsana New"/>
                <w:sz w:val="28"/>
                <w:szCs w:val="28"/>
                <w:cs/>
              </w:rPr>
              <w:t>139</w:t>
            </w:r>
            <w:r w:rsidRPr="00BA79B6">
              <w:rPr>
                <w:rFonts w:ascii="Angsana New" w:hAnsi="Angsana New"/>
                <w:sz w:val="28"/>
                <w:szCs w:val="28"/>
              </w:rPr>
              <w:t>,</w:t>
            </w:r>
            <w:r w:rsidRPr="00BA79B6">
              <w:rPr>
                <w:rFonts w:ascii="Angsana New" w:hAnsi="Angsana New"/>
                <w:sz w:val="28"/>
                <w:szCs w:val="28"/>
                <w:cs/>
              </w:rPr>
              <w:t>650</w:t>
            </w:r>
            <w:r w:rsidRPr="00BA79B6">
              <w:rPr>
                <w:rFonts w:ascii="Angsana New" w:hAnsi="Angsana New"/>
                <w:sz w:val="28"/>
                <w:szCs w:val="28"/>
              </w:rPr>
              <w:t>,</w:t>
            </w:r>
            <w:r w:rsidRPr="00BA79B6">
              <w:rPr>
                <w:rFonts w:ascii="Angsana New" w:hAnsi="Angsana New"/>
                <w:sz w:val="28"/>
                <w:szCs w:val="28"/>
                <w:cs/>
              </w:rPr>
              <w:t>629.34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B9" w14:textId="053D8D5A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133,712,037.34</w:t>
            </w:r>
          </w:p>
        </w:tc>
      </w:tr>
      <w:tr w:rsidR="00241322" w:rsidRPr="00165280" w14:paraId="284962C2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BB" w14:textId="77777777" w:rsidR="00241322" w:rsidRPr="00165280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BC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BD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BE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BF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C0" w14:textId="679C9FD4" w:rsidR="00241322" w:rsidRPr="00165280" w:rsidRDefault="007E6DB3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264.09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C1" w14:textId="25647490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46,816.74 </w:t>
            </w:r>
          </w:p>
        </w:tc>
      </w:tr>
      <w:tr w:rsidR="00241322" w:rsidRPr="00165280" w14:paraId="284962CA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3" w14:textId="77777777" w:rsidR="00241322" w:rsidRPr="00165280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4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5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6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7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C8" w14:textId="0B7332FC" w:rsidR="00241322" w:rsidRPr="00C43115" w:rsidRDefault="007E6DB3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E6DB3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023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417.08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C9" w14:textId="19D87B00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CBD">
              <w:rPr>
                <w:rFonts w:ascii="Angsana New" w:hAnsi="Angsana New"/>
                <w:sz w:val="28"/>
                <w:szCs w:val="28"/>
              </w:rPr>
              <w:t>3,503,320.77</w:t>
            </w:r>
          </w:p>
        </w:tc>
      </w:tr>
      <w:tr w:rsidR="00241322" w:rsidRPr="00165280" w14:paraId="284962D2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B" w14:textId="77777777" w:rsidR="00241322" w:rsidRPr="00165280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C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D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E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CF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D0" w14:textId="5BAB6D8E" w:rsidR="00241322" w:rsidRPr="00165280" w:rsidRDefault="007E6DB3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  <w:cs/>
              </w:rPr>
              <w:t>(21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595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568.31)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D1" w14:textId="20F37BCE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>(18,452,938.64)</w:t>
            </w:r>
          </w:p>
        </w:tc>
      </w:tr>
      <w:tr w:rsidR="00241322" w:rsidRPr="00165280" w14:paraId="284962DA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3" w14:textId="77777777" w:rsidR="00241322" w:rsidRPr="00165280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4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5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6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7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D8" w14:textId="14D2BBF0" w:rsidR="00241322" w:rsidRPr="00183490" w:rsidRDefault="007E6DB3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E6DB3">
              <w:rPr>
                <w:rFonts w:ascii="Angsana New" w:hAnsi="Angsana New"/>
                <w:sz w:val="28"/>
                <w:szCs w:val="28"/>
                <w:cs/>
              </w:rPr>
              <w:t>(77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605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427.84)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D9" w14:textId="37E14848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6A32">
              <w:rPr>
                <w:rFonts w:ascii="Angsana New" w:hAnsi="Angsana New"/>
                <w:sz w:val="28"/>
                <w:szCs w:val="28"/>
              </w:rPr>
              <w:t>(73,509,311.54)</w:t>
            </w:r>
          </w:p>
        </w:tc>
      </w:tr>
      <w:tr w:rsidR="00241322" w:rsidRPr="00165280" w14:paraId="284962E2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B" w14:textId="77777777" w:rsidR="00241322" w:rsidRPr="00165280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C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D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E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DF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E0" w14:textId="04C3B8DF" w:rsidR="00241322" w:rsidRPr="00165280" w:rsidRDefault="007E6DB3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613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166.00)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E1" w14:textId="589EBFB5" w:rsidR="00241322" w:rsidRPr="00165280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>(3,362,588.18)</w:t>
            </w:r>
          </w:p>
        </w:tc>
      </w:tr>
      <w:tr w:rsidR="00241322" w:rsidRPr="00165280" w14:paraId="284962EA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3" w14:textId="77777777" w:rsidR="00241322" w:rsidRPr="00165280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4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5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6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7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E8" w14:textId="1BA4F370" w:rsidR="00241322" w:rsidRPr="00C43115" w:rsidRDefault="00BA79B6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A79B6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BA79B6">
              <w:rPr>
                <w:rFonts w:ascii="Angsana New" w:hAnsi="Angsana New"/>
                <w:sz w:val="28"/>
                <w:szCs w:val="28"/>
              </w:rPr>
              <w:t>,</w:t>
            </w:r>
            <w:r w:rsidRPr="00BA79B6">
              <w:rPr>
                <w:rFonts w:ascii="Angsana New" w:hAnsi="Angsana New"/>
                <w:sz w:val="28"/>
                <w:szCs w:val="28"/>
                <w:cs/>
              </w:rPr>
              <w:t>924</w:t>
            </w:r>
            <w:r w:rsidRPr="00BA79B6">
              <w:rPr>
                <w:rFonts w:ascii="Angsana New" w:hAnsi="Angsana New"/>
                <w:sz w:val="28"/>
                <w:szCs w:val="28"/>
              </w:rPr>
              <w:t>,</w:t>
            </w:r>
            <w:r w:rsidRPr="00BA79B6">
              <w:rPr>
                <w:rFonts w:ascii="Angsana New" w:hAnsi="Angsana New"/>
                <w:sz w:val="28"/>
                <w:szCs w:val="28"/>
                <w:cs/>
              </w:rPr>
              <w:t>148.36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E9" w14:textId="5D2D5C84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B5">
              <w:rPr>
                <w:rFonts w:ascii="Angsana New" w:hAnsi="Angsana New"/>
                <w:sz w:val="28"/>
                <w:szCs w:val="28"/>
              </w:rPr>
              <w:t>41,937,336.49</w:t>
            </w:r>
          </w:p>
        </w:tc>
      </w:tr>
      <w:tr w:rsidR="00241322" w:rsidRPr="00165280" w14:paraId="284962F2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B" w14:textId="77777777" w:rsidR="00241322" w:rsidRPr="00165280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C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D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E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EF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F0" w14:textId="2EC96911" w:rsidR="00241322" w:rsidRPr="00165280" w:rsidRDefault="00D01E0F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1E0F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D01E0F">
              <w:rPr>
                <w:rFonts w:ascii="Angsana New" w:hAnsi="Angsana New"/>
                <w:sz w:val="28"/>
                <w:szCs w:val="28"/>
              </w:rPr>
              <w:t>,</w:t>
            </w:r>
            <w:r w:rsidRPr="00D01E0F">
              <w:rPr>
                <w:rFonts w:ascii="Angsana New" w:hAnsi="Angsana New"/>
                <w:sz w:val="28"/>
                <w:szCs w:val="28"/>
                <w:cs/>
              </w:rPr>
              <w:t>233</w:t>
            </w:r>
            <w:r w:rsidRPr="00D01E0F">
              <w:rPr>
                <w:rFonts w:ascii="Angsana New" w:hAnsi="Angsana New"/>
                <w:sz w:val="28"/>
                <w:szCs w:val="28"/>
              </w:rPr>
              <w:t>,</w:t>
            </w:r>
            <w:r w:rsidRPr="00D01E0F">
              <w:rPr>
                <w:rFonts w:ascii="Angsana New" w:hAnsi="Angsana New"/>
                <w:sz w:val="28"/>
                <w:szCs w:val="28"/>
                <w:cs/>
              </w:rPr>
              <w:t>918.78)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F1" w14:textId="30432505" w:rsidR="00241322" w:rsidRPr="00165280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>(8,414,971.47)</w:t>
            </w:r>
          </w:p>
        </w:tc>
      </w:tr>
      <w:tr w:rsidR="00241322" w:rsidRPr="00165280" w14:paraId="284962FA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3" w14:textId="77777777" w:rsidR="00241322" w:rsidRPr="00165280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กำไรสุทธิสำหรับ</w:t>
            </w:r>
            <w:r w:rsidRPr="001652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4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5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6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7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F8" w14:textId="54076F93" w:rsidR="00241322" w:rsidRPr="007E6DB3" w:rsidRDefault="003F447D" w:rsidP="00241322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4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35</w:t>
            </w:r>
            <w:r w:rsidRPr="003F447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F44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690</w:t>
            </w:r>
            <w:r w:rsidRPr="003F447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F44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229.58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2F9" w14:textId="1AF00E54" w:rsidR="00241322" w:rsidRPr="00263403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B5">
              <w:rPr>
                <w:rFonts w:ascii="Angsana New" w:hAnsi="Angsana New"/>
                <w:b/>
                <w:bCs/>
                <w:sz w:val="28"/>
                <w:szCs w:val="28"/>
              </w:rPr>
              <w:t>33,522,365.02</w:t>
            </w:r>
          </w:p>
        </w:tc>
      </w:tr>
      <w:tr w:rsidR="00241322" w:rsidRPr="00165280" w14:paraId="28496302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B" w14:textId="77777777" w:rsidR="00241322" w:rsidRPr="00165280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C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D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E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FF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00" w14:textId="042AADF8" w:rsidR="00241322" w:rsidRPr="00313FCE" w:rsidRDefault="007E6DB3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01" w14:textId="06627A5F" w:rsidR="00241322" w:rsidRPr="00165280" w:rsidRDefault="00241322" w:rsidP="0024132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654,944.13 </w:t>
            </w:r>
          </w:p>
        </w:tc>
      </w:tr>
      <w:tr w:rsidR="00241322" w:rsidRPr="00165280" w14:paraId="2849630A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03" w14:textId="77777777" w:rsidR="00241322" w:rsidRPr="00165280" w:rsidRDefault="00241322" w:rsidP="00241322">
            <w:pPr>
              <w:spacing w:before="20" w:after="20" w:line="240" w:lineRule="auto"/>
              <w:ind w:firstLine="5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กำไร(ขาดทุน)เบ็ดเสร็จรวมสำหรับ</w:t>
            </w:r>
            <w:r w:rsidRPr="001652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04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05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06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07" w14:textId="77777777" w:rsidR="00241322" w:rsidRPr="00165280" w:rsidRDefault="00241322" w:rsidP="00241322">
            <w:pPr>
              <w:spacing w:before="20" w:after="2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08" w14:textId="6297E583" w:rsidR="00241322" w:rsidRPr="00165280" w:rsidRDefault="003F447D" w:rsidP="0024132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4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35</w:t>
            </w:r>
            <w:r w:rsidRPr="003F447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F44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690</w:t>
            </w:r>
            <w:r w:rsidRPr="003F447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F44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229.58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09" w14:textId="0AFD376D" w:rsidR="00241322" w:rsidRPr="00165280" w:rsidRDefault="00241322" w:rsidP="00241322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1819">
              <w:rPr>
                <w:rFonts w:ascii="Angsana New" w:hAnsi="Angsana New"/>
                <w:b/>
                <w:bCs/>
                <w:sz w:val="28"/>
                <w:szCs w:val="28"/>
              </w:rPr>
              <w:t>34,177,309.15</w:t>
            </w:r>
          </w:p>
        </w:tc>
      </w:tr>
    </w:tbl>
    <w:p w14:paraId="2849630B" w14:textId="77777777" w:rsidR="00601519" w:rsidRDefault="00601519" w:rsidP="00601519">
      <w:pPr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30C" w14:textId="77777777" w:rsidR="00601519" w:rsidRPr="00A6604D" w:rsidRDefault="00601519" w:rsidP="00520A2B">
      <w:pPr>
        <w:numPr>
          <w:ilvl w:val="0"/>
          <w:numId w:val="32"/>
        </w:numPr>
        <w:spacing w:line="240" w:lineRule="atLeast"/>
        <w:ind w:left="567" w:hanging="4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28"/>
        <w:gridCol w:w="1613"/>
        <w:gridCol w:w="1628"/>
        <w:gridCol w:w="1613"/>
        <w:gridCol w:w="1613"/>
        <w:gridCol w:w="1613"/>
      </w:tblGrid>
      <w:tr w:rsidR="00601519" w:rsidRPr="00E64E19" w14:paraId="28496311" w14:textId="77777777" w:rsidTr="007E6DB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0D" w14:textId="77777777" w:rsidR="00601519" w:rsidRPr="00775D86" w:rsidRDefault="00601519" w:rsidP="000453B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0E" w14:textId="77777777" w:rsidR="00601519" w:rsidRPr="00775D86" w:rsidRDefault="00601519" w:rsidP="000453B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0F" w14:textId="77777777" w:rsidR="00601519" w:rsidRPr="00775D86" w:rsidRDefault="00601519" w:rsidP="000453B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0" w14:textId="77777777" w:rsidR="00601519" w:rsidRPr="00775D86" w:rsidRDefault="00601519" w:rsidP="000453B7">
            <w:pPr>
              <w:pStyle w:val="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หน่วย:บาท</w:t>
            </w:r>
            <w:proofErr w:type="gramEnd"/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01519" w:rsidRPr="00E64E19" w14:paraId="28496314" w14:textId="77777777" w:rsidTr="007E6DB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2" w14:textId="77777777" w:rsidR="00601519" w:rsidRPr="00775D86" w:rsidRDefault="00601519" w:rsidP="000453B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13" w14:textId="77777777" w:rsidR="00601519" w:rsidRPr="00775D86" w:rsidRDefault="00601519" w:rsidP="000453B7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519" w:rsidRPr="00E64E19" w14:paraId="28496317" w14:textId="77777777" w:rsidTr="007E6DB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5" w14:textId="77777777" w:rsidR="00601519" w:rsidRPr="00775D86" w:rsidRDefault="00601519" w:rsidP="000453B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16" w14:textId="77777777" w:rsidR="00601519" w:rsidRPr="00775D86" w:rsidRDefault="00601519" w:rsidP="000453B7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  <w:r w:rsidRPr="00775D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601519" w:rsidRPr="00E64E19" w14:paraId="2849631C" w14:textId="77777777" w:rsidTr="007E6DB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8" w14:textId="77777777" w:rsidR="00601519" w:rsidRPr="00775D86" w:rsidRDefault="00601519" w:rsidP="000453B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19" w14:textId="77777777" w:rsidR="00601519" w:rsidRPr="00775D86" w:rsidRDefault="00601519" w:rsidP="000453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1A" w14:textId="77777777" w:rsidR="00601519" w:rsidRPr="00775D86" w:rsidRDefault="00601519" w:rsidP="000453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1B" w14:textId="77777777" w:rsidR="00601519" w:rsidRPr="00775D86" w:rsidRDefault="00601519" w:rsidP="000453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41322" w:rsidRPr="00E64E19" w14:paraId="28496324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D" w14:textId="77777777" w:rsidR="00241322" w:rsidRPr="00775D86" w:rsidRDefault="00241322" w:rsidP="0024132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E" w14:textId="02AF34E2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1F" w14:textId="27D4C5EE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0" w14:textId="0351D95C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1" w14:textId="50BD4117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2" w14:textId="7B638C39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3" w14:textId="797F3951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E6DB3" w:rsidRPr="00E64E19" w14:paraId="2849632C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5" w14:textId="77777777" w:rsidR="007E6DB3" w:rsidRPr="00775D86" w:rsidRDefault="007E6DB3" w:rsidP="007E6DB3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6" w14:textId="6D3FE5FF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95,860,876.84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27" w14:textId="0664D5CF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81,850,900.52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8" w14:textId="49764DD8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18,300,662.35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29" w14:textId="17FA268D" w:rsidR="007E6DB3" w:rsidRPr="00775D86" w:rsidRDefault="007E6DB3" w:rsidP="007E6D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26,837,018.76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A" w14:textId="2190FA12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114,161,539.19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2B" w14:textId="31C12DB4" w:rsidR="007E6DB3" w:rsidRPr="00775D86" w:rsidRDefault="007E6DB3" w:rsidP="007E6D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108,687,919.28 </w:t>
            </w:r>
          </w:p>
        </w:tc>
      </w:tr>
      <w:tr w:rsidR="007E6DB3" w:rsidRPr="00E64E19" w14:paraId="28496334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D" w14:textId="77777777" w:rsidR="007E6DB3" w:rsidRPr="00775D86" w:rsidRDefault="007E6DB3" w:rsidP="007E6DB3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2E" w14:textId="4767655E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527,010.00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2F" w14:textId="656B0EA9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4,482,450.00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30" w14:textId="5A953A26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124,950.00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31" w14:textId="72A59CED" w:rsidR="007E6DB3" w:rsidRPr="00775D86" w:rsidRDefault="007E6DB3" w:rsidP="007E6D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32" w14:textId="51D63EFB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651,960.00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33" w14:textId="5B0324CF" w:rsidR="007E6DB3" w:rsidRPr="00775D86" w:rsidRDefault="007E6DB3" w:rsidP="007E6D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4,482,450.00 </w:t>
            </w:r>
          </w:p>
        </w:tc>
      </w:tr>
      <w:tr w:rsidR="007E6DB3" w:rsidRPr="00E64E19" w14:paraId="2849633C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35" w14:textId="77777777" w:rsidR="007E6DB3" w:rsidRPr="00775D86" w:rsidRDefault="007E6DB3" w:rsidP="007E6DB3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36" w14:textId="0463E971" w:rsidR="007E6DB3" w:rsidRPr="007E6DB3" w:rsidRDefault="00FB771A" w:rsidP="007E6DB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71A">
              <w:rPr>
                <w:rFonts w:ascii="Angsana New" w:hAnsi="Angsana New"/>
                <w:sz w:val="28"/>
                <w:szCs w:val="28"/>
              </w:rPr>
              <w:t>(55,933,893.01)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37" w14:textId="571E5207" w:rsidR="007E6DB3" w:rsidRPr="007E6DB3" w:rsidRDefault="007E6DB3" w:rsidP="007E6DB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(51,212,520.46)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38" w14:textId="7A68747A" w:rsidR="007E6DB3" w:rsidRPr="007E6DB3" w:rsidRDefault="00FB771A" w:rsidP="007E6DB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71A">
              <w:rPr>
                <w:rFonts w:ascii="Angsana New" w:hAnsi="Angsana New"/>
                <w:sz w:val="28"/>
                <w:szCs w:val="28"/>
              </w:rPr>
              <w:t>(12,483,836.47)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39" w14:textId="568228A8" w:rsidR="007E6DB3" w:rsidRPr="00775D86" w:rsidRDefault="007E6DB3" w:rsidP="007E6DB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(18,827,899.82)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3A" w14:textId="233B171A" w:rsidR="007E6DB3" w:rsidRPr="007E6DB3" w:rsidRDefault="007E6DB3" w:rsidP="007E6DB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>(68,417,729.48)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3B" w14:textId="22A811E9" w:rsidR="007E6DB3" w:rsidRPr="00775D86" w:rsidRDefault="007E6DB3" w:rsidP="007E6DB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(70,040,420.28)</w:t>
            </w:r>
          </w:p>
        </w:tc>
      </w:tr>
      <w:tr w:rsidR="00241322" w:rsidRPr="00E64E19" w14:paraId="28496344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3D" w14:textId="77777777" w:rsidR="00241322" w:rsidRPr="00775D86" w:rsidRDefault="00241322" w:rsidP="0024132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3E" w14:textId="6678293D" w:rsidR="00241322" w:rsidRPr="00775D86" w:rsidRDefault="00FB771A" w:rsidP="0024132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71A">
              <w:rPr>
                <w:rFonts w:asciiTheme="majorBidi" w:hAnsiTheme="majorBidi"/>
                <w:sz w:val="28"/>
                <w:szCs w:val="28"/>
                <w:cs/>
              </w:rPr>
              <w:t>40</w:t>
            </w:r>
            <w:r w:rsidRPr="00FB771A">
              <w:rPr>
                <w:rFonts w:asciiTheme="majorBidi" w:hAnsiTheme="majorBidi"/>
                <w:sz w:val="28"/>
                <w:szCs w:val="28"/>
              </w:rPr>
              <w:t>,</w:t>
            </w:r>
            <w:r w:rsidRPr="00FB771A">
              <w:rPr>
                <w:rFonts w:asciiTheme="majorBidi" w:hAnsiTheme="majorBidi"/>
                <w:sz w:val="28"/>
                <w:szCs w:val="28"/>
                <w:cs/>
              </w:rPr>
              <w:t>453</w:t>
            </w:r>
            <w:r w:rsidRPr="00FB771A">
              <w:rPr>
                <w:rFonts w:asciiTheme="majorBidi" w:hAnsiTheme="majorBidi"/>
                <w:sz w:val="28"/>
                <w:szCs w:val="28"/>
              </w:rPr>
              <w:t>,</w:t>
            </w:r>
            <w:r w:rsidRPr="00FB771A">
              <w:rPr>
                <w:rFonts w:asciiTheme="majorBidi" w:hAnsiTheme="majorBidi"/>
                <w:sz w:val="28"/>
                <w:szCs w:val="28"/>
                <w:cs/>
              </w:rPr>
              <w:t>993.83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3F" w14:textId="413DAEF5" w:rsidR="00241322" w:rsidRPr="00775D86" w:rsidRDefault="00241322" w:rsidP="0024132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>35,12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CB12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830.06</w:t>
            </w:r>
            <w:r w:rsidRPr="00CB121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40" w14:textId="5AED8EA1" w:rsidR="00241322" w:rsidRPr="00775D86" w:rsidRDefault="00FB771A" w:rsidP="0024132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71A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FB771A">
              <w:rPr>
                <w:rFonts w:asciiTheme="majorBidi" w:hAnsiTheme="majorBidi"/>
                <w:sz w:val="28"/>
                <w:szCs w:val="28"/>
              </w:rPr>
              <w:t>,</w:t>
            </w:r>
            <w:r w:rsidRPr="00FB771A">
              <w:rPr>
                <w:rFonts w:asciiTheme="majorBidi" w:hAnsiTheme="majorBidi"/>
                <w:sz w:val="28"/>
                <w:szCs w:val="28"/>
                <w:cs/>
              </w:rPr>
              <w:t>941</w:t>
            </w:r>
            <w:r w:rsidRPr="00FB771A">
              <w:rPr>
                <w:rFonts w:asciiTheme="majorBidi" w:hAnsiTheme="majorBidi"/>
                <w:sz w:val="28"/>
                <w:szCs w:val="28"/>
              </w:rPr>
              <w:t>,</w:t>
            </w:r>
            <w:r w:rsidRPr="00FB771A">
              <w:rPr>
                <w:rFonts w:asciiTheme="majorBidi" w:hAnsiTheme="majorBidi"/>
                <w:sz w:val="28"/>
                <w:szCs w:val="28"/>
                <w:cs/>
              </w:rPr>
              <w:t>775.88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41" w14:textId="5A5E98E9" w:rsidR="00241322" w:rsidRPr="00775D86" w:rsidRDefault="00241322" w:rsidP="0024132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/>
                <w:sz w:val="28"/>
                <w:szCs w:val="28"/>
              </w:rPr>
              <w:t>009</w:t>
            </w:r>
            <w:r w:rsidRPr="00CB12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118.94</w:t>
            </w:r>
            <w:r w:rsidRPr="00CB121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42" w14:textId="7CE0CEA2" w:rsidR="00241322" w:rsidRPr="00775D86" w:rsidRDefault="007E6DB3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46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395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769.71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43" w14:textId="24C3E306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43,129,949.00</w:t>
            </w:r>
          </w:p>
        </w:tc>
      </w:tr>
      <w:tr w:rsidR="00241322" w:rsidRPr="00E64E19" w14:paraId="2849634C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5" w14:textId="77777777" w:rsidR="00241322" w:rsidRPr="00775D86" w:rsidRDefault="00241322" w:rsidP="0024132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6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7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8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9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4A" w14:textId="35C6ECF2" w:rsidR="00241322" w:rsidRPr="00775D86" w:rsidRDefault="007E6DB3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65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510.21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4B" w14:textId="09E92CAF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163,025.00 </w:t>
            </w:r>
          </w:p>
        </w:tc>
      </w:tr>
      <w:tr w:rsidR="00241322" w:rsidRPr="00E64E19" w14:paraId="28496354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D" w14:textId="77777777" w:rsidR="00241322" w:rsidRPr="00775D86" w:rsidRDefault="00241322" w:rsidP="0024132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E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4F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0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1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52" w14:textId="4D0D58C9" w:rsidR="00241322" w:rsidRPr="00C43115" w:rsidRDefault="007E6DB3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7E6DB3">
              <w:rPr>
                <w:rFonts w:asciiTheme="majorBidi" w:hAnsi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811</w:t>
            </w:r>
            <w:r w:rsidRPr="007E6DB3">
              <w:rPr>
                <w:rFonts w:asciiTheme="majorBidi" w:hAnsi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186.47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53" w14:textId="5163DE56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1,259,052.64 </w:t>
            </w:r>
          </w:p>
        </w:tc>
      </w:tr>
      <w:tr w:rsidR="00241322" w:rsidRPr="00E64E19" w14:paraId="2849635C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5" w14:textId="77777777" w:rsidR="00241322" w:rsidRPr="00775D86" w:rsidRDefault="00241322" w:rsidP="0024132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6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7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8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9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5A" w14:textId="642802F6" w:rsidR="00241322" w:rsidRPr="00775D86" w:rsidRDefault="007E6DB3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(7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025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220.70)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5B" w14:textId="7F555BE2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>(4,980,977.21)</w:t>
            </w:r>
          </w:p>
        </w:tc>
      </w:tr>
      <w:tr w:rsidR="00241322" w:rsidRPr="00E64E19" w14:paraId="28496364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D" w14:textId="77777777" w:rsidR="00241322" w:rsidRPr="00775D86" w:rsidRDefault="00241322" w:rsidP="0024132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E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5F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0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1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62" w14:textId="0B4B2DA6" w:rsidR="00241322" w:rsidRPr="00183490" w:rsidRDefault="007E6DB3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(26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185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803.00)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63" w14:textId="08B2FAB8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(26,733,097.04)</w:t>
            </w:r>
          </w:p>
        </w:tc>
      </w:tr>
      <w:tr w:rsidR="00241322" w:rsidRPr="00E64E19" w14:paraId="2849636C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5" w14:textId="77777777" w:rsidR="00241322" w:rsidRPr="00775D86" w:rsidRDefault="00241322" w:rsidP="0024132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6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7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8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9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6A" w14:textId="10C3E52D" w:rsidR="00241322" w:rsidRPr="00775D86" w:rsidRDefault="007E6DB3" w:rsidP="002413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(941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593.76)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6B" w14:textId="55492402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>(1,128,809.98)</w:t>
            </w:r>
          </w:p>
        </w:tc>
      </w:tr>
      <w:tr w:rsidR="00241322" w:rsidRPr="00E64E19" w14:paraId="28496374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D" w14:textId="77777777" w:rsidR="00241322" w:rsidRPr="00775D86" w:rsidRDefault="00241322" w:rsidP="0024132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E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6F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0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1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72" w14:textId="5E36009F" w:rsidR="00241322" w:rsidRPr="00C43115" w:rsidRDefault="007E6DB3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7E6DB3">
              <w:rPr>
                <w:rFonts w:asciiTheme="majorBidi" w:hAnsi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119</w:t>
            </w:r>
            <w:r w:rsidRPr="007E6DB3">
              <w:rPr>
                <w:rFonts w:asciiTheme="majorBidi" w:hAnsi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848.93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73" w14:textId="71F73F49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11,709,142.41 </w:t>
            </w:r>
          </w:p>
        </w:tc>
      </w:tr>
      <w:tr w:rsidR="00241322" w:rsidRPr="00E64E19" w14:paraId="2849637C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5" w14:textId="77777777" w:rsidR="00241322" w:rsidRPr="00775D86" w:rsidRDefault="00241322" w:rsidP="0024132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6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7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8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9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7A" w14:textId="0D39625B" w:rsidR="00241322" w:rsidRPr="00775D86" w:rsidRDefault="003F447D" w:rsidP="002413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447D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3F447D">
              <w:rPr>
                <w:rFonts w:asciiTheme="majorBidi" w:hAnsiTheme="majorBidi"/>
                <w:sz w:val="28"/>
                <w:szCs w:val="28"/>
              </w:rPr>
              <w:t>,</w:t>
            </w:r>
            <w:r w:rsidRPr="003F447D">
              <w:rPr>
                <w:rFonts w:asciiTheme="majorBidi" w:hAnsiTheme="majorBidi"/>
                <w:sz w:val="28"/>
                <w:szCs w:val="28"/>
                <w:cs/>
              </w:rPr>
              <w:t>877</w:t>
            </w:r>
            <w:r w:rsidRPr="003F447D">
              <w:rPr>
                <w:rFonts w:asciiTheme="majorBidi" w:hAnsiTheme="majorBidi"/>
                <w:sz w:val="28"/>
                <w:szCs w:val="28"/>
              </w:rPr>
              <w:t>,</w:t>
            </w:r>
            <w:r w:rsidRPr="003F447D">
              <w:rPr>
                <w:rFonts w:asciiTheme="majorBidi" w:hAnsiTheme="majorBidi"/>
                <w:sz w:val="28"/>
                <w:szCs w:val="28"/>
                <w:cs/>
              </w:rPr>
              <w:t>766.54)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7B" w14:textId="3543B633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>(2,300,291.20)</w:t>
            </w:r>
          </w:p>
        </w:tc>
      </w:tr>
      <w:tr w:rsidR="00241322" w:rsidRPr="00E64E19" w14:paraId="28496384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D" w14:textId="77777777" w:rsidR="00241322" w:rsidRPr="00775D86" w:rsidRDefault="00241322" w:rsidP="0024132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E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7F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0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1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82" w14:textId="1AFDDFB9" w:rsidR="00241322" w:rsidRPr="003C503D" w:rsidRDefault="003F447D" w:rsidP="002413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447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11</w:t>
            </w:r>
            <w:r w:rsidRPr="003F447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3F447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242</w:t>
            </w:r>
            <w:r w:rsidRPr="003F447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3F447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082.39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83" w14:textId="01B1A4EA" w:rsidR="00241322" w:rsidRPr="0071760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9,408,851.21 </w:t>
            </w:r>
          </w:p>
        </w:tc>
      </w:tr>
      <w:tr w:rsidR="00241322" w:rsidRPr="00E64E19" w14:paraId="2849638C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5" w14:textId="77777777" w:rsidR="00241322" w:rsidRPr="00775D86" w:rsidRDefault="00241322" w:rsidP="0024132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6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7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8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9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8A" w14:textId="3ACD8D4B" w:rsidR="00241322" w:rsidRPr="003C503D" w:rsidRDefault="007E6DB3" w:rsidP="002413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8B" w14:textId="17104514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68,991.25 </w:t>
            </w:r>
          </w:p>
        </w:tc>
      </w:tr>
      <w:tr w:rsidR="00241322" w:rsidRPr="00E64E19" w14:paraId="28496394" w14:textId="77777777" w:rsidTr="007E6DB3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D" w14:textId="77777777" w:rsidR="00241322" w:rsidRPr="00775D86" w:rsidRDefault="00241322" w:rsidP="0024132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E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8F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90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91" w14:textId="77777777" w:rsidR="00241322" w:rsidRPr="00775D86" w:rsidRDefault="00241322" w:rsidP="002413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92" w14:textId="694B7823" w:rsidR="00241322" w:rsidRPr="00775D86" w:rsidRDefault="003F447D" w:rsidP="0024132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447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11</w:t>
            </w:r>
            <w:r w:rsidRPr="003F447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3F447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242</w:t>
            </w:r>
            <w:r w:rsidRPr="003F447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3F447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082.39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93" w14:textId="6636E037" w:rsidR="00241322" w:rsidRPr="00775D86" w:rsidRDefault="00241322" w:rsidP="0024132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B12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9,477,842.46 </w:t>
            </w:r>
          </w:p>
        </w:tc>
      </w:tr>
    </w:tbl>
    <w:p w14:paraId="28496395" w14:textId="77777777" w:rsidR="00601519" w:rsidRDefault="00601519" w:rsidP="00601519">
      <w:pPr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396" w14:textId="77777777" w:rsidR="00601519" w:rsidRPr="00A6604D" w:rsidRDefault="00601519" w:rsidP="00601519">
      <w:pPr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28496397" w14:textId="77777777" w:rsidR="00B16618" w:rsidRPr="00A6604D" w:rsidRDefault="00B16618" w:rsidP="00520A2B">
      <w:pPr>
        <w:numPr>
          <w:ilvl w:val="0"/>
          <w:numId w:val="33"/>
        </w:numPr>
        <w:spacing w:line="240" w:lineRule="atLeast"/>
        <w:ind w:left="567" w:hanging="4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B16618" w:rsidRPr="00E64E19" w14:paraId="2849639C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98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99" w14:textId="77777777" w:rsidR="00B16618" w:rsidRPr="00775D86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9A" w14:textId="77777777" w:rsidR="00B16618" w:rsidRPr="00775D86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9B" w14:textId="77777777" w:rsidR="00B16618" w:rsidRPr="00775D86" w:rsidRDefault="00B16618" w:rsidP="00775D86">
            <w:pPr>
              <w:pStyle w:val="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หน่วย:บาท</w:t>
            </w:r>
            <w:proofErr w:type="gramEnd"/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467CA" w:rsidRPr="00E64E19" w14:paraId="2849639F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9D" w14:textId="77777777" w:rsidR="00B467CA" w:rsidRPr="00775D86" w:rsidRDefault="00B467CA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9E" w14:textId="77777777" w:rsidR="00B467CA" w:rsidRPr="00775D86" w:rsidRDefault="00B467CA" w:rsidP="00775D86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6618" w:rsidRPr="00E64E19" w14:paraId="284963A2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0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A1" w14:textId="14264462" w:rsidR="00B16618" w:rsidRPr="00775D86" w:rsidRDefault="00B467CA" w:rsidP="00775D86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  <w:r w:rsidR="002413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B16618" w:rsidRPr="00E64E19" w14:paraId="284963A7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3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A4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A5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A6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41322" w:rsidRPr="00E64E19" w14:paraId="284963AF" w14:textId="77777777" w:rsidTr="00AD387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8" w14:textId="77777777" w:rsidR="00241322" w:rsidRPr="00775D86" w:rsidRDefault="00241322" w:rsidP="0024132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9" w14:textId="7E3BFE21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A" w14:textId="02C11197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B" w14:textId="149C2D4F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C" w14:textId="29E9DDA3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D" w14:textId="71B2145D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AE" w14:textId="18C6F3CE" w:rsidR="00241322" w:rsidRPr="00775D86" w:rsidRDefault="00241322" w:rsidP="002413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60151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0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E6DB3" w:rsidRPr="00E64E19" w14:paraId="284963B7" w14:textId="77777777" w:rsidTr="00FB3BF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B0" w14:textId="77777777" w:rsidR="007E6DB3" w:rsidRPr="00775D86" w:rsidRDefault="007E6DB3" w:rsidP="007E6DB3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B1" w14:textId="0B1E2D91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255,367,120.65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B2" w14:textId="3BBC6DB2" w:rsidR="007E6DB3" w:rsidRPr="00775D86" w:rsidRDefault="007E6DB3" w:rsidP="007E6D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257,723,629.02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B3" w14:textId="77832C58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54,401,468.14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B4" w14:textId="74717641" w:rsidR="007E6DB3" w:rsidRPr="00775D86" w:rsidRDefault="007E6DB3" w:rsidP="007E6D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61,750,652.11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B5" w14:textId="4C21AD8F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309,768,588.79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B6" w14:textId="10610583" w:rsidR="007E6DB3" w:rsidRPr="00775D86" w:rsidRDefault="007E6DB3" w:rsidP="007E6D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319,474,281.13 </w:t>
            </w:r>
          </w:p>
        </w:tc>
      </w:tr>
      <w:tr w:rsidR="007E6DB3" w:rsidRPr="00E64E19" w14:paraId="284963BF" w14:textId="77777777" w:rsidTr="00FB3BF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B8" w14:textId="77777777" w:rsidR="007E6DB3" w:rsidRPr="00775D86" w:rsidRDefault="007E6DB3" w:rsidP="007E6DB3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B9" w14:textId="1FC6DAA3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13,935,109.42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BA" w14:textId="46C9287F" w:rsidR="007E6DB3" w:rsidRPr="00775D86" w:rsidRDefault="007E6DB3" w:rsidP="007E6D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5,406,638.50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BB" w14:textId="7E491CF5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124,950.00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BC" w14:textId="3FD29778" w:rsidR="007E6DB3" w:rsidRPr="00775D86" w:rsidRDefault="007E6DB3" w:rsidP="007E6D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BD" w14:textId="430C2A4E" w:rsidR="007E6DB3" w:rsidRPr="007E6DB3" w:rsidRDefault="007E6DB3" w:rsidP="007E6DB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 xml:space="preserve">14,060,059.42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BE" w14:textId="751D3C6E" w:rsidR="007E6DB3" w:rsidRPr="00775D86" w:rsidRDefault="007E6DB3" w:rsidP="007E6D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5,406,638.50 </w:t>
            </w:r>
          </w:p>
        </w:tc>
      </w:tr>
      <w:tr w:rsidR="007E6DB3" w:rsidRPr="00E64E19" w14:paraId="284963C7" w14:textId="77777777" w:rsidTr="00FB3BF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C0" w14:textId="77777777" w:rsidR="007E6DB3" w:rsidRPr="00775D86" w:rsidRDefault="007E6DB3" w:rsidP="007E6DB3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C1" w14:textId="5B7F3868" w:rsidR="007E6DB3" w:rsidRPr="007E6DB3" w:rsidRDefault="003E104B" w:rsidP="007E6DB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104B">
              <w:rPr>
                <w:rFonts w:ascii="Angsana New" w:hAnsi="Angsana New"/>
                <w:sz w:val="28"/>
                <w:szCs w:val="28"/>
              </w:rPr>
              <w:t>(150,890,219.65)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C2" w14:textId="2E235A04" w:rsidR="007E6DB3" w:rsidRPr="00775D86" w:rsidRDefault="007E6DB3" w:rsidP="007E6DB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(154,192,955.65)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C3" w14:textId="0F62548C" w:rsidR="007E6DB3" w:rsidRPr="007E6DB3" w:rsidRDefault="003E104B" w:rsidP="007E6DB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104B">
              <w:rPr>
                <w:rFonts w:ascii="Angsana New" w:hAnsi="Angsana New"/>
                <w:sz w:val="28"/>
                <w:szCs w:val="28"/>
              </w:rPr>
              <w:t>(35,642,580.92)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C4" w14:textId="0D09BA2D" w:rsidR="007E6DB3" w:rsidRPr="00775D86" w:rsidRDefault="007E6DB3" w:rsidP="007E6DB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(41,187,763.46)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C5" w14:textId="44BFC6A1" w:rsidR="007E6DB3" w:rsidRPr="007E6DB3" w:rsidRDefault="007E6DB3" w:rsidP="007E6DB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</w:rPr>
              <w:t>(186,532,800.57)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C6" w14:textId="7DA4353E" w:rsidR="007E6DB3" w:rsidRPr="00775D86" w:rsidRDefault="007E6DB3" w:rsidP="007E6DB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(195,380,719.11)</w:t>
            </w:r>
          </w:p>
        </w:tc>
      </w:tr>
      <w:tr w:rsidR="009F1EB1" w:rsidRPr="00E64E19" w14:paraId="284963CF" w14:textId="77777777" w:rsidTr="0004005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C8" w14:textId="77777777" w:rsidR="009F1EB1" w:rsidRPr="00775D86" w:rsidRDefault="009F1EB1" w:rsidP="009F1EB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9" w14:textId="58E7A2DC" w:rsidR="009F1EB1" w:rsidRPr="00775D86" w:rsidRDefault="007F40FB" w:rsidP="009F1EB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40FB">
              <w:rPr>
                <w:rFonts w:asciiTheme="majorBidi" w:hAnsiTheme="majorBidi"/>
                <w:sz w:val="28"/>
                <w:szCs w:val="28"/>
                <w:cs/>
              </w:rPr>
              <w:t>118</w:t>
            </w:r>
            <w:r w:rsidRPr="007F40FB">
              <w:rPr>
                <w:rFonts w:asciiTheme="majorBidi" w:hAnsiTheme="majorBidi"/>
                <w:sz w:val="28"/>
                <w:szCs w:val="28"/>
              </w:rPr>
              <w:t>,</w:t>
            </w:r>
            <w:r w:rsidRPr="007F40FB">
              <w:rPr>
                <w:rFonts w:asciiTheme="majorBidi" w:hAnsiTheme="majorBidi"/>
                <w:sz w:val="28"/>
                <w:szCs w:val="28"/>
                <w:cs/>
              </w:rPr>
              <w:t>412</w:t>
            </w:r>
            <w:r w:rsidRPr="007F40FB">
              <w:rPr>
                <w:rFonts w:asciiTheme="majorBidi" w:hAnsiTheme="majorBidi"/>
                <w:sz w:val="28"/>
                <w:szCs w:val="28"/>
              </w:rPr>
              <w:t>,</w:t>
            </w:r>
            <w:r w:rsidRPr="007F40FB">
              <w:rPr>
                <w:rFonts w:asciiTheme="majorBidi" w:hAnsiTheme="majorBidi"/>
                <w:sz w:val="28"/>
                <w:szCs w:val="28"/>
                <w:cs/>
              </w:rPr>
              <w:t>010.42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CA" w14:textId="1D41290A" w:rsidR="009F1EB1" w:rsidRPr="00775D86" w:rsidRDefault="009F1EB1" w:rsidP="009F1EB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>108,9</w:t>
            </w: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Pr="00CB12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311.87</w:t>
            </w:r>
            <w:r w:rsidRPr="00CB121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B" w14:textId="52C900BB" w:rsidR="009F1EB1" w:rsidRPr="00775D86" w:rsidRDefault="003E104B" w:rsidP="009F1EB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104B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3E104B">
              <w:rPr>
                <w:rFonts w:asciiTheme="majorBidi" w:hAnsiTheme="majorBidi"/>
                <w:sz w:val="28"/>
                <w:szCs w:val="28"/>
              </w:rPr>
              <w:t>,</w:t>
            </w:r>
            <w:r w:rsidRPr="003E104B">
              <w:rPr>
                <w:rFonts w:asciiTheme="majorBidi" w:hAnsiTheme="majorBidi"/>
                <w:sz w:val="28"/>
                <w:szCs w:val="28"/>
                <w:cs/>
              </w:rPr>
              <w:t>883</w:t>
            </w:r>
            <w:r w:rsidRPr="003E104B">
              <w:rPr>
                <w:rFonts w:asciiTheme="majorBidi" w:hAnsiTheme="majorBidi"/>
                <w:sz w:val="28"/>
                <w:szCs w:val="28"/>
              </w:rPr>
              <w:t>,</w:t>
            </w:r>
            <w:r w:rsidRPr="003E104B">
              <w:rPr>
                <w:rFonts w:asciiTheme="majorBidi" w:hAnsiTheme="majorBidi"/>
                <w:sz w:val="28"/>
                <w:szCs w:val="28"/>
                <w:cs/>
              </w:rPr>
              <w:t>837.22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CC" w14:textId="4938132F" w:rsidR="009F1EB1" w:rsidRPr="00775D86" w:rsidRDefault="009F1EB1" w:rsidP="009F1EB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>20,56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CB12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888.65</w:t>
            </w:r>
            <w:r w:rsidRPr="00CB121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CD" w14:textId="27ED6EFE" w:rsidR="009F1EB1" w:rsidRPr="00775D86" w:rsidRDefault="007E6DB3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137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295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847.64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CE" w14:textId="1F9B75B3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129,500,200.52</w:t>
            </w:r>
          </w:p>
        </w:tc>
      </w:tr>
      <w:tr w:rsidR="009F1EB1" w:rsidRPr="00E64E19" w14:paraId="284963D7" w14:textId="77777777" w:rsidTr="0004005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0" w14:textId="77777777" w:rsidR="009F1EB1" w:rsidRPr="00775D86" w:rsidRDefault="009F1EB1" w:rsidP="009F1EB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1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2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3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4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D5" w14:textId="62877909" w:rsidR="009F1EB1" w:rsidRPr="00775D86" w:rsidRDefault="007E6DB3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269</w:t>
            </w:r>
            <w:r w:rsidRPr="007E6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6DB3">
              <w:rPr>
                <w:rFonts w:asciiTheme="majorBidi" w:hAnsiTheme="majorBidi"/>
                <w:sz w:val="28"/>
                <w:szCs w:val="28"/>
                <w:cs/>
              </w:rPr>
              <w:t>607.30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D6" w14:textId="29FF165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406,161.01 </w:t>
            </w:r>
          </w:p>
        </w:tc>
      </w:tr>
      <w:tr w:rsidR="009F1EB1" w:rsidRPr="00E64E19" w14:paraId="284963DF" w14:textId="77777777" w:rsidTr="0004005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8" w14:textId="77777777" w:rsidR="009F1EB1" w:rsidRPr="00775D86" w:rsidRDefault="009F1EB1" w:rsidP="009F1EB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9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A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B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DC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DD" w14:textId="0438A2FA" w:rsidR="009F1EB1" w:rsidRPr="00C43115" w:rsidRDefault="007E6DB3" w:rsidP="009F1E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E6DB3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030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813.74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DE" w14:textId="3A08D7EE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4,363,946.78 </w:t>
            </w:r>
          </w:p>
        </w:tc>
      </w:tr>
      <w:tr w:rsidR="009F1EB1" w:rsidRPr="00E64E19" w14:paraId="284963E7" w14:textId="77777777" w:rsidTr="0004005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0" w14:textId="77777777" w:rsidR="009F1EB1" w:rsidRPr="00775D86" w:rsidRDefault="009F1EB1" w:rsidP="009F1EB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1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2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3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4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E5" w14:textId="0174C30B" w:rsidR="009F1EB1" w:rsidRPr="00FE53E9" w:rsidRDefault="007E6DB3" w:rsidP="009F1E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  <w:cs/>
              </w:rPr>
              <w:t>(21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595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568.31)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E6" w14:textId="00509484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>(18,452,938.64)</w:t>
            </w:r>
          </w:p>
        </w:tc>
      </w:tr>
      <w:tr w:rsidR="009F1EB1" w:rsidRPr="00E64E19" w14:paraId="284963EF" w14:textId="77777777" w:rsidTr="0004005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8" w14:textId="77777777" w:rsidR="009F1EB1" w:rsidRPr="00775D86" w:rsidRDefault="009F1EB1" w:rsidP="009F1EB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9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A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B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EC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ED" w14:textId="74BC82D5" w:rsidR="009F1EB1" w:rsidRPr="00BF0182" w:rsidRDefault="007E6DB3" w:rsidP="009F1E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  <w:cs/>
              </w:rPr>
              <w:t>(77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234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743.58)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EE" w14:textId="2E5E3145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1696">
              <w:rPr>
                <w:rFonts w:ascii="Angsana New" w:hAnsi="Angsana New"/>
                <w:sz w:val="28"/>
                <w:szCs w:val="28"/>
              </w:rPr>
              <w:t>(72,889,752.58)</w:t>
            </w:r>
          </w:p>
        </w:tc>
      </w:tr>
      <w:tr w:rsidR="009F1EB1" w:rsidRPr="00E64E19" w14:paraId="284963F7" w14:textId="77777777" w:rsidTr="0004005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0" w14:textId="77777777" w:rsidR="009F1EB1" w:rsidRPr="00775D86" w:rsidRDefault="009F1EB1" w:rsidP="009F1EB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1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2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3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4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F5" w14:textId="0152EC94" w:rsidR="009F1EB1" w:rsidRPr="00FE53E9" w:rsidRDefault="007E6DB3" w:rsidP="009F1E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DB3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918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516.67)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F6" w14:textId="6E94E913" w:rsidR="009F1EB1" w:rsidRPr="00775D86" w:rsidRDefault="009F1EB1" w:rsidP="009F1E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>(3,654,230.57)</w:t>
            </w:r>
          </w:p>
        </w:tc>
      </w:tr>
      <w:tr w:rsidR="009F1EB1" w:rsidRPr="00E64E19" w14:paraId="284963FF" w14:textId="77777777" w:rsidTr="0004005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8" w14:textId="77777777" w:rsidR="009F1EB1" w:rsidRPr="00775D86" w:rsidRDefault="009F1EB1" w:rsidP="009F1EB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9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A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B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3FC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3FD" w14:textId="6A25FECB" w:rsidR="009F1EB1" w:rsidRPr="00C43115" w:rsidRDefault="007E6DB3" w:rsidP="009F1E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E6DB3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847</w:t>
            </w:r>
            <w:r w:rsidRPr="007E6DB3">
              <w:rPr>
                <w:rFonts w:ascii="Angsana New" w:hAnsi="Angsana New"/>
                <w:sz w:val="28"/>
                <w:szCs w:val="28"/>
              </w:rPr>
              <w:t>,</w:t>
            </w:r>
            <w:r w:rsidRPr="007E6DB3">
              <w:rPr>
                <w:rFonts w:ascii="Angsana New" w:hAnsi="Angsana New"/>
                <w:sz w:val="28"/>
                <w:szCs w:val="28"/>
                <w:cs/>
              </w:rPr>
              <w:t>440.12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3FE" w14:textId="61BE714A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39,273,386.52 </w:t>
            </w:r>
          </w:p>
        </w:tc>
      </w:tr>
      <w:tr w:rsidR="009F1EB1" w:rsidRPr="00E64E19" w14:paraId="28496407" w14:textId="77777777" w:rsidTr="0004005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0" w14:textId="77777777" w:rsidR="009F1EB1" w:rsidRPr="00775D86" w:rsidRDefault="009F1EB1" w:rsidP="009F1EB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1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2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3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4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405" w14:textId="66347A76" w:rsidR="009F1EB1" w:rsidRPr="009D4A95" w:rsidRDefault="00D91DDA" w:rsidP="009F1E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1DDA">
              <w:rPr>
                <w:rFonts w:ascii="Angsana New" w:hAnsi="Angsana New"/>
                <w:sz w:val="28"/>
                <w:szCs w:val="28"/>
                <w:cs/>
              </w:rPr>
              <w:t>(8</w:t>
            </w:r>
            <w:r w:rsidRPr="00D91DDA">
              <w:rPr>
                <w:rFonts w:ascii="Angsana New" w:hAnsi="Angsana New"/>
                <w:sz w:val="28"/>
                <w:szCs w:val="28"/>
              </w:rPr>
              <w:t>,</w:t>
            </w:r>
            <w:r w:rsidRPr="00D91DDA">
              <w:rPr>
                <w:rFonts w:ascii="Angsana New" w:hAnsi="Angsana New"/>
                <w:sz w:val="28"/>
                <w:szCs w:val="28"/>
                <w:cs/>
              </w:rPr>
              <w:t>349</w:t>
            </w:r>
            <w:r w:rsidRPr="00D91DDA">
              <w:rPr>
                <w:rFonts w:ascii="Angsana New" w:hAnsi="Angsana New"/>
                <w:sz w:val="28"/>
                <w:szCs w:val="28"/>
              </w:rPr>
              <w:t>,</w:t>
            </w:r>
            <w:r w:rsidRPr="00D91DDA">
              <w:rPr>
                <w:rFonts w:ascii="Angsana New" w:hAnsi="Angsana New"/>
                <w:sz w:val="28"/>
                <w:szCs w:val="28"/>
                <w:cs/>
              </w:rPr>
              <w:t>097.32)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406" w14:textId="620D1998" w:rsidR="009F1EB1" w:rsidRPr="00775D86" w:rsidRDefault="009F1EB1" w:rsidP="009F1E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>(7,959,790.51)</w:t>
            </w:r>
          </w:p>
        </w:tc>
      </w:tr>
      <w:tr w:rsidR="009F1EB1" w:rsidRPr="00E64E19" w14:paraId="2849640F" w14:textId="77777777" w:rsidTr="0004005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8" w14:textId="77777777" w:rsidR="009F1EB1" w:rsidRPr="00775D86" w:rsidRDefault="009F1EB1" w:rsidP="009F1EB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9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A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B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0C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40D" w14:textId="30944D5D" w:rsidR="009F1EB1" w:rsidRPr="007B5D23" w:rsidRDefault="00D91DDA" w:rsidP="009F1E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5D2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</w:t>
            </w:r>
            <w:r w:rsidRPr="007B5D23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B5D2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498</w:t>
            </w:r>
            <w:r w:rsidRPr="007B5D23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B5D2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342.80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40E" w14:textId="2B9BC3C5" w:rsidR="009F1EB1" w:rsidRPr="0071760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31,313,596.01 </w:t>
            </w:r>
          </w:p>
        </w:tc>
      </w:tr>
      <w:tr w:rsidR="009F1EB1" w:rsidRPr="00E64E19" w14:paraId="28496417" w14:textId="77777777" w:rsidTr="0004005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0" w14:textId="77777777" w:rsidR="009F1EB1" w:rsidRPr="00775D86" w:rsidRDefault="009F1EB1" w:rsidP="009F1EB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1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2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3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4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415" w14:textId="242A7F83" w:rsidR="009F1EB1" w:rsidRPr="009D4A95" w:rsidRDefault="007E6DB3" w:rsidP="009F1E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416" w14:textId="11B23775" w:rsidR="009F1EB1" w:rsidRPr="00775D86" w:rsidRDefault="009F1EB1" w:rsidP="009F1E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217">
              <w:rPr>
                <w:rFonts w:ascii="Angsana New" w:hAnsi="Angsana New"/>
                <w:sz w:val="28"/>
                <w:szCs w:val="28"/>
              </w:rPr>
              <w:t xml:space="preserve">654,944.13 </w:t>
            </w:r>
          </w:p>
        </w:tc>
      </w:tr>
      <w:tr w:rsidR="009F1EB1" w:rsidRPr="00E64E19" w14:paraId="2849641F" w14:textId="77777777" w:rsidTr="0004005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8" w14:textId="77777777" w:rsidR="009F1EB1" w:rsidRPr="00775D86" w:rsidRDefault="009F1EB1" w:rsidP="009F1EB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9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A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B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41C" w14:textId="77777777" w:rsidR="009F1EB1" w:rsidRPr="00775D86" w:rsidRDefault="009F1EB1" w:rsidP="009F1E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41D" w14:textId="012631FD" w:rsidR="009F1EB1" w:rsidRPr="009D4A95" w:rsidRDefault="00D91DDA" w:rsidP="009F1EB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DD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</w:t>
            </w:r>
            <w:r w:rsidRPr="00D91DDA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D91DD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498</w:t>
            </w:r>
            <w:r w:rsidRPr="00D91DDA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D91DD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342.80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9641E" w14:textId="7D0643A4" w:rsidR="009F1EB1" w:rsidRPr="00775D86" w:rsidRDefault="009F1EB1" w:rsidP="009F1EB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B121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31,968,540.14 </w:t>
            </w:r>
          </w:p>
        </w:tc>
      </w:tr>
    </w:tbl>
    <w:p w14:paraId="28496420" w14:textId="77777777" w:rsidR="00B16618" w:rsidRPr="00EB3AA7" w:rsidRDefault="00B16618" w:rsidP="00B16618">
      <w:pPr>
        <w:spacing w:line="240" w:lineRule="atLeast"/>
        <w:ind w:left="709"/>
        <w:rPr>
          <w:rFonts w:ascii="Angsana New" w:hAnsi="Angsana New"/>
          <w:sz w:val="30"/>
          <w:szCs w:val="30"/>
          <w:u w:val="single"/>
          <w:cs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 xml:space="preserve">ลูกค้ารายใหญ่ </w:t>
      </w:r>
      <w:r w:rsidR="00EC58FD">
        <w:rPr>
          <w:rFonts w:ascii="Angsana New" w:hAnsi="Angsana New"/>
          <w:sz w:val="30"/>
          <w:szCs w:val="30"/>
          <w:u w:val="single"/>
        </w:rPr>
        <w:t xml:space="preserve"> </w:t>
      </w:r>
      <w:r w:rsidR="00EC58FD">
        <w:rPr>
          <w:rFonts w:ascii="Angsana New" w:hAnsi="Angsana New" w:hint="cs"/>
          <w:sz w:val="30"/>
          <w:szCs w:val="30"/>
          <w:u w:val="single"/>
          <w:cs/>
        </w:rPr>
        <w:t>(งบการเงินรวมและงบการเงินเฉพาะกิจการ)</w:t>
      </w:r>
    </w:p>
    <w:p w14:paraId="28496421" w14:textId="4597C6C8" w:rsidR="00B16618" w:rsidRPr="00512859" w:rsidRDefault="00B16618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7398A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7398A">
        <w:rPr>
          <w:rFonts w:ascii="Angsana New" w:hAnsi="Angsana New"/>
          <w:sz w:val="30"/>
          <w:szCs w:val="30"/>
          <w:lang w:val="en-US"/>
        </w:rPr>
        <w:t>256</w:t>
      </w:r>
      <w:r w:rsidR="00C6255A">
        <w:rPr>
          <w:rFonts w:ascii="Angsana New" w:hAnsi="Angsana New" w:hint="cs"/>
          <w:sz w:val="30"/>
          <w:szCs w:val="30"/>
          <w:cs/>
          <w:lang w:val="en-US"/>
        </w:rPr>
        <w:t>4</w:t>
      </w:r>
      <w:r w:rsidRPr="0047398A">
        <w:rPr>
          <w:rFonts w:ascii="Angsana New" w:hAnsi="Angsana New"/>
          <w:sz w:val="30"/>
          <w:szCs w:val="30"/>
          <w:lang w:val="en-US"/>
        </w:rPr>
        <w:t xml:space="preserve"> 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บริษัทฯ มีรายได้จากลูกค้ารายใหญ่ราย</w:t>
      </w:r>
      <w:r w:rsidRPr="0047398A">
        <w:rPr>
          <w:rFonts w:ascii="Angsana New" w:hAnsi="Angsana New" w:hint="cs"/>
          <w:sz w:val="30"/>
          <w:szCs w:val="30"/>
          <w:cs/>
          <w:lang w:val="en-US"/>
        </w:rPr>
        <w:t xml:space="preserve">หนึ่ง </w:t>
      </w:r>
      <w:r w:rsidRPr="0047398A">
        <w:rPr>
          <w:rFonts w:ascii="Angsana New" w:hAnsi="Angsana New"/>
          <w:sz w:val="30"/>
          <w:szCs w:val="30"/>
          <w:cs/>
          <w:lang w:val="en-US"/>
        </w:rPr>
        <w:t>เป็นจำนวนเงิน</w:t>
      </w:r>
      <w:r w:rsidRPr="00775D86">
        <w:rPr>
          <w:rFonts w:ascii="Angsana New" w:hAnsi="Angsana New"/>
          <w:sz w:val="30"/>
          <w:szCs w:val="30"/>
          <w:cs/>
          <w:lang w:val="en-US"/>
        </w:rPr>
        <w:t xml:space="preserve">ประมาณ </w:t>
      </w:r>
      <w:r w:rsidR="00AD4BEF">
        <w:rPr>
          <w:rFonts w:ascii="Angsana New" w:hAnsi="Angsana New"/>
          <w:sz w:val="30"/>
          <w:szCs w:val="30"/>
          <w:lang w:val="en-US"/>
        </w:rPr>
        <w:t>65.90</w:t>
      </w:r>
      <w:r w:rsidRPr="00775D86">
        <w:rPr>
          <w:rFonts w:ascii="Angsana New" w:hAnsi="Angsana New"/>
          <w:sz w:val="30"/>
          <w:szCs w:val="30"/>
          <w:lang w:val="en-US"/>
        </w:rPr>
        <w:t xml:space="preserve"> </w:t>
      </w:r>
      <w:r w:rsidRPr="00775D86">
        <w:rPr>
          <w:rFonts w:ascii="Angsana New" w:hAnsi="Angsana New"/>
          <w:sz w:val="30"/>
          <w:szCs w:val="30"/>
          <w:cs/>
          <w:lang w:val="en-US"/>
        </w:rPr>
        <w:t>ล้า</w:t>
      </w:r>
      <w:r w:rsidRPr="00C104FB">
        <w:rPr>
          <w:rFonts w:ascii="Angsana New" w:hAnsi="Angsana New"/>
          <w:sz w:val="30"/>
          <w:szCs w:val="30"/>
          <w:cs/>
          <w:lang w:val="en-US"/>
        </w:rPr>
        <w:t>น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47398A">
        <w:rPr>
          <w:rFonts w:ascii="Angsana New" w:hAnsi="Angsana New"/>
          <w:sz w:val="30"/>
          <w:szCs w:val="30"/>
          <w:cs/>
        </w:rPr>
        <w:t xml:space="preserve"> (</w:t>
      </w:r>
      <w:r w:rsidRPr="0047398A">
        <w:rPr>
          <w:rFonts w:ascii="Angsana New" w:hAnsi="Angsana New" w:hint="cs"/>
          <w:sz w:val="30"/>
          <w:szCs w:val="30"/>
          <w:cs/>
        </w:rPr>
        <w:t xml:space="preserve">ปี </w:t>
      </w:r>
      <w:r w:rsidRPr="0047398A">
        <w:rPr>
          <w:rFonts w:ascii="Angsana New" w:hAnsi="Angsana New"/>
          <w:sz w:val="30"/>
          <w:szCs w:val="30"/>
        </w:rPr>
        <w:t>256</w:t>
      </w:r>
      <w:r w:rsidR="00C6255A">
        <w:rPr>
          <w:rFonts w:ascii="Angsana New" w:hAnsi="Angsana New"/>
          <w:sz w:val="30"/>
          <w:szCs w:val="30"/>
          <w:lang w:val="en-US"/>
        </w:rPr>
        <w:t>3</w:t>
      </w:r>
      <w:r w:rsidRPr="0047398A">
        <w:rPr>
          <w:rFonts w:ascii="Angsana New" w:hAnsi="Angsana New" w:hint="cs"/>
          <w:sz w:val="30"/>
          <w:szCs w:val="30"/>
          <w:cs/>
        </w:rPr>
        <w:t xml:space="preserve"> มีรายได้จากลูกค้ารายใหญ่รายหนึ่ง เป็นจำนวนเงินประมาณ</w:t>
      </w:r>
      <w:r w:rsidRPr="0047398A">
        <w:rPr>
          <w:rFonts w:ascii="Angsana New" w:hAnsi="Angsana New"/>
          <w:sz w:val="30"/>
          <w:szCs w:val="30"/>
        </w:rPr>
        <w:t xml:space="preserve"> </w:t>
      </w:r>
      <w:r w:rsidR="009F1EB1" w:rsidRPr="009F1EB1">
        <w:rPr>
          <w:rFonts w:ascii="Angsana New" w:hAnsi="Angsana New"/>
          <w:sz w:val="30"/>
          <w:szCs w:val="30"/>
        </w:rPr>
        <w:t>46.54</w:t>
      </w:r>
      <w:r w:rsidRPr="0047398A">
        <w:rPr>
          <w:rFonts w:ascii="Angsana New" w:hAnsi="Angsana New"/>
          <w:sz w:val="30"/>
          <w:szCs w:val="30"/>
        </w:rPr>
        <w:t xml:space="preserve"> </w:t>
      </w:r>
      <w:r w:rsidRPr="0047398A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br/>
      </w:r>
      <w:r w:rsidRPr="0047398A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  <w:r w:rsidRPr="00EB3AA7">
        <w:rPr>
          <w:rFonts w:ascii="Angsana New" w:hAnsi="Angsana New"/>
          <w:sz w:val="30"/>
          <w:szCs w:val="30"/>
        </w:rPr>
        <w:t xml:space="preserve"> </w:t>
      </w:r>
    </w:p>
    <w:p w14:paraId="28496422" w14:textId="77777777"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313FCE">
          <w:footerReference w:type="default" r:id="rId16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28496423" w14:textId="77777777" w:rsidR="00A13B10" w:rsidRPr="00893921" w:rsidRDefault="00A13B10" w:rsidP="00520A2B">
      <w:pPr>
        <w:numPr>
          <w:ilvl w:val="0"/>
          <w:numId w:val="3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93921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28496424" w14:textId="77777777" w:rsidR="00C433F9" w:rsidRDefault="00C433F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893921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1020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559"/>
        <w:gridCol w:w="1526"/>
        <w:gridCol w:w="236"/>
        <w:gridCol w:w="1595"/>
        <w:gridCol w:w="1548"/>
      </w:tblGrid>
      <w:tr w:rsidR="00601519" w:rsidRPr="00165280" w14:paraId="2849642A" w14:textId="77777777" w:rsidTr="000453B7">
        <w:tc>
          <w:tcPr>
            <w:tcW w:w="3742" w:type="dxa"/>
          </w:tcPr>
          <w:p w14:paraId="28496425" w14:textId="77777777" w:rsidR="00601519" w:rsidRPr="00165280" w:rsidRDefault="00601519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496426" w14:textId="77777777" w:rsidR="00601519" w:rsidRPr="00165280" w:rsidRDefault="00601519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8496427" w14:textId="77777777" w:rsidR="00601519" w:rsidRPr="00165280" w:rsidRDefault="00601519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428" w14:textId="77777777" w:rsidR="00601519" w:rsidRPr="00165280" w:rsidRDefault="00601519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3" w:type="dxa"/>
            <w:gridSpan w:val="2"/>
          </w:tcPr>
          <w:p w14:paraId="28496429" w14:textId="77777777" w:rsidR="00601519" w:rsidRPr="00165280" w:rsidRDefault="00601519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652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652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1519" w:rsidRPr="00165280" w14:paraId="2849642D" w14:textId="77777777" w:rsidTr="000453B7">
        <w:tc>
          <w:tcPr>
            <w:tcW w:w="3742" w:type="dxa"/>
          </w:tcPr>
          <w:p w14:paraId="2849642B" w14:textId="77777777" w:rsidR="00601519" w:rsidRPr="00165280" w:rsidRDefault="00601519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4" w:type="dxa"/>
            <w:gridSpan w:val="5"/>
          </w:tcPr>
          <w:p w14:paraId="2849642C" w14:textId="77777777" w:rsidR="00601519" w:rsidRPr="00165280" w:rsidRDefault="00601519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601519" w:rsidRPr="00165280" w14:paraId="28496432" w14:textId="77777777" w:rsidTr="000453B7">
        <w:tc>
          <w:tcPr>
            <w:tcW w:w="3742" w:type="dxa"/>
          </w:tcPr>
          <w:p w14:paraId="2849642E" w14:textId="77777777" w:rsidR="00601519" w:rsidRPr="00165280" w:rsidRDefault="00601519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2849642F" w14:textId="77777777" w:rsidR="00601519" w:rsidRPr="00165280" w:rsidRDefault="00601519" w:rsidP="000453B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6528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430" w14:textId="77777777" w:rsidR="00601519" w:rsidRPr="00165280" w:rsidRDefault="00601519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3" w:type="dxa"/>
            <w:gridSpan w:val="2"/>
            <w:vAlign w:val="center"/>
          </w:tcPr>
          <w:p w14:paraId="28496431" w14:textId="77777777" w:rsidR="00601519" w:rsidRPr="00165280" w:rsidRDefault="00601519" w:rsidP="000453B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6528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056" w:rsidRPr="00165280" w14:paraId="28496439" w14:textId="77777777" w:rsidTr="000453B7">
        <w:tc>
          <w:tcPr>
            <w:tcW w:w="3742" w:type="dxa"/>
          </w:tcPr>
          <w:p w14:paraId="28496433" w14:textId="77777777" w:rsidR="00040056" w:rsidRPr="00165280" w:rsidRDefault="00040056" w:rsidP="0004005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8496434" w14:textId="51CF1018" w:rsidR="00040056" w:rsidRPr="00165280" w:rsidRDefault="00040056" w:rsidP="0004005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165280">
              <w:rPr>
                <w:sz w:val="28"/>
                <w:szCs w:val="28"/>
                <w:cs/>
              </w:rPr>
              <w:t xml:space="preserve">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26" w:type="dxa"/>
            <w:vAlign w:val="bottom"/>
          </w:tcPr>
          <w:p w14:paraId="28496435" w14:textId="7F58D14B" w:rsidR="00040056" w:rsidRPr="00165280" w:rsidRDefault="00040056" w:rsidP="0004005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</w:t>
            </w:r>
            <w:r w:rsidRPr="00165280">
              <w:rPr>
                <w:sz w:val="28"/>
                <w:szCs w:val="28"/>
                <w:cs/>
              </w:rPr>
              <w:t xml:space="preserve">น </w:t>
            </w:r>
            <w:r w:rsidRPr="00165280">
              <w:rPr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28496436" w14:textId="77777777" w:rsidR="00040056" w:rsidRPr="00165280" w:rsidRDefault="00040056" w:rsidP="00040056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28496437" w14:textId="23E5F093" w:rsidR="00040056" w:rsidRPr="00165280" w:rsidRDefault="00040056" w:rsidP="0004005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165280">
              <w:rPr>
                <w:sz w:val="28"/>
                <w:szCs w:val="28"/>
                <w:cs/>
              </w:rPr>
              <w:t xml:space="preserve">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48" w:type="dxa"/>
            <w:vAlign w:val="bottom"/>
          </w:tcPr>
          <w:p w14:paraId="28496438" w14:textId="20D98323" w:rsidR="00040056" w:rsidRPr="00165280" w:rsidRDefault="00040056" w:rsidP="0004005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</w:t>
            </w:r>
            <w:r w:rsidRPr="00165280">
              <w:rPr>
                <w:sz w:val="28"/>
                <w:szCs w:val="28"/>
                <w:cs/>
              </w:rPr>
              <w:t xml:space="preserve">น </w:t>
            </w:r>
            <w:r w:rsidRPr="00165280">
              <w:rPr>
                <w:sz w:val="28"/>
                <w:szCs w:val="28"/>
              </w:rPr>
              <w:t>2563</w:t>
            </w:r>
          </w:p>
        </w:tc>
      </w:tr>
      <w:tr w:rsidR="00601519" w:rsidRPr="00165280" w14:paraId="28496440" w14:textId="77777777" w:rsidTr="000453B7">
        <w:trPr>
          <w:trHeight w:val="203"/>
        </w:trPr>
        <w:tc>
          <w:tcPr>
            <w:tcW w:w="3742" w:type="dxa"/>
          </w:tcPr>
          <w:p w14:paraId="2849643A" w14:textId="77777777" w:rsidR="00601519" w:rsidRPr="00165280" w:rsidRDefault="00601519" w:rsidP="0060151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14:paraId="2849643B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849643C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43D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849643E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14:paraId="2849643F" w14:textId="77777777" w:rsidR="00601519" w:rsidRPr="00165280" w:rsidRDefault="00601519" w:rsidP="00601519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BEF" w:rsidRPr="00165280" w14:paraId="28496447" w14:textId="77777777" w:rsidTr="00AD4BEF">
        <w:trPr>
          <w:trHeight w:val="203"/>
        </w:trPr>
        <w:tc>
          <w:tcPr>
            <w:tcW w:w="3742" w:type="dxa"/>
          </w:tcPr>
          <w:p w14:paraId="28496441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bottom"/>
          </w:tcPr>
          <w:p w14:paraId="28496442" w14:textId="3D7301D3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6,882,190.93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26" w:type="dxa"/>
            <w:vAlign w:val="bottom"/>
          </w:tcPr>
          <w:p w14:paraId="28496443" w14:textId="26A035BC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7114B">
              <w:rPr>
                <w:rFonts w:ascii="Angsana New" w:hAnsi="Angsana New"/>
                <w:sz w:val="30"/>
                <w:szCs w:val="30"/>
                <w:cs/>
                <w:lang w:val="en-US"/>
              </w:rPr>
              <w:t>713</w:t>
            </w: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7114B">
              <w:rPr>
                <w:rFonts w:ascii="Angsana New" w:hAnsi="Angsana New"/>
                <w:sz w:val="30"/>
                <w:szCs w:val="30"/>
                <w:cs/>
                <w:lang w:val="en-US"/>
              </w:rPr>
              <w:t>114.05</w:t>
            </w:r>
          </w:p>
        </w:tc>
        <w:tc>
          <w:tcPr>
            <w:tcW w:w="236" w:type="dxa"/>
            <w:vAlign w:val="center"/>
          </w:tcPr>
          <w:p w14:paraId="28496444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45" w14:textId="4073DE33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6,859,341.76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6446" w14:textId="03980AA6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36,485.00 </w:t>
            </w:r>
          </w:p>
        </w:tc>
      </w:tr>
      <w:tr w:rsidR="00AD4BEF" w:rsidRPr="00165280" w14:paraId="2849644E" w14:textId="77777777" w:rsidTr="00AD4BEF">
        <w:trPr>
          <w:trHeight w:val="203"/>
        </w:trPr>
        <w:tc>
          <w:tcPr>
            <w:tcW w:w="3742" w:type="dxa"/>
          </w:tcPr>
          <w:p w14:paraId="28496448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6449" w14:textId="02E16510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43,383,039.16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49644A" w14:textId="6B3A2470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cs/>
                <w:lang w:val="en-US"/>
              </w:rPr>
              <w:t>37</w:t>
            </w: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7114B">
              <w:rPr>
                <w:rFonts w:ascii="Angsana New" w:hAnsi="Angsana New"/>
                <w:sz w:val="30"/>
                <w:szCs w:val="30"/>
                <w:cs/>
                <w:lang w:val="en-US"/>
              </w:rPr>
              <w:t>684</w:t>
            </w: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7114B">
              <w:rPr>
                <w:rFonts w:ascii="Angsana New" w:hAnsi="Angsana New"/>
                <w:sz w:val="30"/>
                <w:szCs w:val="30"/>
                <w:cs/>
                <w:lang w:val="en-US"/>
              </w:rPr>
              <w:t>597.34</w:t>
            </w:r>
          </w:p>
        </w:tc>
        <w:tc>
          <w:tcPr>
            <w:tcW w:w="236" w:type="dxa"/>
            <w:shd w:val="clear" w:color="auto" w:fill="auto"/>
          </w:tcPr>
          <w:p w14:paraId="2849644B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4C" w14:textId="5E907E0D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43,383,039.16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644D" w14:textId="7ADD22F8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35,884,623.54 </w:t>
            </w:r>
          </w:p>
        </w:tc>
      </w:tr>
      <w:tr w:rsidR="00AD4BEF" w:rsidRPr="00165280" w14:paraId="28496455" w14:textId="77777777" w:rsidTr="00AD4BEF">
        <w:trPr>
          <w:trHeight w:val="149"/>
        </w:trPr>
        <w:tc>
          <w:tcPr>
            <w:tcW w:w="3742" w:type="dxa"/>
          </w:tcPr>
          <w:p w14:paraId="2849644F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28496450" w14:textId="1BEEBC81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9,317,052.11</w:t>
            </w:r>
          </w:p>
        </w:tc>
        <w:tc>
          <w:tcPr>
            <w:tcW w:w="1526" w:type="dxa"/>
            <w:vAlign w:val="bottom"/>
          </w:tcPr>
          <w:p w14:paraId="28496451" w14:textId="3094C943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10,360,613.15 </w:t>
            </w:r>
          </w:p>
        </w:tc>
        <w:tc>
          <w:tcPr>
            <w:tcW w:w="236" w:type="dxa"/>
          </w:tcPr>
          <w:p w14:paraId="28496452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53" w14:textId="6840A2E5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9,317,052.11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6454" w14:textId="10938BCB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9,637,595.74 </w:t>
            </w:r>
          </w:p>
        </w:tc>
      </w:tr>
      <w:tr w:rsidR="00AD4BEF" w:rsidRPr="00165280" w14:paraId="2849645C" w14:textId="77777777" w:rsidTr="00AD4BEF">
        <w:trPr>
          <w:trHeight w:val="149"/>
        </w:trPr>
        <w:tc>
          <w:tcPr>
            <w:tcW w:w="3742" w:type="dxa"/>
          </w:tcPr>
          <w:p w14:paraId="28496456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28496457" w14:textId="30C2625B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2,410,607.23</w:t>
            </w:r>
          </w:p>
        </w:tc>
        <w:tc>
          <w:tcPr>
            <w:tcW w:w="1526" w:type="dxa"/>
            <w:vAlign w:val="bottom"/>
          </w:tcPr>
          <w:p w14:paraId="28496458" w14:textId="56F9CA75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2,176,318.83 </w:t>
            </w:r>
          </w:p>
        </w:tc>
        <w:tc>
          <w:tcPr>
            <w:tcW w:w="236" w:type="dxa"/>
          </w:tcPr>
          <w:p w14:paraId="28496459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5A" w14:textId="12B62ACC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2,323,756.41</w:t>
            </w:r>
          </w:p>
        </w:tc>
        <w:tc>
          <w:tcPr>
            <w:tcW w:w="1548" w:type="dxa"/>
            <w:vAlign w:val="bottom"/>
          </w:tcPr>
          <w:p w14:paraId="2849645B" w14:textId="07669C6D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1,834,781.20 </w:t>
            </w:r>
          </w:p>
        </w:tc>
      </w:tr>
      <w:tr w:rsidR="00AD4BEF" w:rsidRPr="00165280" w14:paraId="28496463" w14:textId="77777777" w:rsidTr="00AD4BEF">
        <w:trPr>
          <w:trHeight w:val="149"/>
        </w:trPr>
        <w:tc>
          <w:tcPr>
            <w:tcW w:w="3742" w:type="dxa"/>
            <w:shd w:val="clear" w:color="auto" w:fill="auto"/>
          </w:tcPr>
          <w:p w14:paraId="2849645D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  <w:vAlign w:val="bottom"/>
          </w:tcPr>
          <w:p w14:paraId="2849645E" w14:textId="2C43FE19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724,096.01</w:t>
            </w:r>
          </w:p>
        </w:tc>
        <w:tc>
          <w:tcPr>
            <w:tcW w:w="1526" w:type="dxa"/>
            <w:vAlign w:val="bottom"/>
          </w:tcPr>
          <w:p w14:paraId="2849645F" w14:textId="47D8D068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1,137,322.37 </w:t>
            </w:r>
          </w:p>
        </w:tc>
        <w:tc>
          <w:tcPr>
            <w:tcW w:w="236" w:type="dxa"/>
          </w:tcPr>
          <w:p w14:paraId="28496460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61" w14:textId="71949465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724,096.01</w:t>
            </w:r>
          </w:p>
        </w:tc>
        <w:tc>
          <w:tcPr>
            <w:tcW w:w="1548" w:type="dxa"/>
            <w:vAlign w:val="bottom"/>
          </w:tcPr>
          <w:p w14:paraId="28496462" w14:textId="068BC57D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1,137,322.37 </w:t>
            </w:r>
          </w:p>
        </w:tc>
      </w:tr>
      <w:tr w:rsidR="00AD4BEF" w:rsidRPr="00165280" w14:paraId="2849646A" w14:textId="77777777" w:rsidTr="00AD4BEF">
        <w:trPr>
          <w:trHeight w:val="149"/>
        </w:trPr>
        <w:tc>
          <w:tcPr>
            <w:tcW w:w="3742" w:type="dxa"/>
            <w:shd w:val="clear" w:color="auto" w:fill="auto"/>
          </w:tcPr>
          <w:p w14:paraId="28496464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8496465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466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467" w14:textId="77777777" w:rsidR="00AD4BEF" w:rsidRPr="00165280" w:rsidRDefault="00AD4BEF" w:rsidP="00AD4BEF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68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469" w14:textId="77777777" w:rsidR="00AD4BEF" w:rsidRPr="00165280" w:rsidRDefault="00AD4BEF" w:rsidP="00AD4BEF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D4BEF" w:rsidRPr="00165280" w14:paraId="28496471" w14:textId="77777777" w:rsidTr="00AD4BEF">
        <w:trPr>
          <w:trHeight w:val="149"/>
        </w:trPr>
        <w:tc>
          <w:tcPr>
            <w:tcW w:w="3742" w:type="dxa"/>
            <w:shd w:val="clear" w:color="auto" w:fill="auto"/>
          </w:tcPr>
          <w:p w14:paraId="2849646B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  <w:vAlign w:val="bottom"/>
          </w:tcPr>
          <w:p w14:paraId="2849646C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46D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46E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6F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470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BEF" w:rsidRPr="00165280" w14:paraId="28496478" w14:textId="77777777" w:rsidTr="00AD4BEF">
        <w:trPr>
          <w:trHeight w:val="149"/>
        </w:trPr>
        <w:tc>
          <w:tcPr>
            <w:tcW w:w="3742" w:type="dxa"/>
            <w:shd w:val="clear" w:color="auto" w:fill="auto"/>
          </w:tcPr>
          <w:p w14:paraId="28496472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28496473" w14:textId="4777D209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5,285,082.50</w:t>
            </w:r>
          </w:p>
        </w:tc>
        <w:tc>
          <w:tcPr>
            <w:tcW w:w="1526" w:type="dxa"/>
            <w:vAlign w:val="bottom"/>
          </w:tcPr>
          <w:p w14:paraId="28496474" w14:textId="63C000D1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2,733,353.23 </w:t>
            </w:r>
          </w:p>
        </w:tc>
        <w:tc>
          <w:tcPr>
            <w:tcW w:w="236" w:type="dxa"/>
          </w:tcPr>
          <w:p w14:paraId="28496475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76" w14:textId="6C0DE10C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5,285,082.50</w:t>
            </w:r>
          </w:p>
        </w:tc>
        <w:tc>
          <w:tcPr>
            <w:tcW w:w="1548" w:type="dxa"/>
            <w:vAlign w:val="bottom"/>
          </w:tcPr>
          <w:p w14:paraId="28496477" w14:textId="3B23EF41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2,733,353.23 </w:t>
            </w:r>
          </w:p>
        </w:tc>
      </w:tr>
      <w:tr w:rsidR="00AD4BEF" w:rsidRPr="00165280" w14:paraId="2849647F" w14:textId="77777777" w:rsidTr="00AD4BEF">
        <w:trPr>
          <w:trHeight w:val="90"/>
        </w:trPr>
        <w:tc>
          <w:tcPr>
            <w:tcW w:w="3742" w:type="dxa"/>
          </w:tcPr>
          <w:p w14:paraId="28496479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559" w:type="dxa"/>
            <w:vAlign w:val="bottom"/>
          </w:tcPr>
          <w:p w14:paraId="2849647A" w14:textId="5AC16BA6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472,862.97</w:t>
            </w:r>
          </w:p>
        </w:tc>
        <w:tc>
          <w:tcPr>
            <w:tcW w:w="1526" w:type="dxa"/>
            <w:vAlign w:val="bottom"/>
          </w:tcPr>
          <w:p w14:paraId="2849647B" w14:textId="57EC465D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569,099.57 </w:t>
            </w:r>
          </w:p>
        </w:tc>
        <w:tc>
          <w:tcPr>
            <w:tcW w:w="236" w:type="dxa"/>
          </w:tcPr>
          <w:p w14:paraId="2849647C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7D" w14:textId="6B7F7B06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472,862.97</w:t>
            </w:r>
          </w:p>
        </w:tc>
        <w:tc>
          <w:tcPr>
            <w:tcW w:w="1548" w:type="dxa"/>
            <w:vAlign w:val="bottom"/>
          </w:tcPr>
          <w:p w14:paraId="2849647E" w14:textId="6C9E55D8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569,099.57 </w:t>
            </w:r>
          </w:p>
        </w:tc>
      </w:tr>
      <w:tr w:rsidR="00AD4BEF" w:rsidRPr="00165280" w14:paraId="28496486" w14:textId="77777777" w:rsidTr="00AD4BEF">
        <w:trPr>
          <w:trHeight w:val="149"/>
        </w:trPr>
        <w:tc>
          <w:tcPr>
            <w:tcW w:w="3742" w:type="dxa"/>
          </w:tcPr>
          <w:p w14:paraId="28496480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8496481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482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483" w14:textId="77777777" w:rsidR="00AD4BEF" w:rsidRPr="00165280" w:rsidRDefault="00AD4BEF" w:rsidP="00AD4BEF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84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485" w14:textId="77777777" w:rsidR="00AD4BEF" w:rsidRPr="00165280" w:rsidRDefault="00AD4BEF" w:rsidP="00AD4BEF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4BEF" w:rsidRPr="00165280" w14:paraId="2849648D" w14:textId="77777777" w:rsidTr="00AD4BEF">
        <w:trPr>
          <w:trHeight w:val="149"/>
        </w:trPr>
        <w:tc>
          <w:tcPr>
            <w:tcW w:w="3742" w:type="dxa"/>
          </w:tcPr>
          <w:p w14:paraId="28496487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28496488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489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48A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8B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48C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4BEF" w:rsidRPr="00165280" w14:paraId="28496494" w14:textId="77777777" w:rsidTr="00AD4BEF">
        <w:trPr>
          <w:trHeight w:val="149"/>
        </w:trPr>
        <w:tc>
          <w:tcPr>
            <w:tcW w:w="3742" w:type="dxa"/>
          </w:tcPr>
          <w:p w14:paraId="2849648E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2849648F" w14:textId="494BAAFA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18,908,699.51</w:t>
            </w:r>
          </w:p>
        </w:tc>
        <w:tc>
          <w:tcPr>
            <w:tcW w:w="1526" w:type="dxa"/>
            <w:vAlign w:val="bottom"/>
          </w:tcPr>
          <w:p w14:paraId="28496490" w14:textId="1E5441F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16,345,198.19 </w:t>
            </w:r>
          </w:p>
        </w:tc>
        <w:tc>
          <w:tcPr>
            <w:tcW w:w="236" w:type="dxa"/>
          </w:tcPr>
          <w:p w14:paraId="28496491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92" w14:textId="149F842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18,908,699.51</w:t>
            </w:r>
          </w:p>
        </w:tc>
        <w:tc>
          <w:tcPr>
            <w:tcW w:w="1548" w:type="dxa"/>
            <w:vAlign w:val="bottom"/>
          </w:tcPr>
          <w:p w14:paraId="28496493" w14:textId="11503961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16,135,198.19 </w:t>
            </w:r>
          </w:p>
        </w:tc>
      </w:tr>
      <w:tr w:rsidR="00AD4BEF" w:rsidRPr="00165280" w14:paraId="2849649B" w14:textId="77777777" w:rsidTr="00AD4BEF">
        <w:trPr>
          <w:trHeight w:val="149"/>
        </w:trPr>
        <w:tc>
          <w:tcPr>
            <w:tcW w:w="3742" w:type="dxa"/>
          </w:tcPr>
          <w:p w14:paraId="28496495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28496496" w14:textId="76EB1355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1,845,277.68</w:t>
            </w:r>
          </w:p>
        </w:tc>
        <w:tc>
          <w:tcPr>
            <w:tcW w:w="1526" w:type="dxa"/>
            <w:vAlign w:val="bottom"/>
          </w:tcPr>
          <w:p w14:paraId="28496497" w14:textId="217374F4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1,924,484.15 </w:t>
            </w:r>
          </w:p>
        </w:tc>
        <w:tc>
          <w:tcPr>
            <w:tcW w:w="236" w:type="dxa"/>
          </w:tcPr>
          <w:p w14:paraId="28496498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99" w14:textId="469D8018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1,836,164.66</w:t>
            </w:r>
          </w:p>
        </w:tc>
        <w:tc>
          <w:tcPr>
            <w:tcW w:w="1548" w:type="dxa"/>
            <w:vAlign w:val="bottom"/>
          </w:tcPr>
          <w:p w14:paraId="2849649A" w14:textId="4DB60618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1,902,903.13 </w:t>
            </w:r>
          </w:p>
        </w:tc>
      </w:tr>
    </w:tbl>
    <w:p w14:paraId="2849649C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9D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9E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9F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A0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A1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A2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A3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A4" w14:textId="77777777" w:rsid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4A5" w14:textId="77777777" w:rsidR="00601519" w:rsidRPr="00893921" w:rsidRDefault="00601519" w:rsidP="00520A2B">
      <w:pPr>
        <w:numPr>
          <w:ilvl w:val="0"/>
          <w:numId w:val="34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893921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  <w:r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(ต่อ)</w:t>
      </w:r>
    </w:p>
    <w:tbl>
      <w:tblPr>
        <w:tblW w:w="1020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559"/>
        <w:gridCol w:w="1526"/>
        <w:gridCol w:w="236"/>
        <w:gridCol w:w="1595"/>
        <w:gridCol w:w="1548"/>
      </w:tblGrid>
      <w:tr w:rsidR="00601519" w:rsidRPr="00165280" w14:paraId="284964AB" w14:textId="77777777" w:rsidTr="000453B7">
        <w:tc>
          <w:tcPr>
            <w:tcW w:w="3742" w:type="dxa"/>
          </w:tcPr>
          <w:p w14:paraId="284964A6" w14:textId="77777777" w:rsidR="00601519" w:rsidRPr="00165280" w:rsidRDefault="00601519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4964A7" w14:textId="77777777" w:rsidR="00601519" w:rsidRPr="00165280" w:rsidRDefault="00601519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84964A8" w14:textId="77777777" w:rsidR="00601519" w:rsidRPr="00165280" w:rsidRDefault="00601519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4A9" w14:textId="77777777" w:rsidR="00601519" w:rsidRPr="00165280" w:rsidRDefault="00601519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3" w:type="dxa"/>
            <w:gridSpan w:val="2"/>
          </w:tcPr>
          <w:p w14:paraId="284964AA" w14:textId="77777777" w:rsidR="00601519" w:rsidRPr="00165280" w:rsidRDefault="00601519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652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652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1519" w:rsidRPr="00165280" w14:paraId="284964AE" w14:textId="77777777" w:rsidTr="000453B7">
        <w:tc>
          <w:tcPr>
            <w:tcW w:w="3742" w:type="dxa"/>
          </w:tcPr>
          <w:p w14:paraId="284964AC" w14:textId="77777777" w:rsidR="00601519" w:rsidRPr="00165280" w:rsidRDefault="00601519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4" w:type="dxa"/>
            <w:gridSpan w:val="5"/>
          </w:tcPr>
          <w:p w14:paraId="284964AD" w14:textId="38AAA6F9" w:rsidR="00601519" w:rsidRPr="00165280" w:rsidRDefault="00601519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="0004005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601519" w:rsidRPr="00165280" w14:paraId="284964B3" w14:textId="77777777" w:rsidTr="000453B7">
        <w:tc>
          <w:tcPr>
            <w:tcW w:w="3742" w:type="dxa"/>
          </w:tcPr>
          <w:p w14:paraId="284964AF" w14:textId="77777777" w:rsidR="00601519" w:rsidRPr="00165280" w:rsidRDefault="00601519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284964B0" w14:textId="77777777" w:rsidR="00601519" w:rsidRPr="00165280" w:rsidRDefault="00601519" w:rsidP="000453B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6528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4B1" w14:textId="77777777" w:rsidR="00601519" w:rsidRPr="00165280" w:rsidRDefault="00601519" w:rsidP="000453B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3" w:type="dxa"/>
            <w:gridSpan w:val="2"/>
            <w:vAlign w:val="center"/>
          </w:tcPr>
          <w:p w14:paraId="284964B2" w14:textId="77777777" w:rsidR="00601519" w:rsidRPr="00165280" w:rsidRDefault="00601519" w:rsidP="000453B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6528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056" w:rsidRPr="00165280" w14:paraId="284964BA" w14:textId="77777777" w:rsidTr="000453B7">
        <w:tc>
          <w:tcPr>
            <w:tcW w:w="3742" w:type="dxa"/>
          </w:tcPr>
          <w:p w14:paraId="284964B4" w14:textId="77777777" w:rsidR="00040056" w:rsidRPr="00165280" w:rsidRDefault="00040056" w:rsidP="0004005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84964B5" w14:textId="5BEB7CEA" w:rsidR="00040056" w:rsidRPr="00165280" w:rsidRDefault="00040056" w:rsidP="0004005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165280">
              <w:rPr>
                <w:sz w:val="28"/>
                <w:szCs w:val="28"/>
                <w:cs/>
              </w:rPr>
              <w:t xml:space="preserve">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26" w:type="dxa"/>
            <w:vAlign w:val="bottom"/>
          </w:tcPr>
          <w:p w14:paraId="284964B6" w14:textId="7B0273A2" w:rsidR="00040056" w:rsidRPr="00165280" w:rsidRDefault="00040056" w:rsidP="0004005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165280">
              <w:rPr>
                <w:sz w:val="28"/>
                <w:szCs w:val="28"/>
                <w:cs/>
              </w:rPr>
              <w:t xml:space="preserve"> </w:t>
            </w:r>
            <w:r w:rsidRPr="00165280">
              <w:rPr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284964B7" w14:textId="77777777" w:rsidR="00040056" w:rsidRPr="00165280" w:rsidRDefault="00040056" w:rsidP="00040056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284964B8" w14:textId="1DD855DF" w:rsidR="00040056" w:rsidRPr="00165280" w:rsidRDefault="00040056" w:rsidP="0004005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165280">
              <w:rPr>
                <w:sz w:val="28"/>
                <w:szCs w:val="28"/>
                <w:cs/>
              </w:rPr>
              <w:t xml:space="preserve">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48" w:type="dxa"/>
            <w:vAlign w:val="bottom"/>
          </w:tcPr>
          <w:p w14:paraId="284964B9" w14:textId="637D3541" w:rsidR="00040056" w:rsidRPr="00165280" w:rsidRDefault="00040056" w:rsidP="0004005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165280">
              <w:rPr>
                <w:sz w:val="28"/>
                <w:szCs w:val="28"/>
                <w:cs/>
              </w:rPr>
              <w:t xml:space="preserve"> </w:t>
            </w:r>
            <w:r w:rsidRPr="00165280">
              <w:rPr>
                <w:sz w:val="28"/>
                <w:szCs w:val="28"/>
              </w:rPr>
              <w:t>2563</w:t>
            </w:r>
          </w:p>
        </w:tc>
      </w:tr>
      <w:tr w:rsidR="00601519" w:rsidRPr="00165280" w14:paraId="284964C1" w14:textId="77777777" w:rsidTr="000453B7">
        <w:trPr>
          <w:trHeight w:val="203"/>
        </w:trPr>
        <w:tc>
          <w:tcPr>
            <w:tcW w:w="3742" w:type="dxa"/>
          </w:tcPr>
          <w:p w14:paraId="284964BB" w14:textId="77777777" w:rsidR="00601519" w:rsidRPr="00165280" w:rsidRDefault="00601519" w:rsidP="0060151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14:paraId="284964BC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84964BD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4BE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84964BF" w14:textId="77777777" w:rsidR="00601519" w:rsidRPr="00165280" w:rsidRDefault="00601519" w:rsidP="00601519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14:paraId="284964C0" w14:textId="77777777" w:rsidR="00601519" w:rsidRPr="00165280" w:rsidRDefault="00601519" w:rsidP="00601519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BEF" w:rsidRPr="00165280" w14:paraId="284964C8" w14:textId="77777777" w:rsidTr="00AD4BEF">
        <w:trPr>
          <w:trHeight w:val="203"/>
        </w:trPr>
        <w:tc>
          <w:tcPr>
            <w:tcW w:w="3742" w:type="dxa"/>
          </w:tcPr>
          <w:p w14:paraId="284964C2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bottom"/>
          </w:tcPr>
          <w:p w14:paraId="284964C3" w14:textId="727EC7DC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10,044,600.58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26" w:type="dxa"/>
            <w:vAlign w:val="bottom"/>
          </w:tcPr>
          <w:p w14:paraId="284964C4" w14:textId="527A5663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>(12,621,277.30)</w:t>
            </w:r>
          </w:p>
        </w:tc>
        <w:tc>
          <w:tcPr>
            <w:tcW w:w="236" w:type="dxa"/>
            <w:vAlign w:val="center"/>
          </w:tcPr>
          <w:p w14:paraId="284964C5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C6" w14:textId="7F6F249F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9,882,797.94</w:t>
            </w:r>
            <w:r w:rsidRPr="00AD4BE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64C7" w14:textId="46D58078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>(18,567,243.15)</w:t>
            </w:r>
          </w:p>
        </w:tc>
      </w:tr>
      <w:tr w:rsidR="00AD4BEF" w:rsidRPr="00165280" w14:paraId="284964CF" w14:textId="77777777" w:rsidTr="00AD4BEF">
        <w:trPr>
          <w:trHeight w:val="203"/>
        </w:trPr>
        <w:tc>
          <w:tcPr>
            <w:tcW w:w="3742" w:type="dxa"/>
          </w:tcPr>
          <w:p w14:paraId="284964C9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964CA" w14:textId="71A6259D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107,567,189.86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4964CB" w14:textId="3A50F4C6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122,245,106.62 </w:t>
            </w:r>
          </w:p>
        </w:tc>
        <w:tc>
          <w:tcPr>
            <w:tcW w:w="236" w:type="dxa"/>
            <w:shd w:val="clear" w:color="auto" w:fill="auto"/>
          </w:tcPr>
          <w:p w14:paraId="284964CC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CD" w14:textId="42B9F829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107,567,189.86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64CE" w14:textId="07AE6027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116,344,516.18 </w:t>
            </w:r>
          </w:p>
        </w:tc>
      </w:tr>
      <w:tr w:rsidR="00AD4BEF" w:rsidRPr="00165280" w14:paraId="284964D6" w14:textId="77777777" w:rsidTr="00AD4BEF">
        <w:trPr>
          <w:trHeight w:val="149"/>
        </w:trPr>
        <w:tc>
          <w:tcPr>
            <w:tcW w:w="3742" w:type="dxa"/>
          </w:tcPr>
          <w:p w14:paraId="284964D0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284964D1" w14:textId="0DFDFE89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26,992,423.68</w:t>
            </w:r>
          </w:p>
        </w:tc>
        <w:tc>
          <w:tcPr>
            <w:tcW w:w="1526" w:type="dxa"/>
            <w:vAlign w:val="bottom"/>
          </w:tcPr>
          <w:p w14:paraId="284964D2" w14:textId="4ECB1D7B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31,824,342.16 </w:t>
            </w:r>
          </w:p>
        </w:tc>
        <w:tc>
          <w:tcPr>
            <w:tcW w:w="236" w:type="dxa"/>
          </w:tcPr>
          <w:p w14:paraId="284964D3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D4" w14:textId="73721A0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26,992,423.68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964D5" w14:textId="47AB6281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29,601,894.57 </w:t>
            </w:r>
          </w:p>
        </w:tc>
      </w:tr>
      <w:tr w:rsidR="00AD4BEF" w:rsidRPr="00165280" w14:paraId="284964DD" w14:textId="77777777" w:rsidTr="00AD4BEF">
        <w:trPr>
          <w:trHeight w:val="149"/>
        </w:trPr>
        <w:tc>
          <w:tcPr>
            <w:tcW w:w="3742" w:type="dxa"/>
          </w:tcPr>
          <w:p w14:paraId="284964D7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284964D8" w14:textId="641A830B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6,556,305.95</w:t>
            </w:r>
          </w:p>
        </w:tc>
        <w:tc>
          <w:tcPr>
            <w:tcW w:w="1526" w:type="dxa"/>
            <w:vAlign w:val="bottom"/>
          </w:tcPr>
          <w:p w14:paraId="284964D9" w14:textId="6136D172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6,530,381.57 </w:t>
            </w:r>
          </w:p>
        </w:tc>
        <w:tc>
          <w:tcPr>
            <w:tcW w:w="236" w:type="dxa"/>
          </w:tcPr>
          <w:p w14:paraId="284964DA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DB" w14:textId="7B5D7646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6,298,629.42</w:t>
            </w:r>
          </w:p>
        </w:tc>
        <w:tc>
          <w:tcPr>
            <w:tcW w:w="1548" w:type="dxa"/>
            <w:vAlign w:val="bottom"/>
          </w:tcPr>
          <w:p w14:paraId="284964DC" w14:textId="14EEBA65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5,434,095.26 </w:t>
            </w:r>
          </w:p>
        </w:tc>
      </w:tr>
      <w:tr w:rsidR="00AD4BEF" w:rsidRPr="00165280" w14:paraId="284964E4" w14:textId="77777777" w:rsidTr="00AD4BEF">
        <w:trPr>
          <w:trHeight w:val="149"/>
        </w:trPr>
        <w:tc>
          <w:tcPr>
            <w:tcW w:w="3742" w:type="dxa"/>
            <w:shd w:val="clear" w:color="auto" w:fill="auto"/>
          </w:tcPr>
          <w:p w14:paraId="284964DE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  <w:vAlign w:val="bottom"/>
          </w:tcPr>
          <w:p w14:paraId="284964DF" w14:textId="68221C74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2,482,500.51</w:t>
            </w:r>
          </w:p>
        </w:tc>
        <w:tc>
          <w:tcPr>
            <w:tcW w:w="1526" w:type="dxa"/>
            <w:vAlign w:val="bottom"/>
          </w:tcPr>
          <w:p w14:paraId="284964E0" w14:textId="0F0DF37C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3,509,728.54 </w:t>
            </w:r>
          </w:p>
        </w:tc>
        <w:tc>
          <w:tcPr>
            <w:tcW w:w="236" w:type="dxa"/>
          </w:tcPr>
          <w:p w14:paraId="284964E1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E2" w14:textId="4B8F65D2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2,482,500.51</w:t>
            </w:r>
          </w:p>
        </w:tc>
        <w:tc>
          <w:tcPr>
            <w:tcW w:w="1548" w:type="dxa"/>
            <w:vAlign w:val="bottom"/>
          </w:tcPr>
          <w:p w14:paraId="284964E3" w14:textId="25716BC4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3,509,728.54 </w:t>
            </w:r>
          </w:p>
        </w:tc>
      </w:tr>
      <w:tr w:rsidR="00040056" w:rsidRPr="00165280" w14:paraId="284964EB" w14:textId="77777777" w:rsidTr="00AD4BEF">
        <w:trPr>
          <w:trHeight w:val="149"/>
        </w:trPr>
        <w:tc>
          <w:tcPr>
            <w:tcW w:w="3742" w:type="dxa"/>
            <w:shd w:val="clear" w:color="auto" w:fill="auto"/>
          </w:tcPr>
          <w:p w14:paraId="284964E5" w14:textId="77777777" w:rsidR="00040056" w:rsidRPr="00165280" w:rsidRDefault="00040056" w:rsidP="0004005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84964E6" w14:textId="77777777" w:rsidR="00040056" w:rsidRPr="00165280" w:rsidRDefault="00040056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4E7" w14:textId="77777777" w:rsidR="00040056" w:rsidRPr="00165280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4E8" w14:textId="77777777" w:rsidR="00040056" w:rsidRPr="00165280" w:rsidRDefault="00040056" w:rsidP="00040056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84964E9" w14:textId="77777777" w:rsidR="00040056" w:rsidRPr="00165280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4EA" w14:textId="77777777" w:rsidR="00040056" w:rsidRPr="00165280" w:rsidRDefault="00040056" w:rsidP="00040056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0056" w:rsidRPr="00165280" w14:paraId="284964F2" w14:textId="77777777" w:rsidTr="00AD4BEF">
        <w:trPr>
          <w:trHeight w:val="149"/>
        </w:trPr>
        <w:tc>
          <w:tcPr>
            <w:tcW w:w="3742" w:type="dxa"/>
            <w:shd w:val="clear" w:color="auto" w:fill="auto"/>
          </w:tcPr>
          <w:p w14:paraId="284964EC" w14:textId="77777777" w:rsidR="00040056" w:rsidRPr="00165280" w:rsidRDefault="00040056" w:rsidP="0004005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  <w:vAlign w:val="bottom"/>
          </w:tcPr>
          <w:p w14:paraId="284964ED" w14:textId="77777777" w:rsidR="00040056" w:rsidRPr="00165280" w:rsidRDefault="00040056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4964EE" w14:textId="77777777" w:rsidR="00040056" w:rsidRPr="00165280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84964EF" w14:textId="77777777" w:rsidR="00040056" w:rsidRPr="00165280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84964F0" w14:textId="77777777" w:rsidR="00040056" w:rsidRPr="00165280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84964F1" w14:textId="77777777" w:rsidR="00040056" w:rsidRPr="00165280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BEF" w:rsidRPr="00165280" w14:paraId="284964F9" w14:textId="77777777" w:rsidTr="00AD4BEF">
        <w:trPr>
          <w:trHeight w:val="149"/>
        </w:trPr>
        <w:tc>
          <w:tcPr>
            <w:tcW w:w="3742" w:type="dxa"/>
            <w:shd w:val="clear" w:color="auto" w:fill="auto"/>
          </w:tcPr>
          <w:p w14:paraId="284964F3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284964F4" w14:textId="6E67EA8B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16,183,181.87</w:t>
            </w:r>
          </w:p>
        </w:tc>
        <w:tc>
          <w:tcPr>
            <w:tcW w:w="1526" w:type="dxa"/>
            <w:vAlign w:val="bottom"/>
          </w:tcPr>
          <w:p w14:paraId="284964F5" w14:textId="25429332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10,223,870.38 </w:t>
            </w:r>
          </w:p>
        </w:tc>
        <w:tc>
          <w:tcPr>
            <w:tcW w:w="236" w:type="dxa"/>
            <w:vAlign w:val="bottom"/>
          </w:tcPr>
          <w:p w14:paraId="284964F6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F7" w14:textId="0AF79673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16,183,181.87</w:t>
            </w:r>
          </w:p>
        </w:tc>
        <w:tc>
          <w:tcPr>
            <w:tcW w:w="1548" w:type="dxa"/>
            <w:vAlign w:val="bottom"/>
          </w:tcPr>
          <w:p w14:paraId="284964F8" w14:textId="0B400517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10,223,870.38 </w:t>
            </w:r>
          </w:p>
        </w:tc>
      </w:tr>
      <w:tr w:rsidR="00AD4BEF" w:rsidRPr="00165280" w14:paraId="28496500" w14:textId="77777777" w:rsidTr="00AD4BEF">
        <w:trPr>
          <w:trHeight w:val="149"/>
        </w:trPr>
        <w:tc>
          <w:tcPr>
            <w:tcW w:w="3742" w:type="dxa"/>
          </w:tcPr>
          <w:p w14:paraId="284964FA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559" w:type="dxa"/>
            <w:vAlign w:val="bottom"/>
          </w:tcPr>
          <w:p w14:paraId="284964FB" w14:textId="239DD5A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884,191.60</w:t>
            </w:r>
          </w:p>
        </w:tc>
        <w:tc>
          <w:tcPr>
            <w:tcW w:w="1526" w:type="dxa"/>
            <w:vAlign w:val="bottom"/>
          </w:tcPr>
          <w:p w14:paraId="284964FC" w14:textId="0615B305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1,213,934.67 </w:t>
            </w:r>
          </w:p>
        </w:tc>
        <w:tc>
          <w:tcPr>
            <w:tcW w:w="236" w:type="dxa"/>
            <w:vAlign w:val="bottom"/>
          </w:tcPr>
          <w:p w14:paraId="284964FD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4FE" w14:textId="57536AB4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884,191.60</w:t>
            </w:r>
          </w:p>
        </w:tc>
        <w:tc>
          <w:tcPr>
            <w:tcW w:w="1548" w:type="dxa"/>
            <w:vAlign w:val="bottom"/>
          </w:tcPr>
          <w:p w14:paraId="284964FF" w14:textId="320FF063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1,213,934.67 </w:t>
            </w:r>
          </w:p>
        </w:tc>
      </w:tr>
      <w:tr w:rsidR="00AD4BEF" w:rsidRPr="00165280" w14:paraId="28496507" w14:textId="77777777" w:rsidTr="00AD4BEF">
        <w:trPr>
          <w:trHeight w:val="149"/>
        </w:trPr>
        <w:tc>
          <w:tcPr>
            <w:tcW w:w="3742" w:type="dxa"/>
          </w:tcPr>
          <w:p w14:paraId="28496501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8496502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vAlign w:val="bottom"/>
          </w:tcPr>
          <w:p w14:paraId="28496503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496504" w14:textId="77777777" w:rsidR="00AD4BEF" w:rsidRPr="00165280" w:rsidRDefault="00AD4BEF" w:rsidP="00AD4BEF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505" w14:textId="77777777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bottom"/>
          </w:tcPr>
          <w:p w14:paraId="28496506" w14:textId="77777777" w:rsidR="00AD4BEF" w:rsidRPr="00165280" w:rsidRDefault="00AD4BEF" w:rsidP="00AD4BEF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4BEF" w:rsidRPr="00165280" w14:paraId="2849650E" w14:textId="77777777" w:rsidTr="00AD4BEF">
        <w:trPr>
          <w:trHeight w:val="149"/>
        </w:trPr>
        <w:tc>
          <w:tcPr>
            <w:tcW w:w="3742" w:type="dxa"/>
          </w:tcPr>
          <w:p w14:paraId="28496508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28496509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vAlign w:val="bottom"/>
          </w:tcPr>
          <w:p w14:paraId="2849650A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49650B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50C" w14:textId="77777777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bottom"/>
          </w:tcPr>
          <w:p w14:paraId="2849650D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4BEF" w:rsidRPr="00165280" w14:paraId="28496515" w14:textId="77777777" w:rsidTr="00AD4BEF">
        <w:trPr>
          <w:trHeight w:val="149"/>
        </w:trPr>
        <w:tc>
          <w:tcPr>
            <w:tcW w:w="3742" w:type="dxa"/>
          </w:tcPr>
          <w:p w14:paraId="2849650F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28496510" w14:textId="791A2495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53,838,882.05</w:t>
            </w:r>
          </w:p>
        </w:tc>
        <w:tc>
          <w:tcPr>
            <w:tcW w:w="1526" w:type="dxa"/>
            <w:vAlign w:val="bottom"/>
          </w:tcPr>
          <w:p w14:paraId="28496511" w14:textId="09816FBB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46,560,600.27 </w:t>
            </w:r>
          </w:p>
        </w:tc>
        <w:tc>
          <w:tcPr>
            <w:tcW w:w="236" w:type="dxa"/>
            <w:vAlign w:val="bottom"/>
          </w:tcPr>
          <w:p w14:paraId="28496512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513" w14:textId="72F2335B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53,838,882.05</w:t>
            </w:r>
          </w:p>
        </w:tc>
        <w:tc>
          <w:tcPr>
            <w:tcW w:w="1548" w:type="dxa"/>
            <w:vAlign w:val="bottom"/>
          </w:tcPr>
          <w:p w14:paraId="28496514" w14:textId="2885E62D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45,930,600.27 </w:t>
            </w:r>
          </w:p>
        </w:tc>
      </w:tr>
      <w:tr w:rsidR="00AD4BEF" w:rsidRPr="00165280" w14:paraId="2849651C" w14:textId="77777777" w:rsidTr="00AD4BEF">
        <w:trPr>
          <w:trHeight w:val="149"/>
        </w:trPr>
        <w:tc>
          <w:tcPr>
            <w:tcW w:w="3742" w:type="dxa"/>
          </w:tcPr>
          <w:p w14:paraId="28496516" w14:textId="77777777" w:rsidR="00AD4BEF" w:rsidRPr="00165280" w:rsidRDefault="00AD4BEF" w:rsidP="00AD4BE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28496517" w14:textId="7AFA5BD1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5,428,532.39</w:t>
            </w:r>
          </w:p>
        </w:tc>
        <w:tc>
          <w:tcPr>
            <w:tcW w:w="1526" w:type="dxa"/>
            <w:vAlign w:val="bottom"/>
          </w:tcPr>
          <w:p w14:paraId="28496518" w14:textId="45A8132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5,746,816.96 </w:t>
            </w:r>
          </w:p>
        </w:tc>
        <w:tc>
          <w:tcPr>
            <w:tcW w:w="236" w:type="dxa"/>
            <w:vAlign w:val="bottom"/>
          </w:tcPr>
          <w:p w14:paraId="28496519" w14:textId="77777777" w:rsidR="00AD4BEF" w:rsidRPr="00165280" w:rsidRDefault="00AD4BEF" w:rsidP="00AD4B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49651A" w14:textId="50A90D30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5,401,470.79</w:t>
            </w:r>
          </w:p>
        </w:tc>
        <w:tc>
          <w:tcPr>
            <w:tcW w:w="1548" w:type="dxa"/>
            <w:vAlign w:val="bottom"/>
          </w:tcPr>
          <w:p w14:paraId="2849651B" w14:textId="33DC0884" w:rsidR="00AD4BEF" w:rsidRPr="00165280" w:rsidRDefault="00AD4BEF" w:rsidP="00AD4BE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114B">
              <w:rPr>
                <w:rFonts w:ascii="Angsana New" w:hAnsi="Angsana New"/>
                <w:sz w:val="30"/>
                <w:szCs w:val="30"/>
                <w:lang w:val="en-US"/>
              </w:rPr>
              <w:t xml:space="preserve">5,685,533.01 </w:t>
            </w:r>
          </w:p>
        </w:tc>
      </w:tr>
    </w:tbl>
    <w:p w14:paraId="2849651D" w14:textId="77777777" w:rsidR="00601519" w:rsidRPr="00601519" w:rsidRDefault="0060151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51E" w14:textId="77777777" w:rsidR="00847976" w:rsidRPr="00A318FF" w:rsidRDefault="00B33341" w:rsidP="00520A2B">
      <w:pPr>
        <w:numPr>
          <w:ilvl w:val="0"/>
          <w:numId w:val="34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847976" w:rsidRPr="00A318F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2849651F" w14:textId="77777777" w:rsidR="00985B91" w:rsidRDefault="00A63FD4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>ภาษีเงินได้</w:t>
      </w:r>
      <w:r w:rsidRPr="00EB3AA7">
        <w:rPr>
          <w:rFonts w:ascii="Angsana New" w:hAnsi="Angsana New" w:hint="cs"/>
          <w:sz w:val="30"/>
          <w:szCs w:val="30"/>
          <w:u w:val="single"/>
          <w:cs/>
        </w:rPr>
        <w:t>ที่</w:t>
      </w:r>
      <w:r w:rsidRPr="00EB3AA7">
        <w:rPr>
          <w:rFonts w:ascii="Angsana New" w:hAnsi="Angsana New"/>
          <w:sz w:val="30"/>
          <w:szCs w:val="30"/>
          <w:u w:val="single"/>
          <w:cs/>
        </w:rPr>
        <w:t>รับรู้ในกำไรหรือขาดทุน</w:t>
      </w:r>
    </w:p>
    <w:tbl>
      <w:tblPr>
        <w:tblW w:w="101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237"/>
        <w:gridCol w:w="1601"/>
        <w:gridCol w:w="236"/>
        <w:gridCol w:w="1635"/>
        <w:gridCol w:w="236"/>
        <w:gridCol w:w="1534"/>
      </w:tblGrid>
      <w:tr w:rsidR="00BB343C" w:rsidRPr="00494247" w14:paraId="28496526" w14:textId="77777777" w:rsidTr="005D1067">
        <w:tc>
          <w:tcPr>
            <w:tcW w:w="3132" w:type="dxa"/>
          </w:tcPr>
          <w:p w14:paraId="28496520" w14:textId="77777777"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8496521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496522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28496523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96524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05" w:type="dxa"/>
            <w:gridSpan w:val="3"/>
          </w:tcPr>
          <w:p w14:paraId="28496525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D1067" w:rsidRPr="00494247" w14:paraId="28496529" w14:textId="77777777" w:rsidTr="005D1067">
        <w:tc>
          <w:tcPr>
            <w:tcW w:w="3132" w:type="dxa"/>
          </w:tcPr>
          <w:p w14:paraId="28496527" w14:textId="77777777" w:rsidR="005D1067" w:rsidRPr="00494247" w:rsidRDefault="005D1067" w:rsidP="005D1067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37" w:type="dxa"/>
            <w:gridSpan w:val="7"/>
            <w:vAlign w:val="center"/>
          </w:tcPr>
          <w:p w14:paraId="28496528" w14:textId="77777777" w:rsidR="005D1067" w:rsidRPr="00494247" w:rsidRDefault="005D1067" w:rsidP="005D1067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BB343C" w:rsidRPr="00494247" w14:paraId="2849652E" w14:textId="77777777" w:rsidTr="005D1067">
        <w:tc>
          <w:tcPr>
            <w:tcW w:w="3132" w:type="dxa"/>
          </w:tcPr>
          <w:p w14:paraId="2849652A" w14:textId="77777777"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96" w:type="dxa"/>
            <w:gridSpan w:val="3"/>
            <w:tcBorders>
              <w:bottom w:val="single" w:sz="4" w:space="0" w:color="auto"/>
            </w:tcBorders>
          </w:tcPr>
          <w:p w14:paraId="2849652B" w14:textId="77777777"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52C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05" w:type="dxa"/>
            <w:gridSpan w:val="3"/>
            <w:tcBorders>
              <w:bottom w:val="single" w:sz="4" w:space="0" w:color="auto"/>
            </w:tcBorders>
          </w:tcPr>
          <w:p w14:paraId="2849652D" w14:textId="77777777"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067" w:rsidRPr="00494247" w14:paraId="28496537" w14:textId="77777777" w:rsidTr="005D1067">
        <w:tc>
          <w:tcPr>
            <w:tcW w:w="3132" w:type="dxa"/>
          </w:tcPr>
          <w:p w14:paraId="2849652F" w14:textId="77777777" w:rsidR="005D1067" w:rsidRPr="00494247" w:rsidRDefault="005D1067" w:rsidP="005D1067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28496530" w14:textId="1476DECF" w:rsidR="005D1067" w:rsidRPr="00494247" w:rsidRDefault="005D1067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="00040056">
              <w:rPr>
                <w:rFonts w:hint="cs"/>
                <w:sz w:val="28"/>
                <w:szCs w:val="28"/>
                <w:cs/>
              </w:rPr>
              <w:t>กันยาย</w:t>
            </w:r>
            <w:r w:rsidRPr="00165280">
              <w:rPr>
                <w:sz w:val="28"/>
                <w:szCs w:val="28"/>
                <w:cs/>
              </w:rPr>
              <w:t xml:space="preserve">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8496531" w14:textId="77777777" w:rsidR="005D1067" w:rsidRPr="00494247" w:rsidRDefault="005D1067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28496532" w14:textId="5C904465" w:rsidR="005D1067" w:rsidRPr="00494247" w:rsidRDefault="005D1067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="00040056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165280">
              <w:rPr>
                <w:sz w:val="28"/>
                <w:szCs w:val="28"/>
                <w:cs/>
              </w:rPr>
              <w:t xml:space="preserve"> </w:t>
            </w:r>
            <w:r w:rsidRPr="00165280">
              <w:rPr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8496533" w14:textId="77777777" w:rsidR="005D1067" w:rsidRPr="00494247" w:rsidRDefault="005D1067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14:paraId="28496534" w14:textId="5481D268" w:rsidR="005D1067" w:rsidRPr="00494247" w:rsidRDefault="00040056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</w:t>
            </w:r>
            <w:r w:rsidRPr="00165280">
              <w:rPr>
                <w:sz w:val="28"/>
                <w:szCs w:val="28"/>
                <w:cs/>
              </w:rPr>
              <w:t xml:space="preserve">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535" w14:textId="77777777" w:rsidR="005D1067" w:rsidRPr="00494247" w:rsidRDefault="005D1067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28496536" w14:textId="075830FC" w:rsidR="005D1067" w:rsidRPr="00494247" w:rsidRDefault="005D1067" w:rsidP="005D10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="00040056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165280">
              <w:rPr>
                <w:sz w:val="28"/>
                <w:szCs w:val="28"/>
                <w:cs/>
              </w:rPr>
              <w:t xml:space="preserve"> </w:t>
            </w:r>
            <w:r w:rsidRPr="00165280">
              <w:rPr>
                <w:sz w:val="28"/>
                <w:szCs w:val="28"/>
              </w:rPr>
              <w:t>2563</w:t>
            </w:r>
          </w:p>
        </w:tc>
      </w:tr>
      <w:tr w:rsidR="005D1067" w:rsidRPr="00494247" w14:paraId="28496540" w14:textId="77777777" w:rsidTr="005D1067">
        <w:trPr>
          <w:trHeight w:val="203"/>
        </w:trPr>
        <w:tc>
          <w:tcPr>
            <w:tcW w:w="3132" w:type="dxa"/>
          </w:tcPr>
          <w:p w14:paraId="28496538" w14:textId="77777777" w:rsidR="005D1067" w:rsidRPr="00494247" w:rsidRDefault="005D1067" w:rsidP="005D106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28496539" w14:textId="77777777" w:rsidR="005D1067" w:rsidRPr="00494247" w:rsidRDefault="005D1067" w:rsidP="005D10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49653A" w14:textId="77777777" w:rsidR="005D1067" w:rsidRPr="00494247" w:rsidRDefault="005D1067" w:rsidP="005D10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2849653B" w14:textId="77777777" w:rsidR="005D1067" w:rsidRPr="00494247" w:rsidRDefault="005D1067" w:rsidP="005D10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9653C" w14:textId="77777777" w:rsidR="005D1067" w:rsidRPr="00494247" w:rsidRDefault="005D1067" w:rsidP="005D10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53D" w14:textId="77777777" w:rsidR="005D1067" w:rsidRPr="00494247" w:rsidRDefault="005D1067" w:rsidP="005D1067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849653E" w14:textId="77777777" w:rsidR="005D1067" w:rsidRPr="00494247" w:rsidRDefault="005D1067" w:rsidP="005D106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 w14:paraId="2849653F" w14:textId="77777777" w:rsidR="005D1067" w:rsidRPr="00494247" w:rsidRDefault="005D1067" w:rsidP="005D1067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056" w:rsidRPr="00494247" w14:paraId="28496549" w14:textId="77777777" w:rsidTr="006A3DEE">
        <w:trPr>
          <w:trHeight w:val="203"/>
        </w:trPr>
        <w:tc>
          <w:tcPr>
            <w:tcW w:w="3132" w:type="dxa"/>
          </w:tcPr>
          <w:p w14:paraId="28496541" w14:textId="77777777" w:rsidR="00040056" w:rsidRPr="00494247" w:rsidRDefault="00040056" w:rsidP="00040056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8496542" w14:textId="7F2600B8" w:rsidR="00040056" w:rsidRPr="0076632D" w:rsidRDefault="00EA3610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361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EA361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A3610">
              <w:rPr>
                <w:rFonts w:ascii="Angsana New" w:hAnsi="Angsana New"/>
                <w:sz w:val="30"/>
                <w:szCs w:val="30"/>
                <w:cs/>
                <w:lang w:val="en-US"/>
              </w:rPr>
              <w:t>046</w:t>
            </w:r>
            <w:r w:rsidRPr="00EA361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A3610">
              <w:rPr>
                <w:rFonts w:ascii="Angsana New" w:hAnsi="Angsana New"/>
                <w:sz w:val="30"/>
                <w:szCs w:val="30"/>
                <w:cs/>
                <w:lang w:val="en-US"/>
              </w:rPr>
              <w:t>293.74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96543" w14:textId="77777777" w:rsidR="00040056" w:rsidRPr="00494247" w:rsidRDefault="00040056" w:rsidP="0004005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28496544" w14:textId="45F63C10" w:rsidR="00040056" w:rsidRPr="0030065A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0472">
              <w:rPr>
                <w:rFonts w:ascii="Angsana New" w:hAnsi="Angsana New"/>
                <w:sz w:val="30"/>
                <w:szCs w:val="30"/>
                <w:lang w:val="en-US"/>
              </w:rPr>
              <w:t>3,010,603.55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6545" w14:textId="77777777" w:rsidR="00040056" w:rsidRPr="00494247" w:rsidRDefault="00040056" w:rsidP="0004005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shd w:val="clear" w:color="auto" w:fill="auto"/>
            <w:vAlign w:val="bottom"/>
          </w:tcPr>
          <w:p w14:paraId="28496546" w14:textId="0D535384" w:rsidR="00040056" w:rsidRPr="0076632D" w:rsidRDefault="00AD4BEF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BEF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4BEF">
              <w:rPr>
                <w:rFonts w:ascii="Angsana New" w:hAnsi="Angsana New"/>
                <w:sz w:val="30"/>
                <w:szCs w:val="30"/>
                <w:cs/>
                <w:lang w:val="en-US"/>
              </w:rPr>
              <w:t>046</w:t>
            </w:r>
            <w:r w:rsidRPr="00AD4BE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D4BEF">
              <w:rPr>
                <w:rFonts w:ascii="Angsana New" w:hAnsi="Angsana New"/>
                <w:sz w:val="30"/>
                <w:szCs w:val="30"/>
                <w:cs/>
                <w:lang w:val="en-US"/>
              </w:rPr>
              <w:t>293.74</w:t>
            </w:r>
          </w:p>
        </w:tc>
        <w:tc>
          <w:tcPr>
            <w:tcW w:w="236" w:type="dxa"/>
            <w:vAlign w:val="bottom"/>
          </w:tcPr>
          <w:p w14:paraId="28496547" w14:textId="77777777" w:rsidR="00040056" w:rsidRPr="00494247" w:rsidRDefault="00040056" w:rsidP="0004005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8496548" w14:textId="3ADE7C18" w:rsidR="00040056" w:rsidRPr="00494247" w:rsidRDefault="00040056" w:rsidP="00040056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0C31">
              <w:rPr>
                <w:rFonts w:ascii="Angsana New" w:hAnsi="Angsana New"/>
                <w:sz w:val="30"/>
                <w:szCs w:val="30"/>
                <w:lang w:val="en-US"/>
              </w:rPr>
              <w:t>2,866,497.74</w:t>
            </w:r>
          </w:p>
        </w:tc>
      </w:tr>
      <w:tr w:rsidR="00040056" w:rsidRPr="00494247" w14:paraId="28496552" w14:textId="77777777" w:rsidTr="006A3DEE">
        <w:trPr>
          <w:trHeight w:val="203"/>
        </w:trPr>
        <w:tc>
          <w:tcPr>
            <w:tcW w:w="3132" w:type="dxa"/>
          </w:tcPr>
          <w:p w14:paraId="2849654A" w14:textId="77777777" w:rsidR="00040056" w:rsidRPr="00494247" w:rsidRDefault="00040056" w:rsidP="00040056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849654B" w14:textId="77777777" w:rsidR="00040056" w:rsidRPr="0076632D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849654C" w14:textId="77777777" w:rsidR="00040056" w:rsidRPr="00494247" w:rsidRDefault="00040056" w:rsidP="0004005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2849654D" w14:textId="126B1253" w:rsidR="00040056" w:rsidRPr="0030065A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 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654E" w14:textId="77777777" w:rsidR="00040056" w:rsidRPr="00494247" w:rsidRDefault="00040056" w:rsidP="0004005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shd w:val="clear" w:color="auto" w:fill="auto"/>
            <w:vAlign w:val="bottom"/>
          </w:tcPr>
          <w:p w14:paraId="2849654F" w14:textId="77777777" w:rsidR="00040056" w:rsidRPr="0076632D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496550" w14:textId="77777777" w:rsidR="00040056" w:rsidRPr="00494247" w:rsidRDefault="00040056" w:rsidP="0004005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8496551" w14:textId="044B7EA3" w:rsidR="00040056" w:rsidRPr="00494247" w:rsidRDefault="00040056" w:rsidP="0004005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280">
              <w:rPr>
                <w:rFonts w:ascii="Angsana New" w:hAnsi="Angsana New"/>
                <w:sz w:val="30"/>
                <w:szCs w:val="30"/>
                <w:lang w:val="en-US"/>
              </w:rPr>
              <w:t> </w:t>
            </w:r>
          </w:p>
        </w:tc>
      </w:tr>
      <w:tr w:rsidR="00040056" w:rsidRPr="00494247" w14:paraId="2849655B" w14:textId="77777777" w:rsidTr="006A3DEE">
        <w:trPr>
          <w:trHeight w:val="149"/>
        </w:trPr>
        <w:tc>
          <w:tcPr>
            <w:tcW w:w="3132" w:type="dxa"/>
          </w:tcPr>
          <w:p w14:paraId="28496553" w14:textId="77777777" w:rsidR="00040056" w:rsidRPr="00494247" w:rsidRDefault="00040056" w:rsidP="00040056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54" w14:textId="52DF0CB4" w:rsidR="00040056" w:rsidRPr="008E4C16" w:rsidRDefault="00376A9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07F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76A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76A96">
              <w:rPr>
                <w:rFonts w:ascii="Angsana New" w:hAnsi="Angsana New"/>
                <w:sz w:val="30"/>
                <w:szCs w:val="30"/>
                <w:cs/>
                <w:lang w:val="en-US"/>
              </w:rPr>
              <w:t>283</w:t>
            </w:r>
            <w:r w:rsidRPr="00376A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76A96">
              <w:rPr>
                <w:rFonts w:ascii="Angsana New" w:hAnsi="Angsana New"/>
                <w:sz w:val="30"/>
                <w:szCs w:val="30"/>
                <w:cs/>
                <w:lang w:val="en-US"/>
              </w:rPr>
              <w:t>705.74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96555" w14:textId="77777777" w:rsidR="00040056" w:rsidRPr="008E4C16" w:rsidRDefault="00040056" w:rsidP="0004005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56" w14:textId="30AAABD5" w:rsidR="00040056" w:rsidRPr="008E4C16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0472">
              <w:rPr>
                <w:rFonts w:ascii="Angsana New" w:hAnsi="Angsana New"/>
                <w:sz w:val="30"/>
                <w:szCs w:val="30"/>
                <w:lang w:val="en-US"/>
              </w:rPr>
              <w:t>(403,608.46)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6557" w14:textId="77777777" w:rsidR="00040056" w:rsidRPr="008E4C16" w:rsidRDefault="00040056" w:rsidP="0004005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58" w14:textId="52339B6C" w:rsidR="00040056" w:rsidRPr="008E4C16" w:rsidRDefault="000B3D68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0B3D68">
              <w:rPr>
                <w:rFonts w:ascii="Angsana New" w:hAnsi="Angsana New"/>
                <w:sz w:val="30"/>
                <w:szCs w:val="30"/>
                <w:cs/>
                <w:lang w:val="en-US"/>
              </w:rPr>
              <w:t>168</w:t>
            </w:r>
            <w:r w:rsidRPr="000B3D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B3D68">
              <w:rPr>
                <w:rFonts w:ascii="Angsana New" w:hAnsi="Angsana New"/>
                <w:sz w:val="30"/>
                <w:szCs w:val="30"/>
                <w:cs/>
                <w:lang w:val="en-US"/>
              </w:rPr>
              <w:t>527.20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8496559" w14:textId="77777777" w:rsidR="00040056" w:rsidRPr="00494247" w:rsidRDefault="00040056" w:rsidP="0004005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5A" w14:textId="5F45E57D" w:rsidR="00040056" w:rsidRPr="00191010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C31">
              <w:rPr>
                <w:rFonts w:ascii="Angsana New" w:hAnsi="Angsana New"/>
                <w:sz w:val="30"/>
                <w:szCs w:val="30"/>
                <w:lang w:val="en-US"/>
              </w:rPr>
              <w:t>(566,206.54)</w:t>
            </w:r>
          </w:p>
        </w:tc>
      </w:tr>
      <w:tr w:rsidR="00040056" w:rsidRPr="00494247" w14:paraId="28496564" w14:textId="77777777" w:rsidTr="006A3DEE">
        <w:trPr>
          <w:trHeight w:val="149"/>
        </w:trPr>
        <w:tc>
          <w:tcPr>
            <w:tcW w:w="3132" w:type="dxa"/>
          </w:tcPr>
          <w:p w14:paraId="2849655C" w14:textId="77777777" w:rsidR="00040056" w:rsidRPr="00494247" w:rsidRDefault="00040056" w:rsidP="00040056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5D" w14:textId="552DA350" w:rsidR="00040056" w:rsidRPr="008E4C16" w:rsidRDefault="00507FDC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F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507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07F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762</w:t>
            </w:r>
            <w:r w:rsidRPr="00507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07F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588.00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9655E" w14:textId="77777777" w:rsidR="00040056" w:rsidRPr="008E4C16" w:rsidRDefault="00040056" w:rsidP="0004005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5F" w14:textId="1E8ECE44" w:rsidR="00040056" w:rsidRPr="008E4C16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804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2,606,995.09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6560" w14:textId="77777777" w:rsidR="00040056" w:rsidRPr="008E4C16" w:rsidRDefault="00040056" w:rsidP="0004005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61" w14:textId="0D66CD35" w:rsidR="00040056" w:rsidRPr="008E4C16" w:rsidRDefault="00507FDC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F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507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07F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877</w:t>
            </w:r>
            <w:r w:rsidRPr="00507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07F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766.54</w:t>
            </w:r>
          </w:p>
        </w:tc>
        <w:tc>
          <w:tcPr>
            <w:tcW w:w="236" w:type="dxa"/>
            <w:vAlign w:val="bottom"/>
          </w:tcPr>
          <w:p w14:paraId="28496562" w14:textId="77777777" w:rsidR="00040056" w:rsidRPr="00494247" w:rsidRDefault="00040056" w:rsidP="00040056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563" w14:textId="1781E80B" w:rsidR="00040056" w:rsidRPr="00A11D1E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10C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2,300,291.20</w:t>
            </w:r>
          </w:p>
        </w:tc>
      </w:tr>
    </w:tbl>
    <w:p w14:paraId="28496565" w14:textId="77777777" w:rsidR="00BB343C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8496566" w14:textId="77777777" w:rsidR="00601519" w:rsidRDefault="00601519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cs/>
        </w:rPr>
      </w:pPr>
    </w:p>
    <w:p w14:paraId="28496567" w14:textId="77777777" w:rsidR="000453B7" w:rsidRPr="000453B7" w:rsidRDefault="000453B7" w:rsidP="00520A2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left="567" w:hanging="567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568" w14:textId="77777777" w:rsidR="000453B7" w:rsidRPr="00A318FF" w:rsidRDefault="000453B7" w:rsidP="00520A2B">
      <w:pPr>
        <w:numPr>
          <w:ilvl w:val="0"/>
          <w:numId w:val="35"/>
        </w:numPr>
        <w:tabs>
          <w:tab w:val="left" w:pos="513"/>
          <w:tab w:val="decimal" w:pos="7920"/>
        </w:tabs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Pr="00A318F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0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549"/>
        <w:gridCol w:w="237"/>
        <w:gridCol w:w="1563"/>
        <w:gridCol w:w="236"/>
        <w:gridCol w:w="1564"/>
        <w:gridCol w:w="236"/>
        <w:gridCol w:w="1564"/>
      </w:tblGrid>
      <w:tr w:rsidR="000453B7" w:rsidRPr="00165280" w14:paraId="2849656F" w14:textId="77777777" w:rsidTr="000453B7">
        <w:tc>
          <w:tcPr>
            <w:tcW w:w="3060" w:type="dxa"/>
          </w:tcPr>
          <w:p w14:paraId="28496569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</w:tcPr>
          <w:p w14:paraId="2849656A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49656B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</w:tcPr>
          <w:p w14:paraId="2849656C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9656D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2849656E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             (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652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652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53B7" w:rsidRPr="00165280" w14:paraId="28496572" w14:textId="77777777" w:rsidTr="000453B7">
        <w:tc>
          <w:tcPr>
            <w:tcW w:w="3060" w:type="dxa"/>
          </w:tcPr>
          <w:p w14:paraId="28496570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9" w:type="dxa"/>
            <w:gridSpan w:val="7"/>
          </w:tcPr>
          <w:p w14:paraId="28496571" w14:textId="3CCBB219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="0004005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0453B7" w:rsidRPr="00165280" w14:paraId="28496577" w14:textId="77777777" w:rsidTr="000453B7">
        <w:tc>
          <w:tcPr>
            <w:tcW w:w="3060" w:type="dxa"/>
          </w:tcPr>
          <w:p w14:paraId="28496573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9" w:type="dxa"/>
            <w:gridSpan w:val="3"/>
            <w:tcBorders>
              <w:bottom w:val="single" w:sz="4" w:space="0" w:color="auto"/>
            </w:tcBorders>
          </w:tcPr>
          <w:p w14:paraId="28496574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575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28496576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53B7" w:rsidRPr="00165280" w14:paraId="28496580" w14:textId="77777777" w:rsidTr="000453B7">
        <w:tc>
          <w:tcPr>
            <w:tcW w:w="3060" w:type="dxa"/>
          </w:tcPr>
          <w:p w14:paraId="28496578" w14:textId="77777777" w:rsidR="000453B7" w:rsidRPr="00165280" w:rsidRDefault="000453B7" w:rsidP="000453B7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28496579" w14:textId="561D485B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="00040056">
              <w:rPr>
                <w:rFonts w:hint="cs"/>
                <w:sz w:val="28"/>
                <w:szCs w:val="28"/>
                <w:cs/>
              </w:rPr>
              <w:t>กันยา</w:t>
            </w:r>
            <w:r w:rsidRPr="00165280">
              <w:rPr>
                <w:sz w:val="28"/>
                <w:szCs w:val="28"/>
                <w:cs/>
              </w:rPr>
              <w:t xml:space="preserve">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849657A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2849657B" w14:textId="4BD1F78E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="00040056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165280">
              <w:rPr>
                <w:sz w:val="28"/>
                <w:szCs w:val="28"/>
                <w:cs/>
              </w:rPr>
              <w:t xml:space="preserve"> </w:t>
            </w:r>
            <w:r w:rsidRPr="00165280">
              <w:rPr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849657C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849657D" w14:textId="447A5C35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="00040056">
              <w:rPr>
                <w:rFonts w:hint="cs"/>
                <w:sz w:val="28"/>
                <w:szCs w:val="28"/>
                <w:cs/>
              </w:rPr>
              <w:t>กันย</w:t>
            </w:r>
            <w:r w:rsidRPr="00165280">
              <w:rPr>
                <w:sz w:val="28"/>
                <w:szCs w:val="28"/>
                <w:cs/>
              </w:rPr>
              <w:t xml:space="preserve">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57E" w14:textId="77777777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849657F" w14:textId="12FB5369" w:rsidR="000453B7" w:rsidRPr="00165280" w:rsidRDefault="000453B7" w:rsidP="000453B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 w:rsidR="00040056">
              <w:rPr>
                <w:rFonts w:hint="cs"/>
                <w:sz w:val="28"/>
                <w:szCs w:val="28"/>
                <w:cs/>
              </w:rPr>
              <w:t>กันยา</w:t>
            </w:r>
            <w:r w:rsidRPr="00165280">
              <w:rPr>
                <w:sz w:val="28"/>
                <w:szCs w:val="28"/>
                <w:cs/>
              </w:rPr>
              <w:t xml:space="preserve">ยน </w:t>
            </w:r>
            <w:r w:rsidRPr="00165280">
              <w:rPr>
                <w:sz w:val="28"/>
                <w:szCs w:val="28"/>
              </w:rPr>
              <w:t>2563</w:t>
            </w:r>
          </w:p>
        </w:tc>
      </w:tr>
      <w:tr w:rsidR="000453B7" w:rsidRPr="00165280" w14:paraId="28496589" w14:textId="77777777" w:rsidTr="00AD1849">
        <w:trPr>
          <w:trHeight w:val="203"/>
        </w:trPr>
        <w:tc>
          <w:tcPr>
            <w:tcW w:w="3060" w:type="dxa"/>
          </w:tcPr>
          <w:p w14:paraId="28496581" w14:textId="77777777" w:rsidR="000453B7" w:rsidRPr="00165280" w:rsidRDefault="000453B7" w:rsidP="000453B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28496582" w14:textId="77777777" w:rsidR="000453B7" w:rsidRPr="00165280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496583" w14:textId="77777777" w:rsidR="000453B7" w:rsidRPr="00165280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28496584" w14:textId="77777777" w:rsidR="000453B7" w:rsidRPr="00165280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96585" w14:textId="77777777" w:rsidR="000453B7" w:rsidRPr="00165280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586" w14:textId="77777777" w:rsidR="000453B7" w:rsidRPr="00165280" w:rsidRDefault="000453B7" w:rsidP="000453B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8496587" w14:textId="77777777" w:rsidR="000453B7" w:rsidRPr="00165280" w:rsidRDefault="000453B7" w:rsidP="000453B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28496588" w14:textId="77777777" w:rsidR="000453B7" w:rsidRPr="00165280" w:rsidRDefault="000453B7" w:rsidP="000453B7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0056" w:rsidRPr="00165280" w14:paraId="28496592" w14:textId="77777777" w:rsidTr="00AD1849">
        <w:trPr>
          <w:trHeight w:val="203"/>
        </w:trPr>
        <w:tc>
          <w:tcPr>
            <w:tcW w:w="3060" w:type="dxa"/>
          </w:tcPr>
          <w:p w14:paraId="2849658A" w14:textId="77777777" w:rsidR="00040056" w:rsidRPr="00165280" w:rsidRDefault="00040056" w:rsidP="00040056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849658B" w14:textId="530B2634" w:rsidR="00040056" w:rsidRPr="004752A5" w:rsidRDefault="00EA3610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2A5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4752A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752A5">
              <w:rPr>
                <w:rFonts w:ascii="Angsana New" w:hAnsi="Angsana New"/>
                <w:sz w:val="30"/>
                <w:szCs w:val="30"/>
                <w:cs/>
                <w:lang w:val="en-US"/>
              </w:rPr>
              <w:t>222</w:t>
            </w:r>
            <w:r w:rsidRPr="004752A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752A5">
              <w:rPr>
                <w:rFonts w:ascii="Angsana New" w:hAnsi="Angsana New"/>
                <w:sz w:val="30"/>
                <w:szCs w:val="30"/>
                <w:cs/>
                <w:lang w:val="en-US"/>
              </w:rPr>
              <w:t>560.28</w:t>
            </w:r>
          </w:p>
        </w:tc>
        <w:tc>
          <w:tcPr>
            <w:tcW w:w="237" w:type="dxa"/>
            <w:vAlign w:val="bottom"/>
          </w:tcPr>
          <w:p w14:paraId="2849658C" w14:textId="77777777" w:rsidR="00040056" w:rsidRPr="004752A5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849658D" w14:textId="6240D12C" w:rsidR="00040056" w:rsidRPr="004752A5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2A5">
              <w:rPr>
                <w:rFonts w:ascii="Angsana New" w:hAnsi="Angsana New"/>
                <w:sz w:val="30"/>
                <w:szCs w:val="30"/>
                <w:lang w:val="en-US"/>
              </w:rPr>
              <w:t>7,959,724.17</w:t>
            </w:r>
          </w:p>
        </w:tc>
        <w:tc>
          <w:tcPr>
            <w:tcW w:w="236" w:type="dxa"/>
            <w:vAlign w:val="bottom"/>
          </w:tcPr>
          <w:p w14:paraId="2849658E" w14:textId="77777777" w:rsidR="00040056" w:rsidRPr="004752A5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849658F" w14:textId="32763100" w:rsidR="00040056" w:rsidRPr="004752A5" w:rsidRDefault="00EA3610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2A5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4752A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752A5">
              <w:rPr>
                <w:rFonts w:ascii="Angsana New" w:hAnsi="Angsana New"/>
                <w:sz w:val="30"/>
                <w:szCs w:val="30"/>
                <w:cs/>
                <w:lang w:val="en-US"/>
              </w:rPr>
              <w:t>222</w:t>
            </w:r>
            <w:r w:rsidRPr="004752A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752A5">
              <w:rPr>
                <w:rFonts w:ascii="Angsana New" w:hAnsi="Angsana New"/>
                <w:sz w:val="30"/>
                <w:szCs w:val="30"/>
                <w:cs/>
                <w:lang w:val="en-US"/>
              </w:rPr>
              <w:t>560.28</w:t>
            </w:r>
          </w:p>
        </w:tc>
        <w:tc>
          <w:tcPr>
            <w:tcW w:w="236" w:type="dxa"/>
            <w:vAlign w:val="bottom"/>
          </w:tcPr>
          <w:p w14:paraId="28496590" w14:textId="77777777" w:rsidR="00040056" w:rsidRPr="004752A5" w:rsidRDefault="00040056" w:rsidP="0004005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8496591" w14:textId="09D3A5EB" w:rsidR="00040056" w:rsidRPr="004752A5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2A5">
              <w:rPr>
                <w:rFonts w:ascii="Angsana New" w:hAnsi="Angsana New"/>
                <w:sz w:val="30"/>
                <w:szCs w:val="30"/>
                <w:lang w:val="en-US"/>
              </w:rPr>
              <w:t>7,720,436.84</w:t>
            </w:r>
          </w:p>
        </w:tc>
      </w:tr>
      <w:tr w:rsidR="00040056" w:rsidRPr="00165280" w14:paraId="2849659B" w14:textId="77777777" w:rsidTr="00AD1849">
        <w:trPr>
          <w:trHeight w:val="203"/>
        </w:trPr>
        <w:tc>
          <w:tcPr>
            <w:tcW w:w="3060" w:type="dxa"/>
          </w:tcPr>
          <w:p w14:paraId="28496593" w14:textId="77777777" w:rsidR="00040056" w:rsidRPr="00165280" w:rsidRDefault="00040056" w:rsidP="0004005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8496594" w14:textId="77777777" w:rsidR="00040056" w:rsidRPr="004752A5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28496595" w14:textId="77777777" w:rsidR="00040056" w:rsidRPr="004752A5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8496596" w14:textId="44921B09" w:rsidR="00040056" w:rsidRPr="004752A5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2A5">
              <w:rPr>
                <w:rFonts w:ascii="Angsana New" w:hAnsi="Angsana New"/>
                <w:sz w:val="30"/>
                <w:szCs w:val="30"/>
                <w:lang w:val="en-US"/>
              </w:rPr>
              <w:t> </w:t>
            </w:r>
          </w:p>
        </w:tc>
        <w:tc>
          <w:tcPr>
            <w:tcW w:w="236" w:type="dxa"/>
            <w:vAlign w:val="bottom"/>
          </w:tcPr>
          <w:p w14:paraId="28496597" w14:textId="77777777" w:rsidR="00040056" w:rsidRPr="004752A5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8496598" w14:textId="77777777" w:rsidR="00040056" w:rsidRPr="004752A5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496599" w14:textId="77777777" w:rsidR="00040056" w:rsidRPr="004752A5" w:rsidRDefault="00040056" w:rsidP="0004005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849659A" w14:textId="2BF87DE0" w:rsidR="00040056" w:rsidRPr="004752A5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2A5">
              <w:rPr>
                <w:rFonts w:ascii="Angsana New" w:hAnsi="Angsana New"/>
                <w:sz w:val="30"/>
                <w:szCs w:val="30"/>
                <w:lang w:val="en-US"/>
              </w:rPr>
              <w:t> </w:t>
            </w:r>
          </w:p>
        </w:tc>
      </w:tr>
      <w:tr w:rsidR="00040056" w:rsidRPr="00165280" w14:paraId="284965A4" w14:textId="77777777" w:rsidTr="00313FCE">
        <w:trPr>
          <w:trHeight w:val="149"/>
        </w:trPr>
        <w:tc>
          <w:tcPr>
            <w:tcW w:w="3060" w:type="dxa"/>
          </w:tcPr>
          <w:p w14:paraId="2849659C" w14:textId="77777777" w:rsidR="00040056" w:rsidRPr="00165280" w:rsidRDefault="00040056" w:rsidP="00040056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9D" w14:textId="194D470C" w:rsidR="00040056" w:rsidRPr="004752A5" w:rsidRDefault="00EA3610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52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955794" w:rsidRPr="00955794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="00955794" w:rsidRPr="009557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55794" w:rsidRPr="00955794">
              <w:rPr>
                <w:rFonts w:ascii="Angsana New" w:hAnsi="Angsana New"/>
                <w:sz w:val="30"/>
                <w:szCs w:val="30"/>
                <w:cs/>
                <w:lang w:val="en-US"/>
              </w:rPr>
              <w:t>988</w:t>
            </w:r>
            <w:r w:rsidR="00955794" w:rsidRPr="009557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55794" w:rsidRPr="00955794">
              <w:rPr>
                <w:rFonts w:ascii="Angsana New" w:hAnsi="Angsana New"/>
                <w:sz w:val="30"/>
                <w:szCs w:val="30"/>
                <w:cs/>
                <w:lang w:val="en-US"/>
              </w:rPr>
              <w:t>641.50</w:t>
            </w:r>
            <w:r w:rsidRPr="004752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2849659E" w14:textId="77777777" w:rsidR="00040056" w:rsidRPr="004752A5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9F" w14:textId="664EE860" w:rsidR="00040056" w:rsidRPr="004752A5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2A5">
              <w:rPr>
                <w:rFonts w:ascii="Angsana New" w:hAnsi="Angsana New"/>
                <w:sz w:val="30"/>
                <w:szCs w:val="30"/>
                <w:lang w:val="en-US"/>
              </w:rPr>
              <w:t>455,247.30</w:t>
            </w:r>
          </w:p>
        </w:tc>
        <w:tc>
          <w:tcPr>
            <w:tcW w:w="236" w:type="dxa"/>
            <w:vAlign w:val="bottom"/>
          </w:tcPr>
          <w:p w14:paraId="284965A0" w14:textId="77777777" w:rsidR="00040056" w:rsidRPr="004752A5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A1" w14:textId="352D4922" w:rsidR="00040056" w:rsidRPr="004752A5" w:rsidRDefault="00955794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955794">
              <w:rPr>
                <w:rFonts w:ascii="Angsana New" w:hAnsi="Angsana New"/>
                <w:sz w:val="30"/>
                <w:szCs w:val="30"/>
                <w:cs/>
                <w:lang w:val="en-US"/>
              </w:rPr>
              <w:t>873</w:t>
            </w:r>
            <w:r w:rsidRPr="0095579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55794">
              <w:rPr>
                <w:rFonts w:ascii="Angsana New" w:hAnsi="Angsana New"/>
                <w:sz w:val="30"/>
                <w:szCs w:val="30"/>
                <w:cs/>
                <w:lang w:val="en-US"/>
              </w:rPr>
              <w:t>462.96</w:t>
            </w:r>
            <w:r w:rsidR="00EA3610" w:rsidRPr="004752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84965A2" w14:textId="77777777" w:rsidR="00040056" w:rsidRPr="004752A5" w:rsidRDefault="00040056" w:rsidP="0004005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5A3" w14:textId="1A348ACE" w:rsidR="00040056" w:rsidRPr="004752A5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52A5">
              <w:rPr>
                <w:rFonts w:ascii="Angsana New" w:hAnsi="Angsana New"/>
                <w:sz w:val="30"/>
                <w:szCs w:val="30"/>
                <w:lang w:val="en-US"/>
              </w:rPr>
              <w:t>239,353.67</w:t>
            </w:r>
          </w:p>
        </w:tc>
      </w:tr>
      <w:tr w:rsidR="00040056" w:rsidRPr="00165280" w14:paraId="284965AD" w14:textId="77777777" w:rsidTr="00313FCE">
        <w:trPr>
          <w:trHeight w:val="149"/>
        </w:trPr>
        <w:tc>
          <w:tcPr>
            <w:tcW w:w="3060" w:type="dxa"/>
          </w:tcPr>
          <w:p w14:paraId="284965A5" w14:textId="77777777" w:rsidR="00040056" w:rsidRPr="00165280" w:rsidRDefault="00040056" w:rsidP="0004005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A6" w14:textId="3685F929" w:rsidR="00040056" w:rsidRPr="004752A5" w:rsidRDefault="00955794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57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955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557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233</w:t>
            </w:r>
            <w:r w:rsidRPr="00955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557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918.78</w:t>
            </w:r>
          </w:p>
        </w:tc>
        <w:tc>
          <w:tcPr>
            <w:tcW w:w="237" w:type="dxa"/>
            <w:vAlign w:val="bottom"/>
          </w:tcPr>
          <w:p w14:paraId="284965A7" w14:textId="77777777" w:rsidR="00040056" w:rsidRPr="004752A5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A8" w14:textId="2D1727CF" w:rsidR="00040056" w:rsidRPr="004752A5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52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8,414,971.47</w:t>
            </w:r>
          </w:p>
        </w:tc>
        <w:tc>
          <w:tcPr>
            <w:tcW w:w="236" w:type="dxa"/>
            <w:vAlign w:val="bottom"/>
          </w:tcPr>
          <w:p w14:paraId="284965A9" w14:textId="77777777" w:rsidR="00040056" w:rsidRPr="004752A5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AA" w14:textId="13D2B26E" w:rsidR="00040056" w:rsidRPr="004752A5" w:rsidRDefault="00507FDC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F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507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07F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349</w:t>
            </w:r>
            <w:r w:rsidRPr="00507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07F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097.32</w:t>
            </w:r>
          </w:p>
        </w:tc>
        <w:tc>
          <w:tcPr>
            <w:tcW w:w="236" w:type="dxa"/>
            <w:vAlign w:val="bottom"/>
          </w:tcPr>
          <w:p w14:paraId="284965AB" w14:textId="77777777" w:rsidR="00040056" w:rsidRPr="004752A5" w:rsidRDefault="00040056" w:rsidP="0004005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5AC" w14:textId="45FD2440" w:rsidR="00040056" w:rsidRPr="004752A5" w:rsidRDefault="00040056" w:rsidP="00040056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52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7,959,790.51</w:t>
            </w:r>
          </w:p>
        </w:tc>
      </w:tr>
    </w:tbl>
    <w:p w14:paraId="284965AE" w14:textId="77777777" w:rsidR="000453B7" w:rsidRDefault="000453B7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84965AF" w14:textId="77777777" w:rsidR="00847976" w:rsidRPr="00634D08" w:rsidRDefault="00847976" w:rsidP="00520A2B">
      <w:pPr>
        <w:numPr>
          <w:ilvl w:val="0"/>
          <w:numId w:val="35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4D08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284965B0" w14:textId="479DA00E" w:rsidR="00847976" w:rsidRDefault="007C46E6" w:rsidP="007C46E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</w:t>
      </w:r>
      <w:r w:rsidR="00E824D8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ที่เป็นของผู้ถือหุ้นของ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 (ไม่รวมกำไรขาดทุนเบ็ดเสร็จอื่น) ด้วยจำนวนถัวเฉลี่ยถ่วงน้ำหนักของหุ้นสามัญที่ออกจำหน่ายแล้วในระหว่างงวด</w:t>
      </w:r>
    </w:p>
    <w:tbl>
      <w:tblPr>
        <w:tblW w:w="1036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237"/>
        <w:gridCol w:w="1563"/>
        <w:gridCol w:w="236"/>
        <w:gridCol w:w="1564"/>
        <w:gridCol w:w="236"/>
        <w:gridCol w:w="1564"/>
      </w:tblGrid>
      <w:tr w:rsidR="000453B7" w:rsidRPr="00165280" w14:paraId="284965B7" w14:textId="77777777" w:rsidTr="000453B7">
        <w:tc>
          <w:tcPr>
            <w:tcW w:w="3438" w:type="dxa"/>
          </w:tcPr>
          <w:p w14:paraId="284965B1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4965B2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4965B3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</w:tcPr>
          <w:p w14:paraId="284965B4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965B5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284965B6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             (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652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652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53B7" w:rsidRPr="00165280" w14:paraId="284965BA" w14:textId="77777777" w:rsidTr="000453B7">
        <w:tc>
          <w:tcPr>
            <w:tcW w:w="3438" w:type="dxa"/>
          </w:tcPr>
          <w:p w14:paraId="284965B8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7"/>
          </w:tcPr>
          <w:p w14:paraId="284965B9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</w:rPr>
              <w:t>3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0453B7" w:rsidRPr="00165280" w14:paraId="284965BF" w14:textId="77777777" w:rsidTr="000453B7">
        <w:tc>
          <w:tcPr>
            <w:tcW w:w="3438" w:type="dxa"/>
          </w:tcPr>
          <w:p w14:paraId="284965BB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284965BC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5BD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284965BE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0056" w:rsidRPr="00165280" w14:paraId="284965C8" w14:textId="77777777" w:rsidTr="00313FCE">
        <w:tc>
          <w:tcPr>
            <w:tcW w:w="3438" w:type="dxa"/>
          </w:tcPr>
          <w:p w14:paraId="284965C0" w14:textId="77777777" w:rsidR="00040056" w:rsidRPr="00165280" w:rsidRDefault="00040056" w:rsidP="00040056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4965C1" w14:textId="4A29735F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</w:t>
            </w:r>
            <w:r w:rsidRPr="00165280">
              <w:rPr>
                <w:sz w:val="28"/>
                <w:szCs w:val="28"/>
                <w:cs/>
              </w:rPr>
              <w:t xml:space="preserve">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84965C2" w14:textId="77777777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284965C3" w14:textId="1BB8AB15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165280">
              <w:rPr>
                <w:sz w:val="28"/>
                <w:szCs w:val="28"/>
                <w:cs/>
              </w:rPr>
              <w:t xml:space="preserve"> </w:t>
            </w:r>
            <w:r w:rsidRPr="00165280">
              <w:rPr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84965C4" w14:textId="77777777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84965C5" w14:textId="7DC6A19E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</w:t>
            </w:r>
            <w:r w:rsidRPr="00165280">
              <w:rPr>
                <w:sz w:val="28"/>
                <w:szCs w:val="28"/>
                <w:cs/>
              </w:rPr>
              <w:t xml:space="preserve">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5C6" w14:textId="77777777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84965C7" w14:textId="6D74CD96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</w:t>
            </w:r>
            <w:r w:rsidRPr="00165280">
              <w:rPr>
                <w:sz w:val="28"/>
                <w:szCs w:val="28"/>
                <w:cs/>
              </w:rPr>
              <w:t xml:space="preserve">ยน </w:t>
            </w:r>
            <w:r w:rsidRPr="00165280">
              <w:rPr>
                <w:sz w:val="28"/>
                <w:szCs w:val="28"/>
              </w:rPr>
              <w:t>2563</w:t>
            </w:r>
          </w:p>
        </w:tc>
      </w:tr>
      <w:tr w:rsidR="00040056" w:rsidRPr="00165280" w14:paraId="284965D1" w14:textId="77777777" w:rsidTr="00313FCE">
        <w:trPr>
          <w:trHeight w:val="203"/>
        </w:trPr>
        <w:tc>
          <w:tcPr>
            <w:tcW w:w="3438" w:type="dxa"/>
          </w:tcPr>
          <w:p w14:paraId="284965C9" w14:textId="77777777" w:rsidR="00040056" w:rsidRPr="00165280" w:rsidRDefault="00040056" w:rsidP="00040056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รสำหรับงวด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CA" w14:textId="1A7A2027" w:rsidR="00040056" w:rsidRPr="008E4C16" w:rsidRDefault="00E03ABD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ABD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E03ABD">
              <w:rPr>
                <w:rFonts w:ascii="Angsana New" w:hAnsi="Angsana New"/>
                <w:sz w:val="28"/>
                <w:szCs w:val="28"/>
              </w:rPr>
              <w:t>,</w:t>
            </w:r>
            <w:r w:rsidRPr="00E03ABD">
              <w:rPr>
                <w:rFonts w:ascii="Angsana New" w:hAnsi="Angsana New"/>
                <w:sz w:val="28"/>
                <w:szCs w:val="28"/>
                <w:cs/>
              </w:rPr>
              <w:t>022</w:t>
            </w:r>
            <w:r w:rsidRPr="00E03ABD">
              <w:rPr>
                <w:rFonts w:ascii="Angsana New" w:hAnsi="Angsana New"/>
                <w:sz w:val="28"/>
                <w:szCs w:val="28"/>
              </w:rPr>
              <w:t>,</w:t>
            </w:r>
            <w:r w:rsidRPr="00E03ABD">
              <w:rPr>
                <w:rFonts w:ascii="Angsana New" w:hAnsi="Angsana New"/>
                <w:sz w:val="28"/>
                <w:szCs w:val="28"/>
                <w:cs/>
              </w:rPr>
              <w:t>460.85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965CB" w14:textId="77777777" w:rsidR="00040056" w:rsidRPr="008E4C16" w:rsidRDefault="00040056" w:rsidP="00040056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CC" w14:textId="44E88612" w:rsidR="00040056" w:rsidRPr="008E4C16" w:rsidRDefault="00040056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240F">
              <w:rPr>
                <w:rFonts w:ascii="Angsana New" w:hAnsi="Angsana New"/>
                <w:sz w:val="28"/>
                <w:szCs w:val="28"/>
              </w:rPr>
              <w:t>10,611,387.61</w:t>
            </w:r>
          </w:p>
        </w:tc>
        <w:tc>
          <w:tcPr>
            <w:tcW w:w="236" w:type="dxa"/>
            <w:shd w:val="clear" w:color="auto" w:fill="auto"/>
          </w:tcPr>
          <w:p w14:paraId="284965CD" w14:textId="77777777" w:rsidR="00040056" w:rsidRPr="008E4C16" w:rsidRDefault="00040056" w:rsidP="00040056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CE" w14:textId="296EC271" w:rsidR="00040056" w:rsidRPr="008E4C16" w:rsidRDefault="00E03ABD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ABD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E03ABD">
              <w:rPr>
                <w:rFonts w:ascii="Angsana New" w:hAnsi="Angsana New"/>
                <w:sz w:val="28"/>
                <w:szCs w:val="28"/>
              </w:rPr>
              <w:t>,</w:t>
            </w:r>
            <w:r w:rsidRPr="00E03ABD">
              <w:rPr>
                <w:rFonts w:ascii="Angsana New" w:hAnsi="Angsana New"/>
                <w:sz w:val="28"/>
                <w:szCs w:val="28"/>
                <w:cs/>
              </w:rPr>
              <w:t>242</w:t>
            </w:r>
            <w:r w:rsidRPr="00E03ABD">
              <w:rPr>
                <w:rFonts w:ascii="Angsana New" w:hAnsi="Angsana New"/>
                <w:sz w:val="28"/>
                <w:szCs w:val="28"/>
              </w:rPr>
              <w:t>,</w:t>
            </w:r>
            <w:r w:rsidRPr="00E03ABD">
              <w:rPr>
                <w:rFonts w:ascii="Angsana New" w:hAnsi="Angsana New"/>
                <w:sz w:val="28"/>
                <w:szCs w:val="28"/>
                <w:cs/>
              </w:rPr>
              <w:t>082.39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65CF" w14:textId="77777777" w:rsidR="00040056" w:rsidRPr="00165280" w:rsidRDefault="00040056" w:rsidP="0004005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965D0" w14:textId="0BCE0318" w:rsidR="00040056" w:rsidRPr="00165280" w:rsidRDefault="00040056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EEF">
              <w:rPr>
                <w:rFonts w:ascii="Angsana New" w:hAnsi="Angsana New"/>
                <w:sz w:val="28"/>
                <w:szCs w:val="28"/>
              </w:rPr>
              <w:t>9,408,851.21</w:t>
            </w:r>
          </w:p>
        </w:tc>
      </w:tr>
      <w:tr w:rsidR="00040056" w:rsidRPr="00165280" w14:paraId="284965DA" w14:textId="77777777" w:rsidTr="000453B7">
        <w:trPr>
          <w:trHeight w:val="203"/>
        </w:trPr>
        <w:tc>
          <w:tcPr>
            <w:tcW w:w="3438" w:type="dxa"/>
          </w:tcPr>
          <w:p w14:paraId="284965D2" w14:textId="77777777" w:rsidR="00040056" w:rsidRPr="00165280" w:rsidRDefault="00040056" w:rsidP="00040056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5D3" w14:textId="7C7EC5E5" w:rsidR="00040056" w:rsidRPr="008E4C16" w:rsidRDefault="00EA3610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610">
              <w:rPr>
                <w:rFonts w:ascii="Angsana New" w:hAnsi="Angsana New"/>
                <w:sz w:val="28"/>
                <w:szCs w:val="28"/>
                <w:cs/>
              </w:rPr>
              <w:t>430</w:t>
            </w:r>
            <w:r w:rsidRPr="00EA3610">
              <w:rPr>
                <w:rFonts w:ascii="Angsana New" w:hAnsi="Angsana New"/>
                <w:sz w:val="28"/>
                <w:szCs w:val="28"/>
              </w:rPr>
              <w:t>,</w:t>
            </w:r>
            <w:r w:rsidRPr="00EA3610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EA3610">
              <w:rPr>
                <w:rFonts w:ascii="Angsana New" w:hAnsi="Angsana New"/>
                <w:sz w:val="28"/>
                <w:szCs w:val="28"/>
              </w:rPr>
              <w:t>,</w:t>
            </w:r>
            <w:r w:rsidRPr="00EA3610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84965D4" w14:textId="77777777" w:rsidR="00040056" w:rsidRPr="008E4C16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5D5" w14:textId="276C2C98" w:rsidR="00040056" w:rsidRPr="008E4C16" w:rsidRDefault="00040056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5D6" w14:textId="77777777" w:rsidR="00040056" w:rsidRPr="008E4C16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5D7" w14:textId="1E28E6B0" w:rsidR="00040056" w:rsidRPr="008E4C16" w:rsidRDefault="00EA3610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610">
              <w:rPr>
                <w:rFonts w:ascii="Angsana New" w:hAnsi="Angsana New"/>
                <w:sz w:val="28"/>
                <w:szCs w:val="28"/>
                <w:cs/>
              </w:rPr>
              <w:t>430</w:t>
            </w:r>
            <w:r w:rsidRPr="00EA3610">
              <w:rPr>
                <w:rFonts w:ascii="Angsana New" w:hAnsi="Angsana New"/>
                <w:sz w:val="28"/>
                <w:szCs w:val="28"/>
              </w:rPr>
              <w:t>,</w:t>
            </w:r>
            <w:r w:rsidRPr="00EA3610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EA3610">
              <w:rPr>
                <w:rFonts w:ascii="Angsana New" w:hAnsi="Angsana New"/>
                <w:sz w:val="28"/>
                <w:szCs w:val="28"/>
              </w:rPr>
              <w:t>,</w:t>
            </w:r>
            <w:r w:rsidRPr="00EA3610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5D8" w14:textId="77777777" w:rsidR="00040056" w:rsidRPr="008E4C16" w:rsidRDefault="00040056" w:rsidP="0004005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5D9" w14:textId="7959745A" w:rsidR="00040056" w:rsidRPr="008E4C16" w:rsidRDefault="00040056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</w:tr>
      <w:tr w:rsidR="00040056" w:rsidRPr="00165280" w14:paraId="284965E3" w14:textId="77777777" w:rsidTr="000453B7">
        <w:trPr>
          <w:trHeight w:val="203"/>
        </w:trPr>
        <w:tc>
          <w:tcPr>
            <w:tcW w:w="3438" w:type="dxa"/>
          </w:tcPr>
          <w:p w14:paraId="284965DB" w14:textId="77777777" w:rsidR="00040056" w:rsidRPr="00165280" w:rsidRDefault="00040056" w:rsidP="0004005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5DC" w14:textId="278194CF" w:rsidR="00040056" w:rsidRPr="008E4C16" w:rsidRDefault="00EA3610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0.03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965DD" w14:textId="77777777" w:rsidR="00040056" w:rsidRPr="008E4C16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5DE" w14:textId="7BF784B4" w:rsidR="00040056" w:rsidRPr="008E4C16" w:rsidRDefault="00040056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0.02</w:t>
            </w:r>
          </w:p>
        </w:tc>
        <w:tc>
          <w:tcPr>
            <w:tcW w:w="236" w:type="dxa"/>
            <w:shd w:val="clear" w:color="auto" w:fill="auto"/>
          </w:tcPr>
          <w:p w14:paraId="284965DF" w14:textId="77777777" w:rsidR="00040056" w:rsidRPr="008E4C16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284965E0" w14:textId="22899C7A" w:rsidR="00040056" w:rsidRPr="008E4C16" w:rsidRDefault="00EA3610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5E1" w14:textId="77777777" w:rsidR="00040056" w:rsidRPr="008E4C16" w:rsidRDefault="00040056" w:rsidP="0004005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284965E2" w14:textId="77D18938" w:rsidR="00040056" w:rsidRPr="008E4C16" w:rsidRDefault="00040056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</w:t>
            </w:r>
          </w:p>
        </w:tc>
      </w:tr>
    </w:tbl>
    <w:p w14:paraId="284965E4" w14:textId="77777777" w:rsidR="0080653F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036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237"/>
        <w:gridCol w:w="1563"/>
        <w:gridCol w:w="236"/>
        <w:gridCol w:w="1564"/>
        <w:gridCol w:w="236"/>
        <w:gridCol w:w="1564"/>
      </w:tblGrid>
      <w:tr w:rsidR="000453B7" w:rsidRPr="00165280" w14:paraId="284965EB" w14:textId="77777777" w:rsidTr="000453B7">
        <w:tc>
          <w:tcPr>
            <w:tcW w:w="3438" w:type="dxa"/>
          </w:tcPr>
          <w:p w14:paraId="284965E5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4965E6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4965E7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</w:tcPr>
          <w:p w14:paraId="284965E8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965E9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284965EA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</w:rPr>
              <w:t xml:space="preserve">             (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652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652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652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53B7" w:rsidRPr="00165280" w14:paraId="284965EE" w14:textId="77777777" w:rsidTr="000453B7">
        <w:tc>
          <w:tcPr>
            <w:tcW w:w="3438" w:type="dxa"/>
          </w:tcPr>
          <w:p w14:paraId="284965EC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7"/>
          </w:tcPr>
          <w:p w14:paraId="284965ED" w14:textId="2B9D61C0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="0004005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0453B7" w:rsidRPr="00165280" w14:paraId="284965F3" w14:textId="77777777" w:rsidTr="000453B7">
        <w:tc>
          <w:tcPr>
            <w:tcW w:w="3438" w:type="dxa"/>
          </w:tcPr>
          <w:p w14:paraId="284965EF" w14:textId="77777777" w:rsidR="000453B7" w:rsidRPr="00165280" w:rsidRDefault="000453B7" w:rsidP="000453B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284965F0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5F1" w14:textId="77777777" w:rsidR="000453B7" w:rsidRPr="00165280" w:rsidRDefault="000453B7" w:rsidP="000453B7">
            <w:pPr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284965F2" w14:textId="77777777" w:rsidR="000453B7" w:rsidRPr="00165280" w:rsidRDefault="000453B7" w:rsidP="000453B7">
            <w:pPr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0056" w:rsidRPr="00165280" w14:paraId="284965FC" w14:textId="77777777" w:rsidTr="00313FCE">
        <w:tc>
          <w:tcPr>
            <w:tcW w:w="3438" w:type="dxa"/>
          </w:tcPr>
          <w:p w14:paraId="284965F4" w14:textId="77777777" w:rsidR="00040056" w:rsidRPr="00165280" w:rsidRDefault="00040056" w:rsidP="00040056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4965F5" w14:textId="58F1FB8B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</w:t>
            </w:r>
            <w:r w:rsidRPr="00165280">
              <w:rPr>
                <w:sz w:val="28"/>
                <w:szCs w:val="28"/>
                <w:cs/>
              </w:rPr>
              <w:t xml:space="preserve">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84965F6" w14:textId="77777777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284965F7" w14:textId="3BC3EC62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165280">
              <w:rPr>
                <w:sz w:val="28"/>
                <w:szCs w:val="28"/>
                <w:cs/>
              </w:rPr>
              <w:t xml:space="preserve"> </w:t>
            </w:r>
            <w:r w:rsidRPr="00165280">
              <w:rPr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84965F8" w14:textId="77777777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84965F9" w14:textId="2FA1BBF1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</w:t>
            </w:r>
            <w:r w:rsidRPr="00165280">
              <w:rPr>
                <w:sz w:val="28"/>
                <w:szCs w:val="28"/>
                <w:cs/>
              </w:rPr>
              <w:t xml:space="preserve">ายน </w:t>
            </w:r>
            <w:r w:rsidRPr="00165280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5FA" w14:textId="77777777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84965FB" w14:textId="0F951ECB" w:rsidR="00040056" w:rsidRPr="00165280" w:rsidRDefault="00040056" w:rsidP="0004005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165280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กันยา</w:t>
            </w:r>
            <w:r w:rsidRPr="00165280">
              <w:rPr>
                <w:sz w:val="28"/>
                <w:szCs w:val="28"/>
                <w:cs/>
              </w:rPr>
              <w:t xml:space="preserve">ยน </w:t>
            </w:r>
            <w:r w:rsidRPr="00165280">
              <w:rPr>
                <w:sz w:val="28"/>
                <w:szCs w:val="28"/>
              </w:rPr>
              <w:t>2563</w:t>
            </w:r>
          </w:p>
        </w:tc>
      </w:tr>
      <w:tr w:rsidR="00040056" w:rsidRPr="00165280" w14:paraId="28496605" w14:textId="77777777" w:rsidTr="00313FCE">
        <w:trPr>
          <w:trHeight w:val="203"/>
        </w:trPr>
        <w:tc>
          <w:tcPr>
            <w:tcW w:w="3438" w:type="dxa"/>
          </w:tcPr>
          <w:p w14:paraId="284965FD" w14:textId="77777777" w:rsidR="00040056" w:rsidRPr="00165280" w:rsidRDefault="00040056" w:rsidP="00040056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รสำหรับงวด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5FE" w14:textId="2876FD6B" w:rsidR="00040056" w:rsidRPr="0042788C" w:rsidRDefault="0060561E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61E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60561E">
              <w:rPr>
                <w:rFonts w:ascii="Angsana New" w:hAnsi="Angsana New"/>
                <w:sz w:val="28"/>
                <w:szCs w:val="28"/>
              </w:rPr>
              <w:t>,</w:t>
            </w:r>
            <w:r w:rsidRPr="0060561E">
              <w:rPr>
                <w:rFonts w:ascii="Angsana New" w:hAnsi="Angsana New"/>
                <w:sz w:val="28"/>
                <w:szCs w:val="28"/>
                <w:cs/>
              </w:rPr>
              <w:t>690</w:t>
            </w:r>
            <w:r w:rsidRPr="0060561E">
              <w:rPr>
                <w:rFonts w:ascii="Angsana New" w:hAnsi="Angsana New"/>
                <w:sz w:val="28"/>
                <w:szCs w:val="28"/>
              </w:rPr>
              <w:t>,</w:t>
            </w:r>
            <w:r w:rsidRPr="0060561E">
              <w:rPr>
                <w:rFonts w:ascii="Angsana New" w:hAnsi="Angsana New"/>
                <w:sz w:val="28"/>
                <w:szCs w:val="28"/>
                <w:cs/>
              </w:rPr>
              <w:t>229.58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965FF" w14:textId="77777777" w:rsidR="00040056" w:rsidRPr="00165280" w:rsidRDefault="00040056" w:rsidP="00040056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600" w14:textId="6E040FAB" w:rsidR="00040056" w:rsidRPr="00165280" w:rsidRDefault="00040056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240F">
              <w:rPr>
                <w:rFonts w:ascii="Angsana New" w:hAnsi="Angsana New"/>
                <w:sz w:val="28"/>
                <w:szCs w:val="28"/>
              </w:rPr>
              <w:t>33,522,365.02</w:t>
            </w:r>
          </w:p>
        </w:tc>
        <w:tc>
          <w:tcPr>
            <w:tcW w:w="236" w:type="dxa"/>
            <w:shd w:val="clear" w:color="auto" w:fill="auto"/>
          </w:tcPr>
          <w:p w14:paraId="28496601" w14:textId="77777777" w:rsidR="00040056" w:rsidRPr="00165280" w:rsidRDefault="00040056" w:rsidP="00040056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602" w14:textId="45E53CB1" w:rsidR="00040056" w:rsidRPr="0042788C" w:rsidRDefault="00192EE6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2EE6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192EE6">
              <w:rPr>
                <w:rFonts w:ascii="Angsana New" w:hAnsi="Angsana New"/>
                <w:sz w:val="28"/>
                <w:szCs w:val="28"/>
              </w:rPr>
              <w:t>,</w:t>
            </w:r>
            <w:r w:rsidRPr="00192EE6">
              <w:rPr>
                <w:rFonts w:ascii="Angsana New" w:hAnsi="Angsana New"/>
                <w:sz w:val="28"/>
                <w:szCs w:val="28"/>
                <w:cs/>
              </w:rPr>
              <w:t>498</w:t>
            </w:r>
            <w:r w:rsidRPr="00192EE6">
              <w:rPr>
                <w:rFonts w:ascii="Angsana New" w:hAnsi="Angsana New"/>
                <w:sz w:val="28"/>
                <w:szCs w:val="28"/>
              </w:rPr>
              <w:t>,</w:t>
            </w:r>
            <w:r w:rsidRPr="00192EE6">
              <w:rPr>
                <w:rFonts w:ascii="Angsana New" w:hAnsi="Angsana New"/>
                <w:sz w:val="28"/>
                <w:szCs w:val="28"/>
                <w:cs/>
              </w:rPr>
              <w:t>342.80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6603" w14:textId="77777777" w:rsidR="00040056" w:rsidRPr="00165280" w:rsidRDefault="00040056" w:rsidP="0004005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96604" w14:textId="1D3CC23C" w:rsidR="00040056" w:rsidRPr="00165280" w:rsidRDefault="00040056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5EEF">
              <w:rPr>
                <w:rFonts w:ascii="Angsana New" w:hAnsi="Angsana New"/>
                <w:sz w:val="28"/>
                <w:szCs w:val="28"/>
              </w:rPr>
              <w:t>31,313,596.01</w:t>
            </w:r>
          </w:p>
        </w:tc>
      </w:tr>
      <w:tr w:rsidR="00040056" w:rsidRPr="00165280" w14:paraId="2849660E" w14:textId="77777777" w:rsidTr="000453B7">
        <w:trPr>
          <w:trHeight w:val="203"/>
        </w:trPr>
        <w:tc>
          <w:tcPr>
            <w:tcW w:w="3438" w:type="dxa"/>
          </w:tcPr>
          <w:p w14:paraId="28496606" w14:textId="77777777" w:rsidR="00040056" w:rsidRPr="00165280" w:rsidRDefault="00040056" w:rsidP="00040056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607" w14:textId="35370A8D" w:rsidR="00040056" w:rsidRPr="008E4C16" w:rsidRDefault="00EA3610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8496608" w14:textId="77777777" w:rsidR="00040056" w:rsidRPr="00165280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609" w14:textId="2CD9F55B" w:rsidR="00040056" w:rsidRPr="00165280" w:rsidRDefault="00040056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60A" w14:textId="77777777" w:rsidR="00040056" w:rsidRPr="00165280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60B" w14:textId="368BCAFD" w:rsidR="00040056" w:rsidRPr="008E4C16" w:rsidRDefault="00EA3610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60C" w14:textId="77777777" w:rsidR="00040056" w:rsidRPr="00165280" w:rsidRDefault="00040056" w:rsidP="0004005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49660D" w14:textId="3EF43B75" w:rsidR="00040056" w:rsidRPr="00165280" w:rsidRDefault="00040056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</w:tr>
      <w:tr w:rsidR="00040056" w:rsidRPr="00165280" w14:paraId="28496617" w14:textId="77777777" w:rsidTr="000453B7">
        <w:trPr>
          <w:trHeight w:val="203"/>
        </w:trPr>
        <w:tc>
          <w:tcPr>
            <w:tcW w:w="3438" w:type="dxa"/>
          </w:tcPr>
          <w:p w14:paraId="2849660F" w14:textId="77777777" w:rsidR="00040056" w:rsidRPr="00165280" w:rsidRDefault="00040056" w:rsidP="0004005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165280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16528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8496610" w14:textId="5EEFCD5C" w:rsidR="00040056" w:rsidRPr="008E4C16" w:rsidRDefault="00EA3610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28496611" w14:textId="77777777" w:rsidR="00040056" w:rsidRPr="00165280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shd w:val="clear" w:color="auto" w:fill="auto"/>
          </w:tcPr>
          <w:p w14:paraId="28496612" w14:textId="40A65CA1" w:rsidR="00040056" w:rsidRPr="00165280" w:rsidRDefault="00040056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8496613" w14:textId="77777777" w:rsidR="00040056" w:rsidRPr="00165280" w:rsidRDefault="00040056" w:rsidP="0004005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28496614" w14:textId="63286C5A" w:rsidR="00040056" w:rsidRPr="008E4C16" w:rsidRDefault="00EA3610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615" w14:textId="77777777" w:rsidR="00040056" w:rsidRPr="00165280" w:rsidRDefault="00040056" w:rsidP="0004005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28496616" w14:textId="3A99D22B" w:rsidR="00040056" w:rsidRPr="00165280" w:rsidRDefault="00040056" w:rsidP="00040056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</w:tbl>
    <w:p w14:paraId="28496618" w14:textId="77777777" w:rsidR="000453B7" w:rsidRDefault="000453B7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619" w14:textId="77777777" w:rsidR="000453B7" w:rsidRDefault="000453B7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61A" w14:textId="77777777" w:rsidR="000453B7" w:rsidRDefault="000453B7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61B" w14:textId="77777777" w:rsidR="000453B7" w:rsidRDefault="000453B7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61C" w14:textId="77777777" w:rsidR="000453B7" w:rsidRDefault="000453B7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61D" w14:textId="77777777" w:rsidR="000453B7" w:rsidRPr="00165280" w:rsidRDefault="000453B7" w:rsidP="00520A2B">
      <w:pPr>
        <w:numPr>
          <w:ilvl w:val="0"/>
          <w:numId w:val="3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6528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เงินปันผลจ่าย</w:t>
      </w:r>
    </w:p>
    <w:p w14:paraId="2849661E" w14:textId="77777777" w:rsidR="000453B7" w:rsidRDefault="000453B7" w:rsidP="000453B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เมื่อวันที่ </w:t>
      </w:r>
      <w:r>
        <w:rPr>
          <w:rFonts w:ascii="Angsana New" w:hAnsi="Angsana New"/>
          <w:sz w:val="30"/>
          <w:szCs w:val="30"/>
          <w:lang w:val="en-US"/>
        </w:rPr>
        <w:t>23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อนุมัติให้จ่ายเงินปันผล จากผลการดำเนินงานปี </w:t>
      </w:r>
      <w:r>
        <w:rPr>
          <w:rFonts w:ascii="Angsana New" w:hAnsi="Angsana New"/>
          <w:sz w:val="30"/>
          <w:szCs w:val="30"/>
          <w:lang w:val="en-US"/>
        </w:rPr>
        <w:t>2563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ในอัตราหุ้นละ </w:t>
      </w:r>
      <w:r>
        <w:rPr>
          <w:rFonts w:ascii="Angsana New" w:hAnsi="Angsana New"/>
          <w:sz w:val="30"/>
          <w:szCs w:val="30"/>
          <w:lang w:val="en-US"/>
        </w:rPr>
        <w:t>0.09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บาท จากจำนวนหุ้น </w:t>
      </w:r>
      <w:r>
        <w:rPr>
          <w:rFonts w:ascii="Angsana New" w:hAnsi="Angsana New"/>
          <w:sz w:val="30"/>
          <w:szCs w:val="30"/>
          <w:lang w:val="en-US"/>
        </w:rPr>
        <w:t>430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หุ้น รวมเป็นเงิน </w:t>
      </w:r>
      <w:r>
        <w:rPr>
          <w:rFonts w:ascii="Angsana New" w:hAnsi="Angsana New"/>
          <w:sz w:val="30"/>
          <w:szCs w:val="30"/>
          <w:lang w:val="en-US"/>
        </w:rPr>
        <w:t>38.70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บาท </w:t>
      </w:r>
      <w:r w:rsidR="00BE3784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0453B7">
        <w:rPr>
          <w:rFonts w:ascii="Angsana New" w:hAnsi="Angsana New"/>
          <w:sz w:val="30"/>
          <w:szCs w:val="30"/>
          <w:cs/>
          <w:lang w:val="en-US"/>
        </w:rPr>
        <w:t>เงินปันผลดังกล่าวได้จ่ายในวันที่</w:t>
      </w:r>
      <w:r w:rsidR="00BE3784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21</w:t>
      </w:r>
      <w:r w:rsidRPr="000453B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>
        <w:rPr>
          <w:rFonts w:ascii="Angsana New" w:hAnsi="Angsana New"/>
          <w:sz w:val="30"/>
          <w:szCs w:val="30"/>
          <w:lang w:val="en-US"/>
        </w:rPr>
        <w:t>2564</w:t>
      </w:r>
    </w:p>
    <w:p w14:paraId="2849661F" w14:textId="77777777" w:rsidR="002F0114" w:rsidRPr="002F0114" w:rsidRDefault="002F0114" w:rsidP="000453B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65280">
        <w:rPr>
          <w:rFonts w:ascii="Angsana New" w:hAnsi="Angsana New" w:hint="cs"/>
          <w:sz w:val="30"/>
          <w:szCs w:val="30"/>
          <w:cs/>
        </w:rPr>
        <w:t xml:space="preserve">มติที่ประชุมคณะกรรมการบริษัทครั้งที่ </w:t>
      </w:r>
      <w:r w:rsidRPr="00165280">
        <w:rPr>
          <w:rFonts w:ascii="Angsana New" w:hAnsi="Angsana New"/>
          <w:sz w:val="30"/>
          <w:szCs w:val="30"/>
        </w:rPr>
        <w:t xml:space="preserve">3/2563 </w:t>
      </w:r>
      <w:r w:rsidRPr="0016528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65280">
        <w:rPr>
          <w:rFonts w:ascii="Angsana New" w:hAnsi="Angsana New"/>
          <w:sz w:val="30"/>
          <w:szCs w:val="30"/>
        </w:rPr>
        <w:t>10</w:t>
      </w:r>
      <w:r w:rsidRPr="00165280">
        <w:rPr>
          <w:rFonts w:ascii="Angsana New" w:hAnsi="Angsana New"/>
          <w:sz w:val="30"/>
          <w:szCs w:val="30"/>
          <w:cs/>
        </w:rPr>
        <w:t xml:space="preserve"> เมษายน </w:t>
      </w:r>
      <w:r w:rsidRPr="00165280">
        <w:rPr>
          <w:rFonts w:ascii="Angsana New" w:hAnsi="Angsana New"/>
          <w:sz w:val="30"/>
          <w:szCs w:val="30"/>
        </w:rPr>
        <w:t>2563</w:t>
      </w:r>
      <w:r w:rsidRPr="00165280">
        <w:rPr>
          <w:rFonts w:ascii="Angsana New" w:hAnsi="Angsana New"/>
          <w:sz w:val="30"/>
          <w:szCs w:val="30"/>
          <w:cs/>
        </w:rPr>
        <w:t xml:space="preserve"> อนุมัติจ่ายเงินปันผลระหว่างกาล</w:t>
      </w:r>
      <w:r w:rsidRPr="00165280">
        <w:rPr>
          <w:rFonts w:ascii="Angsana New" w:hAnsi="Angsana New" w:hint="cs"/>
          <w:sz w:val="30"/>
          <w:szCs w:val="30"/>
          <w:cs/>
        </w:rPr>
        <w:t xml:space="preserve"> </w:t>
      </w:r>
      <w:r w:rsidRPr="00165280">
        <w:rPr>
          <w:rFonts w:ascii="Angsana New" w:hAnsi="Angsana New"/>
          <w:sz w:val="30"/>
          <w:szCs w:val="30"/>
          <w:cs/>
        </w:rPr>
        <w:t xml:space="preserve">จากผลการดำเนินงานของบริษัทฯ ประจำปี </w:t>
      </w:r>
      <w:r w:rsidRPr="00165280">
        <w:rPr>
          <w:rFonts w:ascii="Angsana New" w:hAnsi="Angsana New"/>
          <w:sz w:val="30"/>
          <w:szCs w:val="30"/>
        </w:rPr>
        <w:t>2562</w:t>
      </w:r>
      <w:r w:rsidRPr="00165280">
        <w:rPr>
          <w:rFonts w:ascii="Angsana New" w:hAnsi="Angsana New"/>
          <w:sz w:val="30"/>
          <w:szCs w:val="30"/>
          <w:cs/>
        </w:rPr>
        <w:t xml:space="preserve"> และกำไรสะสม ในอัตราหุ้นละ </w:t>
      </w:r>
      <w:r w:rsidRPr="00165280">
        <w:rPr>
          <w:rFonts w:ascii="Angsana New" w:hAnsi="Angsana New"/>
          <w:sz w:val="30"/>
          <w:szCs w:val="30"/>
        </w:rPr>
        <w:t>0.07</w:t>
      </w:r>
      <w:r w:rsidRPr="00165280">
        <w:rPr>
          <w:rFonts w:ascii="Angsana New" w:hAnsi="Angsana New"/>
          <w:sz w:val="30"/>
          <w:szCs w:val="30"/>
          <w:cs/>
        </w:rPr>
        <w:t xml:space="preserve"> บาท รวมเป็นเงิน </w:t>
      </w:r>
      <w:r w:rsidRPr="00165280">
        <w:rPr>
          <w:rFonts w:ascii="Angsana New" w:hAnsi="Angsana New"/>
          <w:sz w:val="30"/>
          <w:szCs w:val="30"/>
        </w:rPr>
        <w:t>30.10</w:t>
      </w:r>
      <w:r w:rsidRPr="00165280">
        <w:rPr>
          <w:rFonts w:ascii="Angsana New" w:hAnsi="Angsana New"/>
          <w:sz w:val="30"/>
          <w:szCs w:val="30"/>
          <w:cs/>
        </w:rPr>
        <w:t xml:space="preserve"> ล้านบาท เงินปันผลระหว่างกาลดังกล่าวได้จ่ายครบถ้วนแล้วในวันที่ </w:t>
      </w:r>
      <w:r w:rsidRPr="00165280">
        <w:rPr>
          <w:rFonts w:ascii="Angsana New" w:hAnsi="Angsana New"/>
          <w:sz w:val="30"/>
          <w:szCs w:val="30"/>
        </w:rPr>
        <w:t>8</w:t>
      </w:r>
      <w:r w:rsidRPr="00165280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165280">
        <w:rPr>
          <w:rFonts w:ascii="Angsana New" w:hAnsi="Angsana New"/>
          <w:sz w:val="30"/>
          <w:szCs w:val="30"/>
        </w:rPr>
        <w:t>2563</w:t>
      </w:r>
      <w:r w:rsidRPr="00165280">
        <w:rPr>
          <w:rFonts w:ascii="Angsana New" w:hAnsi="Angsana New" w:hint="cs"/>
          <w:sz w:val="30"/>
          <w:szCs w:val="30"/>
          <w:cs/>
        </w:rPr>
        <w:t xml:space="preserve"> และการจ่ายเงินปันผลระหว่างกาล ดังกล่าวได้ผ่านมติที่ประชุมผู้ถือหุ้น ประจำปี </w:t>
      </w:r>
      <w:r w:rsidRPr="00165280">
        <w:rPr>
          <w:rFonts w:ascii="Angsana New" w:hAnsi="Angsana New"/>
          <w:sz w:val="30"/>
          <w:szCs w:val="30"/>
        </w:rPr>
        <w:t xml:space="preserve">2563 </w:t>
      </w:r>
      <w:r w:rsidRPr="001652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65280">
        <w:rPr>
          <w:rFonts w:ascii="Angsana New" w:hAnsi="Angsana New"/>
          <w:sz w:val="30"/>
          <w:szCs w:val="30"/>
        </w:rPr>
        <w:t xml:space="preserve">4 </w:t>
      </w:r>
      <w:r w:rsidRPr="0016528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165280">
        <w:rPr>
          <w:rFonts w:ascii="Angsana New" w:hAnsi="Angsana New"/>
          <w:sz w:val="30"/>
          <w:szCs w:val="30"/>
        </w:rPr>
        <w:t>2563</w:t>
      </w:r>
    </w:p>
    <w:p w14:paraId="28496620" w14:textId="77777777" w:rsidR="000453B7" w:rsidRPr="000453B7" w:rsidRDefault="000453B7" w:rsidP="00520A2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621" w14:textId="77777777" w:rsidR="00E04DD7" w:rsidRDefault="00E04DD7" w:rsidP="00520A2B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</w:p>
    <w:p w14:paraId="28496622" w14:textId="77777777" w:rsidR="001C3091" w:rsidRDefault="001C3091" w:rsidP="001C3091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บุคคลหรือกิจการที่มีอำนาจควบคุมบริษัทถูกควบคุมโดยบริษัทไม่ว่าจะเป็นโดยทางตรงหรือทางอ้อม หรืออยู่ภายใต้การควบคุมเดียวกันกับบริษัท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</w:t>
      </w:r>
    </w:p>
    <w:p w14:paraId="28496623" w14:textId="2A4A9D46" w:rsidR="00E04DD7" w:rsidRPr="00E04DD7" w:rsidRDefault="00E04DD7" w:rsidP="00E04D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ส่วนหนึ่งในทรัพย์สิน หนี้สิน รายได้และค่</w:t>
      </w:r>
      <w:r w:rsidR="00612C4F">
        <w:rPr>
          <w:rFonts w:ascii="Angsana New" w:hAnsi="Angsana New"/>
          <w:sz w:val="30"/>
          <w:szCs w:val="30"/>
          <w:cs/>
        </w:rPr>
        <w:t>าใช้จ่ายของ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="00612C4F">
        <w:rPr>
          <w:rFonts w:ascii="Angsana New" w:hAnsi="Angsana New"/>
          <w:sz w:val="30"/>
          <w:szCs w:val="30"/>
          <w:cs/>
        </w:rPr>
        <w:t xml:space="preserve">บริษัท </w:t>
      </w:r>
      <w:r w:rsidRPr="00E04DD7">
        <w:rPr>
          <w:rFonts w:ascii="Angsana New" w:hAnsi="Angsana New"/>
          <w:sz w:val="30"/>
          <w:szCs w:val="30"/>
          <w:cs/>
        </w:rPr>
        <w:t>เกิดขึ้นจากรายการบัญชีกับบุ</w:t>
      </w:r>
      <w:r>
        <w:rPr>
          <w:rFonts w:ascii="Angsana New" w:hAnsi="Angsana New"/>
          <w:sz w:val="30"/>
          <w:szCs w:val="30"/>
          <w:cs/>
        </w:rPr>
        <w:t xml:space="preserve">คคลและกิจการที่เกี่ยวข้องกัน </w:t>
      </w: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รายการที่เกี่ยวข้องกันดังกล</w:t>
      </w:r>
      <w:r>
        <w:rPr>
          <w:rFonts w:ascii="Angsana New" w:hAnsi="Angsana New"/>
          <w:sz w:val="30"/>
          <w:szCs w:val="30"/>
          <w:cs/>
        </w:rPr>
        <w:t xml:space="preserve">่าวเป็นไปตามเงื่อนไขทางการค้า </w:t>
      </w:r>
      <w:r w:rsidR="00A7033F">
        <w:rPr>
          <w:rFonts w:ascii="Angsana New" w:hAnsi="Angsana New"/>
          <w:sz w:val="30"/>
          <w:szCs w:val="30"/>
          <w:cs/>
        </w:rPr>
        <w:t>และเกณฑ์ตามที่ตกลงระหว่างกัน</w:t>
      </w:r>
      <w:r w:rsidR="00A7033F">
        <w:rPr>
          <w:rFonts w:ascii="Angsana New" w:hAnsi="Angsana New"/>
          <w:sz w:val="30"/>
          <w:szCs w:val="30"/>
        </w:rPr>
        <w:br/>
      </w:r>
      <w:r w:rsidRPr="00E04DD7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841"/>
        <w:gridCol w:w="2727"/>
        <w:gridCol w:w="3632"/>
      </w:tblGrid>
      <w:tr w:rsidR="00AD3871" w:rsidRPr="00494247" w14:paraId="28496627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28496624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8496625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3632" w:type="dxa"/>
            <w:shd w:val="clear" w:color="auto" w:fill="auto"/>
            <w:vAlign w:val="center"/>
          </w:tcPr>
          <w:p w14:paraId="28496626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</w:tr>
      <w:tr w:rsidR="00AD3871" w:rsidRPr="00494247" w14:paraId="2849662B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28496628" w14:textId="77777777" w:rsidR="00AD3871" w:rsidRPr="00F76DCD" w:rsidRDefault="00AD3871" w:rsidP="00365A61">
            <w:pPr>
              <w:ind w:left="349" w:right="180" w:hanging="3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="00F76DC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76DCD"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(จดทะเบียนเลิกกิจการ วันที่ </w:t>
            </w:r>
            <w:r w:rsidR="00F76DCD">
              <w:rPr>
                <w:rFonts w:ascii="Angsana New" w:hAnsi="Angsana New"/>
                <w:sz w:val="30"/>
                <w:szCs w:val="30"/>
              </w:rPr>
              <w:t>30</w:t>
            </w:r>
            <w:r w:rsidR="00F76DCD"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="00F76DCD">
              <w:rPr>
                <w:rFonts w:ascii="Angsana New" w:hAnsi="Angsana New"/>
                <w:sz w:val="30"/>
                <w:szCs w:val="30"/>
              </w:rPr>
              <w:t>2563</w:t>
            </w:r>
            <w:r w:rsidR="00F76DCD"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โดยโอนกิจการให้บริษัท คัมเวล คอร์ปอเรชั่น จำกัด (มหาชน) )</w:t>
            </w:r>
          </w:p>
        </w:tc>
        <w:tc>
          <w:tcPr>
            <w:tcW w:w="2727" w:type="dxa"/>
            <w:shd w:val="clear" w:color="auto" w:fill="auto"/>
          </w:tcPr>
          <w:p w14:paraId="28496629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2849662A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ผลิตและจัดจำหน่ายแม่พิมพ์กราไฟต์</w:t>
            </w:r>
          </w:p>
        </w:tc>
      </w:tr>
      <w:tr w:rsidR="00AD3871" w:rsidRPr="00494247" w14:paraId="2849662F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2849662C" w14:textId="77777777" w:rsidR="00AD3871" w:rsidRPr="00494247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นาวแคสท์ จำกัด</w:t>
            </w:r>
          </w:p>
        </w:tc>
        <w:tc>
          <w:tcPr>
            <w:tcW w:w="2727" w:type="dxa"/>
            <w:shd w:val="clear" w:color="auto" w:fill="auto"/>
          </w:tcPr>
          <w:p w14:paraId="2849662D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2849662E" w14:textId="77777777" w:rsidR="00AD3871" w:rsidRPr="00494247" w:rsidRDefault="00AD3871" w:rsidP="00107622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2620DF">
              <w:rPr>
                <w:rFonts w:ascii="Angsana New" w:hAnsi="Angsana New" w:hint="cs"/>
                <w:sz w:val="30"/>
                <w:szCs w:val="30"/>
                <w:cs/>
              </w:rPr>
              <w:t>เช่าเสาสัญญาณแจ้ง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ข้อมูลฟ้าผ่า</w:t>
            </w:r>
          </w:p>
        </w:tc>
      </w:tr>
      <w:tr w:rsidR="00AD3871" w:rsidRPr="00494247" w14:paraId="28496633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28496630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727" w:type="dxa"/>
            <w:shd w:val="clear" w:color="auto" w:fill="auto"/>
          </w:tcPr>
          <w:p w14:paraId="28496631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28496632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ให้เช่าพื้นที่และอาคารแก่กิจการที่เกี่ยวข้อง</w:t>
            </w:r>
          </w:p>
        </w:tc>
      </w:tr>
      <w:tr w:rsidR="00AD3871" w:rsidRPr="00494247" w14:paraId="28496637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28496634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14:paraId="28496635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กรรมการเป็นญาติสนิท</w:t>
            </w:r>
          </w:p>
        </w:tc>
        <w:tc>
          <w:tcPr>
            <w:tcW w:w="3632" w:type="dxa"/>
            <w:shd w:val="clear" w:color="auto" w:fill="auto"/>
          </w:tcPr>
          <w:p w14:paraId="28496636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รับจ้างเหมาทั่วไป</w:t>
            </w:r>
          </w:p>
        </w:tc>
      </w:tr>
      <w:tr w:rsidR="00AD3871" w:rsidRPr="00494247" w14:paraId="2849663A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28496638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59" w:type="dxa"/>
            <w:gridSpan w:val="2"/>
            <w:shd w:val="clear" w:color="auto" w:fill="auto"/>
          </w:tcPr>
          <w:p w14:paraId="28496639" w14:textId="77777777" w:rsidR="00AD3871" w:rsidRPr="00494247" w:rsidRDefault="00AD3871" w:rsidP="00AD3871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849663B" w14:textId="77777777" w:rsidR="001815D5" w:rsidRDefault="001815D5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</w:p>
    <w:p w14:paraId="2849663C" w14:textId="77777777" w:rsidR="001815D5" w:rsidRDefault="001815D5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2849663D" w14:textId="77777777" w:rsidR="000453B7" w:rsidRDefault="000453B7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2849663E" w14:textId="77777777" w:rsidR="000453B7" w:rsidRDefault="000453B7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2849663F" w14:textId="77777777" w:rsidR="000453B7" w:rsidRPr="000453B7" w:rsidRDefault="000453B7" w:rsidP="00520A2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640" w14:textId="77777777" w:rsidR="001815D5" w:rsidRDefault="001815D5" w:rsidP="00520A2B">
      <w:pPr>
        <w:numPr>
          <w:ilvl w:val="0"/>
          <w:numId w:val="20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641" w14:textId="32735B0B" w:rsidR="00E04DD7" w:rsidRPr="00E04DD7" w:rsidRDefault="00E04DD7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รายการที่เกี่ยวข้องกันเป็นไปตามเงื่อนไขและเกณฑ์ที่ได้ระบุในสัญญาระหว่าง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Pr="00E04DD7">
        <w:rPr>
          <w:rFonts w:ascii="Angsana New" w:hAnsi="Angsana New"/>
          <w:sz w:val="30"/>
          <w:szCs w:val="30"/>
          <w:cs/>
        </w:rPr>
        <w:t>บริษัท กับบริษัท</w:t>
      </w:r>
      <w:r w:rsidR="00BB0B7E">
        <w:rPr>
          <w:rFonts w:ascii="Angsana New" w:hAnsi="Angsana New" w:hint="cs"/>
          <w:sz w:val="30"/>
          <w:szCs w:val="30"/>
          <w:cs/>
        </w:rPr>
        <w:t>ฯ</w:t>
      </w:r>
      <w:r w:rsidRPr="00E04DD7">
        <w:rPr>
          <w:rFonts w:ascii="Angsana New" w:hAnsi="Angsana New"/>
          <w:sz w:val="30"/>
          <w:szCs w:val="30"/>
          <w:cs/>
        </w:rPr>
        <w:t>และบุคคลเหล่านั้น</w:t>
      </w:r>
      <w:r w:rsidRPr="00E04DD7">
        <w:rPr>
          <w:rFonts w:ascii="Angsana New" w:hAnsi="Angsana New"/>
          <w:sz w:val="30"/>
          <w:szCs w:val="30"/>
        </w:rPr>
        <w:t xml:space="preserve"> </w:t>
      </w:r>
      <w:r w:rsidRPr="00E04DD7">
        <w:rPr>
          <w:rFonts w:ascii="Angsana New" w:hAnsi="Angsana New"/>
          <w:sz w:val="30"/>
          <w:szCs w:val="30"/>
          <w:cs/>
        </w:rPr>
        <w:t>โดยสามารถสรุปรายการที่สำคัญได้ดังนี้</w:t>
      </w:r>
    </w:p>
    <w:tbl>
      <w:tblPr>
        <w:tblW w:w="10738" w:type="dxa"/>
        <w:tblInd w:w="-318" w:type="dxa"/>
        <w:tblLook w:val="04A0" w:firstRow="1" w:lastRow="0" w:firstColumn="1" w:lastColumn="0" w:noHBand="0" w:noVBand="1"/>
      </w:tblPr>
      <w:tblGrid>
        <w:gridCol w:w="391"/>
        <w:gridCol w:w="3711"/>
        <w:gridCol w:w="2070"/>
        <w:gridCol w:w="4566"/>
      </w:tblGrid>
      <w:tr w:rsidR="00090443" w:rsidRPr="00494247" w14:paraId="28496645" w14:textId="77777777" w:rsidTr="00583475">
        <w:tc>
          <w:tcPr>
            <w:tcW w:w="4102" w:type="dxa"/>
            <w:gridSpan w:val="2"/>
            <w:shd w:val="clear" w:color="auto" w:fill="auto"/>
          </w:tcPr>
          <w:p w14:paraId="28496642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28496643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4566" w:type="dxa"/>
            <w:shd w:val="clear" w:color="auto" w:fill="auto"/>
          </w:tcPr>
          <w:p w14:paraId="28496644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นโยบายราคา</w:t>
            </w:r>
          </w:p>
        </w:tc>
      </w:tr>
      <w:tr w:rsidR="00090443" w:rsidRPr="00494247" w14:paraId="2849664A" w14:textId="77777777" w:rsidTr="00583475">
        <w:tc>
          <w:tcPr>
            <w:tcW w:w="391" w:type="dxa"/>
            <w:shd w:val="clear" w:color="auto" w:fill="auto"/>
          </w:tcPr>
          <w:p w14:paraId="28496646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711" w:type="dxa"/>
            <w:shd w:val="clear" w:color="auto" w:fill="auto"/>
          </w:tcPr>
          <w:p w14:paraId="28496647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2070" w:type="dxa"/>
            <w:shd w:val="clear" w:color="auto" w:fill="auto"/>
          </w:tcPr>
          <w:p w14:paraId="28496648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C3091">
              <w:rPr>
                <w:rFonts w:ascii="Angsana New" w:hAnsi="Angsana New" w:hint="cs"/>
                <w:sz w:val="30"/>
                <w:szCs w:val="30"/>
                <w:cs/>
              </w:rPr>
              <w:t>/ขาย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4566" w:type="dxa"/>
            <w:shd w:val="clear" w:color="auto" w:fill="auto"/>
          </w:tcPr>
          <w:p w14:paraId="28496649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2849664F" w14:textId="77777777" w:rsidTr="00583475">
        <w:tc>
          <w:tcPr>
            <w:tcW w:w="391" w:type="dxa"/>
            <w:shd w:val="clear" w:color="auto" w:fill="auto"/>
          </w:tcPr>
          <w:p w14:paraId="2849664B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1" w:type="dxa"/>
            <w:shd w:val="clear" w:color="auto" w:fill="auto"/>
          </w:tcPr>
          <w:p w14:paraId="2849664C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849664D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66" w:type="dxa"/>
            <w:shd w:val="clear" w:color="auto" w:fill="auto"/>
          </w:tcPr>
          <w:p w14:paraId="2849664E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  <w:tr w:rsidR="00090443" w:rsidRPr="00494247" w14:paraId="28496654" w14:textId="77777777" w:rsidTr="00583475">
        <w:tc>
          <w:tcPr>
            <w:tcW w:w="391" w:type="dxa"/>
            <w:shd w:val="clear" w:color="auto" w:fill="auto"/>
          </w:tcPr>
          <w:p w14:paraId="28496650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1" w:type="dxa"/>
            <w:shd w:val="clear" w:color="auto" w:fill="auto"/>
          </w:tcPr>
          <w:p w14:paraId="28496651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8496652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รายได้ค่าไฟฟ้า</w:t>
            </w:r>
          </w:p>
        </w:tc>
        <w:tc>
          <w:tcPr>
            <w:tcW w:w="4566" w:type="dxa"/>
            <w:shd w:val="clear" w:color="auto" w:fill="auto"/>
          </w:tcPr>
          <w:p w14:paraId="28496653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</w:tr>
      <w:tr w:rsidR="00DA369A" w:rsidRPr="00494247" w14:paraId="2849665B" w14:textId="77777777" w:rsidTr="00583475">
        <w:tc>
          <w:tcPr>
            <w:tcW w:w="391" w:type="dxa"/>
            <w:shd w:val="clear" w:color="auto" w:fill="auto"/>
          </w:tcPr>
          <w:p w14:paraId="28496655" w14:textId="77777777" w:rsidR="00DA369A" w:rsidRPr="00494247" w:rsidRDefault="00DA369A" w:rsidP="00DA369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711" w:type="dxa"/>
            <w:shd w:val="clear" w:color="auto" w:fill="auto"/>
          </w:tcPr>
          <w:p w14:paraId="28496656" w14:textId="77777777" w:rsidR="00DA369A" w:rsidRPr="00494247" w:rsidRDefault="00DA369A" w:rsidP="00DA369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070" w:type="dxa"/>
            <w:shd w:val="clear" w:color="auto" w:fill="auto"/>
          </w:tcPr>
          <w:p w14:paraId="28496657" w14:textId="77777777" w:rsidR="00DA369A" w:rsidRDefault="00DA369A" w:rsidP="00DA369A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28496658" w14:textId="77777777" w:rsidR="00DA369A" w:rsidRPr="00494247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6" w:type="dxa"/>
            <w:shd w:val="clear" w:color="auto" w:fill="auto"/>
          </w:tcPr>
          <w:p w14:paraId="28496659" w14:textId="77777777" w:rsidR="00DA369A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 w:rsidRPr="00DA369A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DA369A">
              <w:rPr>
                <w:rFonts w:ascii="Angsana New" w:hAnsi="Angsana New"/>
                <w:sz w:val="30"/>
                <w:szCs w:val="30"/>
              </w:rPr>
              <w:t>215,000</w:t>
            </w:r>
            <w:r w:rsidRPr="00DA369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14:paraId="2849665A" w14:textId="77777777" w:rsidR="00DA369A" w:rsidRPr="00DA369A" w:rsidRDefault="00DA369A" w:rsidP="00DA369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  <w:tr w:rsidR="00090443" w:rsidRPr="00494247" w14:paraId="28496667" w14:textId="77777777" w:rsidTr="00583475">
        <w:tc>
          <w:tcPr>
            <w:tcW w:w="391" w:type="dxa"/>
            <w:shd w:val="clear" w:color="auto" w:fill="auto"/>
          </w:tcPr>
          <w:p w14:paraId="2849665C" w14:textId="77777777" w:rsidR="00090443" w:rsidRPr="00494247" w:rsidRDefault="00594BD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711" w:type="dxa"/>
            <w:shd w:val="clear" w:color="auto" w:fill="auto"/>
          </w:tcPr>
          <w:p w14:paraId="2849665D" w14:textId="77777777" w:rsidR="00090443" w:rsidRPr="00494247" w:rsidRDefault="00090443" w:rsidP="002D745C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คัมเวล-นาวแคสท์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  <w:shd w:val="clear" w:color="auto" w:fill="auto"/>
          </w:tcPr>
          <w:p w14:paraId="2849665E" w14:textId="77777777" w:rsidR="007457A5" w:rsidRDefault="00090443" w:rsidP="002D745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  <w:r w:rsidR="007457A5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2849665F" w14:textId="77777777" w:rsidR="007457A5" w:rsidRDefault="007457A5" w:rsidP="002D745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  <w:p w14:paraId="28496660" w14:textId="77777777" w:rsidR="001C3091" w:rsidRPr="00E50A6D" w:rsidRDefault="001C3091" w:rsidP="001C3091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รายได้ค่าบริการอื่นๆ</w:t>
            </w:r>
          </w:p>
          <w:p w14:paraId="28496661" w14:textId="7620AA76" w:rsidR="001C3091" w:rsidRPr="006C5F77" w:rsidRDefault="001C3091" w:rsidP="001C3091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เงินให้กู้ยืม/ดอกเบี้ยรับ</w:t>
            </w:r>
            <w:r w:rsidR="006C5F77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4566" w:type="dxa"/>
            <w:shd w:val="clear" w:color="auto" w:fill="auto"/>
          </w:tcPr>
          <w:p w14:paraId="28496662" w14:textId="77777777" w:rsidR="00090443" w:rsidRPr="007457A5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457A5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="00872DC2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Pr="007457A5">
              <w:rPr>
                <w:rFonts w:ascii="Angsana New" w:hAnsi="Angsana New"/>
                <w:sz w:val="30"/>
                <w:szCs w:val="30"/>
              </w:rPr>
              <w:t>,000</w:t>
            </w:r>
            <w:r w:rsidRPr="007457A5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14:paraId="28496663" w14:textId="77777777" w:rsidR="007457A5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  <w:p w14:paraId="28496664" w14:textId="77777777" w:rsidR="001C3091" w:rsidRDefault="001C3091" w:rsidP="007457A5">
            <w:pPr>
              <w:rPr>
                <w:rFonts w:ascii="Angsana New" w:hAnsi="Angsana New"/>
                <w:sz w:val="30"/>
                <w:szCs w:val="30"/>
              </w:rPr>
            </w:pPr>
          </w:p>
          <w:p w14:paraId="28496665" w14:textId="77777777" w:rsidR="001C3091" w:rsidRDefault="001C3091" w:rsidP="001C3091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  <w:p w14:paraId="28496666" w14:textId="0D163DD0" w:rsidR="001C3091" w:rsidRPr="00E022A9" w:rsidRDefault="001C3091" w:rsidP="001C3091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ตามที่ระบุในสัญญา จำนวน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ล้านบาท พร้อมดอกเบี้ย</w:t>
            </w:r>
            <w:r w:rsidRPr="00D767AA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="00E022A9" w:rsidRPr="00D767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022A9" w:rsidRPr="00D767AA">
              <w:rPr>
                <w:rFonts w:ascii="Angsana New" w:hAnsi="Angsana New"/>
                <w:sz w:val="30"/>
                <w:szCs w:val="30"/>
                <w:lang w:val="en-US"/>
              </w:rPr>
              <w:t>3.25-</w:t>
            </w:r>
            <w:r w:rsidRPr="00D767AA">
              <w:rPr>
                <w:rFonts w:ascii="Angsana New" w:hAnsi="Angsana New"/>
                <w:sz w:val="30"/>
                <w:szCs w:val="30"/>
              </w:rPr>
              <w:t>4.25</w:t>
            </w:r>
            <w:r w:rsidRPr="00D767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67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090443" w:rsidRPr="00494247" w14:paraId="2849666C" w14:textId="77777777" w:rsidTr="00583475">
        <w:tc>
          <w:tcPr>
            <w:tcW w:w="391" w:type="dxa"/>
            <w:shd w:val="clear" w:color="auto" w:fill="auto"/>
          </w:tcPr>
          <w:p w14:paraId="28496668" w14:textId="77777777" w:rsidR="00090443" w:rsidRPr="00494247" w:rsidRDefault="00594BD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711" w:type="dxa"/>
            <w:shd w:val="clear" w:color="auto" w:fill="auto"/>
          </w:tcPr>
          <w:p w14:paraId="28496669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070" w:type="dxa"/>
            <w:shd w:val="clear" w:color="auto" w:fill="auto"/>
          </w:tcPr>
          <w:p w14:paraId="2849666A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C3091">
              <w:rPr>
                <w:rFonts w:ascii="Angsana New" w:hAnsi="Angsana New" w:hint="cs"/>
                <w:sz w:val="30"/>
                <w:szCs w:val="30"/>
                <w:cs/>
              </w:rPr>
              <w:t>/ขาย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4566" w:type="dxa"/>
            <w:shd w:val="clear" w:color="auto" w:fill="auto"/>
          </w:tcPr>
          <w:p w14:paraId="2849666B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28496671" w14:textId="77777777" w:rsidTr="00583475">
        <w:tc>
          <w:tcPr>
            <w:tcW w:w="391" w:type="dxa"/>
            <w:shd w:val="clear" w:color="auto" w:fill="auto"/>
          </w:tcPr>
          <w:p w14:paraId="2849666D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14:paraId="2849666E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849666F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4566" w:type="dxa"/>
            <w:shd w:val="clear" w:color="auto" w:fill="auto"/>
          </w:tcPr>
          <w:p w14:paraId="28496670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1C3091" w:rsidRPr="00494247" w14:paraId="28496676" w14:textId="77777777" w:rsidTr="00583475">
        <w:tc>
          <w:tcPr>
            <w:tcW w:w="391" w:type="dxa"/>
            <w:shd w:val="clear" w:color="auto" w:fill="auto"/>
          </w:tcPr>
          <w:p w14:paraId="28496672" w14:textId="77777777" w:rsidR="001C3091" w:rsidRPr="00494247" w:rsidRDefault="001C3091" w:rsidP="001C309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14:paraId="28496673" w14:textId="77777777" w:rsidR="001C3091" w:rsidRPr="00494247" w:rsidRDefault="001C3091" w:rsidP="001C309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8496674" w14:textId="77777777" w:rsidR="001C3091" w:rsidRPr="00494247" w:rsidRDefault="001C3091" w:rsidP="001C309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566" w:type="dxa"/>
            <w:shd w:val="clear" w:color="auto" w:fill="auto"/>
          </w:tcPr>
          <w:p w14:paraId="28496675" w14:textId="77777777" w:rsidR="001C3091" w:rsidRPr="00494247" w:rsidRDefault="001C3091" w:rsidP="001C309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2849667B" w14:textId="77777777" w:rsidTr="00583475">
        <w:tc>
          <w:tcPr>
            <w:tcW w:w="391" w:type="dxa"/>
            <w:shd w:val="clear" w:color="auto" w:fill="auto"/>
          </w:tcPr>
          <w:p w14:paraId="28496677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14:paraId="28496678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8496679" w14:textId="77777777" w:rsidR="00090443" w:rsidRPr="00494247" w:rsidRDefault="001C3091" w:rsidP="001C3091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เงินให้กู้ยืม/ดอกเบี้ยรับ</w:t>
            </w:r>
          </w:p>
        </w:tc>
        <w:tc>
          <w:tcPr>
            <w:tcW w:w="4566" w:type="dxa"/>
            <w:shd w:val="clear" w:color="auto" w:fill="auto"/>
          </w:tcPr>
          <w:p w14:paraId="2849667A" w14:textId="77777777" w:rsidR="00090443" w:rsidRPr="00494247" w:rsidRDefault="001C3091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28496682" w14:textId="77777777" w:rsidTr="00583475">
        <w:tc>
          <w:tcPr>
            <w:tcW w:w="391" w:type="dxa"/>
            <w:shd w:val="clear" w:color="auto" w:fill="auto"/>
          </w:tcPr>
          <w:p w14:paraId="2849667C" w14:textId="77777777" w:rsidR="00090443" w:rsidRPr="00494247" w:rsidRDefault="00594BD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711" w:type="dxa"/>
            <w:shd w:val="clear" w:color="auto" w:fill="auto"/>
          </w:tcPr>
          <w:p w14:paraId="2849667D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2849667E" w14:textId="77777777" w:rsidR="007457A5" w:rsidRDefault="00090443" w:rsidP="007457A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 w:rsidR="007457A5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2849667F" w14:textId="77777777" w:rsidR="00090443" w:rsidRPr="00494247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6" w:type="dxa"/>
            <w:shd w:val="clear" w:color="auto" w:fill="auto"/>
          </w:tcPr>
          <w:p w14:paraId="28496680" w14:textId="77777777" w:rsidR="00090443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457A5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7457A5">
              <w:rPr>
                <w:rFonts w:ascii="Angsana New" w:hAnsi="Angsana New"/>
                <w:sz w:val="30"/>
                <w:szCs w:val="30"/>
              </w:rPr>
              <w:t>12,500</w:t>
            </w:r>
            <w:r w:rsidRPr="007457A5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  <w:p w14:paraId="28496681" w14:textId="77777777" w:rsidR="007457A5" w:rsidRPr="007457A5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</w:tbl>
    <w:p w14:paraId="28496683" w14:textId="77777777"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684" w14:textId="77777777"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685" w14:textId="77777777"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686" w14:textId="77777777" w:rsidR="00365A61" w:rsidRDefault="00365A61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687" w14:textId="77777777" w:rsidR="00365A61" w:rsidRDefault="00365A61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688" w14:textId="77777777" w:rsidR="001B4FDE" w:rsidRDefault="001B4FDE" w:rsidP="00365A6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689" w14:textId="77777777" w:rsidR="000453B7" w:rsidRPr="000453B7" w:rsidRDefault="000453B7" w:rsidP="00520A2B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68A" w14:textId="77777777" w:rsidR="001B4FDE" w:rsidRDefault="001B4FDE" w:rsidP="00520A2B">
      <w:pPr>
        <w:numPr>
          <w:ilvl w:val="0"/>
          <w:numId w:val="21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68B" w14:textId="560FD8C4" w:rsidR="00E04DD7" w:rsidRDefault="00E04DD7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225DC8">
        <w:rPr>
          <w:rFonts w:ascii="Angsana New" w:hAnsi="Angsana New"/>
          <w:sz w:val="30"/>
          <w:szCs w:val="30"/>
          <w:cs/>
        </w:rPr>
        <w:t xml:space="preserve">ี่ยวข้องกัน ณ วันที่ </w:t>
      </w:r>
      <w:r w:rsidR="00A131EB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040056">
        <w:rPr>
          <w:rFonts w:ascii="Angsana New" w:hAnsi="Angsana New" w:hint="cs"/>
          <w:sz w:val="30"/>
          <w:szCs w:val="30"/>
          <w:cs/>
        </w:rPr>
        <w:t>กันยา</w:t>
      </w:r>
      <w:r w:rsidR="00A131EB">
        <w:rPr>
          <w:rFonts w:ascii="Angsana New" w:hAnsi="Angsana New" w:hint="cs"/>
          <w:sz w:val="30"/>
          <w:szCs w:val="30"/>
          <w:cs/>
        </w:rPr>
        <w:t>ยน</w:t>
      </w:r>
      <w:r w:rsidR="00B42919">
        <w:rPr>
          <w:rFonts w:ascii="Angsana New" w:hAnsi="Angsana New" w:hint="cs"/>
          <w:sz w:val="30"/>
          <w:szCs w:val="30"/>
          <w:cs/>
        </w:rPr>
        <w:t xml:space="preserve"> </w:t>
      </w:r>
      <w:r w:rsidR="00B42919">
        <w:rPr>
          <w:rFonts w:ascii="Angsana New" w:hAnsi="Angsana New"/>
          <w:sz w:val="30"/>
          <w:szCs w:val="30"/>
          <w:lang w:val="en-US"/>
        </w:rPr>
        <w:t>256</w:t>
      </w:r>
      <w:r w:rsidR="00D457F8">
        <w:rPr>
          <w:rFonts w:ascii="Angsana New" w:hAnsi="Angsana New"/>
          <w:sz w:val="30"/>
          <w:szCs w:val="30"/>
          <w:lang w:val="en-US"/>
        </w:rPr>
        <w:t>4</w:t>
      </w:r>
      <w:r w:rsidR="00225DC8">
        <w:rPr>
          <w:rFonts w:ascii="Angsana New" w:hAnsi="Angsana New"/>
          <w:sz w:val="30"/>
          <w:szCs w:val="30"/>
        </w:rPr>
        <w:t xml:space="preserve"> </w:t>
      </w:r>
      <w:r w:rsidR="00225DC8">
        <w:rPr>
          <w:rFonts w:ascii="Angsana New" w:hAnsi="Angsana New" w:hint="cs"/>
          <w:sz w:val="30"/>
          <w:szCs w:val="30"/>
          <w:cs/>
        </w:rPr>
        <w:t>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="00225DC8">
        <w:rPr>
          <w:rFonts w:ascii="Angsana New" w:hAnsi="Angsana New" w:hint="cs"/>
          <w:sz w:val="30"/>
          <w:szCs w:val="30"/>
          <w:cs/>
        </w:rPr>
        <w:t xml:space="preserve"> </w:t>
      </w:r>
      <w:r w:rsidR="00B42919">
        <w:rPr>
          <w:rFonts w:ascii="Angsana New" w:hAnsi="Angsana New"/>
          <w:sz w:val="30"/>
          <w:szCs w:val="30"/>
          <w:lang w:val="en-US"/>
        </w:rPr>
        <w:t>31</w:t>
      </w:r>
      <w:r w:rsidR="00B42919">
        <w:rPr>
          <w:rFonts w:ascii="Angsana New" w:hAnsi="Angsana New"/>
          <w:sz w:val="30"/>
          <w:szCs w:val="30"/>
          <w:cs/>
        </w:rPr>
        <w:t xml:space="preserve"> ธันวาคม</w:t>
      </w:r>
      <w:r w:rsidR="00B42919">
        <w:rPr>
          <w:rFonts w:ascii="Angsana New" w:hAnsi="Angsana New"/>
          <w:sz w:val="30"/>
          <w:szCs w:val="30"/>
        </w:rPr>
        <w:t xml:space="preserve"> 256</w:t>
      </w:r>
      <w:r w:rsidR="00D457F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5186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AD3871" w:rsidRPr="00775D86" w14:paraId="28496694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2849668C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</w:tcPr>
          <w:p w14:paraId="2849668D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8E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68F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90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28496691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692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28496693" w14:textId="77777777" w:rsidR="00AD3871" w:rsidRPr="00775D86" w:rsidRDefault="00AD3871" w:rsidP="00AD3871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3871" w:rsidRPr="00775D86" w14:paraId="28496699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28496695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28496696" w14:textId="77777777" w:rsidR="00AD3871" w:rsidRPr="00775D86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28496697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698" w14:textId="77777777" w:rsidR="00AD3871" w:rsidRPr="00775D86" w:rsidRDefault="00AD3871" w:rsidP="00AD3871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3871" w:rsidRPr="00775D86" w14:paraId="284966A2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2849669A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69B" w14:textId="7A61C38F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>3</w:t>
            </w:r>
            <w:r w:rsidR="00A131EB">
              <w:rPr>
                <w:sz w:val="28"/>
                <w:szCs w:val="28"/>
              </w:rPr>
              <w:t>0</w:t>
            </w:r>
            <w:r w:rsidRPr="00775D86">
              <w:rPr>
                <w:sz w:val="28"/>
                <w:szCs w:val="28"/>
              </w:rPr>
              <w:t xml:space="preserve"> </w:t>
            </w:r>
            <w:r w:rsidR="00040056">
              <w:rPr>
                <w:rFonts w:hint="cs"/>
                <w:sz w:val="28"/>
                <w:szCs w:val="28"/>
                <w:cs/>
              </w:rPr>
              <w:t>กันยาย</w:t>
            </w:r>
            <w:r w:rsidR="00A131EB">
              <w:rPr>
                <w:rFonts w:hint="cs"/>
                <w:sz w:val="28"/>
                <w:szCs w:val="28"/>
                <w:cs/>
              </w:rPr>
              <w:t>น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D457F8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2849669C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69D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D457F8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222" w:type="dxa"/>
          </w:tcPr>
          <w:p w14:paraId="2849669E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69F" w14:textId="5BB208CF" w:rsidR="00AD3871" w:rsidRPr="00775D86" w:rsidRDefault="00040056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75D86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6A0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6A1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D457F8"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AD3871" w:rsidRPr="00775D86" w14:paraId="284966AB" w14:textId="77777777" w:rsidTr="003255C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A3" w14:textId="77777777" w:rsidR="00AD3871" w:rsidRPr="00775D86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284966A4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A5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6A6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A7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284966A8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6A9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14:paraId="284966AA" w14:textId="77777777" w:rsidR="00AD3871" w:rsidRPr="00775D86" w:rsidRDefault="00AD3871" w:rsidP="00AD3871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F503B6" w:rsidRPr="00775D86" w14:paraId="284966D8" w14:textId="77777777" w:rsidTr="003255C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D0" w14:textId="169E22BE" w:rsidR="00F503B6" w:rsidRPr="0001092D" w:rsidRDefault="0001092D" w:rsidP="005A3A77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1092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3" w:type="dxa"/>
          </w:tcPr>
          <w:p w14:paraId="284966D1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284966D2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284966D3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284966D4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6D5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6D6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6D7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32D96" w:rsidRPr="00775D86" w14:paraId="38D04BEC" w14:textId="77777777" w:rsidTr="003255C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6301BAC" w14:textId="29D8D496" w:rsidR="00432D96" w:rsidRPr="00432D96" w:rsidRDefault="00432D96" w:rsidP="005A3A77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32D9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 w:rsidRPr="00432D96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623" w:type="dxa"/>
          </w:tcPr>
          <w:p w14:paraId="2EA295EA" w14:textId="77777777" w:rsidR="00432D96" w:rsidRPr="00775D86" w:rsidRDefault="00432D9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2E5DF25F" w14:textId="77777777" w:rsidR="00432D96" w:rsidRPr="00775D86" w:rsidRDefault="00432D9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65280179" w14:textId="77777777" w:rsidR="00432D96" w:rsidRPr="00775D86" w:rsidRDefault="00432D9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4ACD6C6D" w14:textId="77777777" w:rsidR="00432D96" w:rsidRPr="00775D86" w:rsidRDefault="00432D9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45C579E6" w14:textId="77777777" w:rsidR="00432D96" w:rsidRPr="00775D86" w:rsidRDefault="00432D9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3E24066" w14:textId="77777777" w:rsidR="00432D96" w:rsidRPr="00775D86" w:rsidRDefault="00432D96" w:rsidP="00F503B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9CD6CB5" w14:textId="77777777" w:rsidR="00432D96" w:rsidRPr="00775D86" w:rsidRDefault="00432D9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B09BD" w:rsidRPr="00775D86" w14:paraId="284966E1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D9" w14:textId="77777777" w:rsidR="00AB09BD" w:rsidRPr="00775D86" w:rsidRDefault="00AB09BD" w:rsidP="00AB09B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 xml:space="preserve">149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  <w:vAlign w:val="bottom"/>
          </w:tcPr>
          <w:p w14:paraId="284966DA" w14:textId="0EE69C46" w:rsidR="00AB09BD" w:rsidRPr="00775D86" w:rsidRDefault="00322EB3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238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133.84</w:t>
            </w:r>
          </w:p>
        </w:tc>
        <w:tc>
          <w:tcPr>
            <w:tcW w:w="222" w:type="dxa"/>
          </w:tcPr>
          <w:p w14:paraId="284966DB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284966DC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491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870.00</w:t>
            </w:r>
          </w:p>
        </w:tc>
        <w:tc>
          <w:tcPr>
            <w:tcW w:w="222" w:type="dxa"/>
          </w:tcPr>
          <w:p w14:paraId="284966DD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6DE" w14:textId="2B749FAF" w:rsidR="00AB09BD" w:rsidRPr="00775D86" w:rsidRDefault="00322EB3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238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133.84</w:t>
            </w:r>
          </w:p>
        </w:tc>
        <w:tc>
          <w:tcPr>
            <w:tcW w:w="240" w:type="dxa"/>
            <w:shd w:val="clear" w:color="auto" w:fill="auto"/>
          </w:tcPr>
          <w:p w14:paraId="284966DF" w14:textId="77777777" w:rsidR="00AB09BD" w:rsidRPr="00775D86" w:rsidRDefault="00AB09BD" w:rsidP="00AB09BD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84966E0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491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870.00</w:t>
            </w:r>
          </w:p>
        </w:tc>
      </w:tr>
      <w:tr w:rsidR="00AB09BD" w:rsidRPr="00775D86" w14:paraId="284966EA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E2" w14:textId="77777777" w:rsidR="00AB09BD" w:rsidRPr="00775D86" w:rsidRDefault="00AB09BD" w:rsidP="00AB09B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6E3" w14:textId="56880DC0" w:rsidR="00AB09BD" w:rsidRPr="00F54A7C" w:rsidRDefault="00322EB3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238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133.84</w:t>
            </w:r>
          </w:p>
        </w:tc>
        <w:tc>
          <w:tcPr>
            <w:tcW w:w="222" w:type="dxa"/>
          </w:tcPr>
          <w:p w14:paraId="284966E4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6E5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491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870.00</w:t>
            </w:r>
          </w:p>
        </w:tc>
        <w:tc>
          <w:tcPr>
            <w:tcW w:w="222" w:type="dxa"/>
          </w:tcPr>
          <w:p w14:paraId="284966E6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4966E7" w14:textId="33F11922" w:rsidR="00AB09BD" w:rsidRPr="00775D86" w:rsidRDefault="00322EB3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238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133.84</w:t>
            </w:r>
          </w:p>
        </w:tc>
        <w:tc>
          <w:tcPr>
            <w:tcW w:w="240" w:type="dxa"/>
            <w:shd w:val="clear" w:color="auto" w:fill="auto"/>
          </w:tcPr>
          <w:p w14:paraId="284966E8" w14:textId="77777777" w:rsidR="00AB09BD" w:rsidRPr="00775D86" w:rsidRDefault="00AB09BD" w:rsidP="00AB09BD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4966E9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491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870.00</w:t>
            </w:r>
          </w:p>
        </w:tc>
      </w:tr>
      <w:tr w:rsidR="00775D86" w:rsidRPr="00775D86" w14:paraId="284966F3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EB" w14:textId="77777777" w:rsidR="00775D86" w:rsidRPr="00775D86" w:rsidRDefault="00775D86" w:rsidP="00F503B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เงินให้กู้ยืม</w:t>
            </w:r>
            <w:r w:rsidR="002620D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ระยะสั้น</w:t>
            </w: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6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6EC" w14:textId="77777777" w:rsidR="00775D86" w:rsidRPr="00775D86" w:rsidRDefault="00775D86" w:rsidP="00775D8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84966ED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6EE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6EF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284966F0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6F1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84966F2" w14:textId="77777777" w:rsidR="00775D86" w:rsidRPr="00775D86" w:rsidRDefault="00775D86" w:rsidP="00F503B6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AB09BD" w:rsidRPr="00775D86" w14:paraId="284966FC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F4" w14:textId="77777777" w:rsidR="00AB09BD" w:rsidRPr="00775D86" w:rsidRDefault="00AB09BD" w:rsidP="00AB09BD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284966F5" w14:textId="77634F05" w:rsidR="00AB09BD" w:rsidRPr="00775D86" w:rsidRDefault="00322EB3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84966F6" w14:textId="77777777" w:rsidR="00AB09BD" w:rsidRPr="00775D86" w:rsidRDefault="00AB09BD" w:rsidP="00AB09B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6F7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284966F8" w14:textId="77777777" w:rsidR="00AB09BD" w:rsidRPr="00775D86" w:rsidRDefault="00AB09BD" w:rsidP="00AB09BD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284966F9" w14:textId="1FED8DBD" w:rsidR="00AB09BD" w:rsidRPr="00775D86" w:rsidRDefault="00322EB3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905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343.21</w:t>
            </w:r>
          </w:p>
        </w:tc>
        <w:tc>
          <w:tcPr>
            <w:tcW w:w="240" w:type="dxa"/>
            <w:shd w:val="clear" w:color="auto" w:fill="auto"/>
          </w:tcPr>
          <w:p w14:paraId="284966FA" w14:textId="77777777" w:rsidR="00AB09BD" w:rsidRPr="00775D86" w:rsidRDefault="00AB09BD" w:rsidP="00AB09B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84966FB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800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AB09BD" w:rsidRPr="00775D86" w14:paraId="28496705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6FD" w14:textId="77777777" w:rsidR="00AB09BD" w:rsidRPr="00775D86" w:rsidRDefault="00AB09BD" w:rsidP="00AB09B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284966FE" w14:textId="37DB57F8" w:rsidR="00AB09BD" w:rsidRPr="00775D86" w:rsidRDefault="00322EB3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284966FF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28496700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28496701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496702" w14:textId="28776A66" w:rsidR="00AB09BD" w:rsidRPr="00C977EE" w:rsidRDefault="00322EB3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905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343.21</w:t>
            </w:r>
          </w:p>
        </w:tc>
        <w:tc>
          <w:tcPr>
            <w:tcW w:w="240" w:type="dxa"/>
            <w:shd w:val="clear" w:color="auto" w:fill="auto"/>
          </w:tcPr>
          <w:p w14:paraId="28496703" w14:textId="77777777" w:rsidR="00AB09BD" w:rsidRPr="00775D86" w:rsidRDefault="00AB09BD" w:rsidP="00AB09BD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496704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800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F503B6" w:rsidRPr="00775D86" w14:paraId="2849670E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06" w14:textId="77777777" w:rsidR="00F503B6" w:rsidRPr="00775D86" w:rsidRDefault="00F503B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23" w:type="dxa"/>
          </w:tcPr>
          <w:p w14:paraId="28496707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08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709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0A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0B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70C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0D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457F8" w:rsidRPr="00775D86" w14:paraId="28496717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0F" w14:textId="77777777" w:rsidR="00D457F8" w:rsidRPr="00775D86" w:rsidRDefault="00D457F8" w:rsidP="00D457F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28496710" w14:textId="0839A679" w:rsidR="00D457F8" w:rsidRPr="00775D86" w:rsidRDefault="00322EB3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28496711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712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28496713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14" w14:textId="78576A41" w:rsidR="00D457F8" w:rsidRPr="00775D86" w:rsidRDefault="00322EB3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875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555.10</w:t>
            </w:r>
          </w:p>
        </w:tc>
        <w:tc>
          <w:tcPr>
            <w:tcW w:w="240" w:type="dxa"/>
            <w:shd w:val="clear" w:color="auto" w:fill="auto"/>
          </w:tcPr>
          <w:p w14:paraId="28496715" w14:textId="77777777" w:rsidR="00D457F8" w:rsidRPr="00775D86" w:rsidRDefault="00D457F8" w:rsidP="00D457F8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16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319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692.68</w:t>
            </w:r>
          </w:p>
        </w:tc>
      </w:tr>
      <w:tr w:rsidR="00322EB3" w:rsidRPr="00775D86" w14:paraId="28496720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18" w14:textId="77777777" w:rsidR="00322EB3" w:rsidRPr="00775D86" w:rsidRDefault="00322EB3" w:rsidP="00322EB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28496719" w14:textId="7AAF9BAE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060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100.19</w:t>
            </w:r>
          </w:p>
        </w:tc>
        <w:tc>
          <w:tcPr>
            <w:tcW w:w="222" w:type="dxa"/>
          </w:tcPr>
          <w:p w14:paraId="2849671A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71B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8,689,354.08</w:t>
            </w:r>
          </w:p>
        </w:tc>
        <w:tc>
          <w:tcPr>
            <w:tcW w:w="222" w:type="dxa"/>
          </w:tcPr>
          <w:p w14:paraId="2849671C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1D" w14:textId="7B9B4CAC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060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100.19</w:t>
            </w:r>
          </w:p>
        </w:tc>
        <w:tc>
          <w:tcPr>
            <w:tcW w:w="240" w:type="dxa"/>
            <w:shd w:val="clear" w:color="auto" w:fill="auto"/>
          </w:tcPr>
          <w:p w14:paraId="2849671E" w14:textId="77777777" w:rsidR="00322EB3" w:rsidRPr="00775D86" w:rsidRDefault="00322EB3" w:rsidP="00322EB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1F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689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354.08</w:t>
            </w:r>
          </w:p>
        </w:tc>
      </w:tr>
      <w:tr w:rsidR="00322EB3" w:rsidRPr="00775D86" w14:paraId="28496729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21" w14:textId="77777777" w:rsidR="00322EB3" w:rsidRPr="00775D86" w:rsidRDefault="00322EB3" w:rsidP="00322EB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28496722" w14:textId="3DF44903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34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406.85</w:t>
            </w:r>
          </w:p>
        </w:tc>
        <w:tc>
          <w:tcPr>
            <w:tcW w:w="222" w:type="dxa"/>
          </w:tcPr>
          <w:p w14:paraId="28496723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28496724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137,627.40</w:t>
            </w:r>
          </w:p>
        </w:tc>
        <w:tc>
          <w:tcPr>
            <w:tcW w:w="222" w:type="dxa"/>
          </w:tcPr>
          <w:p w14:paraId="28496725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26" w14:textId="5CDB9CE2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34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406.85</w:t>
            </w:r>
          </w:p>
        </w:tc>
        <w:tc>
          <w:tcPr>
            <w:tcW w:w="240" w:type="dxa"/>
            <w:shd w:val="clear" w:color="auto" w:fill="auto"/>
          </w:tcPr>
          <w:p w14:paraId="28496727" w14:textId="77777777" w:rsidR="00322EB3" w:rsidRPr="00775D86" w:rsidRDefault="00322EB3" w:rsidP="00322EB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28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137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627.40</w:t>
            </w:r>
          </w:p>
        </w:tc>
      </w:tr>
      <w:tr w:rsidR="00D457F8" w:rsidRPr="00775D86" w14:paraId="28496732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2A" w14:textId="77777777" w:rsidR="00D457F8" w:rsidRPr="00775D86" w:rsidRDefault="00D457F8" w:rsidP="00D457F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2849672B" w14:textId="30DF8D45" w:rsidR="00D457F8" w:rsidRPr="00775D86" w:rsidRDefault="00322EB3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094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507.04</w:t>
            </w:r>
          </w:p>
        </w:tc>
        <w:tc>
          <w:tcPr>
            <w:tcW w:w="222" w:type="dxa"/>
          </w:tcPr>
          <w:p w14:paraId="2849672C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2849672D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8,826,981.48</w:t>
            </w:r>
          </w:p>
        </w:tc>
        <w:tc>
          <w:tcPr>
            <w:tcW w:w="222" w:type="dxa"/>
          </w:tcPr>
          <w:p w14:paraId="2849672E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72F" w14:textId="688F177B" w:rsidR="00D457F8" w:rsidRPr="00775D86" w:rsidRDefault="00322EB3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14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970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062.14</w:t>
            </w:r>
          </w:p>
        </w:tc>
        <w:tc>
          <w:tcPr>
            <w:tcW w:w="240" w:type="dxa"/>
            <w:shd w:val="clear" w:color="auto" w:fill="auto"/>
          </w:tcPr>
          <w:p w14:paraId="28496730" w14:textId="77777777" w:rsidR="00D457F8" w:rsidRPr="00775D86" w:rsidRDefault="00D457F8" w:rsidP="00D457F8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731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19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146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674.16</w:t>
            </w:r>
          </w:p>
        </w:tc>
      </w:tr>
      <w:tr w:rsidR="001C3091" w:rsidRPr="00775D86" w14:paraId="28496769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61" w14:textId="77777777" w:rsidR="001C3091" w:rsidRPr="00775D86" w:rsidRDefault="001C3091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3" w:type="dxa"/>
          </w:tcPr>
          <w:p w14:paraId="28496762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63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764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65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8496766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767" w14:textId="77777777" w:rsidR="001C3091" w:rsidRPr="00775D86" w:rsidRDefault="001C3091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28496768" w14:textId="77777777" w:rsidR="001C3091" w:rsidRPr="00775D86" w:rsidRDefault="001C3091" w:rsidP="000870B4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632C5" w:rsidRPr="00775D86" w14:paraId="28496772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6A" w14:textId="77777777" w:rsidR="001632C5" w:rsidRPr="00775D86" w:rsidRDefault="001632C5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623" w:type="dxa"/>
          </w:tcPr>
          <w:p w14:paraId="2849676B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6C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849676D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6E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849676F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770" w14:textId="77777777" w:rsidR="001632C5" w:rsidRPr="00775D86" w:rsidRDefault="001632C5" w:rsidP="000870B4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28496771" w14:textId="77777777" w:rsidR="001632C5" w:rsidRPr="00775D86" w:rsidRDefault="001632C5" w:rsidP="000870B4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256" w:rsidRPr="00775D86" w14:paraId="2849677B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73" w14:textId="77777777" w:rsidR="003F0256" w:rsidRPr="00775D86" w:rsidRDefault="003F0256" w:rsidP="003F025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  <w:vAlign w:val="bottom"/>
          </w:tcPr>
          <w:p w14:paraId="28496774" w14:textId="4BB94EC0" w:rsidR="003F0256" w:rsidRPr="00775D86" w:rsidRDefault="00322EB3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8496775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28496776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28496777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78" w14:textId="0048746F" w:rsidR="003F0256" w:rsidRPr="00775D86" w:rsidRDefault="00322EB3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321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240" w:type="dxa"/>
            <w:shd w:val="clear" w:color="auto" w:fill="auto"/>
          </w:tcPr>
          <w:p w14:paraId="28496779" w14:textId="77777777" w:rsidR="003F0256" w:rsidRPr="00775D86" w:rsidRDefault="003F0256" w:rsidP="003F025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7A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321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322EB3" w:rsidRPr="00775D86" w14:paraId="28496784" w14:textId="77777777" w:rsidTr="000870B4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7C" w14:textId="77777777" w:rsidR="00322EB3" w:rsidRPr="00775D86" w:rsidRDefault="00322EB3" w:rsidP="00322EB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2849677D" w14:textId="1FEEECC0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515,748.27</w:t>
            </w:r>
          </w:p>
        </w:tc>
        <w:tc>
          <w:tcPr>
            <w:tcW w:w="222" w:type="dxa"/>
            <w:vAlign w:val="bottom"/>
          </w:tcPr>
          <w:p w14:paraId="2849677E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2849677F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505,095.29</w:t>
            </w:r>
          </w:p>
        </w:tc>
        <w:tc>
          <w:tcPr>
            <w:tcW w:w="222" w:type="dxa"/>
            <w:vAlign w:val="bottom"/>
          </w:tcPr>
          <w:p w14:paraId="28496780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81" w14:textId="7A4690D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515,748.27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6782" w14:textId="77777777" w:rsidR="00322EB3" w:rsidRPr="00775D86" w:rsidRDefault="00322EB3" w:rsidP="00322EB3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83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505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095.29</w:t>
            </w:r>
          </w:p>
        </w:tc>
      </w:tr>
      <w:tr w:rsidR="00322EB3" w:rsidRPr="00775D86" w14:paraId="2849678D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85" w14:textId="77777777" w:rsidR="00322EB3" w:rsidRPr="00775D86" w:rsidRDefault="00322EB3" w:rsidP="00322EB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 xml:space="preserve">149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28496786" w14:textId="2BFD39A6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151,807.83</w:t>
            </w:r>
          </w:p>
        </w:tc>
        <w:tc>
          <w:tcPr>
            <w:tcW w:w="222" w:type="dxa"/>
            <w:vAlign w:val="bottom"/>
          </w:tcPr>
          <w:p w14:paraId="28496787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28496788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35,834.30</w:t>
            </w:r>
          </w:p>
        </w:tc>
        <w:tc>
          <w:tcPr>
            <w:tcW w:w="222" w:type="dxa"/>
          </w:tcPr>
          <w:p w14:paraId="28496789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8A" w14:textId="4EA45522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151,807.83</w:t>
            </w:r>
          </w:p>
        </w:tc>
        <w:tc>
          <w:tcPr>
            <w:tcW w:w="240" w:type="dxa"/>
            <w:shd w:val="clear" w:color="auto" w:fill="auto"/>
          </w:tcPr>
          <w:p w14:paraId="2849678B" w14:textId="77777777" w:rsidR="00322EB3" w:rsidRPr="00775D86" w:rsidRDefault="00322EB3" w:rsidP="00322EB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8C" w14:textId="77777777" w:rsidR="00322EB3" w:rsidRPr="00775D86" w:rsidRDefault="00322EB3" w:rsidP="00322E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834.30</w:t>
            </w:r>
          </w:p>
        </w:tc>
      </w:tr>
      <w:tr w:rsidR="00B61B43" w:rsidRPr="00775D86" w14:paraId="28496796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8E" w14:textId="77777777" w:rsidR="00B61B43" w:rsidRPr="00775D86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78F" w14:textId="6304C1EA" w:rsidR="00B61B43" w:rsidRPr="00775D86" w:rsidRDefault="00322EB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667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556.10</w:t>
            </w:r>
          </w:p>
        </w:tc>
        <w:tc>
          <w:tcPr>
            <w:tcW w:w="222" w:type="dxa"/>
            <w:vAlign w:val="bottom"/>
          </w:tcPr>
          <w:p w14:paraId="28496790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791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540,929.59</w:t>
            </w:r>
          </w:p>
        </w:tc>
        <w:tc>
          <w:tcPr>
            <w:tcW w:w="222" w:type="dxa"/>
          </w:tcPr>
          <w:p w14:paraId="28496792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793" w14:textId="6BF9081E" w:rsidR="00B61B43" w:rsidRPr="00775D86" w:rsidRDefault="00322EB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988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556.10</w:t>
            </w:r>
          </w:p>
        </w:tc>
        <w:tc>
          <w:tcPr>
            <w:tcW w:w="240" w:type="dxa"/>
            <w:shd w:val="clear" w:color="auto" w:fill="auto"/>
          </w:tcPr>
          <w:p w14:paraId="28496794" w14:textId="77777777" w:rsidR="00B61B43" w:rsidRPr="00775D86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795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861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929.59</w:t>
            </w:r>
          </w:p>
        </w:tc>
      </w:tr>
      <w:tr w:rsidR="00E92BFE" w:rsidRPr="00775D86" w14:paraId="2849679F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97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3" w:type="dxa"/>
            <w:tcBorders>
              <w:top w:val="double" w:sz="4" w:space="0" w:color="auto"/>
            </w:tcBorders>
          </w:tcPr>
          <w:p w14:paraId="28496798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496799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double" w:sz="4" w:space="0" w:color="auto"/>
            </w:tcBorders>
          </w:tcPr>
          <w:p w14:paraId="2849679A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849679B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79C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849679D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79E" w14:textId="77777777" w:rsidR="00E92BFE" w:rsidRPr="00775D86" w:rsidRDefault="00E92BFE" w:rsidP="0023625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1B43" w:rsidRPr="00775D86" w14:paraId="284967A8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A0" w14:textId="77777777" w:rsidR="00B61B43" w:rsidRPr="00775D86" w:rsidRDefault="00B61B43" w:rsidP="00B61B4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284967A1" w14:textId="48901AE1" w:rsidR="00B61B43" w:rsidRPr="00775D86" w:rsidRDefault="00322EB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84967A2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284967A3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284967A4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A5" w14:textId="4BF7E57A" w:rsidR="00B61B43" w:rsidRPr="00775D86" w:rsidRDefault="00322EB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254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259.04</w:t>
            </w:r>
          </w:p>
        </w:tc>
        <w:tc>
          <w:tcPr>
            <w:tcW w:w="240" w:type="dxa"/>
            <w:shd w:val="clear" w:color="auto" w:fill="auto"/>
          </w:tcPr>
          <w:p w14:paraId="284967A6" w14:textId="77777777" w:rsidR="00B61B43" w:rsidRPr="00775D86" w:rsidRDefault="00B61B43" w:rsidP="00B61B4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A7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555.64</w:t>
            </w:r>
          </w:p>
        </w:tc>
      </w:tr>
      <w:tr w:rsidR="00C977EE" w:rsidRPr="00775D86" w14:paraId="284967B1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A9" w14:textId="77777777" w:rsidR="00C977EE" w:rsidRPr="00775D86" w:rsidRDefault="00C977EE" w:rsidP="00C977E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284967AA" w14:textId="47F53FFF" w:rsidR="00C977EE" w:rsidRPr="00775D86" w:rsidRDefault="00322EB3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600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914.14</w:t>
            </w:r>
          </w:p>
        </w:tc>
        <w:tc>
          <w:tcPr>
            <w:tcW w:w="222" w:type="dxa"/>
            <w:vAlign w:val="bottom"/>
          </w:tcPr>
          <w:p w14:paraId="284967AB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284967AC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9,154,768.32</w:t>
            </w:r>
          </w:p>
        </w:tc>
        <w:tc>
          <w:tcPr>
            <w:tcW w:w="222" w:type="dxa"/>
            <w:vAlign w:val="bottom"/>
          </w:tcPr>
          <w:p w14:paraId="284967AD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84967AE" w14:textId="4D11A4C5" w:rsidR="00C977EE" w:rsidRPr="00775D86" w:rsidRDefault="00322EB3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600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914.14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967AF" w14:textId="77777777" w:rsidR="00C977EE" w:rsidRPr="00775D86" w:rsidRDefault="00C977EE" w:rsidP="00C977EE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4967B0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154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768.32</w:t>
            </w:r>
          </w:p>
        </w:tc>
      </w:tr>
      <w:tr w:rsidR="00C977EE" w:rsidRPr="00775D86" w14:paraId="284967BA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B2" w14:textId="77777777" w:rsidR="00C977EE" w:rsidRPr="00775D86" w:rsidRDefault="00C977EE" w:rsidP="00C977E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284967B3" w14:textId="55EA460B" w:rsidR="00C977EE" w:rsidRPr="00775D86" w:rsidRDefault="00322EB3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37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128.10</w:t>
            </w:r>
          </w:p>
        </w:tc>
        <w:tc>
          <w:tcPr>
            <w:tcW w:w="222" w:type="dxa"/>
            <w:vAlign w:val="bottom"/>
          </w:tcPr>
          <w:p w14:paraId="284967B4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284967B5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145,236.65</w:t>
            </w:r>
          </w:p>
        </w:tc>
        <w:tc>
          <w:tcPr>
            <w:tcW w:w="222" w:type="dxa"/>
          </w:tcPr>
          <w:p w14:paraId="284967B6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B7" w14:textId="08F7B02D" w:rsidR="00C977EE" w:rsidRPr="00775D86" w:rsidRDefault="00322EB3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37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128.10</w:t>
            </w:r>
          </w:p>
        </w:tc>
        <w:tc>
          <w:tcPr>
            <w:tcW w:w="240" w:type="dxa"/>
            <w:shd w:val="clear" w:color="auto" w:fill="auto"/>
          </w:tcPr>
          <w:p w14:paraId="284967B8" w14:textId="77777777" w:rsidR="00C977EE" w:rsidRPr="00775D86" w:rsidRDefault="00C977EE" w:rsidP="00C977E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B9" w14:textId="77777777" w:rsidR="00C977EE" w:rsidRPr="00775D86" w:rsidRDefault="00C977EE" w:rsidP="00C977E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236.65</w:t>
            </w:r>
          </w:p>
        </w:tc>
      </w:tr>
      <w:tr w:rsidR="00B61B43" w:rsidRPr="00775D86" w14:paraId="284967C3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967BB" w14:textId="77777777" w:rsidR="00B61B43" w:rsidRPr="00775D86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7BC" w14:textId="249185BA" w:rsidR="00B61B43" w:rsidRPr="00775D86" w:rsidRDefault="00322EB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638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042.24</w:t>
            </w:r>
          </w:p>
        </w:tc>
        <w:tc>
          <w:tcPr>
            <w:tcW w:w="222" w:type="dxa"/>
            <w:vAlign w:val="bottom"/>
          </w:tcPr>
          <w:p w14:paraId="284967BD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7BE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9,300,004.97</w:t>
            </w:r>
          </w:p>
        </w:tc>
        <w:tc>
          <w:tcPr>
            <w:tcW w:w="222" w:type="dxa"/>
          </w:tcPr>
          <w:p w14:paraId="284967BF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7C0" w14:textId="49819BDF" w:rsidR="00B61B43" w:rsidRPr="00775D86" w:rsidRDefault="00322EB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15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892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22E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301.28</w:t>
            </w:r>
          </w:p>
        </w:tc>
        <w:tc>
          <w:tcPr>
            <w:tcW w:w="240" w:type="dxa"/>
            <w:shd w:val="clear" w:color="auto" w:fill="auto"/>
          </w:tcPr>
          <w:p w14:paraId="284967C1" w14:textId="77777777" w:rsidR="00B61B43" w:rsidRPr="00775D86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7C2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19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948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560.61</w:t>
            </w:r>
          </w:p>
        </w:tc>
      </w:tr>
    </w:tbl>
    <w:p w14:paraId="284967C4" w14:textId="3684C65C" w:rsidR="005274DC" w:rsidRPr="005274DC" w:rsidRDefault="005274DC" w:rsidP="00E92BFE">
      <w:pPr>
        <w:spacing w:before="240" w:line="240" w:lineRule="atLeast"/>
        <w:ind w:left="540"/>
        <w:rPr>
          <w:rFonts w:ascii="Angsana New" w:hAnsi="Angsana New"/>
          <w:b/>
          <w:bCs/>
          <w:color w:val="000000"/>
          <w:sz w:val="6"/>
          <w:szCs w:val="6"/>
        </w:rPr>
      </w:pPr>
    </w:p>
    <w:p w14:paraId="1EBA9190" w14:textId="766F087E" w:rsidR="000D53B1" w:rsidRDefault="000D53B1" w:rsidP="00E92BFE">
      <w:pPr>
        <w:spacing w:before="240" w:line="240" w:lineRule="atLeast"/>
        <w:ind w:left="540"/>
        <w:rPr>
          <w:rFonts w:ascii="Angsana New" w:hAnsi="Angsana New"/>
          <w:b/>
          <w:bCs/>
          <w:color w:val="000000"/>
          <w:sz w:val="6"/>
          <w:szCs w:val="6"/>
        </w:rPr>
      </w:pPr>
    </w:p>
    <w:p w14:paraId="1CA5B90B" w14:textId="1CB8AACC" w:rsidR="000D53B1" w:rsidRDefault="000D53B1" w:rsidP="00E92BFE">
      <w:pPr>
        <w:spacing w:before="240" w:line="240" w:lineRule="atLeast"/>
        <w:ind w:left="540"/>
        <w:rPr>
          <w:rFonts w:ascii="Angsana New" w:hAnsi="Angsana New"/>
          <w:b/>
          <w:bCs/>
          <w:color w:val="000000"/>
          <w:sz w:val="6"/>
          <w:szCs w:val="6"/>
        </w:rPr>
      </w:pPr>
    </w:p>
    <w:p w14:paraId="737D18BE" w14:textId="22516C1A" w:rsidR="000D53B1" w:rsidRDefault="000D53B1" w:rsidP="00E92BFE">
      <w:pPr>
        <w:spacing w:before="240" w:line="240" w:lineRule="atLeast"/>
        <w:ind w:left="540"/>
        <w:rPr>
          <w:rFonts w:ascii="Angsana New" w:hAnsi="Angsana New"/>
          <w:b/>
          <w:bCs/>
          <w:color w:val="000000"/>
          <w:sz w:val="6"/>
          <w:szCs w:val="6"/>
        </w:rPr>
      </w:pPr>
    </w:p>
    <w:p w14:paraId="50C676D2" w14:textId="77777777" w:rsidR="000D53B1" w:rsidRPr="000D53B1" w:rsidRDefault="000D53B1" w:rsidP="000D53B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097CB2E4" w14:textId="3206FA8B" w:rsidR="000D53B1" w:rsidRDefault="000D53B1" w:rsidP="000D53B1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7C5" w14:textId="77777777" w:rsidR="008A22B2" w:rsidRPr="00494247" w:rsidRDefault="008A22B2" w:rsidP="002D7FAD">
      <w:pPr>
        <w:spacing w:before="120"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284967C6" w14:textId="62033E7C" w:rsidR="008A22B2" w:rsidRPr="00494247" w:rsidRDefault="008A22B2" w:rsidP="008A22B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การเพิ่มขึ้นและลดลงของเงินให้กู้ยืมระยะสั้นแก่กิจการที่เกี่ยวข้องกัน </w:t>
      </w:r>
      <w:r w:rsidR="0099692A">
        <w:rPr>
          <w:rFonts w:ascii="Angsana New" w:hAnsi="Angsana New" w:hint="cs"/>
          <w:sz w:val="30"/>
          <w:szCs w:val="30"/>
          <w:cs/>
        </w:rPr>
        <w:t xml:space="preserve">ณ </w:t>
      </w:r>
      <w:r w:rsidRPr="0049424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131EB" w:rsidRPr="00A131EB">
        <w:rPr>
          <w:rFonts w:ascii="Angsana New" w:hAnsi="Angsana New"/>
          <w:sz w:val="30"/>
          <w:szCs w:val="30"/>
        </w:rPr>
        <w:t xml:space="preserve">30 </w:t>
      </w:r>
      <w:r w:rsidR="00040056">
        <w:rPr>
          <w:rFonts w:ascii="Angsana New" w:hAnsi="Angsana New" w:hint="cs"/>
          <w:sz w:val="30"/>
          <w:szCs w:val="30"/>
          <w:cs/>
        </w:rPr>
        <w:t>กันยา</w:t>
      </w:r>
      <w:r w:rsidR="00A131EB" w:rsidRPr="00A131EB">
        <w:rPr>
          <w:rFonts w:ascii="Angsana New" w:hAnsi="Angsana New"/>
          <w:sz w:val="30"/>
          <w:szCs w:val="30"/>
          <w:cs/>
        </w:rPr>
        <w:t xml:space="preserve">ยน </w:t>
      </w:r>
      <w:r w:rsidR="00A131EB" w:rsidRPr="00A131EB">
        <w:rPr>
          <w:rFonts w:ascii="Angsana New" w:hAnsi="Angsana New"/>
          <w:sz w:val="30"/>
          <w:szCs w:val="30"/>
        </w:rPr>
        <w:t>2564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9692A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94247">
        <w:rPr>
          <w:rFonts w:ascii="Angsana New" w:hAnsi="Angsana New"/>
          <w:sz w:val="30"/>
          <w:szCs w:val="30"/>
        </w:rPr>
        <w:t>256</w:t>
      </w:r>
      <w:r w:rsidR="00B61B43">
        <w:rPr>
          <w:rFonts w:ascii="Angsana New" w:hAnsi="Angsana New"/>
          <w:sz w:val="30"/>
          <w:szCs w:val="30"/>
        </w:rPr>
        <w:t>3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51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177"/>
        <w:gridCol w:w="610"/>
        <w:gridCol w:w="1728"/>
        <w:gridCol w:w="270"/>
        <w:gridCol w:w="1732"/>
      </w:tblGrid>
      <w:tr w:rsidR="008A22B2" w:rsidRPr="00494247" w14:paraId="284967CC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284967C7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284967C8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84967C9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4967CA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14:paraId="284967CB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A22B2" w:rsidRPr="00494247" w14:paraId="284967D0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284967CD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284967CE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7CF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2B2" w:rsidRPr="00494247" w14:paraId="284967D6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284967D1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284967D2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7D3" w14:textId="6FEF48E5" w:rsidR="008A22B2" w:rsidRPr="00A131EB" w:rsidRDefault="00A131EB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131EB">
              <w:rPr>
                <w:sz w:val="30"/>
                <w:szCs w:val="30"/>
              </w:rPr>
              <w:t xml:space="preserve">30 </w:t>
            </w:r>
            <w:r w:rsidR="00040056">
              <w:rPr>
                <w:rFonts w:hint="cs"/>
                <w:sz w:val="30"/>
                <w:szCs w:val="30"/>
                <w:cs/>
              </w:rPr>
              <w:t>กันยาย</w:t>
            </w:r>
            <w:r w:rsidRPr="00A131EB">
              <w:rPr>
                <w:rFonts w:hint="cs"/>
                <w:sz w:val="30"/>
                <w:szCs w:val="30"/>
                <w:cs/>
              </w:rPr>
              <w:t>น</w:t>
            </w:r>
            <w:r w:rsidRPr="00A131EB">
              <w:rPr>
                <w:sz w:val="30"/>
                <w:szCs w:val="30"/>
                <w:cs/>
              </w:rPr>
              <w:t xml:space="preserve"> </w:t>
            </w:r>
            <w:r w:rsidRPr="00A131EB">
              <w:rPr>
                <w:sz w:val="30"/>
                <w:szCs w:val="30"/>
              </w:rPr>
              <w:t>256</w:t>
            </w:r>
            <w:r w:rsidRPr="00A131EB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4967D4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7D5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  <w:r w:rsidRPr="00AD3871">
              <w:rPr>
                <w:sz w:val="30"/>
                <w:szCs w:val="30"/>
                <w:cs/>
              </w:rPr>
              <w:t xml:space="preserve"> </w:t>
            </w:r>
            <w:r w:rsidRPr="00AD3871">
              <w:rPr>
                <w:sz w:val="30"/>
                <w:szCs w:val="30"/>
              </w:rPr>
              <w:t>256</w:t>
            </w:r>
            <w:r w:rsidR="00B61B43">
              <w:rPr>
                <w:sz w:val="30"/>
                <w:szCs w:val="30"/>
              </w:rPr>
              <w:t>3</w:t>
            </w:r>
          </w:p>
        </w:tc>
      </w:tr>
      <w:tr w:rsidR="00B61B43" w:rsidRPr="00494247" w14:paraId="284967DC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284967D7" w14:textId="77777777" w:rsidR="00B61B43" w:rsidRPr="00494247" w:rsidRDefault="00B61B43" w:rsidP="00B61B43">
            <w:pPr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610" w:type="dxa"/>
            <w:shd w:val="clear" w:color="auto" w:fill="auto"/>
          </w:tcPr>
          <w:p w14:paraId="284967D8" w14:textId="77777777" w:rsidR="00B61B43" w:rsidRPr="00494247" w:rsidRDefault="00B61B43" w:rsidP="00B61B43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7D9" w14:textId="27542681" w:rsidR="00B61B43" w:rsidRPr="00494247" w:rsidRDefault="0058768B" w:rsidP="00B61B43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768B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58768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768B">
              <w:rPr>
                <w:rFonts w:ascii="Angsana New" w:hAnsi="Angsana New"/>
                <w:color w:val="000000"/>
                <w:sz w:val="30"/>
                <w:szCs w:val="30"/>
                <w:cs/>
              </w:rPr>
              <w:t>800</w:t>
            </w:r>
            <w:r w:rsidRPr="0058768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8768B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shd w:val="clear" w:color="auto" w:fill="auto"/>
          </w:tcPr>
          <w:p w14:paraId="284967DA" w14:textId="77777777" w:rsidR="00B61B43" w:rsidRPr="00494247" w:rsidRDefault="00B61B43" w:rsidP="00B61B43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284967DB" w14:textId="77777777" w:rsidR="00B61B43" w:rsidRPr="00494247" w:rsidRDefault="00B61B43" w:rsidP="00B61B43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B61B43" w:rsidRPr="00494247" w14:paraId="284967E2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284967DD" w14:textId="77777777" w:rsidR="00B61B43" w:rsidRPr="00494247" w:rsidRDefault="00B61B43" w:rsidP="00B61B43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610" w:type="dxa"/>
            <w:shd w:val="clear" w:color="auto" w:fill="auto"/>
          </w:tcPr>
          <w:p w14:paraId="284967DE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84967DF" w14:textId="7DC3FEA4" w:rsidR="00B61B43" w:rsidRPr="00494247" w:rsidRDefault="00322EB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967E0" w14:textId="77777777" w:rsidR="00B61B43" w:rsidRPr="00494247" w:rsidRDefault="00B61B43" w:rsidP="00B61B43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284967E1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61B43" w:rsidRPr="00494247" w14:paraId="284967E8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284967E3" w14:textId="77777777" w:rsidR="00B61B43" w:rsidRPr="00494247" w:rsidRDefault="00B61B43" w:rsidP="00B61B43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610" w:type="dxa"/>
            <w:shd w:val="clear" w:color="auto" w:fill="auto"/>
          </w:tcPr>
          <w:p w14:paraId="284967E4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E5" w14:textId="6FEE6E6C" w:rsidR="00B61B43" w:rsidRPr="00494247" w:rsidRDefault="00322EB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(1</w:t>
            </w:r>
            <w:r w:rsidRPr="00322EB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894</w:t>
            </w:r>
            <w:r w:rsidRPr="00322EB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656.79)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967E6" w14:textId="77777777" w:rsidR="00B61B43" w:rsidRPr="00494247" w:rsidRDefault="00B61B43" w:rsidP="00B61B43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7E7" w14:textId="77777777" w:rsidR="00B61B43" w:rsidRPr="00494247" w:rsidRDefault="00C977EE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B61B43" w:rsidRPr="00E50A6D">
              <w:rPr>
                <w:rFonts w:ascii="Angsana New" w:hAnsi="Angsana New"/>
                <w:sz w:val="30"/>
                <w:szCs w:val="30"/>
                <w:lang w:val="en-US"/>
              </w:rPr>
              <w:t>200,000.00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61B43" w:rsidRPr="00494247" w14:paraId="284967EE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284967E9" w14:textId="77777777" w:rsidR="00B61B43" w:rsidRPr="00494247" w:rsidRDefault="00B61B43" w:rsidP="00B61B43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610" w:type="dxa"/>
            <w:shd w:val="clear" w:color="auto" w:fill="auto"/>
          </w:tcPr>
          <w:p w14:paraId="284967EA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967EB" w14:textId="5EE1DF29" w:rsidR="00B61B43" w:rsidRPr="00494247" w:rsidRDefault="00322EB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22EB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</w:t>
            </w:r>
            <w:r w:rsidRPr="00322EB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905</w:t>
            </w:r>
            <w:r w:rsidRPr="00322EB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22EB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343.21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967EC" w14:textId="77777777" w:rsidR="00B61B43" w:rsidRPr="00494247" w:rsidRDefault="00B61B43" w:rsidP="00B61B43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967ED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7,8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</w:tbl>
    <w:p w14:paraId="284967EF" w14:textId="466D1F19" w:rsidR="008A22B2" w:rsidRDefault="008A22B2" w:rsidP="000D53B1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494247">
        <w:rPr>
          <w:rFonts w:ascii="Angsana New" w:eastAsia="Arial Unicode MS" w:hAnsi="Angsana New" w:hint="cs"/>
          <w:sz w:val="32"/>
          <w:szCs w:val="32"/>
          <w:cs/>
        </w:rPr>
        <w:t>บริษัทฯ มีเงินให้กู้ยืมระยะสั้นแก่กิจการที่เกี่ยวข้องกันโดยการออกเป็นตั๋วสัญญาใช้เงิน ประเภทจ่ายคืนเมื่อทวงถาม อ้างอิงอัตราดอกเบี้ยร้อย</w:t>
      </w:r>
      <w:r w:rsidRPr="00D767AA">
        <w:rPr>
          <w:rFonts w:ascii="Angsana New" w:eastAsia="Arial Unicode MS" w:hAnsi="Angsana New" w:hint="cs"/>
          <w:sz w:val="32"/>
          <w:szCs w:val="32"/>
          <w:cs/>
        </w:rPr>
        <w:t xml:space="preserve">ละ </w:t>
      </w:r>
      <w:r w:rsidR="00E022A9" w:rsidRPr="00D767AA">
        <w:rPr>
          <w:rFonts w:ascii="Angsana New" w:eastAsia="Arial Unicode MS" w:hAnsi="Angsana New"/>
          <w:sz w:val="32"/>
          <w:szCs w:val="32"/>
          <w:lang w:val="en-US"/>
        </w:rPr>
        <w:t xml:space="preserve">3.25 - </w:t>
      </w:r>
      <w:r w:rsidR="00A131EB" w:rsidRPr="00D767AA">
        <w:rPr>
          <w:rFonts w:ascii="Angsana New" w:eastAsia="Arial Unicode MS" w:hAnsi="Angsana New"/>
          <w:sz w:val="32"/>
          <w:szCs w:val="32"/>
          <w:lang w:val="en-US"/>
        </w:rPr>
        <w:t>4.25</w:t>
      </w:r>
      <w:r w:rsidRPr="00D767AA">
        <w:rPr>
          <w:rFonts w:ascii="Angsana New" w:eastAsia="Arial Unicode MS" w:hAnsi="Angsana New"/>
          <w:sz w:val="32"/>
          <w:szCs w:val="32"/>
          <w:lang w:val="en-US"/>
        </w:rPr>
        <w:t xml:space="preserve"> </w:t>
      </w:r>
      <w:r w:rsidRPr="00D767AA">
        <w:rPr>
          <w:rFonts w:ascii="Angsana New" w:eastAsia="Arial Unicode MS" w:hAnsi="Angsana New" w:hint="cs"/>
          <w:sz w:val="32"/>
          <w:szCs w:val="32"/>
          <w:cs/>
        </w:rPr>
        <w:t>ต่อปี</w:t>
      </w:r>
      <w:r w:rsidRPr="00494247">
        <w:rPr>
          <w:rFonts w:ascii="Angsana New" w:eastAsia="Arial Unicode MS" w:hAnsi="Angsana New" w:hint="cs"/>
          <w:sz w:val="32"/>
          <w:szCs w:val="32"/>
          <w:cs/>
        </w:rPr>
        <w:t xml:space="preserve"> และไม่มีหลักประกัน</w:t>
      </w:r>
    </w:p>
    <w:p w14:paraId="284967F3" w14:textId="77777777" w:rsidR="000453B7" w:rsidRPr="000453B7" w:rsidRDefault="000453B7" w:rsidP="00520A2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7F5" w14:textId="42FD64CF" w:rsidR="00E04DD7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รายการระหว่าง</w:t>
      </w:r>
      <w:r w:rsidR="008A22B2">
        <w:rPr>
          <w:rFonts w:ascii="Angsana New" w:hAnsi="Angsana New" w:hint="cs"/>
          <w:sz w:val="30"/>
          <w:szCs w:val="30"/>
          <w:cs/>
        </w:rPr>
        <w:t>บุคคลและ</w:t>
      </w:r>
      <w:r w:rsidRPr="00E04DD7">
        <w:rPr>
          <w:rFonts w:ascii="Angsana New" w:hAnsi="Angsana New"/>
          <w:sz w:val="30"/>
          <w:szCs w:val="30"/>
          <w:cs/>
        </w:rPr>
        <w:t>กิจการ</w:t>
      </w:r>
      <w:r w:rsidR="008A22B2">
        <w:rPr>
          <w:rFonts w:ascii="Angsana New" w:hAnsi="Angsana New" w:hint="cs"/>
          <w:sz w:val="30"/>
          <w:szCs w:val="30"/>
          <w:cs/>
        </w:rPr>
        <w:t>ที่เกี่ยวข้องกันใน</w:t>
      </w:r>
      <w:r w:rsidRPr="00E04DD7">
        <w:rPr>
          <w:rFonts w:ascii="Angsana New" w:hAnsi="Angsana New"/>
          <w:sz w:val="30"/>
          <w:szCs w:val="30"/>
          <w:cs/>
        </w:rPr>
        <w:t>งบกำไรขาดทุนเบ็ดเสร็จที่มีสาระสำคัญ สำหรับ</w:t>
      </w:r>
      <w:r w:rsidR="00B42919">
        <w:rPr>
          <w:rFonts w:ascii="Angsana New" w:hAnsi="Angsana New" w:hint="cs"/>
          <w:sz w:val="30"/>
          <w:szCs w:val="30"/>
          <w:cs/>
        </w:rPr>
        <w:t xml:space="preserve">งวด </w:t>
      </w:r>
      <w:r w:rsidR="00B42919">
        <w:rPr>
          <w:rFonts w:ascii="Angsana New" w:hAnsi="Angsana New"/>
          <w:sz w:val="30"/>
          <w:szCs w:val="30"/>
          <w:lang w:val="en-US"/>
        </w:rPr>
        <w:t xml:space="preserve">3 </w:t>
      </w:r>
      <w:r w:rsidR="00B42919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="00E537E5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040056">
        <w:rPr>
          <w:rFonts w:ascii="Angsana New" w:hAnsi="Angsana New"/>
          <w:sz w:val="30"/>
          <w:szCs w:val="30"/>
          <w:lang w:val="en-US"/>
        </w:rPr>
        <w:t>9</w:t>
      </w:r>
      <w:r w:rsidR="00E537E5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E04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04DD7">
        <w:rPr>
          <w:rFonts w:ascii="Angsana New" w:hAnsi="Angsana New"/>
          <w:sz w:val="30"/>
          <w:szCs w:val="30"/>
        </w:rPr>
        <w:t>3</w:t>
      </w:r>
      <w:r w:rsidR="00A131EB">
        <w:rPr>
          <w:rFonts w:ascii="Angsana New" w:hAnsi="Angsana New"/>
          <w:sz w:val="30"/>
          <w:szCs w:val="30"/>
          <w:lang w:val="en-US"/>
        </w:rPr>
        <w:t>0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040056">
        <w:rPr>
          <w:rFonts w:ascii="Angsana New" w:hAnsi="Angsana New" w:hint="cs"/>
          <w:sz w:val="30"/>
          <w:szCs w:val="30"/>
          <w:cs/>
        </w:rPr>
        <w:t>กันยา</w:t>
      </w:r>
      <w:r w:rsidR="00A131EB">
        <w:rPr>
          <w:rFonts w:ascii="Angsana New" w:hAnsi="Angsana New" w:hint="cs"/>
          <w:sz w:val="30"/>
          <w:szCs w:val="30"/>
          <w:cs/>
        </w:rPr>
        <w:t>ยน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953EF1">
        <w:rPr>
          <w:rFonts w:ascii="Angsana New" w:hAnsi="Angsana New"/>
          <w:sz w:val="30"/>
          <w:szCs w:val="30"/>
        </w:rPr>
        <w:t>256</w:t>
      </w:r>
      <w:r w:rsidR="00B61B43">
        <w:rPr>
          <w:rFonts w:ascii="Angsana New" w:hAnsi="Angsana New"/>
          <w:sz w:val="30"/>
          <w:szCs w:val="30"/>
          <w:lang w:val="en-US"/>
        </w:rPr>
        <w:t>4</w:t>
      </w:r>
      <w:r w:rsidRPr="00E04DD7">
        <w:rPr>
          <w:rFonts w:ascii="Angsana New" w:hAnsi="Angsana New"/>
          <w:sz w:val="30"/>
          <w:szCs w:val="30"/>
          <w:cs/>
        </w:rPr>
        <w:t xml:space="preserve"> และ </w:t>
      </w:r>
      <w:r w:rsidR="00B42919">
        <w:rPr>
          <w:rFonts w:ascii="Angsana New" w:hAnsi="Angsana New"/>
          <w:sz w:val="30"/>
          <w:szCs w:val="30"/>
        </w:rPr>
        <w:t>256</w:t>
      </w:r>
      <w:r w:rsidR="00B61B43">
        <w:rPr>
          <w:rFonts w:ascii="Angsana New" w:hAnsi="Angsana New"/>
          <w:sz w:val="30"/>
          <w:szCs w:val="30"/>
        </w:rPr>
        <w:t>3</w:t>
      </w:r>
      <w:r w:rsidRPr="00E04DD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8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901"/>
        <w:gridCol w:w="1620"/>
        <w:gridCol w:w="236"/>
        <w:gridCol w:w="1505"/>
        <w:gridCol w:w="236"/>
        <w:gridCol w:w="1577"/>
        <w:gridCol w:w="240"/>
        <w:gridCol w:w="1537"/>
      </w:tblGrid>
      <w:tr w:rsidR="00C15729" w:rsidRPr="00494247" w14:paraId="284967FE" w14:textId="77777777" w:rsidTr="00126B37">
        <w:tc>
          <w:tcPr>
            <w:tcW w:w="3901" w:type="dxa"/>
            <w:shd w:val="clear" w:color="auto" w:fill="auto"/>
          </w:tcPr>
          <w:p w14:paraId="284967F6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4967F7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7F8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5" w:type="dxa"/>
          </w:tcPr>
          <w:p w14:paraId="284967F9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7FA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shd w:val="clear" w:color="auto" w:fill="auto"/>
          </w:tcPr>
          <w:p w14:paraId="284967FB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7FC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284967FD" w14:textId="77777777" w:rsidR="00C15729" w:rsidRPr="00494247" w:rsidRDefault="00C15729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31EB" w:rsidRPr="00494247" w14:paraId="28496801" w14:textId="77777777" w:rsidTr="00126B37">
        <w:tc>
          <w:tcPr>
            <w:tcW w:w="3901" w:type="dxa"/>
            <w:shd w:val="clear" w:color="auto" w:fill="auto"/>
          </w:tcPr>
          <w:p w14:paraId="284967FF" w14:textId="77777777" w:rsidR="00A131EB" w:rsidRPr="00494247" w:rsidRDefault="00A131EB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1" w:type="dxa"/>
            <w:gridSpan w:val="7"/>
          </w:tcPr>
          <w:p w14:paraId="28496800" w14:textId="77777777" w:rsidR="00A131EB" w:rsidRPr="00A131EB" w:rsidRDefault="00A131EB" w:rsidP="00A131EB">
            <w:pPr>
              <w:tabs>
                <w:tab w:val="left" w:pos="2581"/>
              </w:tabs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</w:rPr>
              <w:t>3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C15729" w:rsidRPr="00494247" w14:paraId="28496806" w14:textId="77777777" w:rsidTr="00126B37">
        <w:tc>
          <w:tcPr>
            <w:tcW w:w="3901" w:type="dxa"/>
            <w:shd w:val="clear" w:color="auto" w:fill="auto"/>
          </w:tcPr>
          <w:p w14:paraId="28496802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1" w:type="dxa"/>
            <w:gridSpan w:val="3"/>
            <w:tcBorders>
              <w:bottom w:val="single" w:sz="4" w:space="0" w:color="auto"/>
            </w:tcBorders>
          </w:tcPr>
          <w:p w14:paraId="28496803" w14:textId="77777777" w:rsidR="00C15729" w:rsidRPr="00494247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496804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805" w14:textId="77777777" w:rsidR="00C15729" w:rsidRPr="00494247" w:rsidRDefault="00C15729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056" w:rsidRPr="00494247" w14:paraId="2849680F" w14:textId="77777777" w:rsidTr="00126B37">
        <w:tc>
          <w:tcPr>
            <w:tcW w:w="3901" w:type="dxa"/>
            <w:shd w:val="clear" w:color="auto" w:fill="auto"/>
          </w:tcPr>
          <w:p w14:paraId="28496807" w14:textId="77777777" w:rsidR="00040056" w:rsidRPr="00494247" w:rsidRDefault="00040056" w:rsidP="0004005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808" w14:textId="505D0C74" w:rsidR="00040056" w:rsidRPr="00D80555" w:rsidRDefault="00040056" w:rsidP="0004005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8496809" w14:textId="77777777" w:rsidR="00040056" w:rsidRPr="00D80555" w:rsidRDefault="00040056" w:rsidP="0004005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80A" w14:textId="1C5FF39B" w:rsidR="00040056" w:rsidRPr="00D80555" w:rsidRDefault="00040056" w:rsidP="0004005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2563</w:t>
            </w:r>
          </w:p>
        </w:tc>
        <w:tc>
          <w:tcPr>
            <w:tcW w:w="236" w:type="dxa"/>
          </w:tcPr>
          <w:p w14:paraId="2849680B" w14:textId="77777777" w:rsidR="00040056" w:rsidRPr="00D80555" w:rsidRDefault="00040056" w:rsidP="0004005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80C" w14:textId="3AAA21A4" w:rsidR="00040056" w:rsidRPr="00D80555" w:rsidRDefault="00040056" w:rsidP="0004005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80D" w14:textId="77777777" w:rsidR="00040056" w:rsidRPr="00D80555" w:rsidRDefault="00040056" w:rsidP="0004005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80E" w14:textId="4D7B6C10" w:rsidR="00040056" w:rsidRPr="00D80555" w:rsidRDefault="00040056" w:rsidP="00040056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2563</w:t>
            </w:r>
          </w:p>
        </w:tc>
      </w:tr>
      <w:tr w:rsidR="00B61B43" w:rsidRPr="00494247" w14:paraId="28496818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10" w14:textId="77777777" w:rsidR="00B61B43" w:rsidRPr="00494247" w:rsidRDefault="00B61B43" w:rsidP="00B61B43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8496811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812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5" w:type="dxa"/>
          </w:tcPr>
          <w:p w14:paraId="28496813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814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28496815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816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28496817" w14:textId="77777777" w:rsidR="00B61B43" w:rsidRPr="00494247" w:rsidRDefault="00B61B43" w:rsidP="00B61B43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B61B43" w:rsidRPr="00494247" w14:paraId="28496821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19" w14:textId="4FE2B783" w:rsidR="00B61B43" w:rsidRPr="00494247" w:rsidRDefault="00B61B43" w:rsidP="00B61B43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</w:t>
            </w:r>
            <w:r w:rsidR="001F68E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สินค้า</w:t>
            </w:r>
          </w:p>
        </w:tc>
        <w:tc>
          <w:tcPr>
            <w:tcW w:w="1620" w:type="dxa"/>
          </w:tcPr>
          <w:p w14:paraId="2849681A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81B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5" w:type="dxa"/>
          </w:tcPr>
          <w:p w14:paraId="2849681C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49681D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14:paraId="2849681E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849681F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28496820" w14:textId="77777777" w:rsidR="00B61B43" w:rsidRPr="00494247" w:rsidRDefault="00B61B43" w:rsidP="00B61B43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02165" w:rsidRPr="00494247" w14:paraId="2849682A" w14:textId="77777777" w:rsidTr="00126B37">
        <w:tc>
          <w:tcPr>
            <w:tcW w:w="3901" w:type="dxa"/>
            <w:shd w:val="clear" w:color="auto" w:fill="auto"/>
          </w:tcPr>
          <w:p w14:paraId="28496822" w14:textId="77777777" w:rsidR="00E02165" w:rsidRPr="00494247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0" w:type="dxa"/>
          </w:tcPr>
          <w:p w14:paraId="28496823" w14:textId="5E1616FE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24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</w:tcPr>
          <w:p w14:paraId="28496825" w14:textId="5A04F51A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8496826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28496827" w14:textId="3EC64475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828" w14:textId="77777777" w:rsidR="00E02165" w:rsidRPr="00494247" w:rsidRDefault="00E02165" w:rsidP="00E0216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8496829" w14:textId="73601B44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07B9"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 w:rsidRPr="00C507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507B9">
              <w:rPr>
                <w:rFonts w:ascii="Angsana New" w:hAnsi="Angsana New"/>
                <w:sz w:val="30"/>
                <w:szCs w:val="30"/>
                <w:cs/>
                <w:lang w:val="en-US"/>
              </w:rPr>
              <w:t>640.20</w:t>
            </w:r>
          </w:p>
        </w:tc>
      </w:tr>
      <w:tr w:rsidR="00E02165" w:rsidRPr="00494247" w14:paraId="28496833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2B" w14:textId="77777777" w:rsidR="00E02165" w:rsidRPr="00494247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49682C" w14:textId="107CE80A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2D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2849682E" w14:textId="108E4833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07B9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C507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507B9">
              <w:rPr>
                <w:rFonts w:ascii="Angsana New" w:hAnsi="Angsana New"/>
                <w:sz w:val="30"/>
                <w:szCs w:val="30"/>
                <w:cs/>
                <w:lang w:val="en-US"/>
              </w:rPr>
              <w:t>940.90</w:t>
            </w:r>
          </w:p>
        </w:tc>
        <w:tc>
          <w:tcPr>
            <w:tcW w:w="236" w:type="dxa"/>
          </w:tcPr>
          <w:p w14:paraId="2849682F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830" w14:textId="573D094E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831" w14:textId="77777777" w:rsidR="00E02165" w:rsidRPr="00494247" w:rsidRDefault="00E02165" w:rsidP="00E02165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832" w14:textId="122EDAD3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07B9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C507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507B9">
              <w:rPr>
                <w:rFonts w:ascii="Angsana New" w:hAnsi="Angsana New"/>
                <w:sz w:val="30"/>
                <w:szCs w:val="30"/>
                <w:cs/>
                <w:lang w:val="en-US"/>
              </w:rPr>
              <w:t>940.90</w:t>
            </w:r>
          </w:p>
        </w:tc>
      </w:tr>
      <w:tr w:rsidR="00E02165" w:rsidRPr="00494247" w14:paraId="2849683C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34" w14:textId="77777777" w:rsidR="00E02165" w:rsidRPr="00494247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496835" w14:textId="22DE9257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496836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28496837" w14:textId="3BA6FDC8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5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</w:t>
            </w:r>
            <w:r w:rsidRPr="00C507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5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940.90</w:t>
            </w:r>
          </w:p>
        </w:tc>
        <w:tc>
          <w:tcPr>
            <w:tcW w:w="236" w:type="dxa"/>
          </w:tcPr>
          <w:p w14:paraId="28496838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839" w14:textId="5B9AD624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83A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83B" w14:textId="10C82689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5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</w:t>
            </w:r>
            <w:r w:rsidRPr="00C507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5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581.10</w:t>
            </w:r>
          </w:p>
        </w:tc>
      </w:tr>
      <w:tr w:rsidR="00E02165" w:rsidRPr="00494247" w14:paraId="28496860" w14:textId="77777777" w:rsidTr="00126B37">
        <w:tc>
          <w:tcPr>
            <w:tcW w:w="3901" w:type="dxa"/>
            <w:shd w:val="clear" w:color="auto" w:fill="auto"/>
            <w:vAlign w:val="center"/>
          </w:tcPr>
          <w:p w14:paraId="28496858" w14:textId="1405B4D2" w:rsidR="00E02165" w:rsidRPr="00494247" w:rsidRDefault="00E02165" w:rsidP="00E0216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="000E420B"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8496859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85A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</w:tcPr>
          <w:p w14:paraId="2849685B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85C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85D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85E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85F" w14:textId="77777777" w:rsidR="00E02165" w:rsidRPr="00494247" w:rsidRDefault="00E02165" w:rsidP="00E0216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165" w:rsidRPr="00494247" w14:paraId="28496869" w14:textId="77777777" w:rsidTr="00F455DA">
        <w:tc>
          <w:tcPr>
            <w:tcW w:w="3901" w:type="dxa"/>
            <w:shd w:val="clear" w:color="auto" w:fill="auto"/>
          </w:tcPr>
          <w:p w14:paraId="28496861" w14:textId="77777777" w:rsidR="00E02165" w:rsidRPr="00E26B32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496862" w14:textId="54C4C5F0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63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28496864" w14:textId="061BFE6D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8496865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28496866" w14:textId="2BD63BE7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867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868" w14:textId="1668B780" w:rsidR="00E02165" w:rsidRPr="00494247" w:rsidRDefault="00513B27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B27">
              <w:rPr>
                <w:rFonts w:ascii="Angsana New" w:hAnsi="Angsana New"/>
                <w:sz w:val="30"/>
                <w:szCs w:val="30"/>
                <w:cs/>
              </w:rPr>
              <w:t>40</w:t>
            </w:r>
            <w:r w:rsidRPr="00513B27">
              <w:rPr>
                <w:rFonts w:ascii="Angsana New" w:hAnsi="Angsana New"/>
                <w:sz w:val="30"/>
                <w:szCs w:val="30"/>
              </w:rPr>
              <w:t>,</w:t>
            </w:r>
            <w:r w:rsidRPr="00513B27">
              <w:rPr>
                <w:rFonts w:ascii="Angsana New" w:hAnsi="Angsana New"/>
                <w:sz w:val="30"/>
                <w:szCs w:val="30"/>
                <w:cs/>
              </w:rPr>
              <w:t>195.68</w:t>
            </w:r>
          </w:p>
        </w:tc>
      </w:tr>
      <w:tr w:rsidR="00F455DA" w:rsidRPr="00494247" w14:paraId="43B29B28" w14:textId="77777777" w:rsidTr="00F455DA">
        <w:tc>
          <w:tcPr>
            <w:tcW w:w="3901" w:type="dxa"/>
            <w:shd w:val="clear" w:color="auto" w:fill="auto"/>
            <w:vAlign w:val="center"/>
          </w:tcPr>
          <w:p w14:paraId="70CA0628" w14:textId="511513D2" w:rsidR="00F455DA" w:rsidRPr="00494247" w:rsidRDefault="00F455DA" w:rsidP="00F455DA">
            <w:pPr>
              <w:spacing w:line="400" w:lineRule="exact"/>
              <w:ind w:left="144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5B1B34" w14:textId="6C7ADEBF" w:rsidR="00F455DA" w:rsidRDefault="00940160" w:rsidP="00F455D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F2F584E" w14:textId="77777777" w:rsidR="00F455DA" w:rsidRPr="00494247" w:rsidRDefault="00F455DA" w:rsidP="00F455D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065B8DF1" w14:textId="661FC950" w:rsidR="00F455DA" w:rsidRDefault="00940160" w:rsidP="00F455D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16115B8" w14:textId="77777777" w:rsidR="00F455DA" w:rsidRPr="00494247" w:rsidRDefault="00F455DA" w:rsidP="00F455D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AEC0B" w14:textId="1748FD08" w:rsidR="00F455DA" w:rsidRDefault="00940160" w:rsidP="00F455D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08E1E50" w14:textId="77777777" w:rsidR="00F455DA" w:rsidRPr="00494247" w:rsidRDefault="00F455DA" w:rsidP="00F455D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DD0DD" w14:textId="6C34B46C" w:rsidR="00F455DA" w:rsidRPr="00940160" w:rsidRDefault="00513B27" w:rsidP="00F455D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3B2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40</w:t>
            </w:r>
            <w:r w:rsidRPr="00513B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13B2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195.68</w:t>
            </w:r>
          </w:p>
        </w:tc>
      </w:tr>
      <w:tr w:rsidR="000365C9" w:rsidRPr="00C507B9" w14:paraId="2AD31444" w14:textId="77777777" w:rsidTr="004056B0">
        <w:tc>
          <w:tcPr>
            <w:tcW w:w="3901" w:type="dxa"/>
            <w:shd w:val="clear" w:color="auto" w:fill="auto"/>
            <w:vAlign w:val="center"/>
          </w:tcPr>
          <w:p w14:paraId="6D67AB64" w14:textId="77777777" w:rsidR="000365C9" w:rsidRPr="004056B0" w:rsidRDefault="000365C9" w:rsidP="004056B0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6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2703B4" w14:textId="77777777" w:rsidR="000365C9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CC5EB48" w14:textId="77777777" w:rsidR="000365C9" w:rsidRPr="00494247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6FDFE94B" w14:textId="77777777" w:rsidR="000365C9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C05CEAA" w14:textId="77777777" w:rsidR="000365C9" w:rsidRPr="00494247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05D649AC" w14:textId="77777777" w:rsidR="000365C9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8D4ECFB" w14:textId="77777777" w:rsidR="000365C9" w:rsidRPr="00494247" w:rsidRDefault="000365C9" w:rsidP="00841D6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41413" w14:textId="77777777" w:rsidR="000365C9" w:rsidRPr="000365C9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0365C9" w:rsidRPr="00C507B9" w14:paraId="18F13890" w14:textId="77777777" w:rsidTr="004056B0">
        <w:tc>
          <w:tcPr>
            <w:tcW w:w="3901" w:type="dxa"/>
            <w:shd w:val="clear" w:color="auto" w:fill="auto"/>
            <w:vAlign w:val="center"/>
          </w:tcPr>
          <w:p w14:paraId="7EBD35D0" w14:textId="77777777" w:rsidR="000365C9" w:rsidRPr="004056B0" w:rsidRDefault="000365C9" w:rsidP="004056B0">
            <w:pPr>
              <w:spacing w:line="400" w:lineRule="exact"/>
              <w:ind w:left="173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056B0">
              <w:rPr>
                <w:rFonts w:ascii="Angsana New" w:hAnsi="Angsana New"/>
                <w:sz w:val="30"/>
                <w:szCs w:val="30"/>
                <w:cs/>
              </w:rPr>
              <w:t>บริษัท คัมเวล จำกัด</w:t>
            </w:r>
            <w:r w:rsidRPr="004056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C666D9" w14:textId="77777777" w:rsidR="000365C9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5645717" w14:textId="77777777" w:rsidR="000365C9" w:rsidRPr="00494247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356DF967" w14:textId="77777777" w:rsidR="000365C9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705BB69" w14:textId="77777777" w:rsidR="000365C9" w:rsidRPr="00494247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11F38091" w14:textId="77777777" w:rsidR="000365C9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597F0D9" w14:textId="77777777" w:rsidR="000365C9" w:rsidRPr="00494247" w:rsidRDefault="000365C9" w:rsidP="00841D6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F9B2E" w14:textId="77777777" w:rsidR="000365C9" w:rsidRPr="004056B0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56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216</w:t>
            </w:r>
            <w:r w:rsidRPr="004056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056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  <w:r w:rsidRPr="004056B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056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</w:t>
            </w:r>
          </w:p>
        </w:tc>
      </w:tr>
      <w:tr w:rsidR="000365C9" w:rsidRPr="00494247" w14:paraId="14FEC0AB" w14:textId="77777777" w:rsidTr="004056B0">
        <w:tc>
          <w:tcPr>
            <w:tcW w:w="3901" w:type="dxa"/>
            <w:shd w:val="clear" w:color="auto" w:fill="auto"/>
            <w:vAlign w:val="center"/>
          </w:tcPr>
          <w:p w14:paraId="7913A1BC" w14:textId="77777777" w:rsidR="000365C9" w:rsidRPr="004056B0" w:rsidRDefault="000365C9" w:rsidP="004056B0">
            <w:pPr>
              <w:spacing w:line="400" w:lineRule="exact"/>
              <w:ind w:left="144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6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13096B2" w14:textId="77777777" w:rsidR="000365C9" w:rsidRPr="000365C9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65C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011E5A2" w14:textId="77777777" w:rsidR="000365C9" w:rsidRPr="000365C9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34FD2" w14:textId="77777777" w:rsidR="000365C9" w:rsidRPr="000365C9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65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939F3AB" w14:textId="77777777" w:rsidR="000365C9" w:rsidRPr="000365C9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5D2CC" w14:textId="77777777" w:rsidR="000365C9" w:rsidRPr="000365C9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65C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4B49042" w14:textId="77777777" w:rsidR="000365C9" w:rsidRPr="000365C9" w:rsidRDefault="000365C9" w:rsidP="00841D6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0F1E00" w14:textId="77777777" w:rsidR="000365C9" w:rsidRPr="000365C9" w:rsidRDefault="000365C9" w:rsidP="00841D6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195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216</w:t>
            </w:r>
            <w:r w:rsidRPr="00021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2195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000.00</w:t>
            </w:r>
          </w:p>
        </w:tc>
      </w:tr>
    </w:tbl>
    <w:p w14:paraId="5AED733E" w14:textId="626B0237" w:rsidR="000D53B1" w:rsidRDefault="000D53B1"/>
    <w:p w14:paraId="50B976FE" w14:textId="0A638B80" w:rsidR="000D53B1" w:rsidRDefault="000D53B1">
      <w:pPr>
        <w:rPr>
          <w:cs/>
        </w:rPr>
      </w:pPr>
    </w:p>
    <w:p w14:paraId="2A24AE36" w14:textId="77777777" w:rsidR="002D7FAD" w:rsidRPr="002D7FAD" w:rsidRDefault="002D7FAD" w:rsidP="009F413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7EB61E0" w14:textId="14A8C89B" w:rsidR="000D53B1" w:rsidRPr="009F4132" w:rsidRDefault="000D53B1" w:rsidP="009F4132">
      <w:pPr>
        <w:numPr>
          <w:ilvl w:val="0"/>
          <w:numId w:val="24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656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11"/>
        <w:gridCol w:w="3697"/>
        <w:gridCol w:w="1562"/>
        <w:gridCol w:w="236"/>
        <w:gridCol w:w="1465"/>
        <w:gridCol w:w="239"/>
        <w:gridCol w:w="7"/>
        <w:gridCol w:w="42"/>
        <w:gridCol w:w="1555"/>
        <w:gridCol w:w="243"/>
        <w:gridCol w:w="1599"/>
      </w:tblGrid>
      <w:tr w:rsidR="00710B23" w:rsidRPr="00494247" w14:paraId="782E52B7" w14:textId="77777777" w:rsidTr="003C325E">
        <w:tc>
          <w:tcPr>
            <w:tcW w:w="3708" w:type="dxa"/>
            <w:gridSpan w:val="2"/>
            <w:shd w:val="clear" w:color="auto" w:fill="auto"/>
            <w:vAlign w:val="center"/>
          </w:tcPr>
          <w:p w14:paraId="7616E089" w14:textId="77777777" w:rsidR="000D53B1" w:rsidRPr="000D53B1" w:rsidRDefault="000D53B1" w:rsidP="00841D6A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</w:tcPr>
          <w:p w14:paraId="66B0E80B" w14:textId="77777777" w:rsidR="000D53B1" w:rsidRPr="000D53B1" w:rsidRDefault="000D53B1" w:rsidP="000D53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BC2ED00" w14:textId="77777777" w:rsidR="000D53B1" w:rsidRPr="000D53B1" w:rsidRDefault="000D53B1" w:rsidP="000D53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</w:tcPr>
          <w:p w14:paraId="700AEE44" w14:textId="77777777" w:rsidR="000D53B1" w:rsidRPr="000D53B1" w:rsidRDefault="000D53B1" w:rsidP="000D53B1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6E639BAA" w14:textId="77777777" w:rsidR="000D53B1" w:rsidRPr="000D53B1" w:rsidRDefault="000D53B1" w:rsidP="000D53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4" w:type="dxa"/>
            <w:gridSpan w:val="3"/>
            <w:shd w:val="clear" w:color="auto" w:fill="auto"/>
            <w:vAlign w:val="bottom"/>
          </w:tcPr>
          <w:p w14:paraId="7E57B76C" w14:textId="77777777" w:rsidR="000D53B1" w:rsidRPr="000D53B1" w:rsidRDefault="000D53B1" w:rsidP="000D53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0624B561" w14:textId="77777777" w:rsidR="000D53B1" w:rsidRPr="000D53B1" w:rsidRDefault="000D53B1" w:rsidP="000D53B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494F098D" w14:textId="77777777" w:rsidR="000D53B1" w:rsidRPr="000D53B1" w:rsidRDefault="000D53B1" w:rsidP="000D53B1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53B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D53B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หน่วย</w:t>
            </w:r>
            <w:r w:rsidRPr="000D53B1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0D53B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บาท</w:t>
            </w:r>
            <w:r w:rsidRPr="000D53B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10B23" w:rsidRPr="00A131EB" w14:paraId="138DDE46" w14:textId="77777777" w:rsidTr="003C325E">
        <w:tc>
          <w:tcPr>
            <w:tcW w:w="3708" w:type="dxa"/>
            <w:gridSpan w:val="2"/>
            <w:shd w:val="clear" w:color="auto" w:fill="auto"/>
          </w:tcPr>
          <w:p w14:paraId="24283749" w14:textId="77777777" w:rsidR="000D53B1" w:rsidRPr="00494247" w:rsidRDefault="000D53B1" w:rsidP="00841D6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48" w:type="dxa"/>
            <w:gridSpan w:val="9"/>
          </w:tcPr>
          <w:p w14:paraId="35DDA84A" w14:textId="77777777" w:rsidR="000D53B1" w:rsidRPr="00A131EB" w:rsidRDefault="000D53B1" w:rsidP="00841D6A">
            <w:pPr>
              <w:tabs>
                <w:tab w:val="left" w:pos="2581"/>
              </w:tabs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Pr="00165280">
              <w:rPr>
                <w:rFonts w:ascii="Angsana New" w:hAnsi="Angsana New"/>
                <w:sz w:val="30"/>
                <w:szCs w:val="30"/>
              </w:rPr>
              <w:t>3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057B3F" w:rsidRPr="00494247" w14:paraId="6C2ED24C" w14:textId="77777777" w:rsidTr="003C325E">
        <w:tc>
          <w:tcPr>
            <w:tcW w:w="3708" w:type="dxa"/>
            <w:gridSpan w:val="2"/>
            <w:shd w:val="clear" w:color="auto" w:fill="auto"/>
          </w:tcPr>
          <w:p w14:paraId="4494F088" w14:textId="77777777" w:rsidR="00057B3F" w:rsidRPr="00494247" w:rsidRDefault="00057B3F" w:rsidP="00841D6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</w:tcPr>
          <w:p w14:paraId="428407A3" w14:textId="7FE7931E" w:rsidR="00057B3F" w:rsidRPr="00494247" w:rsidRDefault="00057B3F" w:rsidP="007304C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62AF0" w14:textId="6CC9F2EB" w:rsidR="00057B3F" w:rsidRPr="00494247" w:rsidRDefault="00057B3F" w:rsidP="00841D6A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25D37A" w14:textId="1A79173C" w:rsidR="00057B3F" w:rsidRPr="00494247" w:rsidRDefault="00057B3F" w:rsidP="00841D6A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4C7" w:rsidRPr="00D80555" w14:paraId="03A957B3" w14:textId="77777777" w:rsidTr="003C325E">
        <w:tc>
          <w:tcPr>
            <w:tcW w:w="3708" w:type="dxa"/>
            <w:gridSpan w:val="2"/>
            <w:shd w:val="clear" w:color="auto" w:fill="auto"/>
          </w:tcPr>
          <w:p w14:paraId="5B46ABCA" w14:textId="77777777" w:rsidR="000D53B1" w:rsidRPr="00494247" w:rsidRDefault="000D53B1" w:rsidP="00841D6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939BA" w14:textId="77777777" w:rsidR="000D53B1" w:rsidRPr="00D80555" w:rsidRDefault="000D53B1" w:rsidP="00841D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B686A23" w14:textId="77777777" w:rsidR="000D53B1" w:rsidRPr="00D80555" w:rsidRDefault="000D53B1" w:rsidP="00841D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CAB2F" w14:textId="77777777" w:rsidR="000D53B1" w:rsidRPr="00D80555" w:rsidRDefault="000D53B1" w:rsidP="00841D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2563</w:t>
            </w:r>
          </w:p>
        </w:tc>
        <w:tc>
          <w:tcPr>
            <w:tcW w:w="288" w:type="dxa"/>
            <w:gridSpan w:val="3"/>
          </w:tcPr>
          <w:p w14:paraId="04002E8D" w14:textId="77777777" w:rsidR="000D53B1" w:rsidRPr="00D80555" w:rsidRDefault="000D53B1" w:rsidP="005B14EC">
            <w:pPr>
              <w:pStyle w:val="1"/>
              <w:pBdr>
                <w:bottom w:val="none" w:sz="0" w:space="0" w:color="auto"/>
              </w:pBdr>
              <w:spacing w:line="260" w:lineRule="exact"/>
              <w:jc w:val="left"/>
              <w:rPr>
                <w:sz w:val="27"/>
                <w:szCs w:val="27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69019" w14:textId="77777777" w:rsidR="000D53B1" w:rsidRPr="00D80555" w:rsidRDefault="000D53B1" w:rsidP="00841D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2BD64" w14:textId="77777777" w:rsidR="000D53B1" w:rsidRPr="00D80555" w:rsidRDefault="000D53B1" w:rsidP="00841D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8628B" w14:textId="77777777" w:rsidR="000D53B1" w:rsidRPr="00D80555" w:rsidRDefault="000D53B1" w:rsidP="00841D6A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2563</w:t>
            </w:r>
          </w:p>
        </w:tc>
      </w:tr>
      <w:tr w:rsidR="004056B0" w:rsidRPr="00494247" w14:paraId="2849687B" w14:textId="77777777" w:rsidTr="003C325E">
        <w:trPr>
          <w:gridBefore w:val="1"/>
          <w:wBefore w:w="11" w:type="dxa"/>
        </w:trPr>
        <w:tc>
          <w:tcPr>
            <w:tcW w:w="3697" w:type="dxa"/>
            <w:shd w:val="clear" w:color="auto" w:fill="auto"/>
            <w:vAlign w:val="center"/>
          </w:tcPr>
          <w:p w14:paraId="28496873" w14:textId="7D39ED4F" w:rsidR="00E02165" w:rsidRPr="00494247" w:rsidRDefault="00342D6D" w:rsidP="00342D6D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28496874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875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28496876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3"/>
          </w:tcPr>
          <w:p w14:paraId="28496877" w14:textId="77777777" w:rsidR="00E02165" w:rsidRPr="00494247" w:rsidRDefault="00E02165" w:rsidP="00AE50AD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878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28496879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87A" w14:textId="77777777" w:rsidR="00E02165" w:rsidRPr="00494247" w:rsidRDefault="00E02165" w:rsidP="00E0216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0AD" w:rsidRPr="00494247" w14:paraId="28496884" w14:textId="77777777" w:rsidTr="003C325E">
        <w:trPr>
          <w:gridBefore w:val="1"/>
          <w:wBefore w:w="11" w:type="dxa"/>
        </w:trPr>
        <w:tc>
          <w:tcPr>
            <w:tcW w:w="3697" w:type="dxa"/>
            <w:shd w:val="clear" w:color="auto" w:fill="auto"/>
          </w:tcPr>
          <w:p w14:paraId="2849687C" w14:textId="0EDF1FB7" w:rsidR="00E02165" w:rsidRPr="00494247" w:rsidRDefault="00342D6D" w:rsidP="00342D6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562" w:type="dxa"/>
          </w:tcPr>
          <w:p w14:paraId="2849687D" w14:textId="4F934E70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87E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</w:tcPr>
          <w:p w14:paraId="2849687F" w14:textId="08EB8D2B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3"/>
          </w:tcPr>
          <w:p w14:paraId="28496880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14:paraId="28496881" w14:textId="2F812815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28496882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28496883" w14:textId="7C53A22A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D6D" w:rsidRPr="00494247" w14:paraId="44896E7E" w14:textId="77777777" w:rsidTr="003C325E">
        <w:trPr>
          <w:gridBefore w:val="1"/>
          <w:wBefore w:w="11" w:type="dxa"/>
        </w:trPr>
        <w:tc>
          <w:tcPr>
            <w:tcW w:w="3697" w:type="dxa"/>
            <w:shd w:val="clear" w:color="auto" w:fill="auto"/>
          </w:tcPr>
          <w:p w14:paraId="6E008DFD" w14:textId="4318DFCE" w:rsidR="00342D6D" w:rsidRPr="00483056" w:rsidRDefault="00342D6D" w:rsidP="00342D6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8305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62" w:type="dxa"/>
          </w:tcPr>
          <w:p w14:paraId="26540A3D" w14:textId="2C4EBF6C" w:rsidR="00342D6D" w:rsidRDefault="00342D6D" w:rsidP="00342D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198C39" w14:textId="77777777" w:rsidR="00342D6D" w:rsidRPr="00494247" w:rsidRDefault="00342D6D" w:rsidP="00342D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</w:tcPr>
          <w:p w14:paraId="4C2513D0" w14:textId="6412670D" w:rsidR="00342D6D" w:rsidRDefault="00342D6D" w:rsidP="00342D6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8" w:type="dxa"/>
            <w:gridSpan w:val="3"/>
          </w:tcPr>
          <w:p w14:paraId="4575F9BD" w14:textId="77777777" w:rsidR="00342D6D" w:rsidRPr="00494247" w:rsidRDefault="00342D6D" w:rsidP="00342D6D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</w:tcPr>
          <w:p w14:paraId="59FAB188" w14:textId="31084F3E" w:rsidR="00342D6D" w:rsidRPr="00811FAD" w:rsidRDefault="00342D6D" w:rsidP="00342D6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57,749.88</w:t>
            </w:r>
          </w:p>
        </w:tc>
        <w:tc>
          <w:tcPr>
            <w:tcW w:w="243" w:type="dxa"/>
            <w:shd w:val="clear" w:color="auto" w:fill="auto"/>
          </w:tcPr>
          <w:p w14:paraId="0179A180" w14:textId="77777777" w:rsidR="00342D6D" w:rsidRPr="00494247" w:rsidRDefault="00342D6D" w:rsidP="00342D6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32355EFA" w14:textId="26D4B81F" w:rsidR="00342D6D" w:rsidRPr="00C507B9" w:rsidRDefault="00342D6D" w:rsidP="00342D6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07B9">
              <w:rPr>
                <w:rFonts w:ascii="Angsana New" w:hAnsi="Angsana New"/>
                <w:sz w:val="30"/>
                <w:szCs w:val="30"/>
                <w:cs/>
                <w:lang w:val="en-US"/>
              </w:rPr>
              <w:t>120</w:t>
            </w:r>
            <w:r w:rsidRPr="00C507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507B9">
              <w:rPr>
                <w:rFonts w:ascii="Angsana New" w:hAnsi="Angsana New"/>
                <w:sz w:val="30"/>
                <w:szCs w:val="30"/>
                <w:cs/>
                <w:lang w:val="en-US"/>
              </w:rPr>
              <w:t>655.74</w:t>
            </w:r>
          </w:p>
        </w:tc>
      </w:tr>
      <w:tr w:rsidR="004056B0" w:rsidRPr="00494247" w14:paraId="2849688D" w14:textId="77777777" w:rsidTr="003C325E">
        <w:trPr>
          <w:gridBefore w:val="1"/>
          <w:wBefore w:w="11" w:type="dxa"/>
        </w:trPr>
        <w:tc>
          <w:tcPr>
            <w:tcW w:w="3697" w:type="dxa"/>
            <w:shd w:val="clear" w:color="auto" w:fill="auto"/>
            <w:vAlign w:val="center"/>
          </w:tcPr>
          <w:p w14:paraId="28496885" w14:textId="77777777" w:rsidR="00E02165" w:rsidRPr="00494247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8496886" w14:textId="0088F2D2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496887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888" w14:textId="06ED1BE2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gridSpan w:val="3"/>
          </w:tcPr>
          <w:p w14:paraId="28496889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88A" w14:textId="198C0631" w:rsidR="00E02165" w:rsidRPr="009F36AD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57,749.88</w:t>
            </w:r>
          </w:p>
        </w:tc>
        <w:tc>
          <w:tcPr>
            <w:tcW w:w="243" w:type="dxa"/>
            <w:shd w:val="clear" w:color="auto" w:fill="auto"/>
          </w:tcPr>
          <w:p w14:paraId="2849688B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88C" w14:textId="24C79358" w:rsidR="00E02165" w:rsidRPr="005A25EF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5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120</w:t>
            </w:r>
            <w:r w:rsidRPr="00C507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5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655.74</w:t>
            </w:r>
          </w:p>
        </w:tc>
      </w:tr>
      <w:tr w:rsidR="004056B0" w:rsidRPr="00494247" w14:paraId="28496896" w14:textId="77777777" w:rsidTr="003C325E">
        <w:trPr>
          <w:gridBefore w:val="1"/>
          <w:wBefore w:w="11" w:type="dxa"/>
        </w:trPr>
        <w:tc>
          <w:tcPr>
            <w:tcW w:w="3697" w:type="dxa"/>
            <w:shd w:val="clear" w:color="auto" w:fill="auto"/>
            <w:vAlign w:val="center"/>
          </w:tcPr>
          <w:p w14:paraId="2849688E" w14:textId="77777777" w:rsidR="00E02165" w:rsidRPr="00494247" w:rsidRDefault="00E02165" w:rsidP="00E0216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F0E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2849688F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890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  <w:shd w:val="clear" w:color="auto" w:fill="auto"/>
          </w:tcPr>
          <w:p w14:paraId="28496891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gridSpan w:val="3"/>
          </w:tcPr>
          <w:p w14:paraId="28496892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893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8496894" w14:textId="77777777" w:rsidR="00E02165" w:rsidRPr="00494247" w:rsidRDefault="00E02165" w:rsidP="00E0216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895" w14:textId="77777777" w:rsidR="00E02165" w:rsidRPr="00494247" w:rsidRDefault="00E02165" w:rsidP="00E02165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E50AD" w:rsidRPr="00494247" w14:paraId="2849689F" w14:textId="77777777" w:rsidTr="003C325E">
        <w:trPr>
          <w:gridBefore w:val="1"/>
          <w:wBefore w:w="11" w:type="dxa"/>
        </w:trPr>
        <w:tc>
          <w:tcPr>
            <w:tcW w:w="3697" w:type="dxa"/>
            <w:shd w:val="clear" w:color="auto" w:fill="auto"/>
            <w:vAlign w:val="center"/>
          </w:tcPr>
          <w:p w14:paraId="28496897" w14:textId="77777777" w:rsidR="00E02165" w:rsidRPr="00494247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562" w:type="dxa"/>
            <w:vAlign w:val="bottom"/>
          </w:tcPr>
          <w:p w14:paraId="28496898" w14:textId="1D3C5D48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899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shd w:val="clear" w:color="auto" w:fill="auto"/>
          </w:tcPr>
          <w:p w14:paraId="2849689A" w14:textId="51535603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  <w:gridSpan w:val="3"/>
          </w:tcPr>
          <w:p w14:paraId="2849689B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849689C" w14:textId="7DAAD1B7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849689D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2849689E" w14:textId="176C61AD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07B9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C507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507B9">
              <w:rPr>
                <w:rFonts w:ascii="Angsana New" w:hAnsi="Angsana New"/>
                <w:sz w:val="30"/>
                <w:szCs w:val="30"/>
                <w:cs/>
                <w:lang w:val="en-US"/>
              </w:rPr>
              <w:t>529</w:t>
            </w:r>
            <w:r w:rsidRPr="00C507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507B9">
              <w:rPr>
                <w:rFonts w:ascii="Angsana New" w:hAnsi="Angsana New"/>
                <w:sz w:val="30"/>
                <w:szCs w:val="30"/>
                <w:cs/>
                <w:lang w:val="en-US"/>
              </w:rPr>
              <w:t>087.00</w:t>
            </w:r>
          </w:p>
        </w:tc>
      </w:tr>
      <w:tr w:rsidR="00AE50AD" w:rsidRPr="00494247" w14:paraId="284968A8" w14:textId="77777777" w:rsidTr="003C325E">
        <w:trPr>
          <w:gridBefore w:val="1"/>
          <w:wBefore w:w="11" w:type="dxa"/>
        </w:trPr>
        <w:tc>
          <w:tcPr>
            <w:tcW w:w="3697" w:type="dxa"/>
            <w:shd w:val="clear" w:color="auto" w:fill="auto"/>
            <w:vAlign w:val="center"/>
          </w:tcPr>
          <w:p w14:paraId="284968A0" w14:textId="77777777" w:rsidR="00E02165" w:rsidRPr="00494247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562" w:type="dxa"/>
            <w:vAlign w:val="bottom"/>
          </w:tcPr>
          <w:p w14:paraId="284968A1" w14:textId="20A539E5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212,102.50</w:t>
            </w:r>
          </w:p>
        </w:tc>
        <w:tc>
          <w:tcPr>
            <w:tcW w:w="236" w:type="dxa"/>
          </w:tcPr>
          <w:p w14:paraId="284968A2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shd w:val="clear" w:color="auto" w:fill="auto"/>
          </w:tcPr>
          <w:p w14:paraId="284968A3" w14:textId="051791AD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07B9">
              <w:rPr>
                <w:rFonts w:ascii="Angsana New" w:hAnsi="Angsana New"/>
                <w:sz w:val="30"/>
                <w:szCs w:val="30"/>
                <w:lang w:val="en-US"/>
              </w:rPr>
              <w:t>1,411,928.30</w:t>
            </w:r>
          </w:p>
        </w:tc>
        <w:tc>
          <w:tcPr>
            <w:tcW w:w="288" w:type="dxa"/>
            <w:gridSpan w:val="3"/>
          </w:tcPr>
          <w:p w14:paraId="284968A4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84968A5" w14:textId="3FF289CF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212,102.50</w:t>
            </w:r>
          </w:p>
        </w:tc>
        <w:tc>
          <w:tcPr>
            <w:tcW w:w="243" w:type="dxa"/>
            <w:shd w:val="clear" w:color="auto" w:fill="auto"/>
          </w:tcPr>
          <w:p w14:paraId="284968A6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284968A7" w14:textId="33EBE0FF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1,411,928.30</w:t>
            </w:r>
          </w:p>
        </w:tc>
      </w:tr>
      <w:tr w:rsidR="004056B0" w:rsidRPr="00494247" w14:paraId="284968B1" w14:textId="77777777" w:rsidTr="003C325E">
        <w:trPr>
          <w:gridBefore w:val="1"/>
          <w:wBefore w:w="11" w:type="dxa"/>
        </w:trPr>
        <w:tc>
          <w:tcPr>
            <w:tcW w:w="3697" w:type="dxa"/>
            <w:shd w:val="clear" w:color="auto" w:fill="auto"/>
            <w:vAlign w:val="center"/>
          </w:tcPr>
          <w:p w14:paraId="284968A9" w14:textId="77777777" w:rsidR="00E02165" w:rsidRPr="00494247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968AA" w14:textId="338053B0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212,102.50</w:t>
            </w:r>
          </w:p>
        </w:tc>
        <w:tc>
          <w:tcPr>
            <w:tcW w:w="236" w:type="dxa"/>
            <w:vAlign w:val="bottom"/>
          </w:tcPr>
          <w:p w14:paraId="284968AB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8AC" w14:textId="743C527E" w:rsidR="00E02165" w:rsidRPr="002A3E3E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507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1,411,928.30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284968AD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8AE" w14:textId="79AACBD0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212,102.50</w:t>
            </w:r>
          </w:p>
        </w:tc>
        <w:tc>
          <w:tcPr>
            <w:tcW w:w="243" w:type="dxa"/>
            <w:shd w:val="clear" w:color="auto" w:fill="auto"/>
          </w:tcPr>
          <w:p w14:paraId="284968AF" w14:textId="77777777" w:rsidR="00E02165" w:rsidRPr="00494247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8B0" w14:textId="7B23647C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5,941,015.30</w:t>
            </w:r>
          </w:p>
        </w:tc>
      </w:tr>
      <w:tr w:rsidR="004056B0" w:rsidRPr="00494247" w14:paraId="284968BA" w14:textId="77777777" w:rsidTr="003C325E">
        <w:trPr>
          <w:gridBefore w:val="1"/>
          <w:wBefore w:w="11" w:type="dxa"/>
        </w:trPr>
        <w:tc>
          <w:tcPr>
            <w:tcW w:w="3697" w:type="dxa"/>
            <w:shd w:val="clear" w:color="auto" w:fill="auto"/>
            <w:vAlign w:val="center"/>
          </w:tcPr>
          <w:p w14:paraId="284968B2" w14:textId="77777777" w:rsidR="00E02165" w:rsidRPr="00494247" w:rsidRDefault="00E02165" w:rsidP="00E0216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830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284968B3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8B4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  <w:shd w:val="clear" w:color="auto" w:fill="auto"/>
          </w:tcPr>
          <w:p w14:paraId="284968B5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gridSpan w:val="3"/>
            <w:shd w:val="clear" w:color="auto" w:fill="auto"/>
          </w:tcPr>
          <w:p w14:paraId="284968B6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8B7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84968B8" w14:textId="77777777" w:rsidR="00E02165" w:rsidRPr="00494247" w:rsidRDefault="00E02165" w:rsidP="00E0216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8B9" w14:textId="77777777" w:rsidR="00E02165" w:rsidRPr="00494247" w:rsidRDefault="00E02165" w:rsidP="00E02165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E50AD" w:rsidRPr="00494247" w14:paraId="284968C3" w14:textId="77777777" w:rsidTr="003C325E">
        <w:trPr>
          <w:gridBefore w:val="1"/>
          <w:wBefore w:w="11" w:type="dxa"/>
        </w:trPr>
        <w:tc>
          <w:tcPr>
            <w:tcW w:w="3697" w:type="dxa"/>
            <w:shd w:val="clear" w:color="auto" w:fill="auto"/>
            <w:vAlign w:val="center"/>
          </w:tcPr>
          <w:p w14:paraId="284968BB" w14:textId="77777777" w:rsidR="00E02165" w:rsidRPr="00494247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62" w:type="dxa"/>
            <w:shd w:val="clear" w:color="auto" w:fill="auto"/>
          </w:tcPr>
          <w:p w14:paraId="284968BC" w14:textId="4E1FEE8B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4968BD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shd w:val="clear" w:color="auto" w:fill="auto"/>
          </w:tcPr>
          <w:p w14:paraId="284968BE" w14:textId="493591E7" w:rsidR="00E02165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284968BF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84968C0" w14:textId="1C0A31A9" w:rsidR="00E02165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814,712.58</w:t>
            </w:r>
          </w:p>
        </w:tc>
        <w:tc>
          <w:tcPr>
            <w:tcW w:w="243" w:type="dxa"/>
            <w:shd w:val="clear" w:color="auto" w:fill="auto"/>
          </w:tcPr>
          <w:p w14:paraId="284968C1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284968C2" w14:textId="17D2DEB0" w:rsidR="00E02165" w:rsidRPr="007A28DA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7B9">
              <w:rPr>
                <w:rFonts w:ascii="Angsana New" w:hAnsi="Angsana New"/>
                <w:sz w:val="30"/>
                <w:szCs w:val="30"/>
                <w:cs/>
                <w:lang w:val="en-US"/>
              </w:rPr>
              <w:t>465</w:t>
            </w:r>
            <w:r w:rsidRPr="00C507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507B9">
              <w:rPr>
                <w:rFonts w:ascii="Angsana New" w:hAnsi="Angsana New"/>
                <w:sz w:val="30"/>
                <w:szCs w:val="30"/>
                <w:cs/>
                <w:lang w:val="en-US"/>
              </w:rPr>
              <w:t>530.04</w:t>
            </w:r>
          </w:p>
        </w:tc>
      </w:tr>
      <w:tr w:rsidR="00AE50AD" w:rsidRPr="00494247" w14:paraId="284968CC" w14:textId="77777777" w:rsidTr="003C325E">
        <w:trPr>
          <w:gridBefore w:val="1"/>
          <w:wBefore w:w="11" w:type="dxa"/>
        </w:trPr>
        <w:tc>
          <w:tcPr>
            <w:tcW w:w="3697" w:type="dxa"/>
            <w:shd w:val="clear" w:color="auto" w:fill="auto"/>
            <w:vAlign w:val="center"/>
          </w:tcPr>
          <w:p w14:paraId="284968C4" w14:textId="77777777" w:rsidR="00E02165" w:rsidRPr="00AE50AD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50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62" w:type="dxa"/>
            <w:vAlign w:val="bottom"/>
          </w:tcPr>
          <w:p w14:paraId="284968C5" w14:textId="707B3199" w:rsidR="00E02165" w:rsidRPr="00494247" w:rsidRDefault="00811FAD" w:rsidP="00B77D2F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663,750.63</w:t>
            </w:r>
          </w:p>
        </w:tc>
        <w:tc>
          <w:tcPr>
            <w:tcW w:w="236" w:type="dxa"/>
          </w:tcPr>
          <w:p w14:paraId="284968C6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84968C7" w14:textId="272B1493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0149">
              <w:rPr>
                <w:rFonts w:ascii="Angsana New" w:hAnsi="Angsana New"/>
                <w:sz w:val="30"/>
                <w:szCs w:val="30"/>
                <w:lang w:val="en-US"/>
              </w:rPr>
              <w:t>666,419.80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284968C8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84968C9" w14:textId="2CBD0C71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663,750.63</w:t>
            </w:r>
          </w:p>
        </w:tc>
        <w:tc>
          <w:tcPr>
            <w:tcW w:w="243" w:type="dxa"/>
            <w:shd w:val="clear" w:color="auto" w:fill="auto"/>
          </w:tcPr>
          <w:p w14:paraId="284968CA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284968CB" w14:textId="0FB5C04F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0149">
              <w:rPr>
                <w:rFonts w:ascii="Angsana New" w:hAnsi="Angsana New"/>
                <w:sz w:val="30"/>
                <w:szCs w:val="30"/>
                <w:lang w:val="en-US"/>
              </w:rPr>
              <w:t>666,419.80</w:t>
            </w:r>
          </w:p>
        </w:tc>
      </w:tr>
      <w:tr w:rsidR="00AE50AD" w:rsidRPr="00494247" w14:paraId="284968D5" w14:textId="77777777" w:rsidTr="003C325E">
        <w:trPr>
          <w:gridBefore w:val="1"/>
          <w:wBefore w:w="11" w:type="dxa"/>
        </w:trPr>
        <w:tc>
          <w:tcPr>
            <w:tcW w:w="3697" w:type="dxa"/>
            <w:shd w:val="clear" w:color="auto" w:fill="auto"/>
            <w:vAlign w:val="center"/>
          </w:tcPr>
          <w:p w14:paraId="284968CD" w14:textId="77777777" w:rsidR="00E02165" w:rsidRPr="00494247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10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62" w:type="dxa"/>
            <w:vAlign w:val="bottom"/>
          </w:tcPr>
          <w:p w14:paraId="284968CE" w14:textId="51ABC794" w:rsidR="00E02165" w:rsidRPr="00494247" w:rsidRDefault="00811FAD" w:rsidP="00B77D2F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36" w:type="dxa"/>
          </w:tcPr>
          <w:p w14:paraId="284968CF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84968D0" w14:textId="3AC11415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0149">
              <w:rPr>
                <w:rFonts w:ascii="Angsana New" w:hAnsi="Angsana New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284968D1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84968D2" w14:textId="4703D8EF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43" w:type="dxa"/>
            <w:shd w:val="clear" w:color="auto" w:fill="auto"/>
          </w:tcPr>
          <w:p w14:paraId="284968D3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284968D4" w14:textId="4A9F5D48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0149">
              <w:rPr>
                <w:rFonts w:ascii="Angsana New" w:hAnsi="Angsana New"/>
                <w:sz w:val="30"/>
                <w:szCs w:val="30"/>
                <w:lang w:val="en-US"/>
              </w:rPr>
              <w:t>34,406.85</w:t>
            </w:r>
          </w:p>
        </w:tc>
      </w:tr>
      <w:tr w:rsidR="004056B0" w:rsidRPr="00494247" w14:paraId="284968DE" w14:textId="77777777" w:rsidTr="003C325E">
        <w:trPr>
          <w:gridBefore w:val="1"/>
          <w:wBefore w:w="11" w:type="dxa"/>
        </w:trPr>
        <w:tc>
          <w:tcPr>
            <w:tcW w:w="3697" w:type="dxa"/>
            <w:shd w:val="clear" w:color="auto" w:fill="auto"/>
            <w:vAlign w:val="center"/>
          </w:tcPr>
          <w:p w14:paraId="284968D6" w14:textId="77777777" w:rsidR="00E02165" w:rsidRPr="00494247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8D7" w14:textId="21CC8728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698,157.48</w:t>
            </w:r>
          </w:p>
        </w:tc>
        <w:tc>
          <w:tcPr>
            <w:tcW w:w="236" w:type="dxa"/>
            <w:vAlign w:val="bottom"/>
          </w:tcPr>
          <w:p w14:paraId="284968D8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8D9" w14:textId="1C2C4AD0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700,826.65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284968DA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8DB" w14:textId="32DE1DAD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1,512,870.06</w:t>
            </w:r>
          </w:p>
        </w:tc>
        <w:tc>
          <w:tcPr>
            <w:tcW w:w="243" w:type="dxa"/>
            <w:shd w:val="clear" w:color="auto" w:fill="auto"/>
          </w:tcPr>
          <w:p w14:paraId="284968DC" w14:textId="77777777" w:rsidR="00E02165" w:rsidRPr="00494247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8DD" w14:textId="5ECA710A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1,166,356.69</w:t>
            </w:r>
          </w:p>
        </w:tc>
      </w:tr>
      <w:tr w:rsidR="00AE50AD" w:rsidRPr="00494247" w14:paraId="28496911" w14:textId="77777777" w:rsidTr="003C325E">
        <w:tc>
          <w:tcPr>
            <w:tcW w:w="3708" w:type="dxa"/>
            <w:gridSpan w:val="2"/>
            <w:shd w:val="clear" w:color="auto" w:fill="auto"/>
          </w:tcPr>
          <w:p w14:paraId="28496909" w14:textId="77777777" w:rsidR="007A6E60" w:rsidRPr="007A6E60" w:rsidRDefault="007A6E60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62" w:type="dxa"/>
            <w:vAlign w:val="center"/>
          </w:tcPr>
          <w:p w14:paraId="2849690A" w14:textId="77777777" w:rsidR="007A6E60" w:rsidRDefault="007A6E60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849690B" w14:textId="77777777" w:rsidR="007A6E60" w:rsidRPr="00D80555" w:rsidRDefault="007A6E60" w:rsidP="002D7FAD">
            <w:pPr>
              <w:pStyle w:val="1"/>
              <w:pBdr>
                <w:bottom w:val="none" w:sz="0" w:space="0" w:color="auto"/>
              </w:pBdr>
              <w:spacing w:line="280" w:lineRule="exact"/>
              <w:ind w:right="-9"/>
              <w:jc w:val="center"/>
              <w:rPr>
                <w:sz w:val="27"/>
                <w:szCs w:val="27"/>
              </w:rPr>
            </w:pPr>
          </w:p>
        </w:tc>
        <w:tc>
          <w:tcPr>
            <w:tcW w:w="1465" w:type="dxa"/>
            <w:vAlign w:val="center"/>
          </w:tcPr>
          <w:p w14:paraId="2849690C" w14:textId="77777777" w:rsidR="007A6E60" w:rsidRDefault="007A6E60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88" w:type="dxa"/>
            <w:gridSpan w:val="3"/>
          </w:tcPr>
          <w:p w14:paraId="2849690D" w14:textId="77777777" w:rsidR="007A6E60" w:rsidRPr="00D80555" w:rsidRDefault="007A6E60" w:rsidP="005B14EC">
            <w:pPr>
              <w:pStyle w:val="1"/>
              <w:pBdr>
                <w:bottom w:val="none" w:sz="0" w:space="0" w:color="auto"/>
              </w:pBdr>
              <w:spacing w:line="280" w:lineRule="exact"/>
              <w:jc w:val="left"/>
              <w:rPr>
                <w:sz w:val="27"/>
                <w:szCs w:val="27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849690E" w14:textId="77777777" w:rsidR="007A6E60" w:rsidRDefault="007A6E60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849690F" w14:textId="77777777" w:rsidR="007A6E60" w:rsidRPr="00D80555" w:rsidRDefault="007A6E60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28496910" w14:textId="77777777" w:rsidR="007A6E60" w:rsidRDefault="007A6E60" w:rsidP="00B61B43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</w:p>
        </w:tc>
      </w:tr>
      <w:tr w:rsidR="004056B0" w:rsidRPr="00494247" w14:paraId="2849691A" w14:textId="77777777" w:rsidTr="003C325E">
        <w:tc>
          <w:tcPr>
            <w:tcW w:w="3708" w:type="dxa"/>
            <w:gridSpan w:val="2"/>
            <w:shd w:val="clear" w:color="auto" w:fill="auto"/>
            <w:vAlign w:val="center"/>
          </w:tcPr>
          <w:p w14:paraId="28496912" w14:textId="77777777" w:rsidR="00E02165" w:rsidRPr="00494247" w:rsidRDefault="00E02165" w:rsidP="00AE50AD">
            <w:pPr>
              <w:spacing w:line="400" w:lineRule="exact"/>
              <w:ind w:left="203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28496913" w14:textId="4D9F5078" w:rsidR="00E02165" w:rsidRDefault="00811FAD" w:rsidP="00E02165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28496914" w14:textId="77777777" w:rsidR="00E02165" w:rsidRPr="00D80555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8496915" w14:textId="175AA5CD" w:rsidR="00E02165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  <w:r w:rsidRPr="00610149">
              <w:rPr>
                <w:sz w:val="30"/>
                <w:szCs w:val="30"/>
              </w:rPr>
              <w:t>167,050.00</w:t>
            </w:r>
          </w:p>
        </w:tc>
        <w:tc>
          <w:tcPr>
            <w:tcW w:w="288" w:type="dxa"/>
            <w:gridSpan w:val="3"/>
          </w:tcPr>
          <w:p w14:paraId="28496916" w14:textId="77777777" w:rsidR="00E02165" w:rsidRPr="00D80555" w:rsidRDefault="00E02165" w:rsidP="005B14EC">
            <w:pPr>
              <w:pStyle w:val="1"/>
              <w:pBdr>
                <w:bottom w:val="none" w:sz="0" w:space="0" w:color="auto"/>
              </w:pBdr>
              <w:spacing w:line="280" w:lineRule="exact"/>
              <w:jc w:val="left"/>
              <w:rPr>
                <w:sz w:val="27"/>
                <w:szCs w:val="27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917" w14:textId="2BA3CB7E" w:rsidR="00E02165" w:rsidRPr="00AE1FBD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496918" w14:textId="77777777" w:rsidR="00E02165" w:rsidRPr="00D80555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919" w14:textId="04A9D583" w:rsidR="00E02165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rPr>
                <w:sz w:val="27"/>
                <w:szCs w:val="27"/>
              </w:rPr>
            </w:pPr>
            <w:r w:rsidRPr="00610149">
              <w:rPr>
                <w:sz w:val="30"/>
                <w:szCs w:val="30"/>
              </w:rPr>
              <w:t>167,050.00</w:t>
            </w:r>
          </w:p>
        </w:tc>
      </w:tr>
      <w:tr w:rsidR="004056B0" w:rsidRPr="00494247" w14:paraId="28496923" w14:textId="77777777" w:rsidTr="003C325E">
        <w:tc>
          <w:tcPr>
            <w:tcW w:w="3708" w:type="dxa"/>
            <w:gridSpan w:val="2"/>
            <w:shd w:val="clear" w:color="auto" w:fill="auto"/>
            <w:vAlign w:val="center"/>
          </w:tcPr>
          <w:p w14:paraId="2849691B" w14:textId="77777777" w:rsidR="00E02165" w:rsidRPr="007A6E60" w:rsidRDefault="00E02165" w:rsidP="00E02165">
            <w:pPr>
              <w:spacing w:line="400" w:lineRule="exact"/>
              <w:ind w:left="1453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9691C" w14:textId="73DEF311" w:rsidR="00E02165" w:rsidRDefault="00811FAD" w:rsidP="00E02165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2849691D" w14:textId="77777777" w:rsidR="00E02165" w:rsidRPr="00D80555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91E" w14:textId="0B977873" w:rsidR="00E02165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  <w:r w:rsidRPr="00610149">
              <w:rPr>
                <w:b/>
                <w:bCs/>
                <w:sz w:val="30"/>
                <w:szCs w:val="30"/>
              </w:rPr>
              <w:t>167,050.00</w:t>
            </w:r>
          </w:p>
        </w:tc>
        <w:tc>
          <w:tcPr>
            <w:tcW w:w="288" w:type="dxa"/>
            <w:gridSpan w:val="3"/>
          </w:tcPr>
          <w:p w14:paraId="2849691F" w14:textId="77777777" w:rsidR="00E02165" w:rsidRPr="00D80555" w:rsidRDefault="00E02165" w:rsidP="005B14EC">
            <w:pPr>
              <w:pStyle w:val="1"/>
              <w:pBdr>
                <w:bottom w:val="none" w:sz="0" w:space="0" w:color="auto"/>
              </w:pBdr>
              <w:spacing w:line="280" w:lineRule="exact"/>
              <w:jc w:val="left"/>
              <w:rPr>
                <w:sz w:val="27"/>
                <w:szCs w:val="27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920" w14:textId="45C264BC" w:rsidR="00E02165" w:rsidRPr="00AE1FBD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496921" w14:textId="77777777" w:rsidR="00E02165" w:rsidRPr="00D80555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rPr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922" w14:textId="0270A9A2" w:rsidR="00E02165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rPr>
                <w:sz w:val="27"/>
                <w:szCs w:val="27"/>
              </w:rPr>
            </w:pPr>
            <w:r w:rsidRPr="00610149">
              <w:rPr>
                <w:b/>
                <w:bCs/>
                <w:sz w:val="30"/>
                <w:szCs w:val="30"/>
              </w:rPr>
              <w:t>167,050.00</w:t>
            </w:r>
          </w:p>
        </w:tc>
      </w:tr>
      <w:tr w:rsidR="00B05CB0" w:rsidRPr="00494247" w14:paraId="2849692C" w14:textId="77777777" w:rsidTr="003C325E">
        <w:tc>
          <w:tcPr>
            <w:tcW w:w="3708" w:type="dxa"/>
            <w:gridSpan w:val="2"/>
            <w:shd w:val="clear" w:color="auto" w:fill="auto"/>
            <w:vAlign w:val="center"/>
          </w:tcPr>
          <w:p w14:paraId="28496924" w14:textId="77777777" w:rsidR="00E02165" w:rsidRPr="00494247" w:rsidRDefault="00E02165" w:rsidP="00E02165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28496925" w14:textId="77777777" w:rsidR="00E02165" w:rsidRPr="007A6E6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96926" w14:textId="77777777" w:rsidR="00E02165" w:rsidRPr="007A6E6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28496927" w14:textId="77777777" w:rsidR="00E02165" w:rsidRPr="007A6E6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gridSpan w:val="3"/>
          </w:tcPr>
          <w:p w14:paraId="28496928" w14:textId="77777777" w:rsidR="00E02165" w:rsidRPr="007A6E60" w:rsidRDefault="00E02165" w:rsidP="005B14EC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929" w14:textId="77777777" w:rsidR="00E02165" w:rsidRPr="007A6E6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849692A" w14:textId="77777777" w:rsidR="00E02165" w:rsidRPr="007A6E6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92B" w14:textId="77777777" w:rsidR="00E02165" w:rsidRPr="007A6E6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05CB0" w:rsidRPr="00494247" w14:paraId="28496935" w14:textId="77777777" w:rsidTr="003C325E">
        <w:tc>
          <w:tcPr>
            <w:tcW w:w="3708" w:type="dxa"/>
            <w:gridSpan w:val="2"/>
            <w:shd w:val="clear" w:color="auto" w:fill="auto"/>
            <w:vAlign w:val="center"/>
          </w:tcPr>
          <w:p w14:paraId="2849692D" w14:textId="77777777" w:rsidR="00E02165" w:rsidRPr="00CD5B50" w:rsidRDefault="00E02165" w:rsidP="00AE50AD">
            <w:pPr>
              <w:spacing w:line="400" w:lineRule="exact"/>
              <w:ind w:left="203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62" w:type="dxa"/>
          </w:tcPr>
          <w:p w14:paraId="2849692E" w14:textId="722B676F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49692F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496930" w14:textId="4CF4987C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  <w:gridSpan w:val="3"/>
          </w:tcPr>
          <w:p w14:paraId="28496931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8496932" w14:textId="7C787EAB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</w:rPr>
              <w:t>93,421.50</w:t>
            </w:r>
          </w:p>
        </w:tc>
        <w:tc>
          <w:tcPr>
            <w:tcW w:w="243" w:type="dxa"/>
            <w:shd w:val="clear" w:color="auto" w:fill="auto"/>
          </w:tcPr>
          <w:p w14:paraId="28496933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28496934" w14:textId="37285151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149">
              <w:rPr>
                <w:rFonts w:ascii="Angsana New" w:hAnsi="Angsana New"/>
                <w:sz w:val="30"/>
                <w:szCs w:val="30"/>
                <w:lang w:val="en-US"/>
              </w:rPr>
              <w:t>104,230.63</w:t>
            </w:r>
          </w:p>
        </w:tc>
      </w:tr>
      <w:tr w:rsidR="00B05CB0" w:rsidRPr="00494247" w14:paraId="2849693E" w14:textId="77777777" w:rsidTr="003C325E">
        <w:tc>
          <w:tcPr>
            <w:tcW w:w="3708" w:type="dxa"/>
            <w:gridSpan w:val="2"/>
            <w:shd w:val="clear" w:color="auto" w:fill="auto"/>
            <w:vAlign w:val="center"/>
          </w:tcPr>
          <w:p w14:paraId="28496936" w14:textId="77777777" w:rsidR="00811FAD" w:rsidRPr="00CD5B50" w:rsidRDefault="00811FAD" w:rsidP="00AE50AD">
            <w:pPr>
              <w:spacing w:line="400" w:lineRule="exact"/>
              <w:ind w:left="203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50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62" w:type="dxa"/>
            <w:vAlign w:val="center"/>
          </w:tcPr>
          <w:p w14:paraId="28496937" w14:textId="470A650D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</w:rPr>
              <w:t>119,279.65</w:t>
            </w:r>
          </w:p>
        </w:tc>
        <w:tc>
          <w:tcPr>
            <w:tcW w:w="236" w:type="dxa"/>
          </w:tcPr>
          <w:p w14:paraId="28496938" w14:textId="77777777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vAlign w:val="center"/>
          </w:tcPr>
          <w:p w14:paraId="28496939" w14:textId="5E8ABC8A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149">
              <w:rPr>
                <w:rFonts w:ascii="Angsana New" w:hAnsi="Angsana New"/>
                <w:sz w:val="30"/>
                <w:szCs w:val="30"/>
                <w:lang w:val="en-US"/>
              </w:rPr>
              <w:t>149,821.20</w:t>
            </w:r>
          </w:p>
        </w:tc>
        <w:tc>
          <w:tcPr>
            <w:tcW w:w="288" w:type="dxa"/>
            <w:gridSpan w:val="3"/>
          </w:tcPr>
          <w:p w14:paraId="2849693A" w14:textId="77777777" w:rsidR="00811FAD" w:rsidRPr="00494247" w:rsidRDefault="00811FAD" w:rsidP="005B14EC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849693B" w14:textId="4717F385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</w:rPr>
              <w:t>119,279.65</w:t>
            </w:r>
          </w:p>
        </w:tc>
        <w:tc>
          <w:tcPr>
            <w:tcW w:w="243" w:type="dxa"/>
            <w:shd w:val="clear" w:color="auto" w:fill="auto"/>
          </w:tcPr>
          <w:p w14:paraId="2849693C" w14:textId="77777777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2849693D" w14:textId="20C46360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149">
              <w:rPr>
                <w:rFonts w:ascii="Angsana New" w:hAnsi="Angsana New"/>
                <w:sz w:val="30"/>
                <w:szCs w:val="30"/>
                <w:lang w:val="en-US"/>
              </w:rPr>
              <w:t>149,821.20</w:t>
            </w:r>
          </w:p>
        </w:tc>
      </w:tr>
      <w:tr w:rsidR="004056B0" w:rsidRPr="00494247" w14:paraId="28496947" w14:textId="77777777" w:rsidTr="003C325E">
        <w:tc>
          <w:tcPr>
            <w:tcW w:w="3708" w:type="dxa"/>
            <w:gridSpan w:val="2"/>
            <w:shd w:val="clear" w:color="auto" w:fill="auto"/>
          </w:tcPr>
          <w:p w14:paraId="2849693F" w14:textId="77777777" w:rsidR="00811FAD" w:rsidRPr="00CD5B50" w:rsidRDefault="00811FAD" w:rsidP="00AE50AD">
            <w:pPr>
              <w:spacing w:line="400" w:lineRule="exact"/>
              <w:ind w:left="203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28496940" w14:textId="74D38893" w:rsidR="00811FAD" w:rsidRPr="00CD5B50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</w:rPr>
              <w:t>923.30</w:t>
            </w:r>
          </w:p>
        </w:tc>
        <w:tc>
          <w:tcPr>
            <w:tcW w:w="236" w:type="dxa"/>
          </w:tcPr>
          <w:p w14:paraId="28496941" w14:textId="77777777" w:rsidR="00811FAD" w:rsidRPr="00CD5B50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28496942" w14:textId="0B6FDEC4" w:rsidR="00811FAD" w:rsidRPr="00CD5B50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149">
              <w:rPr>
                <w:rFonts w:ascii="Angsana New" w:hAnsi="Angsana New"/>
                <w:sz w:val="30"/>
                <w:szCs w:val="30"/>
                <w:lang w:val="en-US"/>
              </w:rPr>
              <w:t>3,048.21</w:t>
            </w:r>
          </w:p>
        </w:tc>
        <w:tc>
          <w:tcPr>
            <w:tcW w:w="288" w:type="dxa"/>
            <w:gridSpan w:val="3"/>
          </w:tcPr>
          <w:p w14:paraId="28496943" w14:textId="77777777" w:rsidR="00811FAD" w:rsidRPr="00CD5B50" w:rsidRDefault="00811FAD" w:rsidP="005B14EC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944" w14:textId="2585CB45" w:rsidR="00811FAD" w:rsidRPr="00CD5B50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</w:rPr>
              <w:t>923.30</w:t>
            </w:r>
          </w:p>
        </w:tc>
        <w:tc>
          <w:tcPr>
            <w:tcW w:w="243" w:type="dxa"/>
            <w:shd w:val="clear" w:color="auto" w:fill="auto"/>
          </w:tcPr>
          <w:p w14:paraId="28496945" w14:textId="77777777" w:rsidR="00811FAD" w:rsidRPr="00494247" w:rsidRDefault="00811FAD" w:rsidP="00811FA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946" w14:textId="29252747" w:rsidR="00811FAD" w:rsidRPr="00CD5B50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149">
              <w:rPr>
                <w:rFonts w:ascii="Angsana New" w:hAnsi="Angsana New"/>
                <w:sz w:val="30"/>
                <w:szCs w:val="30"/>
                <w:lang w:val="en-US"/>
              </w:rPr>
              <w:t>3,048.21</w:t>
            </w:r>
          </w:p>
        </w:tc>
      </w:tr>
      <w:tr w:rsidR="004056B0" w:rsidRPr="00494247" w14:paraId="28496950" w14:textId="77777777" w:rsidTr="003C325E">
        <w:tc>
          <w:tcPr>
            <w:tcW w:w="3708" w:type="dxa"/>
            <w:gridSpan w:val="2"/>
            <w:shd w:val="clear" w:color="auto" w:fill="auto"/>
            <w:vAlign w:val="center"/>
          </w:tcPr>
          <w:p w14:paraId="28496948" w14:textId="77777777" w:rsidR="00E02165" w:rsidRPr="00494247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8496949" w14:textId="71B4440E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11FA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120,202.95</w:t>
            </w:r>
          </w:p>
        </w:tc>
        <w:tc>
          <w:tcPr>
            <w:tcW w:w="236" w:type="dxa"/>
          </w:tcPr>
          <w:p w14:paraId="2849694A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2849694B" w14:textId="5DC1B681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101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152,869.41</w:t>
            </w:r>
          </w:p>
        </w:tc>
        <w:tc>
          <w:tcPr>
            <w:tcW w:w="288" w:type="dxa"/>
            <w:gridSpan w:val="3"/>
          </w:tcPr>
          <w:p w14:paraId="2849694C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94D" w14:textId="7E77247B" w:rsidR="00E02165" w:rsidRPr="00494247" w:rsidRDefault="00811FA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11FA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213,624.45</w:t>
            </w:r>
          </w:p>
        </w:tc>
        <w:tc>
          <w:tcPr>
            <w:tcW w:w="243" w:type="dxa"/>
            <w:shd w:val="clear" w:color="auto" w:fill="auto"/>
          </w:tcPr>
          <w:p w14:paraId="2849694E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94F" w14:textId="11609AA0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101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257,100.04</w:t>
            </w:r>
          </w:p>
        </w:tc>
      </w:tr>
      <w:tr w:rsidR="00B05CB0" w:rsidRPr="00494247" w14:paraId="28496959" w14:textId="77777777" w:rsidTr="003C325E">
        <w:tc>
          <w:tcPr>
            <w:tcW w:w="3708" w:type="dxa"/>
            <w:gridSpan w:val="2"/>
            <w:shd w:val="clear" w:color="auto" w:fill="auto"/>
            <w:vAlign w:val="center"/>
          </w:tcPr>
          <w:p w14:paraId="28496951" w14:textId="77777777" w:rsidR="00E02165" w:rsidRPr="00494247" w:rsidRDefault="00E02165" w:rsidP="00E0216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28496952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953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28496954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3"/>
          </w:tcPr>
          <w:p w14:paraId="28496955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956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28496957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958" w14:textId="77777777" w:rsidR="00E02165" w:rsidRPr="00494247" w:rsidRDefault="00E02165" w:rsidP="00E0216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CB0" w:rsidRPr="00494247" w14:paraId="28496962" w14:textId="77777777" w:rsidTr="003C325E">
        <w:tc>
          <w:tcPr>
            <w:tcW w:w="3708" w:type="dxa"/>
            <w:gridSpan w:val="2"/>
            <w:shd w:val="clear" w:color="auto" w:fill="auto"/>
          </w:tcPr>
          <w:p w14:paraId="2849695A" w14:textId="77777777" w:rsidR="00E02165" w:rsidRPr="00494247" w:rsidRDefault="00E02165" w:rsidP="00E0216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62" w:type="dxa"/>
          </w:tcPr>
          <w:p w14:paraId="2849695B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95C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</w:tcPr>
          <w:p w14:paraId="2849695D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3"/>
          </w:tcPr>
          <w:p w14:paraId="2849695E" w14:textId="77777777" w:rsidR="00E02165" w:rsidRPr="00494247" w:rsidRDefault="00E02165" w:rsidP="005B14EC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849695F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28496960" w14:textId="77777777" w:rsidR="00E02165" w:rsidRPr="00494247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28496961" w14:textId="77777777" w:rsidR="00E02165" w:rsidRPr="00494247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CB0" w:rsidRPr="00494247" w14:paraId="2849696B" w14:textId="77777777" w:rsidTr="003C325E">
        <w:tc>
          <w:tcPr>
            <w:tcW w:w="3708" w:type="dxa"/>
            <w:gridSpan w:val="2"/>
            <w:shd w:val="clear" w:color="auto" w:fill="auto"/>
            <w:vAlign w:val="center"/>
          </w:tcPr>
          <w:p w14:paraId="28496963" w14:textId="77777777" w:rsidR="00811FAD" w:rsidRPr="00494247" w:rsidRDefault="00811FAD" w:rsidP="00811FA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28496964" w14:textId="01C251DA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4,288,302.00</w:t>
            </w:r>
          </w:p>
        </w:tc>
        <w:tc>
          <w:tcPr>
            <w:tcW w:w="236" w:type="dxa"/>
            <w:shd w:val="clear" w:color="auto" w:fill="auto"/>
          </w:tcPr>
          <w:p w14:paraId="28496965" w14:textId="77777777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8496966" w14:textId="6B8360A2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0149">
              <w:rPr>
                <w:rFonts w:ascii="Angsana New" w:hAnsi="Angsana New"/>
                <w:sz w:val="30"/>
                <w:szCs w:val="30"/>
                <w:lang w:val="en-US"/>
              </w:rPr>
              <w:t>3,627,506.00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28496967" w14:textId="77777777" w:rsidR="00811FAD" w:rsidRPr="00494247" w:rsidRDefault="00811FAD" w:rsidP="005B14EC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8496968" w14:textId="24CC172E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4,288,302.00</w:t>
            </w:r>
          </w:p>
        </w:tc>
        <w:tc>
          <w:tcPr>
            <w:tcW w:w="243" w:type="dxa"/>
            <w:shd w:val="clear" w:color="auto" w:fill="auto"/>
          </w:tcPr>
          <w:p w14:paraId="28496969" w14:textId="77777777" w:rsidR="00811FAD" w:rsidRPr="00494247" w:rsidRDefault="00811FAD" w:rsidP="00811FA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2849696A" w14:textId="421898B5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0149">
              <w:rPr>
                <w:rFonts w:ascii="Angsana New" w:hAnsi="Angsana New"/>
                <w:sz w:val="30"/>
                <w:szCs w:val="30"/>
                <w:lang w:val="en-US"/>
              </w:rPr>
              <w:t>3,417,506.00</w:t>
            </w:r>
          </w:p>
        </w:tc>
      </w:tr>
      <w:tr w:rsidR="004056B0" w:rsidRPr="00494247" w14:paraId="28496974" w14:textId="77777777" w:rsidTr="003C325E">
        <w:tc>
          <w:tcPr>
            <w:tcW w:w="3708" w:type="dxa"/>
            <w:gridSpan w:val="2"/>
            <w:shd w:val="clear" w:color="auto" w:fill="auto"/>
            <w:vAlign w:val="center"/>
          </w:tcPr>
          <w:p w14:paraId="2849696C" w14:textId="77777777" w:rsidR="00811FAD" w:rsidRPr="00494247" w:rsidRDefault="00811FAD" w:rsidP="00811FA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49696D" w14:textId="16CAC71A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253,683.91</w:t>
            </w:r>
          </w:p>
        </w:tc>
        <w:tc>
          <w:tcPr>
            <w:tcW w:w="236" w:type="dxa"/>
            <w:shd w:val="clear" w:color="auto" w:fill="auto"/>
          </w:tcPr>
          <w:p w14:paraId="2849696E" w14:textId="77777777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49696F" w14:textId="2A1F04AA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0149">
              <w:rPr>
                <w:rFonts w:ascii="Angsana New" w:hAnsi="Angsana New"/>
                <w:sz w:val="30"/>
                <w:szCs w:val="30"/>
                <w:lang w:val="en-US"/>
              </w:rPr>
              <w:t>139,382.61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28496970" w14:textId="77777777" w:rsidR="00811FAD" w:rsidRPr="00494247" w:rsidRDefault="00811FAD" w:rsidP="005B14EC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496971" w14:textId="00856EE6" w:rsidR="00811FAD" w:rsidRPr="00494247" w:rsidRDefault="00811FAD" w:rsidP="00852E2D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253,683.91</w:t>
            </w:r>
          </w:p>
        </w:tc>
        <w:tc>
          <w:tcPr>
            <w:tcW w:w="243" w:type="dxa"/>
            <w:shd w:val="clear" w:color="auto" w:fill="auto"/>
          </w:tcPr>
          <w:p w14:paraId="28496972" w14:textId="77777777" w:rsidR="00811FAD" w:rsidRPr="00494247" w:rsidRDefault="00811FAD" w:rsidP="00811FA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496973" w14:textId="44A73484" w:rsidR="00811FAD" w:rsidRPr="00494247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10149">
              <w:rPr>
                <w:rFonts w:ascii="Angsana New" w:hAnsi="Angsana New"/>
                <w:sz w:val="30"/>
                <w:szCs w:val="30"/>
                <w:lang w:val="en-US"/>
              </w:rPr>
              <w:t>139,382.61</w:t>
            </w:r>
          </w:p>
        </w:tc>
      </w:tr>
      <w:tr w:rsidR="004056B0" w:rsidRPr="00494247" w14:paraId="2849697D" w14:textId="77777777" w:rsidTr="003C325E">
        <w:tc>
          <w:tcPr>
            <w:tcW w:w="3708" w:type="dxa"/>
            <w:gridSpan w:val="2"/>
            <w:shd w:val="clear" w:color="auto" w:fill="auto"/>
            <w:vAlign w:val="center"/>
          </w:tcPr>
          <w:p w14:paraId="28496975" w14:textId="77777777" w:rsidR="00811FAD" w:rsidRPr="00494247" w:rsidRDefault="00811FAD" w:rsidP="00811FA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496976" w14:textId="7C44FF0B" w:rsidR="00811FAD" w:rsidRPr="00715A45" w:rsidRDefault="00811FAD" w:rsidP="00811FA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11FAD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4,541,985.91</w:t>
            </w:r>
          </w:p>
        </w:tc>
        <w:tc>
          <w:tcPr>
            <w:tcW w:w="236" w:type="dxa"/>
            <w:shd w:val="clear" w:color="auto" w:fill="auto"/>
          </w:tcPr>
          <w:p w14:paraId="28496977" w14:textId="77777777" w:rsidR="00811FAD" w:rsidRPr="00715A45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496978" w14:textId="0302B11F" w:rsidR="00811FAD" w:rsidRPr="00715A45" w:rsidRDefault="00811FAD" w:rsidP="00811FA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101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3,766,888.61</w:t>
            </w:r>
          </w:p>
        </w:tc>
        <w:tc>
          <w:tcPr>
            <w:tcW w:w="288" w:type="dxa"/>
            <w:gridSpan w:val="3"/>
            <w:shd w:val="clear" w:color="auto" w:fill="auto"/>
          </w:tcPr>
          <w:p w14:paraId="28496979" w14:textId="77777777" w:rsidR="00811FAD" w:rsidRPr="00715A45" w:rsidRDefault="00811FAD" w:rsidP="005B14EC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49697A" w14:textId="20E94786" w:rsidR="00811FAD" w:rsidRPr="00715A45" w:rsidRDefault="00811FAD" w:rsidP="00811FA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11FAD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4,541,985.91</w:t>
            </w:r>
          </w:p>
        </w:tc>
        <w:tc>
          <w:tcPr>
            <w:tcW w:w="243" w:type="dxa"/>
            <w:shd w:val="clear" w:color="auto" w:fill="auto"/>
          </w:tcPr>
          <w:p w14:paraId="2849697B" w14:textId="77777777" w:rsidR="00811FAD" w:rsidRPr="00715A45" w:rsidRDefault="00811FAD" w:rsidP="00811FAD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849697C" w14:textId="5D9680D8" w:rsidR="00811FAD" w:rsidRPr="00715A45" w:rsidRDefault="00811FAD" w:rsidP="00811FA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101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3,556,888.61</w:t>
            </w:r>
          </w:p>
        </w:tc>
      </w:tr>
    </w:tbl>
    <w:p w14:paraId="5959E160" w14:textId="76982DF9" w:rsidR="004056B0" w:rsidRDefault="004056B0" w:rsidP="004056B0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4728A35E" w14:textId="7D101500" w:rsidR="00AE50AD" w:rsidRDefault="00AE50AD" w:rsidP="004056B0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6D02A89E" w14:textId="77777777" w:rsidR="00AE50AD" w:rsidRDefault="00AE50AD" w:rsidP="004056B0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60C68928" w14:textId="6E6CA745" w:rsidR="0085496B" w:rsidRPr="00CB1C70" w:rsidRDefault="0085496B" w:rsidP="003C325E">
      <w:pPr>
        <w:numPr>
          <w:ilvl w:val="0"/>
          <w:numId w:val="37"/>
        </w:numPr>
        <w:tabs>
          <w:tab w:val="left" w:pos="513"/>
          <w:tab w:val="decimal" w:pos="7920"/>
        </w:tabs>
        <w:spacing w:after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10600" w:type="dxa"/>
        <w:tblLook w:val="04A0" w:firstRow="1" w:lastRow="0" w:firstColumn="1" w:lastColumn="0" w:noHBand="0" w:noVBand="1"/>
      </w:tblPr>
      <w:tblGrid>
        <w:gridCol w:w="18"/>
        <w:gridCol w:w="3689"/>
        <w:gridCol w:w="16"/>
        <w:gridCol w:w="1622"/>
        <w:gridCol w:w="22"/>
        <w:gridCol w:w="200"/>
        <w:gridCol w:w="36"/>
        <w:gridCol w:w="1486"/>
        <w:gridCol w:w="222"/>
        <w:gridCol w:w="1482"/>
        <w:gridCol w:w="240"/>
        <w:gridCol w:w="1537"/>
        <w:gridCol w:w="30"/>
      </w:tblGrid>
      <w:tr w:rsidR="007A6E60" w:rsidRPr="00165280" w14:paraId="28496987" w14:textId="77777777" w:rsidTr="00CB1C70">
        <w:trPr>
          <w:gridAfter w:val="1"/>
          <w:wAfter w:w="30" w:type="dxa"/>
        </w:trPr>
        <w:tc>
          <w:tcPr>
            <w:tcW w:w="3723" w:type="dxa"/>
            <w:gridSpan w:val="3"/>
            <w:shd w:val="clear" w:color="auto" w:fill="auto"/>
          </w:tcPr>
          <w:p w14:paraId="2849697F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14:paraId="28496980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  <w:gridSpan w:val="2"/>
          </w:tcPr>
          <w:p w14:paraId="28496981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gridSpan w:val="2"/>
          </w:tcPr>
          <w:p w14:paraId="28496982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983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28496984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985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28496986" w14:textId="77777777" w:rsidR="007A6E60" w:rsidRPr="00165280" w:rsidRDefault="007A6E60" w:rsidP="00F91DBE">
            <w:pPr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</w:rPr>
              <w:t>(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652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652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652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6E60" w:rsidRPr="00165280" w14:paraId="2849698A" w14:textId="77777777" w:rsidTr="00CB1C70">
        <w:trPr>
          <w:gridAfter w:val="1"/>
          <w:wAfter w:w="30" w:type="dxa"/>
        </w:trPr>
        <w:tc>
          <w:tcPr>
            <w:tcW w:w="3723" w:type="dxa"/>
            <w:gridSpan w:val="3"/>
            <w:shd w:val="clear" w:color="auto" w:fill="auto"/>
          </w:tcPr>
          <w:p w14:paraId="28496988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7" w:type="dxa"/>
            <w:gridSpan w:val="9"/>
          </w:tcPr>
          <w:p w14:paraId="28496989" w14:textId="7EBAB567" w:rsidR="007A6E60" w:rsidRPr="00165280" w:rsidRDefault="007A6E60" w:rsidP="00F91DBE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="00E0216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7A6E60" w:rsidRPr="00165280" w14:paraId="2849698F" w14:textId="77777777" w:rsidTr="00CB1C70">
        <w:trPr>
          <w:gridAfter w:val="1"/>
          <w:wAfter w:w="30" w:type="dxa"/>
        </w:trPr>
        <w:tc>
          <w:tcPr>
            <w:tcW w:w="3723" w:type="dxa"/>
            <w:gridSpan w:val="3"/>
            <w:shd w:val="clear" w:color="auto" w:fill="auto"/>
          </w:tcPr>
          <w:p w14:paraId="2849698B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6" w:type="dxa"/>
            <w:gridSpan w:val="5"/>
            <w:tcBorders>
              <w:bottom w:val="single" w:sz="4" w:space="0" w:color="auto"/>
            </w:tcBorders>
          </w:tcPr>
          <w:p w14:paraId="2849698C" w14:textId="77777777" w:rsidR="007A6E60" w:rsidRPr="00165280" w:rsidRDefault="007A6E60" w:rsidP="00F91DBE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2849698D" w14:textId="77777777" w:rsidR="007A6E60" w:rsidRPr="00165280" w:rsidRDefault="007A6E60" w:rsidP="00F91DB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98E" w14:textId="77777777" w:rsidR="007A6E60" w:rsidRPr="00165280" w:rsidRDefault="007A6E60" w:rsidP="00F91DBE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165" w:rsidRPr="00165280" w14:paraId="28496998" w14:textId="77777777" w:rsidTr="00CB1C70">
        <w:trPr>
          <w:gridAfter w:val="1"/>
          <w:wAfter w:w="30" w:type="dxa"/>
        </w:trPr>
        <w:tc>
          <w:tcPr>
            <w:tcW w:w="3723" w:type="dxa"/>
            <w:gridSpan w:val="3"/>
            <w:shd w:val="clear" w:color="auto" w:fill="auto"/>
          </w:tcPr>
          <w:p w14:paraId="28496990" w14:textId="77777777" w:rsidR="00E02165" w:rsidRPr="00165280" w:rsidRDefault="00E02165" w:rsidP="00E0216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991" w14:textId="0ECDBEF1" w:rsidR="00E02165" w:rsidRPr="00165280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</w:tcBorders>
            <w:vAlign w:val="center"/>
          </w:tcPr>
          <w:p w14:paraId="28496992" w14:textId="77777777" w:rsidR="00E02165" w:rsidRPr="00165280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993" w14:textId="010A7FF2" w:rsidR="00E02165" w:rsidRPr="00165280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2563</w:t>
            </w:r>
          </w:p>
        </w:tc>
        <w:tc>
          <w:tcPr>
            <w:tcW w:w="222" w:type="dxa"/>
          </w:tcPr>
          <w:p w14:paraId="28496994" w14:textId="77777777" w:rsidR="00E02165" w:rsidRPr="00165280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995" w14:textId="101D9C33" w:rsidR="00E02165" w:rsidRPr="00165280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996" w14:textId="77777777" w:rsidR="00E02165" w:rsidRPr="00165280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997" w14:textId="5C3BCF7F" w:rsidR="00E02165" w:rsidRPr="00165280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2563</w:t>
            </w:r>
          </w:p>
        </w:tc>
      </w:tr>
      <w:tr w:rsidR="007A6E60" w:rsidRPr="00165280" w14:paraId="284969A1" w14:textId="77777777" w:rsidTr="00CB1C70">
        <w:trPr>
          <w:gridAfter w:val="1"/>
          <w:wAfter w:w="30" w:type="dxa"/>
        </w:trPr>
        <w:tc>
          <w:tcPr>
            <w:tcW w:w="3723" w:type="dxa"/>
            <w:gridSpan w:val="3"/>
            <w:shd w:val="clear" w:color="auto" w:fill="auto"/>
            <w:vAlign w:val="center"/>
          </w:tcPr>
          <w:p w14:paraId="28496999" w14:textId="77777777" w:rsidR="007A6E60" w:rsidRPr="00165280" w:rsidRDefault="007A6E60" w:rsidP="007A6E60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2849699A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  <w:gridSpan w:val="2"/>
          </w:tcPr>
          <w:p w14:paraId="2849699B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gridSpan w:val="2"/>
          </w:tcPr>
          <w:p w14:paraId="2849699C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99D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</w:tcPr>
          <w:p w14:paraId="2849699E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99F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284969A0" w14:textId="77777777" w:rsidR="007A6E60" w:rsidRPr="00165280" w:rsidRDefault="007A6E60" w:rsidP="007A6E60">
            <w:pPr>
              <w:spacing w:line="400" w:lineRule="exact"/>
              <w:ind w:right="65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A6E60" w:rsidRPr="00165280" w14:paraId="284969AA" w14:textId="77777777" w:rsidTr="00CB1C70">
        <w:trPr>
          <w:gridAfter w:val="1"/>
          <w:wAfter w:w="30" w:type="dxa"/>
        </w:trPr>
        <w:tc>
          <w:tcPr>
            <w:tcW w:w="3723" w:type="dxa"/>
            <w:gridSpan w:val="3"/>
            <w:shd w:val="clear" w:color="auto" w:fill="auto"/>
            <w:vAlign w:val="center"/>
          </w:tcPr>
          <w:p w14:paraId="284969A2" w14:textId="77777777" w:rsidR="007A6E60" w:rsidRPr="00165280" w:rsidRDefault="007A6E60" w:rsidP="007A6E60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622" w:type="dxa"/>
          </w:tcPr>
          <w:p w14:paraId="284969A3" w14:textId="77777777" w:rsidR="007A6E60" w:rsidRPr="00165280" w:rsidRDefault="007A6E60" w:rsidP="007A6E60">
            <w:pPr>
              <w:spacing w:line="400" w:lineRule="exact"/>
              <w:ind w:right="6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" w:type="dxa"/>
            <w:gridSpan w:val="2"/>
          </w:tcPr>
          <w:p w14:paraId="284969A4" w14:textId="77777777" w:rsidR="007A6E60" w:rsidRPr="00165280" w:rsidRDefault="007A6E60" w:rsidP="007A6E60">
            <w:pPr>
              <w:spacing w:line="400" w:lineRule="exact"/>
              <w:ind w:right="6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gridSpan w:val="2"/>
          </w:tcPr>
          <w:p w14:paraId="284969A5" w14:textId="77777777" w:rsidR="007A6E60" w:rsidRPr="00165280" w:rsidRDefault="007A6E60" w:rsidP="007A6E60">
            <w:pPr>
              <w:spacing w:line="400" w:lineRule="exact"/>
              <w:ind w:right="6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284969A6" w14:textId="77777777" w:rsidR="007A6E60" w:rsidRPr="00165280" w:rsidRDefault="007A6E60" w:rsidP="007A6E60">
            <w:pPr>
              <w:spacing w:line="400" w:lineRule="exact"/>
              <w:ind w:right="6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284969A7" w14:textId="77777777" w:rsidR="007A6E60" w:rsidRPr="00165280" w:rsidRDefault="007A6E60" w:rsidP="007A6E60">
            <w:pPr>
              <w:spacing w:line="400" w:lineRule="exact"/>
              <w:ind w:right="6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84969A8" w14:textId="77777777" w:rsidR="007A6E60" w:rsidRPr="00165280" w:rsidRDefault="007A6E60" w:rsidP="007A6E6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284969A9" w14:textId="77777777" w:rsidR="007A6E60" w:rsidRPr="00165280" w:rsidRDefault="007A6E60" w:rsidP="007A6E60">
            <w:pPr>
              <w:spacing w:line="400" w:lineRule="exact"/>
              <w:ind w:right="65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165" w:rsidRPr="00165280" w14:paraId="284969B3" w14:textId="77777777" w:rsidTr="00CB1C70">
        <w:trPr>
          <w:gridAfter w:val="1"/>
          <w:wAfter w:w="30" w:type="dxa"/>
        </w:trPr>
        <w:tc>
          <w:tcPr>
            <w:tcW w:w="3723" w:type="dxa"/>
            <w:gridSpan w:val="3"/>
            <w:shd w:val="clear" w:color="auto" w:fill="auto"/>
          </w:tcPr>
          <w:p w14:paraId="284969AB" w14:textId="77777777" w:rsidR="00E02165" w:rsidRPr="00165280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</w:tcPr>
          <w:p w14:paraId="284969AC" w14:textId="1B2BB602" w:rsidR="00E02165" w:rsidRPr="00165280" w:rsidRDefault="00322EB3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  <w:gridSpan w:val="2"/>
          </w:tcPr>
          <w:p w14:paraId="284969AD" w14:textId="77777777" w:rsidR="00E02165" w:rsidRPr="0016528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2" w:type="dxa"/>
            <w:gridSpan w:val="2"/>
          </w:tcPr>
          <w:p w14:paraId="284969AE" w14:textId="45E74057" w:rsidR="00E02165" w:rsidRPr="0016528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284969AF" w14:textId="77777777" w:rsidR="00E02165" w:rsidRPr="0016528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9B0" w14:textId="01C5C538" w:rsidR="00E02165" w:rsidRPr="00165280" w:rsidRDefault="00322EB3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9B1" w14:textId="77777777" w:rsidR="00E02165" w:rsidRPr="00165280" w:rsidRDefault="00E02165" w:rsidP="00E0216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84969B2" w14:textId="7DD92472" w:rsidR="00E02165" w:rsidRPr="0016528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0CF">
              <w:rPr>
                <w:rFonts w:ascii="Angsana New" w:hAnsi="Angsana New"/>
                <w:sz w:val="30"/>
                <w:szCs w:val="30"/>
                <w:cs/>
                <w:lang w:val="en-US"/>
              </w:rPr>
              <w:t>40</w:t>
            </w:r>
            <w:r w:rsidRPr="00EE70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E70CF">
              <w:rPr>
                <w:rFonts w:ascii="Angsana New" w:hAnsi="Angsana New"/>
                <w:sz w:val="30"/>
                <w:szCs w:val="30"/>
                <w:cs/>
                <w:lang w:val="en-US"/>
              </w:rPr>
              <w:t>565.40</w:t>
            </w:r>
          </w:p>
        </w:tc>
      </w:tr>
      <w:tr w:rsidR="00E02165" w:rsidRPr="00165280" w14:paraId="284969BC" w14:textId="77777777" w:rsidTr="00CB1C70">
        <w:trPr>
          <w:gridAfter w:val="1"/>
          <w:wAfter w:w="30" w:type="dxa"/>
        </w:trPr>
        <w:tc>
          <w:tcPr>
            <w:tcW w:w="3723" w:type="dxa"/>
            <w:gridSpan w:val="3"/>
            <w:shd w:val="clear" w:color="auto" w:fill="auto"/>
            <w:vAlign w:val="center"/>
          </w:tcPr>
          <w:p w14:paraId="284969B4" w14:textId="77777777" w:rsidR="00E02165" w:rsidRPr="00165280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284969B5" w14:textId="3418D8D6" w:rsidR="00E02165" w:rsidRPr="00165280" w:rsidRDefault="00322EB3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2EB3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322EB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22EB3">
              <w:rPr>
                <w:rFonts w:ascii="Angsana New" w:hAnsi="Angsana New"/>
                <w:sz w:val="30"/>
                <w:szCs w:val="30"/>
                <w:cs/>
                <w:lang w:val="en-US"/>
              </w:rPr>
              <w:t>378.63</w:t>
            </w:r>
          </w:p>
        </w:tc>
        <w:tc>
          <w:tcPr>
            <w:tcW w:w="222" w:type="dxa"/>
            <w:gridSpan w:val="2"/>
          </w:tcPr>
          <w:p w14:paraId="284969B6" w14:textId="77777777" w:rsidR="00E02165" w:rsidRPr="0016528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14:paraId="284969B7" w14:textId="539C167B" w:rsidR="00E02165" w:rsidRPr="0016528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0CF">
              <w:rPr>
                <w:rFonts w:ascii="Angsana New" w:hAnsi="Angsana New"/>
                <w:sz w:val="30"/>
                <w:szCs w:val="30"/>
                <w:cs/>
                <w:lang w:val="en-US"/>
              </w:rPr>
              <w:t>91</w:t>
            </w:r>
            <w:r w:rsidRPr="00EE70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E70CF">
              <w:rPr>
                <w:rFonts w:ascii="Angsana New" w:hAnsi="Angsana New"/>
                <w:sz w:val="30"/>
                <w:szCs w:val="30"/>
                <w:cs/>
                <w:lang w:val="en-US"/>
              </w:rPr>
              <w:t>379.40</w:t>
            </w:r>
          </w:p>
        </w:tc>
        <w:tc>
          <w:tcPr>
            <w:tcW w:w="222" w:type="dxa"/>
          </w:tcPr>
          <w:p w14:paraId="284969B8" w14:textId="77777777" w:rsidR="00E02165" w:rsidRPr="0016528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9B9" w14:textId="2A1B6648" w:rsidR="00E02165" w:rsidRPr="00165280" w:rsidRDefault="00322EB3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2EB3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322EB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22EB3">
              <w:rPr>
                <w:rFonts w:ascii="Angsana New" w:hAnsi="Angsana New"/>
                <w:sz w:val="30"/>
                <w:szCs w:val="30"/>
                <w:cs/>
                <w:lang w:val="en-US"/>
              </w:rPr>
              <w:t>378.63</w:t>
            </w:r>
          </w:p>
        </w:tc>
        <w:tc>
          <w:tcPr>
            <w:tcW w:w="240" w:type="dxa"/>
            <w:shd w:val="clear" w:color="auto" w:fill="auto"/>
          </w:tcPr>
          <w:p w14:paraId="284969BA" w14:textId="77777777" w:rsidR="00E02165" w:rsidRPr="00165280" w:rsidRDefault="00E02165" w:rsidP="00E02165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9BB" w14:textId="0E583648" w:rsidR="00E02165" w:rsidRPr="0016528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0CF">
              <w:rPr>
                <w:rFonts w:ascii="Angsana New" w:hAnsi="Angsana New"/>
                <w:sz w:val="30"/>
                <w:szCs w:val="30"/>
                <w:cs/>
                <w:lang w:val="en-US"/>
              </w:rPr>
              <w:t>91</w:t>
            </w:r>
            <w:r w:rsidRPr="00EE70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E70CF">
              <w:rPr>
                <w:rFonts w:ascii="Angsana New" w:hAnsi="Angsana New"/>
                <w:sz w:val="30"/>
                <w:szCs w:val="30"/>
                <w:cs/>
                <w:lang w:val="en-US"/>
              </w:rPr>
              <w:t>379.40</w:t>
            </w:r>
          </w:p>
        </w:tc>
      </w:tr>
      <w:tr w:rsidR="00E02165" w:rsidRPr="00165280" w14:paraId="284969C5" w14:textId="77777777" w:rsidTr="00CB1C70">
        <w:trPr>
          <w:gridAfter w:val="1"/>
          <w:wAfter w:w="30" w:type="dxa"/>
        </w:trPr>
        <w:tc>
          <w:tcPr>
            <w:tcW w:w="3723" w:type="dxa"/>
            <w:gridSpan w:val="3"/>
            <w:shd w:val="clear" w:color="auto" w:fill="auto"/>
            <w:vAlign w:val="center"/>
          </w:tcPr>
          <w:p w14:paraId="284969BD" w14:textId="77777777" w:rsidR="00E02165" w:rsidRPr="00165280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284969BE" w14:textId="2176AEB9" w:rsidR="00E02165" w:rsidRPr="00165280" w:rsidRDefault="009E6084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9E60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E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378.63</w:t>
            </w:r>
          </w:p>
        </w:tc>
        <w:tc>
          <w:tcPr>
            <w:tcW w:w="222" w:type="dxa"/>
            <w:gridSpan w:val="2"/>
          </w:tcPr>
          <w:p w14:paraId="284969BF" w14:textId="77777777" w:rsidR="00E02165" w:rsidRPr="0016528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969C0" w14:textId="26175476" w:rsidR="00E02165" w:rsidRPr="0016528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4E1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91</w:t>
            </w:r>
            <w:r w:rsidRPr="00444E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44E1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379.40</w:t>
            </w:r>
          </w:p>
        </w:tc>
        <w:tc>
          <w:tcPr>
            <w:tcW w:w="222" w:type="dxa"/>
          </w:tcPr>
          <w:p w14:paraId="284969C1" w14:textId="77777777" w:rsidR="00E02165" w:rsidRPr="0016528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9C2" w14:textId="71275BB0" w:rsidR="00E02165" w:rsidRPr="00165280" w:rsidRDefault="009E6084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9E60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E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378.63</w:t>
            </w:r>
          </w:p>
        </w:tc>
        <w:tc>
          <w:tcPr>
            <w:tcW w:w="240" w:type="dxa"/>
            <w:shd w:val="clear" w:color="auto" w:fill="auto"/>
          </w:tcPr>
          <w:p w14:paraId="284969C3" w14:textId="77777777" w:rsidR="00E02165" w:rsidRPr="00165280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9C4" w14:textId="69272E36" w:rsidR="00E02165" w:rsidRPr="00165280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0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131</w:t>
            </w:r>
            <w:r w:rsidRPr="00EE70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70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944.80</w:t>
            </w:r>
          </w:p>
        </w:tc>
      </w:tr>
      <w:tr w:rsidR="007A6E60" w:rsidRPr="00165280" w14:paraId="284969CE" w14:textId="77777777" w:rsidTr="00CB1C70">
        <w:trPr>
          <w:gridAfter w:val="1"/>
          <w:wAfter w:w="30" w:type="dxa"/>
        </w:trPr>
        <w:tc>
          <w:tcPr>
            <w:tcW w:w="3723" w:type="dxa"/>
            <w:gridSpan w:val="3"/>
            <w:shd w:val="clear" w:color="auto" w:fill="auto"/>
          </w:tcPr>
          <w:p w14:paraId="284969C6" w14:textId="77777777" w:rsidR="007A6E60" w:rsidRPr="00165280" w:rsidRDefault="007A6E60" w:rsidP="007A6E60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รายได้บริการอื่นๆ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284969C7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gridSpan w:val="2"/>
          </w:tcPr>
          <w:p w14:paraId="284969C8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2" w:type="dxa"/>
            <w:gridSpan w:val="2"/>
            <w:tcBorders>
              <w:top w:val="double" w:sz="4" w:space="0" w:color="auto"/>
            </w:tcBorders>
          </w:tcPr>
          <w:p w14:paraId="284969C9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9CA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9CB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9CC" w14:textId="77777777" w:rsidR="007A6E60" w:rsidRPr="00165280" w:rsidRDefault="007A6E60" w:rsidP="007A6E6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9CD" w14:textId="77777777" w:rsidR="007A6E60" w:rsidRPr="00165280" w:rsidRDefault="007A6E60" w:rsidP="007A6E6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4B59" w:rsidRPr="00165280" w14:paraId="5D73AD88" w14:textId="77777777" w:rsidTr="00CB1C70">
        <w:trPr>
          <w:gridAfter w:val="1"/>
          <w:wAfter w:w="30" w:type="dxa"/>
        </w:trPr>
        <w:tc>
          <w:tcPr>
            <w:tcW w:w="3723" w:type="dxa"/>
            <w:gridSpan w:val="3"/>
            <w:shd w:val="clear" w:color="auto" w:fill="auto"/>
          </w:tcPr>
          <w:p w14:paraId="50D72F6E" w14:textId="6E2AA9C6" w:rsidR="000F4B59" w:rsidRPr="00964620" w:rsidRDefault="00964620" w:rsidP="0096462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4620">
              <w:rPr>
                <w:rFonts w:ascii="Angsana New" w:hAnsi="Angsana New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  <w:vAlign w:val="bottom"/>
          </w:tcPr>
          <w:p w14:paraId="6A436B6C" w14:textId="70995851" w:rsidR="000F4B59" w:rsidRPr="00964620" w:rsidRDefault="00964620" w:rsidP="00964620">
            <w:pPr>
              <w:spacing w:line="400" w:lineRule="exact"/>
              <w:ind w:left="199"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  <w:gridSpan w:val="2"/>
            <w:vAlign w:val="bottom"/>
          </w:tcPr>
          <w:p w14:paraId="377CED9E" w14:textId="77777777" w:rsidR="000F4B59" w:rsidRPr="00964620" w:rsidRDefault="000F4B59" w:rsidP="00964620">
            <w:pPr>
              <w:spacing w:line="400" w:lineRule="exact"/>
              <w:ind w:left="199"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4EB4A901" w14:textId="45DE0DB1" w:rsidR="000F4B59" w:rsidRPr="00964620" w:rsidRDefault="00964620" w:rsidP="00964620">
            <w:pPr>
              <w:spacing w:line="400" w:lineRule="exact"/>
              <w:ind w:left="199"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03C466B4" w14:textId="77777777" w:rsidR="000F4B59" w:rsidRPr="00964620" w:rsidRDefault="000F4B59" w:rsidP="00964620">
            <w:pPr>
              <w:spacing w:line="400" w:lineRule="exact"/>
              <w:ind w:left="199"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0A4CAFA" w14:textId="4998AC67" w:rsidR="000F4B59" w:rsidRPr="00964620" w:rsidRDefault="00034C78" w:rsidP="00964620">
            <w:pPr>
              <w:spacing w:line="400" w:lineRule="exact"/>
              <w:ind w:left="199"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0BAC83" w14:textId="77777777" w:rsidR="000F4B59" w:rsidRPr="00165280" w:rsidRDefault="000F4B59" w:rsidP="00964620">
            <w:pPr>
              <w:tabs>
                <w:tab w:val="decimal" w:pos="1244"/>
              </w:tabs>
              <w:ind w:lef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73E619AB" w14:textId="64F29706" w:rsidR="000F4B59" w:rsidRPr="00964620" w:rsidRDefault="00034C78" w:rsidP="00964620">
            <w:pPr>
              <w:spacing w:line="400" w:lineRule="exact"/>
              <w:ind w:left="199"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4C78">
              <w:rPr>
                <w:rFonts w:ascii="Angsana New" w:hAnsi="Angsana New"/>
                <w:sz w:val="30"/>
                <w:szCs w:val="30"/>
                <w:cs/>
              </w:rPr>
              <w:t>83</w:t>
            </w:r>
            <w:r w:rsidRPr="00034C78">
              <w:rPr>
                <w:rFonts w:ascii="Angsana New" w:hAnsi="Angsana New"/>
                <w:sz w:val="30"/>
                <w:szCs w:val="30"/>
              </w:rPr>
              <w:t>,</w:t>
            </w:r>
            <w:r w:rsidRPr="00034C78">
              <w:rPr>
                <w:rFonts w:ascii="Angsana New" w:hAnsi="Angsana New"/>
                <w:sz w:val="30"/>
                <w:szCs w:val="30"/>
                <w:cs/>
              </w:rPr>
              <w:t>621.89</w:t>
            </w:r>
          </w:p>
        </w:tc>
      </w:tr>
      <w:tr w:rsidR="007019CD" w:rsidRPr="00165280" w14:paraId="284969E0" w14:textId="77777777" w:rsidTr="00CB1C70">
        <w:trPr>
          <w:gridAfter w:val="1"/>
          <w:wAfter w:w="30" w:type="dxa"/>
        </w:trPr>
        <w:tc>
          <w:tcPr>
            <w:tcW w:w="3723" w:type="dxa"/>
            <w:gridSpan w:val="3"/>
            <w:shd w:val="clear" w:color="auto" w:fill="auto"/>
            <w:vAlign w:val="center"/>
          </w:tcPr>
          <w:p w14:paraId="284969D8" w14:textId="77777777" w:rsidR="007019CD" w:rsidRPr="00165280" w:rsidRDefault="007019CD" w:rsidP="007019C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14:paraId="284969D9" w14:textId="0BDBD61A" w:rsidR="007019CD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22" w:type="dxa"/>
            <w:gridSpan w:val="2"/>
          </w:tcPr>
          <w:p w14:paraId="284969DA" w14:textId="77777777" w:rsidR="007019CD" w:rsidRPr="00165280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2" w:type="dxa"/>
            <w:gridSpan w:val="2"/>
          </w:tcPr>
          <w:p w14:paraId="284969DB" w14:textId="210BA553" w:rsidR="007019CD" w:rsidRPr="00165280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9DC" w14:textId="77777777" w:rsidR="007019CD" w:rsidRPr="00165280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9DD" w14:textId="13BB83B5" w:rsidR="007019CD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7,400.00</w:t>
            </w:r>
          </w:p>
        </w:tc>
        <w:tc>
          <w:tcPr>
            <w:tcW w:w="240" w:type="dxa"/>
            <w:shd w:val="clear" w:color="auto" w:fill="auto"/>
          </w:tcPr>
          <w:p w14:paraId="284969DE" w14:textId="77777777" w:rsidR="007019CD" w:rsidRPr="00165280" w:rsidRDefault="007019CD" w:rsidP="007019C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84969DF" w14:textId="51C11869" w:rsidR="007019CD" w:rsidRPr="00165280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43F2">
              <w:rPr>
                <w:rFonts w:ascii="Angsana New" w:hAnsi="Angsana New"/>
                <w:sz w:val="30"/>
                <w:szCs w:val="30"/>
                <w:cs/>
                <w:lang w:val="en-US"/>
              </w:rPr>
              <w:t>257</w:t>
            </w:r>
            <w:r w:rsidRPr="001E43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43F2">
              <w:rPr>
                <w:rFonts w:ascii="Angsana New" w:hAnsi="Angsana New"/>
                <w:sz w:val="30"/>
                <w:szCs w:val="30"/>
                <w:cs/>
                <w:lang w:val="en-US"/>
              </w:rPr>
              <w:t>843.52</w:t>
            </w:r>
          </w:p>
        </w:tc>
      </w:tr>
      <w:tr w:rsidR="007019CD" w:rsidRPr="00165280" w14:paraId="284969E9" w14:textId="77777777" w:rsidTr="00CB1C70">
        <w:trPr>
          <w:gridAfter w:val="1"/>
          <w:wAfter w:w="30" w:type="dxa"/>
        </w:trPr>
        <w:tc>
          <w:tcPr>
            <w:tcW w:w="3723" w:type="dxa"/>
            <w:gridSpan w:val="3"/>
            <w:shd w:val="clear" w:color="auto" w:fill="auto"/>
            <w:vAlign w:val="center"/>
          </w:tcPr>
          <w:p w14:paraId="284969E1" w14:textId="77777777" w:rsidR="007019CD" w:rsidRPr="00165280" w:rsidRDefault="007019CD" w:rsidP="007019C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284969E2" w14:textId="0BB15B7F" w:rsidR="007019CD" w:rsidRPr="00165280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  <w:gridSpan w:val="2"/>
          </w:tcPr>
          <w:p w14:paraId="284969E3" w14:textId="77777777" w:rsidR="007019CD" w:rsidRPr="00165280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9E4" w14:textId="56D22D6E" w:rsidR="007019CD" w:rsidRPr="00165280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84969E5" w14:textId="77777777" w:rsidR="007019CD" w:rsidRPr="00165280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9E6" w14:textId="1BB863DD" w:rsidR="007019CD" w:rsidRPr="00806D0B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D0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7,400.00</w:t>
            </w:r>
          </w:p>
        </w:tc>
        <w:tc>
          <w:tcPr>
            <w:tcW w:w="240" w:type="dxa"/>
            <w:shd w:val="clear" w:color="auto" w:fill="auto"/>
          </w:tcPr>
          <w:p w14:paraId="284969E7" w14:textId="77777777" w:rsidR="007019CD" w:rsidRPr="00165280" w:rsidRDefault="007019CD" w:rsidP="007019CD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9E8" w14:textId="31A16E0E" w:rsidR="007019CD" w:rsidRPr="006C39A1" w:rsidRDefault="008A4AE8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4A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341</w:t>
            </w:r>
            <w:r w:rsidRPr="008A4A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4A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465.41</w:t>
            </w:r>
          </w:p>
        </w:tc>
      </w:tr>
      <w:tr w:rsidR="00E537E5" w:rsidRPr="00165280" w14:paraId="28496A17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  <w:vAlign w:val="center"/>
          </w:tcPr>
          <w:p w14:paraId="28496A0F" w14:textId="77777777" w:rsidR="00E537E5" w:rsidRPr="00165280" w:rsidRDefault="00E537E5" w:rsidP="00E537E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60" w:type="dxa"/>
            <w:gridSpan w:val="3"/>
          </w:tcPr>
          <w:p w14:paraId="28496A10" w14:textId="77777777" w:rsidR="00E537E5" w:rsidRPr="00165280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28496A11" w14:textId="77777777" w:rsidR="00E537E5" w:rsidRPr="00165280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6" w:type="dxa"/>
          </w:tcPr>
          <w:p w14:paraId="28496A12" w14:textId="77777777" w:rsidR="00E537E5" w:rsidRPr="00165280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22" w:type="dxa"/>
          </w:tcPr>
          <w:p w14:paraId="28496A13" w14:textId="77777777" w:rsidR="00E537E5" w:rsidRPr="00165280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14" w14:textId="77777777" w:rsidR="00E537E5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40" w:type="dxa"/>
            <w:shd w:val="clear" w:color="auto" w:fill="auto"/>
          </w:tcPr>
          <w:p w14:paraId="28496A15" w14:textId="77777777" w:rsidR="00E537E5" w:rsidRPr="00165280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14:paraId="28496A16" w14:textId="77777777" w:rsidR="00E537E5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</w:p>
        </w:tc>
      </w:tr>
      <w:tr w:rsidR="00E02165" w:rsidRPr="00AD1849" w14:paraId="28496A20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</w:tcPr>
          <w:p w14:paraId="28496A18" w14:textId="77777777" w:rsidR="00E02165" w:rsidRPr="00165280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คัมเวล จำกัด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60" w:type="dxa"/>
            <w:gridSpan w:val="3"/>
            <w:tcBorders>
              <w:bottom w:val="single" w:sz="4" w:space="0" w:color="auto"/>
            </w:tcBorders>
          </w:tcPr>
          <w:p w14:paraId="28496A19" w14:textId="186D3310" w:rsidR="00E02165" w:rsidRPr="00AD1849" w:rsidRDefault="00322EB3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8496A1A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28496A1B" w14:textId="021256AA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A1C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A1D" w14:textId="1A3B1ECF" w:rsidR="00E02165" w:rsidRPr="00AD1849" w:rsidRDefault="00322EB3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A1E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A1F" w14:textId="6563FA86" w:rsidR="00E02165" w:rsidRPr="00AD1849" w:rsidRDefault="00034C78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C78">
              <w:rPr>
                <w:rFonts w:ascii="Angsana New" w:hAnsi="Angsana New"/>
                <w:sz w:val="30"/>
                <w:szCs w:val="30"/>
                <w:cs/>
                <w:lang w:val="en-US"/>
              </w:rPr>
              <w:t>648</w:t>
            </w:r>
            <w:r w:rsidRPr="00034C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34C78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E02165" w:rsidRPr="00AD1849" w14:paraId="28496A29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  <w:vAlign w:val="center"/>
          </w:tcPr>
          <w:p w14:paraId="28496A21" w14:textId="77777777" w:rsidR="00E02165" w:rsidRPr="00165280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8496A22" w14:textId="304CB2F2" w:rsidR="00E02165" w:rsidRPr="00AD1849" w:rsidRDefault="00322EB3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8496A23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</w:tcPr>
          <w:p w14:paraId="28496A24" w14:textId="14936EE8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8496A25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A26" w14:textId="6919A8CA" w:rsidR="00E02165" w:rsidRPr="00AD1849" w:rsidRDefault="00322EB3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A27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A28" w14:textId="5BD13BEA" w:rsidR="00E02165" w:rsidRPr="00AD1849" w:rsidRDefault="00034C78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C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648</w:t>
            </w:r>
            <w:r w:rsidRPr="00034C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34C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E537E5" w:rsidRPr="00AD1849" w14:paraId="28496A32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</w:tcPr>
          <w:p w14:paraId="28496A2A" w14:textId="77777777" w:rsidR="00E537E5" w:rsidRPr="00165280" w:rsidRDefault="00E537E5" w:rsidP="00E537E5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660" w:type="dxa"/>
            <w:gridSpan w:val="3"/>
            <w:tcBorders>
              <w:top w:val="double" w:sz="4" w:space="0" w:color="auto"/>
            </w:tcBorders>
          </w:tcPr>
          <w:p w14:paraId="28496A2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496A2C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6" w:type="dxa"/>
            <w:tcBorders>
              <w:top w:val="double" w:sz="4" w:space="0" w:color="auto"/>
            </w:tcBorders>
          </w:tcPr>
          <w:p w14:paraId="28496A2D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A2E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A2F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A30" w14:textId="77777777" w:rsidR="00E537E5" w:rsidRPr="00AD1849" w:rsidRDefault="00E537E5" w:rsidP="00E537E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A31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165" w:rsidRPr="00AD1849" w14:paraId="28496A3B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  <w:vAlign w:val="center"/>
          </w:tcPr>
          <w:p w14:paraId="28496A33" w14:textId="77777777" w:rsidR="00E02165" w:rsidRPr="00165280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60" w:type="dxa"/>
            <w:gridSpan w:val="3"/>
          </w:tcPr>
          <w:p w14:paraId="28496A34" w14:textId="2E0FC585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8496A35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6" w:type="dxa"/>
          </w:tcPr>
          <w:p w14:paraId="28496A36" w14:textId="77128822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A37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38" w14:textId="60511804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cs/>
                <w:lang w:val="en-US"/>
              </w:rPr>
              <w:t>205</w:t>
            </w: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019CD">
              <w:rPr>
                <w:rFonts w:ascii="Angsana New" w:hAnsi="Angsana New"/>
                <w:sz w:val="30"/>
                <w:szCs w:val="30"/>
                <w:cs/>
                <w:lang w:val="en-US"/>
              </w:rPr>
              <w:t>343.21</w:t>
            </w:r>
          </w:p>
        </w:tc>
        <w:tc>
          <w:tcPr>
            <w:tcW w:w="240" w:type="dxa"/>
            <w:shd w:val="clear" w:color="auto" w:fill="auto"/>
          </w:tcPr>
          <w:p w14:paraId="28496A39" w14:textId="77777777" w:rsidR="00E02165" w:rsidRPr="00AD1849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14:paraId="28496A3A" w14:textId="434D0A3A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43F2">
              <w:rPr>
                <w:rFonts w:ascii="Angsana New" w:hAnsi="Angsana New"/>
                <w:sz w:val="30"/>
                <w:szCs w:val="30"/>
                <w:cs/>
                <w:lang w:val="en-US"/>
              </w:rPr>
              <w:t>359</w:t>
            </w:r>
            <w:r w:rsidRPr="001E43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43F2">
              <w:rPr>
                <w:rFonts w:ascii="Angsana New" w:hAnsi="Angsana New"/>
                <w:sz w:val="30"/>
                <w:szCs w:val="30"/>
                <w:cs/>
                <w:lang w:val="en-US"/>
              </w:rPr>
              <w:t>344.27</w:t>
            </w:r>
          </w:p>
        </w:tc>
      </w:tr>
      <w:tr w:rsidR="00E02165" w:rsidRPr="00AD1849" w14:paraId="28496A44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  <w:vAlign w:val="center"/>
          </w:tcPr>
          <w:p w14:paraId="28496A3C" w14:textId="77777777" w:rsidR="00E02165" w:rsidRPr="00165280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8496A3D" w14:textId="2E194381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8496A3E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A3F" w14:textId="1CFD66A2" w:rsidR="00E02165" w:rsidRPr="00E02165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8496A40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A41" w14:textId="358DB3A2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9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205</w:t>
            </w:r>
            <w:r w:rsidRPr="007019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19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343.21</w:t>
            </w:r>
          </w:p>
        </w:tc>
        <w:tc>
          <w:tcPr>
            <w:tcW w:w="240" w:type="dxa"/>
            <w:shd w:val="clear" w:color="auto" w:fill="auto"/>
          </w:tcPr>
          <w:p w14:paraId="28496A42" w14:textId="77777777" w:rsidR="00E02165" w:rsidRPr="00AD1849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A43" w14:textId="7D8E37FF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4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359</w:t>
            </w:r>
            <w:r w:rsidRPr="001E43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E4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344.27</w:t>
            </w:r>
          </w:p>
        </w:tc>
      </w:tr>
      <w:tr w:rsidR="00E537E5" w:rsidRPr="00AD1849" w14:paraId="28496A4D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  <w:vAlign w:val="center"/>
          </w:tcPr>
          <w:p w14:paraId="28496A45" w14:textId="77777777" w:rsidR="00E537E5" w:rsidRPr="00165280" w:rsidRDefault="00E537E5" w:rsidP="00E537E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660" w:type="dxa"/>
            <w:gridSpan w:val="3"/>
            <w:tcBorders>
              <w:top w:val="double" w:sz="4" w:space="0" w:color="auto"/>
            </w:tcBorders>
          </w:tcPr>
          <w:p w14:paraId="28496A46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8496A47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6" w:type="dxa"/>
            <w:tcBorders>
              <w:top w:val="double" w:sz="4" w:space="0" w:color="auto"/>
            </w:tcBorders>
            <w:shd w:val="clear" w:color="auto" w:fill="auto"/>
          </w:tcPr>
          <w:p w14:paraId="28496A4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28496A49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A4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496A4B" w14:textId="77777777" w:rsidR="00E537E5" w:rsidRPr="00AD1849" w:rsidRDefault="00E537E5" w:rsidP="00E537E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7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496A4C" w14:textId="77777777" w:rsidR="00E537E5" w:rsidRPr="00AD1849" w:rsidRDefault="00E537E5" w:rsidP="00E537E5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2165" w:rsidRPr="00AD1849" w14:paraId="28496A56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  <w:vAlign w:val="center"/>
          </w:tcPr>
          <w:p w14:paraId="28496A4E" w14:textId="77777777" w:rsidR="00E02165" w:rsidRPr="00165280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60" w:type="dxa"/>
            <w:gridSpan w:val="3"/>
          </w:tcPr>
          <w:p w14:paraId="28496A4F" w14:textId="2EFAD7ED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8496A50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6" w:type="dxa"/>
          </w:tcPr>
          <w:p w14:paraId="28496A51" w14:textId="5407252D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A52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53" w14:textId="18311B8E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96A54" w14:textId="77777777" w:rsidR="00E02165" w:rsidRPr="00AD1849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14:paraId="28496A55" w14:textId="03E9D24F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43F2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1E43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43F2">
              <w:rPr>
                <w:rFonts w:ascii="Angsana New" w:hAnsi="Angsana New"/>
                <w:sz w:val="30"/>
                <w:szCs w:val="30"/>
                <w:cs/>
                <w:lang w:val="en-US"/>
              </w:rPr>
              <w:t>466</w:t>
            </w:r>
            <w:r w:rsidRPr="001E43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E43F2">
              <w:rPr>
                <w:rFonts w:ascii="Angsana New" w:hAnsi="Angsana New"/>
                <w:sz w:val="30"/>
                <w:szCs w:val="30"/>
                <w:cs/>
                <w:lang w:val="en-US"/>
              </w:rPr>
              <w:t>356.08</w:t>
            </w:r>
          </w:p>
        </w:tc>
      </w:tr>
      <w:tr w:rsidR="00E02165" w:rsidRPr="00AD1849" w14:paraId="28496A5F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  <w:vAlign w:val="center"/>
          </w:tcPr>
          <w:p w14:paraId="28496A57" w14:textId="77777777" w:rsidR="00E02165" w:rsidRPr="00165280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60" w:type="dxa"/>
            <w:gridSpan w:val="3"/>
          </w:tcPr>
          <w:p w14:paraId="28496A58" w14:textId="161C89DE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019CD">
              <w:rPr>
                <w:rFonts w:ascii="Angsana New" w:hAnsi="Angsana New"/>
                <w:sz w:val="30"/>
                <w:szCs w:val="30"/>
                <w:cs/>
                <w:lang w:val="en-US"/>
              </w:rPr>
              <w:t>237</w:t>
            </w: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019CD">
              <w:rPr>
                <w:rFonts w:ascii="Angsana New" w:hAnsi="Angsana New"/>
                <w:sz w:val="30"/>
                <w:szCs w:val="30"/>
                <w:cs/>
                <w:lang w:val="en-US"/>
              </w:rPr>
              <w:t>156.26</w:t>
            </w:r>
          </w:p>
        </w:tc>
        <w:tc>
          <w:tcPr>
            <w:tcW w:w="236" w:type="dxa"/>
            <w:gridSpan w:val="2"/>
          </w:tcPr>
          <w:p w14:paraId="28496A59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6" w:type="dxa"/>
          </w:tcPr>
          <w:p w14:paraId="28496A5A" w14:textId="0BBA4FD3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2,082,405.40</w:t>
            </w:r>
          </w:p>
        </w:tc>
        <w:tc>
          <w:tcPr>
            <w:tcW w:w="222" w:type="dxa"/>
          </w:tcPr>
          <w:p w14:paraId="28496A5B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5C" w14:textId="3E5F92B8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019CD">
              <w:rPr>
                <w:rFonts w:ascii="Angsana New" w:hAnsi="Angsana New"/>
                <w:sz w:val="30"/>
                <w:szCs w:val="30"/>
                <w:cs/>
                <w:lang w:val="en-US"/>
              </w:rPr>
              <w:t>237</w:t>
            </w: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019CD">
              <w:rPr>
                <w:rFonts w:ascii="Angsana New" w:hAnsi="Angsana New"/>
                <w:sz w:val="30"/>
                <w:szCs w:val="30"/>
                <w:cs/>
                <w:lang w:val="en-US"/>
              </w:rPr>
              <w:t>156.26</w:t>
            </w:r>
          </w:p>
        </w:tc>
        <w:tc>
          <w:tcPr>
            <w:tcW w:w="240" w:type="dxa"/>
            <w:shd w:val="clear" w:color="auto" w:fill="auto"/>
          </w:tcPr>
          <w:p w14:paraId="28496A5D" w14:textId="77777777" w:rsidR="00E02165" w:rsidRPr="00AD1849" w:rsidRDefault="00E02165" w:rsidP="00E0216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14:paraId="28496A5E" w14:textId="3C35D04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2,082,405.40</w:t>
            </w:r>
          </w:p>
        </w:tc>
      </w:tr>
      <w:tr w:rsidR="00E02165" w:rsidRPr="00AD1849" w14:paraId="28496A68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  <w:vAlign w:val="center"/>
          </w:tcPr>
          <w:p w14:paraId="28496A60" w14:textId="77777777" w:rsidR="00E02165" w:rsidRPr="00165280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A61" w14:textId="16DA2BD3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70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019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237</w:t>
            </w:r>
            <w:r w:rsidRPr="0070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019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156.26</w:t>
            </w:r>
          </w:p>
        </w:tc>
        <w:tc>
          <w:tcPr>
            <w:tcW w:w="236" w:type="dxa"/>
            <w:gridSpan w:val="2"/>
            <w:vAlign w:val="bottom"/>
          </w:tcPr>
          <w:p w14:paraId="28496A62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</w:tcPr>
          <w:p w14:paraId="28496A63" w14:textId="0594F685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2,082,405.40</w:t>
            </w:r>
          </w:p>
        </w:tc>
        <w:tc>
          <w:tcPr>
            <w:tcW w:w="222" w:type="dxa"/>
          </w:tcPr>
          <w:p w14:paraId="28496A64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A65" w14:textId="6EAC8F51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70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019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237</w:t>
            </w:r>
            <w:r w:rsidRPr="0070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019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156.26</w:t>
            </w:r>
          </w:p>
        </w:tc>
        <w:tc>
          <w:tcPr>
            <w:tcW w:w="240" w:type="dxa"/>
            <w:shd w:val="clear" w:color="auto" w:fill="auto"/>
          </w:tcPr>
          <w:p w14:paraId="28496A66" w14:textId="77777777" w:rsidR="00E02165" w:rsidRPr="00AD1849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A67" w14:textId="77841ABE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14,548,761.48</w:t>
            </w:r>
          </w:p>
        </w:tc>
      </w:tr>
      <w:tr w:rsidR="00E537E5" w:rsidRPr="00AD1849" w14:paraId="28496A71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  <w:vAlign w:val="center"/>
          </w:tcPr>
          <w:p w14:paraId="28496A69" w14:textId="77777777" w:rsidR="00E537E5" w:rsidRPr="00165280" w:rsidRDefault="00E537E5" w:rsidP="00E537E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</w:tcBorders>
          </w:tcPr>
          <w:p w14:paraId="28496A6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496A6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28496A6C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8496A6D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A6E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496A6F" w14:textId="77777777" w:rsidR="00E537E5" w:rsidRPr="00AD1849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A70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02165" w:rsidRPr="00AD1849" w14:paraId="28496A7A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  <w:vAlign w:val="center"/>
          </w:tcPr>
          <w:p w14:paraId="28496A72" w14:textId="77777777" w:rsidR="00E02165" w:rsidRPr="00165280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60" w:type="dxa"/>
            <w:gridSpan w:val="3"/>
          </w:tcPr>
          <w:p w14:paraId="28496A73" w14:textId="11913799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8496A74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6" w:type="dxa"/>
          </w:tcPr>
          <w:p w14:paraId="28496A75" w14:textId="5781E01E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496A76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8496A77" w14:textId="0204E9FD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2,444,137.74</w:t>
            </w:r>
          </w:p>
        </w:tc>
        <w:tc>
          <w:tcPr>
            <w:tcW w:w="240" w:type="dxa"/>
            <w:shd w:val="clear" w:color="auto" w:fill="auto"/>
          </w:tcPr>
          <w:p w14:paraId="28496A78" w14:textId="77777777" w:rsidR="00E02165" w:rsidRPr="00AD1849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14:paraId="28496A79" w14:textId="46107E64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1,396,590.12</w:t>
            </w:r>
          </w:p>
        </w:tc>
      </w:tr>
      <w:tr w:rsidR="00E02165" w:rsidRPr="00AD1849" w14:paraId="28496A83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  <w:vAlign w:val="center"/>
          </w:tcPr>
          <w:p w14:paraId="28496A7B" w14:textId="77777777" w:rsidR="00E02165" w:rsidRPr="0016146F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6146F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60" w:type="dxa"/>
            <w:gridSpan w:val="3"/>
            <w:vAlign w:val="center"/>
          </w:tcPr>
          <w:p w14:paraId="28496A7C" w14:textId="7308384D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1,990,076.15</w:t>
            </w:r>
          </w:p>
        </w:tc>
        <w:tc>
          <w:tcPr>
            <w:tcW w:w="236" w:type="dxa"/>
            <w:gridSpan w:val="2"/>
            <w:vAlign w:val="center"/>
          </w:tcPr>
          <w:p w14:paraId="28496A7D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6" w:type="dxa"/>
            <w:vAlign w:val="center"/>
          </w:tcPr>
          <w:p w14:paraId="28496A7E" w14:textId="2C7FB5BE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2,026,508.93</w:t>
            </w:r>
          </w:p>
        </w:tc>
        <w:tc>
          <w:tcPr>
            <w:tcW w:w="222" w:type="dxa"/>
          </w:tcPr>
          <w:p w14:paraId="28496A7F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28496A80" w14:textId="07067B52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1,990,076.15</w:t>
            </w:r>
          </w:p>
        </w:tc>
        <w:tc>
          <w:tcPr>
            <w:tcW w:w="240" w:type="dxa"/>
            <w:shd w:val="clear" w:color="auto" w:fill="auto"/>
          </w:tcPr>
          <w:p w14:paraId="28496A81" w14:textId="77777777" w:rsidR="00E02165" w:rsidRPr="00AD1849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14:paraId="28496A82" w14:textId="01CD94D4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2,026,508.93</w:t>
            </w:r>
          </w:p>
        </w:tc>
      </w:tr>
      <w:tr w:rsidR="00E02165" w:rsidRPr="00AD1849" w14:paraId="28496A8C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  <w:vAlign w:val="center"/>
          </w:tcPr>
          <w:p w14:paraId="28496A84" w14:textId="77777777" w:rsidR="00E02165" w:rsidRPr="00165280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60" w:type="dxa"/>
            <w:gridSpan w:val="3"/>
            <w:tcBorders>
              <w:bottom w:val="single" w:sz="4" w:space="0" w:color="auto"/>
            </w:tcBorders>
            <w:vAlign w:val="center"/>
          </w:tcPr>
          <w:p w14:paraId="28496A85" w14:textId="672550DE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103,220.55</w:t>
            </w:r>
          </w:p>
        </w:tc>
        <w:tc>
          <w:tcPr>
            <w:tcW w:w="236" w:type="dxa"/>
            <w:gridSpan w:val="2"/>
            <w:vAlign w:val="center"/>
          </w:tcPr>
          <w:p w14:paraId="28496A86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14:paraId="28496A87" w14:textId="3A6C0181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103,220.55</w:t>
            </w:r>
          </w:p>
        </w:tc>
        <w:tc>
          <w:tcPr>
            <w:tcW w:w="222" w:type="dxa"/>
          </w:tcPr>
          <w:p w14:paraId="28496A88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A89" w14:textId="5792AE92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103,220.55</w:t>
            </w:r>
          </w:p>
        </w:tc>
        <w:tc>
          <w:tcPr>
            <w:tcW w:w="240" w:type="dxa"/>
            <w:shd w:val="clear" w:color="auto" w:fill="auto"/>
          </w:tcPr>
          <w:p w14:paraId="28496A8A" w14:textId="77777777" w:rsidR="00E02165" w:rsidRPr="00AD1849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A8B" w14:textId="46D33BF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103,220.55</w:t>
            </w:r>
          </w:p>
        </w:tc>
      </w:tr>
      <w:tr w:rsidR="00E02165" w:rsidRPr="00AD1849" w14:paraId="28496A95" w14:textId="77777777" w:rsidTr="00CB1C70">
        <w:trPr>
          <w:gridBefore w:val="1"/>
          <w:wBefore w:w="18" w:type="dxa"/>
        </w:trPr>
        <w:tc>
          <w:tcPr>
            <w:tcW w:w="3689" w:type="dxa"/>
            <w:shd w:val="clear" w:color="auto" w:fill="auto"/>
            <w:vAlign w:val="center"/>
          </w:tcPr>
          <w:p w14:paraId="28496A8D" w14:textId="77777777" w:rsidR="00E02165" w:rsidRPr="00165280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8496A8E" w14:textId="539926FB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2,093,296.70</w:t>
            </w:r>
          </w:p>
        </w:tc>
        <w:tc>
          <w:tcPr>
            <w:tcW w:w="236" w:type="dxa"/>
            <w:gridSpan w:val="2"/>
            <w:vAlign w:val="bottom"/>
          </w:tcPr>
          <w:p w14:paraId="28496A8F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</w:tcPr>
          <w:p w14:paraId="28496A90" w14:textId="5C8296A4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2,129,729.48</w:t>
            </w:r>
          </w:p>
        </w:tc>
        <w:tc>
          <w:tcPr>
            <w:tcW w:w="222" w:type="dxa"/>
          </w:tcPr>
          <w:p w14:paraId="28496A91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A92" w14:textId="0D313706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4,537,434.44</w:t>
            </w:r>
          </w:p>
        </w:tc>
        <w:tc>
          <w:tcPr>
            <w:tcW w:w="240" w:type="dxa"/>
            <w:shd w:val="clear" w:color="auto" w:fill="auto"/>
          </w:tcPr>
          <w:p w14:paraId="28496A93" w14:textId="77777777" w:rsidR="00E02165" w:rsidRPr="00AD1849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A94" w14:textId="30B0605B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3,526,319.60</w:t>
            </w:r>
          </w:p>
        </w:tc>
      </w:tr>
    </w:tbl>
    <w:p w14:paraId="6288ABC8" w14:textId="3032F6D1" w:rsidR="00CB1C70" w:rsidRDefault="00CB1C70"/>
    <w:p w14:paraId="2E337DA1" w14:textId="27114B95" w:rsidR="00CB1C70" w:rsidRDefault="00CB1C70"/>
    <w:p w14:paraId="5D8D5A16" w14:textId="6196928B" w:rsidR="00CB1C70" w:rsidRDefault="00CB1C70"/>
    <w:p w14:paraId="6880BFAD" w14:textId="77777777" w:rsidR="0016146F" w:rsidRDefault="0016146F"/>
    <w:p w14:paraId="4B09F725" w14:textId="55C317F4" w:rsidR="00CB1C70" w:rsidRDefault="00CB1C70"/>
    <w:p w14:paraId="09A85C5D" w14:textId="77777777" w:rsidR="00CB1C70" w:rsidRDefault="00CB1C70"/>
    <w:p w14:paraId="1AEC19FA" w14:textId="77777777" w:rsidR="00CB1C70" w:rsidRDefault="00CB1C70" w:rsidP="00CB1C70">
      <w:pPr>
        <w:numPr>
          <w:ilvl w:val="0"/>
          <w:numId w:val="39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65622710" w14:textId="0181906B" w:rsidR="00CB1C70" w:rsidRDefault="00CB1C70"/>
    <w:tbl>
      <w:tblPr>
        <w:tblW w:w="10366" w:type="dxa"/>
        <w:tblLook w:val="04A0" w:firstRow="1" w:lastRow="0" w:firstColumn="1" w:lastColumn="0" w:noHBand="0" w:noVBand="1"/>
      </w:tblPr>
      <w:tblGrid>
        <w:gridCol w:w="7"/>
        <w:gridCol w:w="3638"/>
        <w:gridCol w:w="1471"/>
        <w:gridCol w:w="236"/>
        <w:gridCol w:w="6"/>
        <w:gridCol w:w="274"/>
        <w:gridCol w:w="1284"/>
        <w:gridCol w:w="222"/>
        <w:gridCol w:w="14"/>
        <w:gridCol w:w="1446"/>
        <w:gridCol w:w="13"/>
        <w:gridCol w:w="223"/>
        <w:gridCol w:w="17"/>
        <w:gridCol w:w="1515"/>
      </w:tblGrid>
      <w:tr w:rsidR="00CB1C70" w:rsidRPr="00165280" w14:paraId="22A43EBD" w14:textId="77777777" w:rsidTr="002E1C04">
        <w:tc>
          <w:tcPr>
            <w:tcW w:w="3645" w:type="dxa"/>
            <w:gridSpan w:val="2"/>
            <w:shd w:val="clear" w:color="auto" w:fill="auto"/>
            <w:vAlign w:val="center"/>
          </w:tcPr>
          <w:p w14:paraId="3AA2445D" w14:textId="77777777" w:rsidR="00CB1C70" w:rsidRPr="00CB1C70" w:rsidRDefault="00CB1C70" w:rsidP="00841D6A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7E2586E0" w14:textId="77777777" w:rsidR="00CB1C70" w:rsidRPr="00CB1C70" w:rsidRDefault="00CB1C70" w:rsidP="00CB1C7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00B434DE" w14:textId="77777777" w:rsidR="00CB1C70" w:rsidRPr="00CB1C70" w:rsidRDefault="00CB1C70" w:rsidP="00CB1C7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vAlign w:val="bottom"/>
          </w:tcPr>
          <w:p w14:paraId="1C5CD4EF" w14:textId="77777777" w:rsidR="00CB1C70" w:rsidRPr="00CB1C70" w:rsidRDefault="00CB1C70" w:rsidP="00CB1C7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306195B7" w14:textId="77777777" w:rsidR="00CB1C70" w:rsidRPr="00CB1C70" w:rsidRDefault="00CB1C70" w:rsidP="00CB1C7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AB95800" w14:textId="77777777" w:rsidR="00CB1C70" w:rsidRPr="00CB1C70" w:rsidRDefault="00CB1C70" w:rsidP="00CB1C7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71B0E9" w14:textId="77777777" w:rsidR="00CB1C70" w:rsidRPr="00CB1C70" w:rsidRDefault="00CB1C70" w:rsidP="00CB1C7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5B9C9F9D" w14:textId="77777777" w:rsidR="00CB1C70" w:rsidRPr="00CB1C70" w:rsidRDefault="00CB1C70" w:rsidP="00CB1C7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1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CB1C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หน่วย</w:t>
            </w:r>
            <w:r w:rsidRPr="00CB1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: </w:t>
            </w:r>
            <w:r w:rsidRPr="00CB1C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บาท</w:t>
            </w:r>
            <w:r w:rsidRPr="00CB1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B1C70" w:rsidRPr="00165280" w14:paraId="78440AB8" w14:textId="77777777" w:rsidTr="002E1C04">
        <w:tc>
          <w:tcPr>
            <w:tcW w:w="3645" w:type="dxa"/>
            <w:gridSpan w:val="2"/>
            <w:shd w:val="clear" w:color="auto" w:fill="auto"/>
          </w:tcPr>
          <w:p w14:paraId="12079BA6" w14:textId="77777777" w:rsidR="00CB1C70" w:rsidRPr="00165280" w:rsidRDefault="00CB1C70" w:rsidP="00841D6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1" w:type="dxa"/>
            <w:gridSpan w:val="12"/>
          </w:tcPr>
          <w:p w14:paraId="48EAF19E" w14:textId="77777777" w:rsidR="00CB1C70" w:rsidRPr="00165280" w:rsidRDefault="00CB1C70" w:rsidP="00841D6A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1652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CB1C70" w:rsidRPr="00165280" w14:paraId="0A469C91" w14:textId="77777777" w:rsidTr="002E1C04">
        <w:tc>
          <w:tcPr>
            <w:tcW w:w="3645" w:type="dxa"/>
            <w:gridSpan w:val="2"/>
            <w:shd w:val="clear" w:color="auto" w:fill="auto"/>
          </w:tcPr>
          <w:p w14:paraId="655C2A41" w14:textId="77777777" w:rsidR="00CB1C70" w:rsidRPr="00165280" w:rsidRDefault="00CB1C70" w:rsidP="00841D6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1" w:type="dxa"/>
            <w:gridSpan w:val="5"/>
            <w:tcBorders>
              <w:bottom w:val="single" w:sz="4" w:space="0" w:color="auto"/>
            </w:tcBorders>
          </w:tcPr>
          <w:p w14:paraId="1BCDF1BB" w14:textId="77777777" w:rsidR="00CB1C70" w:rsidRPr="00165280" w:rsidRDefault="00CB1C70" w:rsidP="00841D6A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46BF5EE9" w14:textId="77777777" w:rsidR="00CB1C70" w:rsidRPr="00165280" w:rsidRDefault="00CB1C70" w:rsidP="00841D6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6A8F187" w14:textId="77777777" w:rsidR="00CB1C70" w:rsidRPr="00165280" w:rsidRDefault="00CB1C70" w:rsidP="00841D6A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C70" w:rsidRPr="00165280" w14:paraId="64462A79" w14:textId="77777777" w:rsidTr="002E1C04">
        <w:tc>
          <w:tcPr>
            <w:tcW w:w="3645" w:type="dxa"/>
            <w:gridSpan w:val="2"/>
            <w:shd w:val="clear" w:color="auto" w:fill="auto"/>
          </w:tcPr>
          <w:p w14:paraId="51F115F4" w14:textId="77777777" w:rsidR="00CB1C70" w:rsidRPr="00165280" w:rsidRDefault="00CB1C70" w:rsidP="00841D6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2315" w14:textId="77777777" w:rsidR="00CB1C70" w:rsidRPr="00165280" w:rsidRDefault="00CB1C70" w:rsidP="00841D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  <w:vAlign w:val="center"/>
          </w:tcPr>
          <w:p w14:paraId="5322B69E" w14:textId="77777777" w:rsidR="00CB1C70" w:rsidRPr="00165280" w:rsidRDefault="00CB1C70" w:rsidP="00841D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4AB01" w14:textId="77777777" w:rsidR="00CB1C70" w:rsidRPr="00165280" w:rsidRDefault="00CB1C70" w:rsidP="00841D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2563</w:t>
            </w:r>
          </w:p>
        </w:tc>
        <w:tc>
          <w:tcPr>
            <w:tcW w:w="236" w:type="dxa"/>
            <w:gridSpan w:val="2"/>
          </w:tcPr>
          <w:p w14:paraId="14E13CE0" w14:textId="77777777" w:rsidR="00CB1C70" w:rsidRPr="00165280" w:rsidRDefault="00CB1C70" w:rsidP="00841D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92C6D" w14:textId="77777777" w:rsidR="00CB1C70" w:rsidRPr="00165280" w:rsidRDefault="00CB1C70" w:rsidP="00841D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A1D46" w14:textId="77777777" w:rsidR="00CB1C70" w:rsidRPr="00165280" w:rsidRDefault="00CB1C70" w:rsidP="00841D6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21F1CD" w14:textId="77777777" w:rsidR="00CB1C70" w:rsidRPr="00165280" w:rsidRDefault="00CB1C70" w:rsidP="00841D6A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165280">
              <w:rPr>
                <w:sz w:val="27"/>
                <w:szCs w:val="27"/>
              </w:rPr>
              <w:t xml:space="preserve">30 </w:t>
            </w:r>
            <w:r>
              <w:rPr>
                <w:rFonts w:hint="cs"/>
                <w:sz w:val="27"/>
                <w:szCs w:val="27"/>
                <w:cs/>
              </w:rPr>
              <w:t>กันยายน</w:t>
            </w:r>
            <w:r w:rsidRPr="00165280">
              <w:rPr>
                <w:sz w:val="27"/>
                <w:szCs w:val="27"/>
                <w:cs/>
              </w:rPr>
              <w:t xml:space="preserve"> </w:t>
            </w:r>
            <w:r w:rsidRPr="00165280">
              <w:rPr>
                <w:sz w:val="27"/>
                <w:szCs w:val="27"/>
              </w:rPr>
              <w:t>2563</w:t>
            </w:r>
          </w:p>
        </w:tc>
      </w:tr>
      <w:tr w:rsidR="00D81B33" w:rsidRPr="00AD1849" w14:paraId="28496A9E" w14:textId="77777777" w:rsidTr="000A0CD7">
        <w:trPr>
          <w:gridBefore w:val="1"/>
          <w:wBefore w:w="7" w:type="dxa"/>
        </w:trPr>
        <w:tc>
          <w:tcPr>
            <w:tcW w:w="3638" w:type="dxa"/>
            <w:shd w:val="clear" w:color="auto" w:fill="auto"/>
            <w:vAlign w:val="center"/>
          </w:tcPr>
          <w:p w14:paraId="28496A96" w14:textId="5D616D61" w:rsidR="00E537E5" w:rsidRPr="00165280" w:rsidRDefault="000A0CD7" w:rsidP="000A0CD7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8496A97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496A9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</w:tcBorders>
            <w:vAlign w:val="bottom"/>
          </w:tcPr>
          <w:p w14:paraId="28496A99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496A9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A9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8496A9C" w14:textId="77777777" w:rsidR="00E537E5" w:rsidRPr="00AD1849" w:rsidRDefault="00E537E5" w:rsidP="00E537E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A9D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A0CD7" w:rsidRPr="00AD1849" w14:paraId="28496AA7" w14:textId="77777777" w:rsidTr="000A0CD7">
        <w:trPr>
          <w:gridBefore w:val="1"/>
          <w:wBefore w:w="7" w:type="dxa"/>
        </w:trPr>
        <w:tc>
          <w:tcPr>
            <w:tcW w:w="3638" w:type="dxa"/>
            <w:shd w:val="clear" w:color="auto" w:fill="auto"/>
            <w:vAlign w:val="center"/>
          </w:tcPr>
          <w:p w14:paraId="28496A9F" w14:textId="5611CA90" w:rsidR="000A0CD7" w:rsidRPr="00165280" w:rsidRDefault="000A0CD7" w:rsidP="000A0CD7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71" w:type="dxa"/>
            <w:vAlign w:val="center"/>
          </w:tcPr>
          <w:p w14:paraId="28496AA0" w14:textId="1D2EAEC8" w:rsidR="000A0CD7" w:rsidRPr="00AD1849" w:rsidRDefault="000A0CD7" w:rsidP="000A0CD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496AA1" w14:textId="77777777" w:rsidR="000A0CD7" w:rsidRPr="00AD1849" w:rsidRDefault="000A0CD7" w:rsidP="000A0CD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28496AA2" w14:textId="6E17AC02" w:rsidR="000A0CD7" w:rsidRPr="00AD1849" w:rsidRDefault="000A0CD7" w:rsidP="000A0CD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496AA3" w14:textId="77777777" w:rsidR="000A0CD7" w:rsidRPr="00AD1849" w:rsidRDefault="000A0CD7" w:rsidP="000A0CD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14:paraId="28496AA4" w14:textId="56254011" w:rsidR="000A0CD7" w:rsidRPr="00AD1849" w:rsidRDefault="000A0CD7" w:rsidP="000A0CD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8496AA5" w14:textId="77777777" w:rsidR="000A0CD7" w:rsidRPr="00AD1849" w:rsidRDefault="000A0CD7" w:rsidP="000A0CD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8496AA6" w14:textId="3B8AC7F1" w:rsidR="000A0CD7" w:rsidRPr="00AD1849" w:rsidRDefault="000A0CD7" w:rsidP="000A0CD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0CD7" w:rsidRPr="00AD1849" w14:paraId="3AA5D19F" w14:textId="77777777" w:rsidTr="000A0CD7">
        <w:trPr>
          <w:gridBefore w:val="1"/>
          <w:wBefore w:w="7" w:type="dxa"/>
        </w:trPr>
        <w:tc>
          <w:tcPr>
            <w:tcW w:w="3638" w:type="dxa"/>
            <w:shd w:val="clear" w:color="auto" w:fill="auto"/>
            <w:vAlign w:val="center"/>
          </w:tcPr>
          <w:p w14:paraId="2D9DAABF" w14:textId="663C00AD" w:rsidR="000A0CD7" w:rsidRPr="00165280" w:rsidRDefault="000A0CD7" w:rsidP="000A0CD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14:paraId="14AC293F" w14:textId="26F2D107" w:rsidR="000A0CD7" w:rsidRDefault="000A0CD7" w:rsidP="000A0CD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BB710C8" w14:textId="77777777" w:rsidR="000A0CD7" w:rsidRPr="00AD1849" w:rsidRDefault="000A0CD7" w:rsidP="000A0CD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bottom"/>
          </w:tcPr>
          <w:p w14:paraId="290B99A8" w14:textId="4C49CDC3" w:rsidR="000A0CD7" w:rsidRPr="00824F72" w:rsidRDefault="000A0CD7" w:rsidP="000A0CD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628,722.40</w:t>
            </w:r>
          </w:p>
        </w:tc>
        <w:tc>
          <w:tcPr>
            <w:tcW w:w="236" w:type="dxa"/>
            <w:gridSpan w:val="2"/>
          </w:tcPr>
          <w:p w14:paraId="3D128312" w14:textId="77777777" w:rsidR="000A0CD7" w:rsidRPr="00AD1849" w:rsidRDefault="000A0CD7" w:rsidP="000A0CD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B167E" w14:textId="466791F9" w:rsidR="000A0CD7" w:rsidRDefault="000A0CD7" w:rsidP="000A0CD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7DAA828" w14:textId="77777777" w:rsidR="000A0CD7" w:rsidRPr="00AD1849" w:rsidRDefault="000A0CD7" w:rsidP="000A0CD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1CBD7" w14:textId="0E57D906" w:rsidR="000A0CD7" w:rsidRPr="00824F72" w:rsidRDefault="000A0CD7" w:rsidP="000A0CD7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628,722.40</w:t>
            </w:r>
          </w:p>
        </w:tc>
      </w:tr>
      <w:tr w:rsidR="00FC438D" w:rsidRPr="00AD1849" w14:paraId="28496AB0" w14:textId="77777777" w:rsidTr="002E1C04">
        <w:trPr>
          <w:gridBefore w:val="1"/>
          <w:wBefore w:w="7" w:type="dxa"/>
        </w:trPr>
        <w:tc>
          <w:tcPr>
            <w:tcW w:w="3638" w:type="dxa"/>
            <w:shd w:val="clear" w:color="auto" w:fill="auto"/>
            <w:vAlign w:val="center"/>
          </w:tcPr>
          <w:p w14:paraId="28496AA8" w14:textId="77777777" w:rsidR="00E02165" w:rsidRPr="00165280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96AA9" w14:textId="6FEB324A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496AAA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AAB" w14:textId="0F6B4B6F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628,722.40</w:t>
            </w:r>
          </w:p>
        </w:tc>
        <w:tc>
          <w:tcPr>
            <w:tcW w:w="236" w:type="dxa"/>
            <w:gridSpan w:val="2"/>
          </w:tcPr>
          <w:p w14:paraId="28496AAC" w14:textId="77777777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AAD" w14:textId="2EE638E0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8496AAE" w14:textId="77777777" w:rsidR="00E02165" w:rsidRPr="00AD1849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AAF" w14:textId="744733FD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628,722.40</w:t>
            </w:r>
          </w:p>
        </w:tc>
      </w:tr>
      <w:tr w:rsidR="002E1C04" w:rsidRPr="00165280" w14:paraId="28496AB9" w14:textId="77777777" w:rsidTr="002E1C04">
        <w:trPr>
          <w:gridBefore w:val="1"/>
          <w:wBefore w:w="7" w:type="dxa"/>
        </w:trPr>
        <w:tc>
          <w:tcPr>
            <w:tcW w:w="3638" w:type="dxa"/>
            <w:shd w:val="clear" w:color="auto" w:fill="auto"/>
            <w:vAlign w:val="center"/>
          </w:tcPr>
          <w:p w14:paraId="28496AB1" w14:textId="77777777" w:rsidR="00E537E5" w:rsidRPr="00165280" w:rsidRDefault="00E537E5" w:rsidP="00E537E5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28496AB2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AB3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</w:tcBorders>
          </w:tcPr>
          <w:p w14:paraId="28496AB4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496AB5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AB6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8496AB7" w14:textId="77777777" w:rsidR="00E537E5" w:rsidRPr="00AD1849" w:rsidRDefault="00E537E5" w:rsidP="00E537E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6AB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E1C04" w:rsidRPr="00165280" w14:paraId="28496AC2" w14:textId="77777777" w:rsidTr="002E1C04">
        <w:trPr>
          <w:gridBefore w:val="1"/>
          <w:wBefore w:w="7" w:type="dxa"/>
        </w:trPr>
        <w:tc>
          <w:tcPr>
            <w:tcW w:w="3638" w:type="dxa"/>
            <w:shd w:val="clear" w:color="auto" w:fill="auto"/>
          </w:tcPr>
          <w:p w14:paraId="28496ABA" w14:textId="77777777" w:rsidR="00E02165" w:rsidRPr="00165280" w:rsidRDefault="00E02165" w:rsidP="00E021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471" w:type="dxa"/>
            <w:vAlign w:val="bottom"/>
          </w:tcPr>
          <w:p w14:paraId="28496ABB" w14:textId="5EC9FED6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96ABC" w14:textId="77777777" w:rsidR="00E02165" w:rsidRPr="00AD1849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564" w:type="dxa"/>
            <w:gridSpan w:val="3"/>
          </w:tcPr>
          <w:p w14:paraId="28496ABD" w14:textId="204364D4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8496ABE" w14:textId="77777777" w:rsidR="00E02165" w:rsidRPr="00AD1849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14:paraId="28496ABF" w14:textId="790AF3C3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305,703.35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8496AC0" w14:textId="77777777" w:rsidR="00E02165" w:rsidRPr="00AD1849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8496AC1" w14:textId="551A1D58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332,010.93</w:t>
            </w:r>
          </w:p>
        </w:tc>
      </w:tr>
      <w:tr w:rsidR="002E1C04" w:rsidRPr="00165280" w14:paraId="28496ACB" w14:textId="77777777" w:rsidTr="002E1C04">
        <w:trPr>
          <w:gridBefore w:val="1"/>
          <w:wBefore w:w="7" w:type="dxa"/>
        </w:trPr>
        <w:tc>
          <w:tcPr>
            <w:tcW w:w="3638" w:type="dxa"/>
            <w:shd w:val="clear" w:color="auto" w:fill="auto"/>
          </w:tcPr>
          <w:p w14:paraId="28496AC3" w14:textId="77777777" w:rsidR="007019CD" w:rsidRPr="002E1C04" w:rsidRDefault="007019CD" w:rsidP="007019C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1C04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471" w:type="dxa"/>
            <w:vAlign w:val="bottom"/>
          </w:tcPr>
          <w:p w14:paraId="28496AC4" w14:textId="292673B3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381,145.81</w:t>
            </w:r>
          </w:p>
        </w:tc>
        <w:tc>
          <w:tcPr>
            <w:tcW w:w="236" w:type="dxa"/>
          </w:tcPr>
          <w:p w14:paraId="28496AC5" w14:textId="77777777" w:rsidR="007019CD" w:rsidRPr="00AD1849" w:rsidRDefault="007019CD" w:rsidP="007019C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564" w:type="dxa"/>
            <w:gridSpan w:val="3"/>
            <w:vAlign w:val="center"/>
          </w:tcPr>
          <w:p w14:paraId="28496AC6" w14:textId="547FD555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471,416.44</w:t>
            </w:r>
          </w:p>
        </w:tc>
        <w:tc>
          <w:tcPr>
            <w:tcW w:w="236" w:type="dxa"/>
            <w:gridSpan w:val="2"/>
          </w:tcPr>
          <w:p w14:paraId="28496AC7" w14:textId="77777777" w:rsidR="007019CD" w:rsidRPr="00AD1849" w:rsidRDefault="007019CD" w:rsidP="007019C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14:paraId="28496AC8" w14:textId="7D010C0D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381,145.81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8496AC9" w14:textId="77777777" w:rsidR="007019CD" w:rsidRPr="00AD1849" w:rsidRDefault="007019CD" w:rsidP="007019C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14:paraId="28496ACA" w14:textId="65E4A683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471,416.44</w:t>
            </w:r>
          </w:p>
        </w:tc>
      </w:tr>
      <w:tr w:rsidR="00D81B33" w:rsidRPr="00165280" w14:paraId="28496AD4" w14:textId="77777777" w:rsidTr="002E1C04">
        <w:trPr>
          <w:gridBefore w:val="1"/>
          <w:wBefore w:w="7" w:type="dxa"/>
        </w:trPr>
        <w:tc>
          <w:tcPr>
            <w:tcW w:w="3638" w:type="dxa"/>
            <w:shd w:val="clear" w:color="auto" w:fill="auto"/>
          </w:tcPr>
          <w:p w14:paraId="28496ACC" w14:textId="77777777" w:rsidR="007019CD" w:rsidRPr="00165280" w:rsidRDefault="007019CD" w:rsidP="007019C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8496ACD" w14:textId="433152D3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4,391.44</w:t>
            </w:r>
          </w:p>
        </w:tc>
        <w:tc>
          <w:tcPr>
            <w:tcW w:w="236" w:type="dxa"/>
          </w:tcPr>
          <w:p w14:paraId="28496ACE" w14:textId="77777777" w:rsidR="007019CD" w:rsidRPr="00AD1849" w:rsidRDefault="007019CD" w:rsidP="007019C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14:paraId="28496ACF" w14:textId="4728002F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10,671.98</w:t>
            </w:r>
          </w:p>
        </w:tc>
        <w:tc>
          <w:tcPr>
            <w:tcW w:w="236" w:type="dxa"/>
            <w:gridSpan w:val="2"/>
          </w:tcPr>
          <w:p w14:paraId="28496AD0" w14:textId="77777777" w:rsidR="007019CD" w:rsidRPr="00AD1849" w:rsidRDefault="007019CD" w:rsidP="007019C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AD1" w14:textId="31D8284F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4,391.44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8496AD2" w14:textId="77777777" w:rsidR="007019CD" w:rsidRPr="00AD1849" w:rsidRDefault="007019CD" w:rsidP="007019CD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AD3" w14:textId="0FD4DEDD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10,671.98</w:t>
            </w:r>
          </w:p>
        </w:tc>
      </w:tr>
      <w:tr w:rsidR="00FC438D" w:rsidRPr="00165280" w14:paraId="28496ADD" w14:textId="77777777" w:rsidTr="002E1C04">
        <w:trPr>
          <w:gridBefore w:val="1"/>
          <w:wBefore w:w="7" w:type="dxa"/>
        </w:trPr>
        <w:tc>
          <w:tcPr>
            <w:tcW w:w="3638" w:type="dxa"/>
            <w:shd w:val="clear" w:color="auto" w:fill="auto"/>
            <w:vAlign w:val="center"/>
          </w:tcPr>
          <w:p w14:paraId="28496AD5" w14:textId="77777777" w:rsidR="00E02165" w:rsidRPr="00165280" w:rsidRDefault="00E02165" w:rsidP="00E0216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AD6" w14:textId="2063CB72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385,537.25</w:t>
            </w:r>
          </w:p>
        </w:tc>
        <w:tc>
          <w:tcPr>
            <w:tcW w:w="236" w:type="dxa"/>
          </w:tcPr>
          <w:p w14:paraId="28496AD7" w14:textId="77777777" w:rsidR="00E02165" w:rsidRPr="00AD1849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8496AD8" w14:textId="649BF0E6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24F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482,088.42</w:t>
            </w:r>
          </w:p>
        </w:tc>
        <w:tc>
          <w:tcPr>
            <w:tcW w:w="236" w:type="dxa"/>
            <w:gridSpan w:val="2"/>
          </w:tcPr>
          <w:p w14:paraId="28496AD9" w14:textId="77777777" w:rsidR="00E02165" w:rsidRPr="00AD1849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ADA" w14:textId="5D4297E4" w:rsidR="00E02165" w:rsidRPr="00AD1849" w:rsidRDefault="007019CD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0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691,240.60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8496ADB" w14:textId="77777777" w:rsidR="00E02165" w:rsidRPr="00AD1849" w:rsidRDefault="00E02165" w:rsidP="00E0216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6ADC" w14:textId="74766DA5" w:rsidR="00E02165" w:rsidRPr="00AD1849" w:rsidRDefault="00E02165" w:rsidP="00E0216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24F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814,099.35</w:t>
            </w:r>
          </w:p>
        </w:tc>
      </w:tr>
      <w:tr w:rsidR="002E1C04" w:rsidRPr="00165280" w14:paraId="28496AE6" w14:textId="77777777" w:rsidTr="002E1C04">
        <w:trPr>
          <w:gridBefore w:val="1"/>
          <w:wBefore w:w="7" w:type="dxa"/>
        </w:trPr>
        <w:tc>
          <w:tcPr>
            <w:tcW w:w="3638" w:type="dxa"/>
            <w:shd w:val="clear" w:color="auto" w:fill="auto"/>
            <w:vAlign w:val="center"/>
          </w:tcPr>
          <w:p w14:paraId="28496ADE" w14:textId="77777777" w:rsidR="00E537E5" w:rsidRPr="00165280" w:rsidRDefault="00E537E5" w:rsidP="00E537E5">
            <w:pPr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71" w:type="dxa"/>
            <w:tcBorders>
              <w:top w:val="double" w:sz="4" w:space="0" w:color="auto"/>
            </w:tcBorders>
          </w:tcPr>
          <w:p w14:paraId="28496ADF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AE0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gridSpan w:val="3"/>
            <w:tcBorders>
              <w:top w:val="double" w:sz="4" w:space="0" w:color="auto"/>
            </w:tcBorders>
          </w:tcPr>
          <w:p w14:paraId="28496AE1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496AE2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AE3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8496AE4" w14:textId="77777777" w:rsidR="00E537E5" w:rsidRPr="00AD1849" w:rsidRDefault="00E537E5" w:rsidP="00E537E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6AE5" w14:textId="77777777" w:rsidR="00E537E5" w:rsidRPr="00AD1849" w:rsidRDefault="00E537E5" w:rsidP="00E537E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C04" w:rsidRPr="00165280" w14:paraId="28496AEF" w14:textId="77777777" w:rsidTr="002E1C04">
        <w:trPr>
          <w:gridBefore w:val="1"/>
          <w:wBefore w:w="7" w:type="dxa"/>
        </w:trPr>
        <w:tc>
          <w:tcPr>
            <w:tcW w:w="3638" w:type="dxa"/>
            <w:shd w:val="clear" w:color="auto" w:fill="auto"/>
          </w:tcPr>
          <w:p w14:paraId="28496AE7" w14:textId="77777777" w:rsidR="00E537E5" w:rsidRPr="00165280" w:rsidRDefault="00E537E5" w:rsidP="00E537E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71" w:type="dxa"/>
          </w:tcPr>
          <w:p w14:paraId="28496AE8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496AE9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gridSpan w:val="3"/>
          </w:tcPr>
          <w:p w14:paraId="28496AEA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496AEB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14:paraId="28496AEC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8496AED" w14:textId="77777777" w:rsidR="00E537E5" w:rsidRPr="00AD1849" w:rsidRDefault="00E537E5" w:rsidP="00E537E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8496AEE" w14:textId="77777777" w:rsidR="00E537E5" w:rsidRPr="00AD1849" w:rsidRDefault="00E537E5" w:rsidP="00E537E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C04" w:rsidRPr="00165280" w14:paraId="28496AF8" w14:textId="77777777" w:rsidTr="002E1C04">
        <w:trPr>
          <w:gridBefore w:val="1"/>
          <w:wBefore w:w="7" w:type="dxa"/>
        </w:trPr>
        <w:tc>
          <w:tcPr>
            <w:tcW w:w="3638" w:type="dxa"/>
            <w:shd w:val="clear" w:color="auto" w:fill="auto"/>
            <w:vAlign w:val="center"/>
          </w:tcPr>
          <w:p w14:paraId="28496AF0" w14:textId="77777777" w:rsidR="007019CD" w:rsidRPr="00165280" w:rsidRDefault="007019CD" w:rsidP="007019C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28496AF1" w14:textId="50BC783B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12,936,831.00</w:t>
            </w:r>
          </w:p>
        </w:tc>
        <w:tc>
          <w:tcPr>
            <w:tcW w:w="236" w:type="dxa"/>
            <w:shd w:val="clear" w:color="auto" w:fill="auto"/>
          </w:tcPr>
          <w:p w14:paraId="28496AF2" w14:textId="77777777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14:paraId="28496AF3" w14:textId="391BA569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10,838,768.00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496AF4" w14:textId="77777777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14:paraId="28496AF5" w14:textId="0C55AC7C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12,936,831.00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8496AF6" w14:textId="77777777" w:rsidR="007019CD" w:rsidRPr="00AD1849" w:rsidRDefault="007019CD" w:rsidP="007019C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14:paraId="28496AF7" w14:textId="360378FD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10,208,768.00</w:t>
            </w:r>
          </w:p>
        </w:tc>
      </w:tr>
      <w:tr w:rsidR="00D81B33" w:rsidRPr="00165280" w14:paraId="28496B01" w14:textId="77777777" w:rsidTr="002E1C04">
        <w:trPr>
          <w:gridBefore w:val="1"/>
          <w:wBefore w:w="7" w:type="dxa"/>
        </w:trPr>
        <w:tc>
          <w:tcPr>
            <w:tcW w:w="3638" w:type="dxa"/>
            <w:shd w:val="clear" w:color="auto" w:fill="auto"/>
            <w:vAlign w:val="center"/>
          </w:tcPr>
          <w:p w14:paraId="28496AF9" w14:textId="77777777" w:rsidR="007019CD" w:rsidRPr="00165280" w:rsidRDefault="007019CD" w:rsidP="007019C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496AFA" w14:textId="695D4F44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761,051.73</w:t>
            </w:r>
          </w:p>
        </w:tc>
        <w:tc>
          <w:tcPr>
            <w:tcW w:w="236" w:type="dxa"/>
            <w:shd w:val="clear" w:color="auto" w:fill="auto"/>
          </w:tcPr>
          <w:p w14:paraId="28496AFB" w14:textId="77777777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496AFC" w14:textId="74A576DF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418,147.84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496AFD" w14:textId="77777777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496AFE" w14:textId="6ADD13D6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sz w:val="30"/>
                <w:szCs w:val="30"/>
                <w:lang w:val="en-US"/>
              </w:rPr>
              <w:t>761,051.73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8496AFF" w14:textId="77777777" w:rsidR="007019CD" w:rsidRPr="00AD1849" w:rsidRDefault="007019CD" w:rsidP="007019C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496B00" w14:textId="3E4542E0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F72">
              <w:rPr>
                <w:rFonts w:ascii="Angsana New" w:hAnsi="Angsana New"/>
                <w:sz w:val="30"/>
                <w:szCs w:val="30"/>
                <w:lang w:val="en-US"/>
              </w:rPr>
              <w:t>418,147.84</w:t>
            </w:r>
          </w:p>
        </w:tc>
      </w:tr>
      <w:tr w:rsidR="00FC438D" w:rsidRPr="00165280" w14:paraId="28496B0A" w14:textId="77777777" w:rsidTr="002E1C04">
        <w:trPr>
          <w:gridBefore w:val="1"/>
          <w:wBefore w:w="7" w:type="dxa"/>
        </w:trPr>
        <w:tc>
          <w:tcPr>
            <w:tcW w:w="3638" w:type="dxa"/>
            <w:shd w:val="clear" w:color="auto" w:fill="auto"/>
            <w:vAlign w:val="center"/>
          </w:tcPr>
          <w:p w14:paraId="28496B02" w14:textId="77777777" w:rsidR="007019CD" w:rsidRPr="00165280" w:rsidRDefault="007019CD" w:rsidP="007019C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2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496B03" w14:textId="3BB6C9C2" w:rsidR="007019CD" w:rsidRPr="00AD1849" w:rsidRDefault="007019CD" w:rsidP="007019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13,697,882.73</w:t>
            </w:r>
          </w:p>
        </w:tc>
        <w:tc>
          <w:tcPr>
            <w:tcW w:w="236" w:type="dxa"/>
            <w:shd w:val="clear" w:color="auto" w:fill="auto"/>
          </w:tcPr>
          <w:p w14:paraId="28496B04" w14:textId="77777777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496B05" w14:textId="0ACE3F07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11,256,915.84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496B06" w14:textId="77777777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496B07" w14:textId="05C67FD4" w:rsidR="007019CD" w:rsidRPr="00AD1849" w:rsidRDefault="007019CD" w:rsidP="007019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0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13,697,882.73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8496B08" w14:textId="77777777" w:rsidR="007019CD" w:rsidRPr="00AD1849" w:rsidRDefault="007019CD" w:rsidP="007019CD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8496B09" w14:textId="0223515D" w:rsidR="007019CD" w:rsidRPr="00AD1849" w:rsidRDefault="007019CD" w:rsidP="007019C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10,626,915.84</w:t>
            </w:r>
          </w:p>
        </w:tc>
      </w:tr>
    </w:tbl>
    <w:p w14:paraId="57A4D38F" w14:textId="77777777" w:rsidR="00CB1C70" w:rsidRDefault="00CB1C70" w:rsidP="00CB1C70">
      <w:pPr>
        <w:tabs>
          <w:tab w:val="left" w:pos="513"/>
          <w:tab w:val="decimal" w:pos="7920"/>
        </w:tabs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B0C" w14:textId="77777777" w:rsidR="00D80555" w:rsidRPr="00494247" w:rsidRDefault="00D80555" w:rsidP="00811FAD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ประกอบด้วยค่าตอบแทนผู้บริหารที่เป็นตัวเงิน ได้แก่ เงินเดือน ผลประโยชน์ที่เกี่ยวข้อง ซึ่งรวมถึงภาระผูกพันผลประโยชน์โครงการเกษียณอายุ และค่าตอบแทนกรรมการ ได้แก่ ค่าเบี้ยประชุม บำเหน็จกรรมการ</w:t>
      </w:r>
    </w:p>
    <w:p w14:paraId="28496B0D" w14:textId="77777777" w:rsidR="00D80555" w:rsidRDefault="00D80555" w:rsidP="00D80555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ผลประโยชน์ของกรรมการ หมายถึง ผลประโยชน์ที่จ่ายให้แก่กรรมการบริษัทตาม มาตรา </w:t>
      </w:r>
      <w:r w:rsidRPr="00494247">
        <w:rPr>
          <w:rFonts w:ascii="Angsana New" w:hAnsi="Angsana New"/>
          <w:sz w:val="30"/>
          <w:szCs w:val="30"/>
        </w:rPr>
        <w:t xml:space="preserve">90 </w:t>
      </w:r>
      <w:r w:rsidRPr="00494247">
        <w:rPr>
          <w:rFonts w:ascii="Angsana New" w:hAnsi="Angsana New" w:hint="cs"/>
          <w:sz w:val="30"/>
          <w:szCs w:val="30"/>
          <w:cs/>
        </w:rPr>
        <w:t>ของบริษัทมหาชนจำกัด ซึ่งไม่รวมเงินเดือนและผลประโยชน์ที่เกี่ยวข้องอื่นๆ ที่จ่ายให้แก่กรรมการบริหาร</w:t>
      </w:r>
    </w:p>
    <w:p w14:paraId="28496B0E" w14:textId="2B2587EB" w:rsidR="006E3761" w:rsidRDefault="006E3761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59DBFF5D" w14:textId="67E06714" w:rsidR="0078563D" w:rsidRDefault="0078563D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6DF515E" w14:textId="60415A97" w:rsidR="0078563D" w:rsidRDefault="0078563D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463D2BB8" w14:textId="33C31C05" w:rsidR="0078563D" w:rsidRDefault="0078563D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5F16AE0D" w14:textId="04201872" w:rsidR="0078563D" w:rsidRDefault="0078563D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322A4FCF" w14:textId="1C448DB2" w:rsidR="0078563D" w:rsidRDefault="0078563D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CFCA2CF" w14:textId="52FE9B11" w:rsidR="0078563D" w:rsidRDefault="0078563D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C8FBA0A" w14:textId="328A90F1" w:rsidR="0078563D" w:rsidRDefault="0078563D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8E746CB" w14:textId="77777777" w:rsidR="002E1C04" w:rsidRDefault="002E1C04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49B757B0" w14:textId="19ABE244" w:rsidR="0078563D" w:rsidRDefault="0078563D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2141C26" w14:textId="0888C8A8" w:rsidR="0078563D" w:rsidRDefault="0078563D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2868969" w14:textId="7E523358" w:rsidR="0078563D" w:rsidRDefault="0078563D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3288ABA3" w14:textId="402D4F93" w:rsidR="0078563D" w:rsidRDefault="0078563D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508B243" w14:textId="77777777" w:rsidR="0078563D" w:rsidRDefault="0078563D" w:rsidP="00DA2680">
      <w:pPr>
        <w:spacing w:line="240" w:lineRule="atLeast"/>
        <w:rPr>
          <w:rFonts w:ascii="Angsana New" w:hAnsi="Angsana New" w:hint="cs"/>
          <w:sz w:val="16"/>
          <w:szCs w:val="16"/>
        </w:rPr>
      </w:pPr>
    </w:p>
    <w:p w14:paraId="28496B0F" w14:textId="66B13F83" w:rsidR="008B410A" w:rsidRPr="00CE7BCB" w:rsidRDefault="00EB3DF2" w:rsidP="00520A2B">
      <w:pPr>
        <w:numPr>
          <w:ilvl w:val="0"/>
          <w:numId w:val="24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E7BCB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สิทธิพิเศษที่ได้รับจากการส่งเสริมการลงทุน</w:t>
      </w:r>
    </w:p>
    <w:p w14:paraId="38DE6147" w14:textId="77C2D459" w:rsidR="00EB3DF2" w:rsidRPr="00CE7BCB" w:rsidRDefault="00EB3DF2" w:rsidP="001C56CC">
      <w:pPr>
        <w:tabs>
          <w:tab w:val="left" w:pos="513"/>
          <w:tab w:val="decimal" w:pos="7920"/>
        </w:tabs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E7BCB">
        <w:rPr>
          <w:rFonts w:ascii="Angsana New" w:hAnsi="Angsana New"/>
          <w:sz w:val="30"/>
          <w:szCs w:val="30"/>
          <w:cs/>
        </w:rPr>
        <w:t>บริษัทฯได้รับสิทธิพิเศษบางประการจากการได้รับการส่งเสริมการลงทุนตามพระราชบัญญัติส่งเสริมการลงทุน</w:t>
      </w:r>
      <w:r w:rsidRPr="00CE7BCB">
        <w:rPr>
          <w:rFonts w:ascii="Angsana New" w:hAnsi="Angsana New" w:hint="cs"/>
          <w:sz w:val="30"/>
          <w:szCs w:val="30"/>
          <w:cs/>
        </w:rPr>
        <w:t xml:space="preserve"> </w:t>
      </w:r>
      <w:r w:rsidRPr="00CE7BCB">
        <w:rPr>
          <w:rFonts w:ascii="Angsana New" w:hAnsi="Angsana New"/>
          <w:sz w:val="30"/>
          <w:szCs w:val="30"/>
          <w:cs/>
        </w:rPr>
        <w:t xml:space="preserve">พ.ศ. </w:t>
      </w:r>
      <w:r w:rsidRPr="00CE7BCB">
        <w:rPr>
          <w:rFonts w:ascii="Angsana New" w:hAnsi="Angsana New"/>
          <w:sz w:val="30"/>
          <w:szCs w:val="30"/>
        </w:rPr>
        <w:t xml:space="preserve">2520  </w:t>
      </w:r>
      <w:r w:rsidRPr="00CE7BCB">
        <w:rPr>
          <w:rFonts w:ascii="Angsana New" w:hAnsi="Angsana New"/>
          <w:sz w:val="30"/>
          <w:szCs w:val="30"/>
          <w:cs/>
        </w:rPr>
        <w:t>มีสิทธิพิเศษทางด้านภาษีโดยสังเขปของการผลิตสินค้าประเภท</w:t>
      </w:r>
      <w:r w:rsidRPr="00CE7BCB">
        <w:rPr>
          <w:rFonts w:ascii="Angsana New" w:hAnsi="Angsana New" w:hint="cs"/>
          <w:sz w:val="30"/>
          <w:szCs w:val="30"/>
          <w:cs/>
        </w:rPr>
        <w:t>ผงโลหะ</w:t>
      </w:r>
      <w:r w:rsidR="00A24666" w:rsidRPr="00CE7BCB">
        <w:rPr>
          <w:rFonts w:ascii="Angsana New" w:hAnsi="Angsana New" w:hint="cs"/>
          <w:sz w:val="30"/>
          <w:szCs w:val="30"/>
          <w:cs/>
        </w:rPr>
        <w:t xml:space="preserve"> </w:t>
      </w:r>
      <w:r w:rsidRPr="00CE7BCB">
        <w:rPr>
          <w:rFonts w:ascii="Angsana New" w:hAnsi="Angsana New" w:hint="cs"/>
          <w:sz w:val="30"/>
          <w:szCs w:val="30"/>
          <w:cs/>
        </w:rPr>
        <w:t xml:space="preserve">ซึ่งเป็นการปรับปรุงประสิทธิภาพการผลิตเพื่อการใช้พลังงานทดแทน </w:t>
      </w:r>
      <w:r w:rsidRPr="00CE7BCB">
        <w:rPr>
          <w:rFonts w:ascii="Angsana New" w:hAnsi="Angsana New"/>
          <w:sz w:val="30"/>
          <w:szCs w:val="30"/>
          <w:cs/>
        </w:rPr>
        <w:t>ดังนี้</w:t>
      </w:r>
    </w:p>
    <w:p w14:paraId="610C9C38" w14:textId="6A1FE206" w:rsidR="00A24666" w:rsidRPr="00CE7BCB" w:rsidRDefault="00A24666" w:rsidP="00A24666">
      <w:pPr>
        <w:tabs>
          <w:tab w:val="left" w:pos="513"/>
          <w:tab w:val="decimal" w:pos="792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E7BCB">
        <w:rPr>
          <w:rFonts w:ascii="Angsana New" w:hAnsi="Angsana New"/>
          <w:sz w:val="30"/>
          <w:szCs w:val="30"/>
          <w:cs/>
          <w:lang w:val="en-US"/>
        </w:rPr>
        <w:t xml:space="preserve">ตามบัตรส่งเสริมการลงทุนลงวันที่ </w:t>
      </w:r>
      <w:r w:rsidR="00BE307B" w:rsidRPr="00CE7BCB">
        <w:rPr>
          <w:rFonts w:ascii="Angsana New" w:hAnsi="Angsana New"/>
          <w:sz w:val="30"/>
          <w:szCs w:val="30"/>
          <w:lang w:val="en-US"/>
        </w:rPr>
        <w:t>1</w:t>
      </w:r>
      <w:r w:rsidRPr="00CE7BCB">
        <w:rPr>
          <w:rFonts w:ascii="Angsana New" w:hAnsi="Angsana New"/>
          <w:sz w:val="30"/>
          <w:szCs w:val="30"/>
          <w:lang w:val="en-US"/>
        </w:rPr>
        <w:t xml:space="preserve"> </w:t>
      </w:r>
      <w:r w:rsidR="00BE307B" w:rsidRPr="00CE7BCB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CE7B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307B" w:rsidRPr="00CE7BCB">
        <w:rPr>
          <w:rFonts w:ascii="Angsana New" w:hAnsi="Angsana New"/>
          <w:sz w:val="30"/>
          <w:szCs w:val="30"/>
          <w:lang w:val="en-US"/>
        </w:rPr>
        <w:t>2564</w:t>
      </w:r>
      <w:r w:rsidRPr="00CE7BCB">
        <w:rPr>
          <w:rFonts w:ascii="Angsana New" w:hAnsi="Angsana New"/>
          <w:sz w:val="30"/>
          <w:szCs w:val="30"/>
          <w:lang w:val="en-US"/>
        </w:rPr>
        <w:t xml:space="preserve">  </w:t>
      </w:r>
      <w:r w:rsidRPr="00CE7BCB">
        <w:rPr>
          <w:rFonts w:ascii="Angsana New" w:hAnsi="Angsana New"/>
          <w:sz w:val="30"/>
          <w:szCs w:val="30"/>
          <w:cs/>
          <w:lang w:val="en-US"/>
        </w:rPr>
        <w:t>ภายใต้เงื่อนไขต่างๆ ที่กำหนดไว้ บริษัทฯ ได้รับสิทธิและประโยชน์  ดังนี้</w:t>
      </w:r>
    </w:p>
    <w:p w14:paraId="085964BA" w14:textId="6676B0D9" w:rsidR="00A24666" w:rsidRPr="00CE7BCB" w:rsidRDefault="00A24666" w:rsidP="00A24666">
      <w:pPr>
        <w:pStyle w:val="ListParagraph"/>
        <w:numPr>
          <w:ilvl w:val="0"/>
          <w:numId w:val="8"/>
        </w:numPr>
        <w:tabs>
          <w:tab w:val="clear" w:pos="907"/>
          <w:tab w:val="left" w:pos="709"/>
          <w:tab w:val="left" w:pos="1134"/>
          <w:tab w:val="decimal" w:pos="7920"/>
        </w:tabs>
        <w:spacing w:after="24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>ได้รับ</w:t>
      </w:r>
      <w:r w:rsidRPr="00CE7BCB">
        <w:rPr>
          <w:rFonts w:ascii="Angsana New" w:hAnsi="Angsana New"/>
          <w:sz w:val="30"/>
          <w:szCs w:val="30"/>
          <w:cs/>
        </w:rPr>
        <w:t>ยกเว้นอากรขาเข้าสำหรับเครื่องจักรตามที่คณะกรรมการพิจารณาอนุมัติ</w:t>
      </w:r>
    </w:p>
    <w:p w14:paraId="726B5CE8" w14:textId="73F69169" w:rsidR="00A24666" w:rsidRPr="00CE7BCB" w:rsidRDefault="00A24666" w:rsidP="00A24666">
      <w:pPr>
        <w:pStyle w:val="ListParagraph"/>
        <w:numPr>
          <w:ilvl w:val="0"/>
          <w:numId w:val="8"/>
        </w:numPr>
        <w:tabs>
          <w:tab w:val="clear" w:pos="907"/>
          <w:tab w:val="left" w:pos="709"/>
          <w:tab w:val="left" w:pos="1134"/>
          <w:tab w:val="decimal" w:pos="7920"/>
        </w:tabs>
        <w:spacing w:after="24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BE307B" w:rsidRPr="00CE7BCB">
        <w:rPr>
          <w:rFonts w:ascii="Angsana New" w:hAnsi="Angsana New" w:hint="cs"/>
          <w:sz w:val="30"/>
          <w:szCs w:val="30"/>
          <w:cs/>
        </w:rPr>
        <w:t xml:space="preserve">เป็นสัดส่วนร้อยละ </w:t>
      </w:r>
      <w:r w:rsidR="00BE307B" w:rsidRPr="00CE7BCB">
        <w:rPr>
          <w:rFonts w:ascii="Angsana New" w:hAnsi="Angsana New"/>
          <w:sz w:val="30"/>
          <w:szCs w:val="30"/>
        </w:rPr>
        <w:t>50</w:t>
      </w:r>
      <w:r w:rsidR="00BE307B" w:rsidRPr="00CE7BCB">
        <w:rPr>
          <w:rFonts w:ascii="Angsana New" w:hAnsi="Angsana New" w:hint="cs"/>
          <w:sz w:val="30"/>
          <w:szCs w:val="30"/>
          <w:cs/>
        </w:rPr>
        <w:t xml:space="preserve"> ของมูลค่าเงินลงทุนเพื่อปรับปรุงประสิทธิภาพการผลิต โดยไม่รวมค่าที่ดินและทุนหมุนเวียน มีกำหนดเวลา </w:t>
      </w:r>
      <w:r w:rsidR="00BE307B" w:rsidRPr="00CE7BCB">
        <w:rPr>
          <w:rFonts w:ascii="Angsana New" w:hAnsi="Angsana New"/>
          <w:sz w:val="30"/>
          <w:szCs w:val="30"/>
        </w:rPr>
        <w:t>3</w:t>
      </w:r>
      <w:r w:rsidR="00BE307B" w:rsidRPr="00CE7BCB">
        <w:rPr>
          <w:rFonts w:ascii="Angsana New" w:hAnsi="Angsana New" w:hint="cs"/>
          <w:sz w:val="30"/>
          <w:szCs w:val="30"/>
          <w:cs/>
        </w:rPr>
        <w:t xml:space="preserve"> ปี นับจากวันที่มีรายได้ภายหลังจากได้รับบัตรส่งเสริม</w:t>
      </w:r>
    </w:p>
    <w:p w14:paraId="553551E5" w14:textId="3B9D11B3" w:rsidR="00BE307B" w:rsidRPr="00CE7BCB" w:rsidRDefault="00BE307B" w:rsidP="001C56CC">
      <w:pPr>
        <w:pStyle w:val="ListParagraph"/>
        <w:numPr>
          <w:ilvl w:val="0"/>
          <w:numId w:val="8"/>
        </w:numPr>
        <w:tabs>
          <w:tab w:val="clear" w:pos="907"/>
          <w:tab w:val="left" w:pos="709"/>
          <w:tab w:val="left" w:pos="1134"/>
          <w:tab w:val="decimal" w:pos="7920"/>
        </w:tabs>
        <w:spacing w:after="12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</w:t>
      </w:r>
      <w:r w:rsidR="001C56CC" w:rsidRPr="00CE7BCB">
        <w:rPr>
          <w:rFonts w:ascii="Angsana New" w:hAnsi="Angsana New" w:hint="cs"/>
          <w:sz w:val="30"/>
          <w:szCs w:val="30"/>
          <w:cs/>
        </w:rPr>
        <w:t>ม</w:t>
      </w:r>
      <w:r w:rsidR="001C56CC" w:rsidRPr="00CE7BCB">
        <w:rPr>
          <w:rFonts w:ascii="Angsana New" w:hAnsi="Angsana New"/>
          <w:sz w:val="30"/>
          <w:szCs w:val="30"/>
          <w:cs/>
        </w:rPr>
        <w:br/>
      </w:r>
      <w:r w:rsidRPr="00CE7BCB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CE7BCB">
        <w:rPr>
          <w:rFonts w:ascii="Angsana New" w:hAnsi="Angsana New"/>
          <w:sz w:val="30"/>
          <w:szCs w:val="30"/>
        </w:rPr>
        <w:t xml:space="preserve">31 </w:t>
      </w:r>
      <w:r w:rsidRPr="00CE7BCB">
        <w:rPr>
          <w:rFonts w:ascii="Angsana New" w:hAnsi="Angsana New" w:hint="cs"/>
          <w:sz w:val="30"/>
          <w:szCs w:val="30"/>
          <w:cs/>
        </w:rPr>
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28743420" w14:textId="7A4AE6B2" w:rsidR="00BE307B" w:rsidRPr="00CE7BCB" w:rsidRDefault="00BE307B" w:rsidP="001C56CC">
      <w:pPr>
        <w:tabs>
          <w:tab w:val="left" w:pos="567"/>
          <w:tab w:val="left" w:pos="1134"/>
          <w:tab w:val="decimal" w:pos="7920"/>
        </w:tabs>
        <w:spacing w:after="120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/>
          <w:sz w:val="30"/>
          <w:szCs w:val="30"/>
          <w:cs/>
        </w:rPr>
        <w:tab/>
        <w:t>บริษัทฯ จึงต้องปฏิบัติตามเงื่อนไขต่าง ๆ ที่กำหนดไว้ในบัตรส่งเสริม</w:t>
      </w:r>
    </w:p>
    <w:p w14:paraId="26812AAF" w14:textId="786437A1" w:rsidR="001C56CC" w:rsidRDefault="001C56CC" w:rsidP="001C56CC">
      <w:pPr>
        <w:spacing w:after="240"/>
        <w:ind w:left="561"/>
        <w:jc w:val="thaiDistribute"/>
        <w:rPr>
          <w:rFonts w:ascii="Angsana New" w:hAnsi="Angsana New"/>
          <w:sz w:val="30"/>
          <w:szCs w:val="30"/>
          <w:lang w:val="en-US"/>
        </w:rPr>
      </w:pPr>
      <w:r w:rsidRPr="00CE7BC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E7BCB">
        <w:rPr>
          <w:rFonts w:ascii="Angsana New" w:hAnsi="Angsana New"/>
          <w:sz w:val="30"/>
          <w:szCs w:val="30"/>
          <w:lang w:val="en-US"/>
        </w:rPr>
        <w:t>30</w:t>
      </w:r>
      <w:r w:rsidRPr="00CE7BC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CE7BCB">
        <w:rPr>
          <w:rFonts w:ascii="Angsana New" w:hAnsi="Angsana New"/>
          <w:sz w:val="30"/>
          <w:szCs w:val="30"/>
          <w:lang w:val="en-US"/>
        </w:rPr>
        <w:t>2564</w:t>
      </w:r>
      <w:r w:rsidRPr="00CE7BCB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บริษัทฯ อยู่ระหว่างการติดตั้งเครื่องจักรซึ่งยังไม่มีต้นทุนสินค้าและรายได้</w:t>
      </w:r>
      <w:r w:rsidRPr="00CE7BCB">
        <w:rPr>
          <w:rFonts w:ascii="Angsana New" w:hAnsi="Angsana New"/>
          <w:sz w:val="30"/>
          <w:szCs w:val="30"/>
          <w:cs/>
          <w:lang w:val="en-US"/>
        </w:rPr>
        <w:t>ตามสิทธิพิเศษจากการส่งเสริมการลงทุน</w:t>
      </w:r>
    </w:p>
    <w:p w14:paraId="6FBDF52A" w14:textId="6573347B" w:rsidR="001C56CC" w:rsidRDefault="001C56CC" w:rsidP="001C56CC">
      <w:pPr>
        <w:spacing w:after="240"/>
        <w:ind w:left="56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B14600" w14:textId="1ED73662" w:rsidR="001C56CC" w:rsidRDefault="001C56CC" w:rsidP="001C56CC">
      <w:pPr>
        <w:spacing w:after="240"/>
        <w:ind w:left="56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14E12E9" w14:textId="6B384F28" w:rsidR="001C56CC" w:rsidRDefault="001C56CC" w:rsidP="001C56CC">
      <w:pPr>
        <w:spacing w:after="240"/>
        <w:ind w:left="56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A419B8D" w14:textId="6BB171B8" w:rsidR="001C56CC" w:rsidRDefault="001C56CC" w:rsidP="001C56CC">
      <w:pPr>
        <w:spacing w:after="240"/>
        <w:ind w:left="56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1648A05" w14:textId="590FA420" w:rsidR="00CE7BCB" w:rsidRDefault="00CE7BCB" w:rsidP="001C56CC">
      <w:pPr>
        <w:spacing w:after="240"/>
        <w:ind w:left="56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185650" w14:textId="68B40A1C" w:rsidR="00CE7BCB" w:rsidRDefault="00CE7BCB" w:rsidP="001C56CC">
      <w:pPr>
        <w:spacing w:after="240"/>
        <w:ind w:left="56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F4C636" w14:textId="1264F0FE" w:rsidR="00CE7BCB" w:rsidRDefault="00CE7BCB" w:rsidP="001C56CC">
      <w:pPr>
        <w:spacing w:after="240"/>
        <w:ind w:left="56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7DFEEA" w14:textId="0DA92B28" w:rsidR="00CE7BCB" w:rsidRDefault="00CE7BCB" w:rsidP="001C56CC">
      <w:pPr>
        <w:spacing w:after="240"/>
        <w:ind w:left="56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E95056" w14:textId="77777777" w:rsidR="00CE7BCB" w:rsidRDefault="00CE7BCB" w:rsidP="001C56CC">
      <w:pPr>
        <w:spacing w:after="240"/>
        <w:ind w:left="56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7D55B9" w14:textId="284E424C" w:rsidR="001C56CC" w:rsidRDefault="001C56CC" w:rsidP="001C56CC">
      <w:pPr>
        <w:spacing w:after="240"/>
        <w:ind w:left="56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5217E7" w14:textId="77777777" w:rsidR="001C56CC" w:rsidRPr="001C56CC" w:rsidRDefault="001C56CC" w:rsidP="00DA2680">
      <w:pPr>
        <w:spacing w:after="240"/>
        <w:jc w:val="thaiDistribute"/>
        <w:rPr>
          <w:rFonts w:ascii="Angsana New" w:hAnsi="Angsana New" w:hint="cs"/>
          <w:sz w:val="30"/>
          <w:szCs w:val="30"/>
          <w:cs/>
          <w:lang w:val="en-US"/>
        </w:rPr>
      </w:pPr>
    </w:p>
    <w:p w14:paraId="10FFAD03" w14:textId="77777777" w:rsidR="00CE7BCB" w:rsidRPr="00CE7BCB" w:rsidRDefault="00CE7BCB" w:rsidP="00520A2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A750E4C" w14:textId="41FC8ED1" w:rsidR="00EB3DF2" w:rsidRPr="00C20F32" w:rsidRDefault="00EB3DF2" w:rsidP="00006BA1">
      <w:pPr>
        <w:numPr>
          <w:ilvl w:val="0"/>
          <w:numId w:val="44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20F32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28496B10" w14:textId="051224FD" w:rsidR="008B410A" w:rsidRPr="00CE07B9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/>
          <w:sz w:val="30"/>
          <w:szCs w:val="30"/>
          <w:cs/>
        </w:rPr>
        <w:t xml:space="preserve">ณ วันที่ </w:t>
      </w:r>
      <w:bookmarkStart w:id="4" w:name="_Hlk8492122"/>
      <w:r w:rsidR="00C20F32">
        <w:rPr>
          <w:rFonts w:ascii="Angsana New" w:hAnsi="Angsana New"/>
          <w:sz w:val="30"/>
          <w:szCs w:val="30"/>
        </w:rPr>
        <w:t>3</w:t>
      </w:r>
      <w:r w:rsidR="0074312A">
        <w:rPr>
          <w:rFonts w:ascii="Angsana New" w:hAnsi="Angsana New"/>
          <w:sz w:val="30"/>
          <w:szCs w:val="30"/>
        </w:rPr>
        <w:t>0</w:t>
      </w:r>
      <w:r w:rsidR="00C20F32">
        <w:rPr>
          <w:rFonts w:ascii="Angsana New" w:hAnsi="Angsana New"/>
          <w:sz w:val="30"/>
          <w:szCs w:val="30"/>
        </w:rPr>
        <w:t xml:space="preserve"> </w:t>
      </w:r>
      <w:r w:rsidR="00E02165">
        <w:rPr>
          <w:rFonts w:ascii="Angsana New" w:hAnsi="Angsana New" w:hint="cs"/>
          <w:sz w:val="30"/>
          <w:szCs w:val="30"/>
          <w:cs/>
        </w:rPr>
        <w:t>กันยายน</w:t>
      </w:r>
      <w:r w:rsidR="00C20F32">
        <w:rPr>
          <w:rFonts w:ascii="Angsana New" w:hAnsi="Angsana New" w:hint="cs"/>
          <w:sz w:val="30"/>
          <w:szCs w:val="30"/>
          <w:cs/>
        </w:rPr>
        <w:t xml:space="preserve"> </w:t>
      </w:r>
      <w:r w:rsidR="00C20F32">
        <w:rPr>
          <w:rFonts w:ascii="Angsana New" w:hAnsi="Angsana New"/>
          <w:sz w:val="30"/>
          <w:szCs w:val="30"/>
          <w:lang w:val="en-US"/>
        </w:rPr>
        <w:t>256</w:t>
      </w:r>
      <w:r w:rsidR="00B61B43">
        <w:rPr>
          <w:rFonts w:ascii="Angsana New" w:hAnsi="Angsana New"/>
          <w:sz w:val="30"/>
          <w:szCs w:val="30"/>
          <w:lang w:val="en-US"/>
        </w:rPr>
        <w:t>4</w:t>
      </w:r>
      <w:r w:rsidR="00C20F32">
        <w:rPr>
          <w:rFonts w:ascii="Angsana New" w:hAnsi="Angsana New"/>
          <w:sz w:val="30"/>
          <w:szCs w:val="30"/>
          <w:lang w:val="en-US"/>
        </w:rPr>
        <w:t xml:space="preserve">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B80FFF" w:rsidRPr="00CE07B9">
        <w:rPr>
          <w:rFonts w:ascii="Angsana New" w:hAnsi="Angsana New"/>
          <w:sz w:val="30"/>
          <w:szCs w:val="30"/>
        </w:rPr>
        <w:t xml:space="preserve">31 </w:t>
      </w:r>
      <w:r w:rsidR="00B80FFF" w:rsidRPr="00CE07B9">
        <w:rPr>
          <w:rFonts w:ascii="Angsana New" w:hAnsi="Angsana New" w:hint="cs"/>
          <w:sz w:val="30"/>
          <w:szCs w:val="30"/>
          <w:cs/>
        </w:rPr>
        <w:t>ธันวาคม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  <w:lang w:val="en-US"/>
        </w:rPr>
        <w:t>256</w:t>
      </w:r>
      <w:r w:rsidR="00B61B43">
        <w:rPr>
          <w:rFonts w:ascii="Angsana New" w:hAnsi="Angsana New"/>
          <w:sz w:val="30"/>
          <w:szCs w:val="30"/>
          <w:lang w:val="en-US"/>
        </w:rPr>
        <w:t>3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bookmarkEnd w:id="4"/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Pr="00CE07B9">
        <w:rPr>
          <w:rFonts w:ascii="Angsana New" w:hAnsi="Angsana New"/>
          <w:sz w:val="30"/>
          <w:szCs w:val="30"/>
          <w:cs/>
        </w:rPr>
        <w:t xml:space="preserve">บริษัท มีภาระผูกพันจากการให้ธนาคารพาณิชย์ในประเทศแห่งหนึ่ง ออกหนังสือค้ำประกันจากการซื้อสินค้าต่างประเทศ </w:t>
      </w:r>
      <w:r w:rsidRPr="00845268">
        <w:rPr>
          <w:rFonts w:ascii="Angsana New" w:hAnsi="Angsana New"/>
          <w:sz w:val="30"/>
          <w:szCs w:val="30"/>
          <w:cs/>
        </w:rPr>
        <w:t>จำนวน</w:t>
      </w:r>
      <w:r w:rsidRPr="00845268">
        <w:rPr>
          <w:rFonts w:ascii="Angsana New" w:hAnsi="Angsana New" w:hint="cs"/>
          <w:sz w:val="30"/>
          <w:szCs w:val="30"/>
          <w:cs/>
        </w:rPr>
        <w:t xml:space="preserve"> </w:t>
      </w:r>
      <w:r w:rsidR="0055794C">
        <w:rPr>
          <w:rFonts w:ascii="Angsana New" w:hAnsi="Angsana New"/>
          <w:sz w:val="30"/>
          <w:szCs w:val="30"/>
          <w:lang w:val="en-US"/>
        </w:rPr>
        <w:t>154,519</w:t>
      </w:r>
      <w:r w:rsidR="00FF6986">
        <w:rPr>
          <w:rFonts w:ascii="Angsana New" w:hAnsi="Angsana New"/>
          <w:sz w:val="30"/>
          <w:szCs w:val="30"/>
          <w:lang w:val="en-US"/>
        </w:rPr>
        <w:t>.78</w:t>
      </w:r>
      <w:r w:rsidR="001C4039" w:rsidRPr="00845268">
        <w:rPr>
          <w:rFonts w:ascii="Angsana New" w:hAnsi="Angsana New"/>
          <w:sz w:val="30"/>
          <w:szCs w:val="30"/>
          <w:lang w:val="en-US"/>
        </w:rPr>
        <w:t xml:space="preserve"> </w:t>
      </w:r>
      <w:r w:rsidRPr="00845268">
        <w:rPr>
          <w:rFonts w:ascii="Angsana New" w:hAnsi="Angsana New"/>
          <w:sz w:val="30"/>
          <w:szCs w:val="30"/>
          <w:lang w:val="en-US"/>
        </w:rPr>
        <w:t xml:space="preserve">USD </w:t>
      </w:r>
      <w:r w:rsidR="00C20F32" w:rsidRPr="0084526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20F32">
        <w:rPr>
          <w:rFonts w:ascii="Angsana New" w:hAnsi="Angsana New"/>
          <w:sz w:val="30"/>
          <w:szCs w:val="30"/>
          <w:cs/>
          <w:lang w:val="en-US"/>
        </w:rPr>
        <w:br/>
      </w:r>
      <w:r w:rsidR="00B61B43" w:rsidRPr="00B61B43">
        <w:rPr>
          <w:rFonts w:ascii="Angsana New" w:hAnsi="Angsana New"/>
          <w:sz w:val="30"/>
          <w:szCs w:val="30"/>
          <w:lang w:val="en-US"/>
        </w:rPr>
        <w:t>92,956.65 USD</w:t>
      </w:r>
      <w:r w:rsidR="00C20F32">
        <w:rPr>
          <w:rFonts w:ascii="Angsana New" w:hAnsi="Angsana New"/>
          <w:sz w:val="30"/>
          <w:szCs w:val="30"/>
          <w:lang w:val="en-US"/>
        </w:rPr>
        <w:t xml:space="preserve">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14:paraId="28496B11" w14:textId="47F31913" w:rsidR="008B410A" w:rsidRPr="00F52753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5275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4312A" w:rsidRPr="00F52753">
        <w:rPr>
          <w:rFonts w:ascii="Angsana New" w:hAnsi="Angsana New"/>
          <w:sz w:val="30"/>
          <w:szCs w:val="30"/>
        </w:rPr>
        <w:t xml:space="preserve">30 </w:t>
      </w:r>
      <w:r w:rsidR="00E02165" w:rsidRPr="00F52753">
        <w:rPr>
          <w:rFonts w:ascii="Angsana New" w:hAnsi="Angsana New" w:hint="cs"/>
          <w:sz w:val="30"/>
          <w:szCs w:val="30"/>
          <w:cs/>
        </w:rPr>
        <w:t>กันยายน</w:t>
      </w:r>
      <w:r w:rsidR="0074312A" w:rsidRPr="00F52753">
        <w:rPr>
          <w:rFonts w:ascii="Angsana New" w:hAnsi="Angsana New" w:hint="cs"/>
          <w:sz w:val="30"/>
          <w:szCs w:val="30"/>
          <w:cs/>
        </w:rPr>
        <w:t xml:space="preserve"> </w:t>
      </w:r>
      <w:r w:rsidR="0074312A" w:rsidRPr="00F52753">
        <w:rPr>
          <w:rFonts w:ascii="Angsana New" w:hAnsi="Angsana New"/>
          <w:sz w:val="30"/>
          <w:szCs w:val="30"/>
          <w:lang w:val="en-US"/>
        </w:rPr>
        <w:t>2564</w:t>
      </w:r>
      <w:r w:rsidRPr="00F52753">
        <w:rPr>
          <w:rFonts w:ascii="Angsana New" w:hAnsi="Angsana New"/>
          <w:sz w:val="30"/>
          <w:szCs w:val="30"/>
        </w:rPr>
        <w:t xml:space="preserve"> </w:t>
      </w:r>
      <w:r w:rsidRPr="00F52753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07B9" w:rsidRPr="00F5275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E07B9" w:rsidRPr="00F52753">
        <w:rPr>
          <w:rFonts w:ascii="Angsana New" w:hAnsi="Angsana New"/>
          <w:sz w:val="30"/>
          <w:szCs w:val="30"/>
          <w:lang w:val="en-US"/>
        </w:rPr>
        <w:t xml:space="preserve">31 </w:t>
      </w:r>
      <w:r w:rsidR="00CE07B9" w:rsidRPr="00F52753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CE07B9" w:rsidRPr="00F52753">
        <w:rPr>
          <w:rFonts w:ascii="Angsana New" w:hAnsi="Angsana New"/>
          <w:sz w:val="30"/>
          <w:szCs w:val="30"/>
          <w:lang w:val="en-US"/>
        </w:rPr>
        <w:t>256</w:t>
      </w:r>
      <w:r w:rsidR="001C4039" w:rsidRPr="00F52753">
        <w:rPr>
          <w:rFonts w:ascii="Angsana New" w:hAnsi="Angsana New"/>
          <w:sz w:val="30"/>
          <w:szCs w:val="30"/>
          <w:lang w:val="en-US"/>
        </w:rPr>
        <w:t>3</w:t>
      </w:r>
      <w:r w:rsidRPr="00F52753">
        <w:rPr>
          <w:rFonts w:ascii="Angsana New" w:hAnsi="Angsana New"/>
          <w:sz w:val="30"/>
          <w:szCs w:val="30"/>
        </w:rPr>
        <w:t xml:space="preserve"> </w:t>
      </w:r>
      <w:r w:rsidRPr="00F5275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52753">
        <w:rPr>
          <w:rFonts w:ascii="Angsana New" w:hAnsi="Angsana New"/>
          <w:sz w:val="30"/>
          <w:szCs w:val="30"/>
          <w:cs/>
        </w:rPr>
        <w:t xml:space="preserve">มีวงเงินเบิกเกินบัญชี วงเงินกู้ระยะสั้น วงเงินแอลซี ทีอาร์ และวงเงิน </w:t>
      </w:r>
      <w:r w:rsidRPr="00F52753">
        <w:rPr>
          <w:rFonts w:ascii="Angsana New" w:hAnsi="Angsana New"/>
          <w:sz w:val="30"/>
          <w:szCs w:val="30"/>
        </w:rPr>
        <w:t xml:space="preserve">Forward </w:t>
      </w:r>
      <w:r w:rsidRPr="00F52753">
        <w:rPr>
          <w:rFonts w:ascii="Angsana New" w:hAnsi="Angsana New"/>
          <w:sz w:val="30"/>
          <w:szCs w:val="30"/>
          <w:cs/>
        </w:rPr>
        <w:t>รวม</w:t>
      </w:r>
      <w:r w:rsidRPr="00F52753">
        <w:rPr>
          <w:rFonts w:ascii="Angsana New" w:hAnsi="Angsana New"/>
          <w:sz w:val="30"/>
          <w:szCs w:val="30"/>
        </w:rPr>
        <w:t xml:space="preserve"> </w:t>
      </w:r>
      <w:r w:rsidRPr="00F52753">
        <w:rPr>
          <w:rFonts w:ascii="Angsana New" w:hAnsi="Angsana New"/>
          <w:sz w:val="30"/>
          <w:szCs w:val="30"/>
          <w:cs/>
        </w:rPr>
        <w:t xml:space="preserve">จำนวน </w:t>
      </w:r>
      <w:r w:rsidR="001C4039" w:rsidRPr="00F52753">
        <w:rPr>
          <w:rFonts w:ascii="Angsana New" w:hAnsi="Angsana New"/>
          <w:sz w:val="30"/>
          <w:szCs w:val="30"/>
        </w:rPr>
        <w:t xml:space="preserve">167 </w:t>
      </w:r>
      <w:r w:rsidR="001C4039" w:rsidRPr="00F52753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51DC9" w:rsidRPr="00F52753">
        <w:rPr>
          <w:rFonts w:ascii="Angsana New" w:hAnsi="Angsana New"/>
          <w:sz w:val="30"/>
          <w:szCs w:val="30"/>
        </w:rPr>
        <w:t>1</w:t>
      </w:r>
      <w:r w:rsidR="001C4039" w:rsidRPr="00F52753">
        <w:rPr>
          <w:rFonts w:ascii="Angsana New" w:hAnsi="Angsana New"/>
          <w:sz w:val="30"/>
          <w:szCs w:val="30"/>
        </w:rPr>
        <w:t xml:space="preserve"> </w:t>
      </w:r>
      <w:r w:rsidR="001C4039" w:rsidRPr="00F52753">
        <w:rPr>
          <w:rFonts w:ascii="Angsana New" w:hAnsi="Angsana New"/>
          <w:sz w:val="30"/>
          <w:szCs w:val="30"/>
          <w:cs/>
        </w:rPr>
        <w:t xml:space="preserve">ล้าน </w:t>
      </w:r>
      <w:r w:rsidR="001C4039" w:rsidRPr="00F52753">
        <w:rPr>
          <w:rFonts w:ascii="Angsana New" w:hAnsi="Angsana New"/>
          <w:sz w:val="30"/>
          <w:szCs w:val="30"/>
        </w:rPr>
        <w:t>USD</w:t>
      </w:r>
      <w:r w:rsidRPr="00F52753">
        <w:rPr>
          <w:rFonts w:ascii="Angsana New" w:hAnsi="Angsana New"/>
          <w:sz w:val="30"/>
          <w:szCs w:val="30"/>
          <w:cs/>
        </w:rPr>
        <w:t xml:space="preserve"> </w:t>
      </w:r>
      <w:r w:rsidRPr="00F52753">
        <w:rPr>
          <w:rFonts w:ascii="Angsana New" w:hAnsi="Angsana New" w:hint="cs"/>
          <w:sz w:val="30"/>
          <w:szCs w:val="30"/>
          <w:cs/>
        </w:rPr>
        <w:t>(</w:t>
      </w:r>
      <w:r w:rsidR="001C4039" w:rsidRPr="00F52753">
        <w:rPr>
          <w:rFonts w:ascii="Angsana New" w:hAnsi="Angsana New"/>
          <w:sz w:val="30"/>
          <w:szCs w:val="30"/>
          <w:cs/>
        </w:rPr>
        <w:t xml:space="preserve">เฉพาะบริษัทฯ </w:t>
      </w:r>
      <w:r w:rsidR="00551DC9" w:rsidRPr="00F52753">
        <w:rPr>
          <w:rFonts w:ascii="Angsana New" w:hAnsi="Angsana New"/>
          <w:sz w:val="30"/>
          <w:szCs w:val="30"/>
        </w:rPr>
        <w:t>165</w:t>
      </w:r>
      <w:r w:rsidR="001C4039" w:rsidRPr="00F52753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551DC9" w:rsidRPr="00F52753">
        <w:rPr>
          <w:rFonts w:ascii="Angsana New" w:hAnsi="Angsana New"/>
          <w:sz w:val="30"/>
          <w:szCs w:val="30"/>
        </w:rPr>
        <w:t>1</w:t>
      </w:r>
      <w:r w:rsidR="001C4039" w:rsidRPr="00F52753">
        <w:rPr>
          <w:rFonts w:ascii="Angsana New" w:hAnsi="Angsana New"/>
          <w:sz w:val="30"/>
          <w:szCs w:val="30"/>
          <w:cs/>
        </w:rPr>
        <w:t xml:space="preserve"> ล้าน </w:t>
      </w:r>
      <w:r w:rsidR="001C4039" w:rsidRPr="00F52753">
        <w:rPr>
          <w:rFonts w:ascii="Angsana New" w:hAnsi="Angsana New"/>
          <w:sz w:val="30"/>
          <w:szCs w:val="30"/>
        </w:rPr>
        <w:t>USD</w:t>
      </w:r>
      <w:r w:rsidRPr="00F52753">
        <w:rPr>
          <w:rFonts w:ascii="Angsana New" w:hAnsi="Angsana New" w:hint="cs"/>
          <w:sz w:val="30"/>
          <w:szCs w:val="30"/>
          <w:cs/>
        </w:rPr>
        <w:t xml:space="preserve">) </w:t>
      </w:r>
      <w:r w:rsidRPr="00F52753">
        <w:rPr>
          <w:rFonts w:ascii="Angsana New" w:hAnsi="Angsana New"/>
          <w:sz w:val="30"/>
          <w:szCs w:val="30"/>
          <w:cs/>
        </w:rPr>
        <w:t xml:space="preserve">ภาระผูกพันดังกล่าวค้ำประกันโดยที่ดินและสิ่งปลูกสร้างกรรมสิทธิ์ของบริษัทฯ </w:t>
      </w:r>
    </w:p>
    <w:p w14:paraId="28496B12" w14:textId="0D2F4E20" w:rsidR="008B410A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C403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87537">
        <w:rPr>
          <w:rFonts w:ascii="Angsana New" w:hAnsi="Angsana New"/>
          <w:sz w:val="30"/>
          <w:szCs w:val="30"/>
        </w:rPr>
        <w:t xml:space="preserve">30 </w:t>
      </w:r>
      <w:r w:rsidR="00E02165">
        <w:rPr>
          <w:rFonts w:ascii="Angsana New" w:hAnsi="Angsana New" w:hint="cs"/>
          <w:sz w:val="30"/>
          <w:szCs w:val="30"/>
          <w:cs/>
        </w:rPr>
        <w:t>กันยายน</w:t>
      </w:r>
      <w:r w:rsidR="00987537">
        <w:rPr>
          <w:rFonts w:ascii="Angsana New" w:hAnsi="Angsana New" w:hint="cs"/>
          <w:sz w:val="30"/>
          <w:szCs w:val="30"/>
          <w:cs/>
        </w:rPr>
        <w:t xml:space="preserve"> </w:t>
      </w:r>
      <w:r w:rsidR="00987537">
        <w:rPr>
          <w:rFonts w:ascii="Angsana New" w:hAnsi="Angsana New"/>
          <w:sz w:val="30"/>
          <w:szCs w:val="30"/>
          <w:lang w:val="en-US"/>
        </w:rPr>
        <w:t>2564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="00B80FFF" w:rsidRPr="001C40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0FFF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B80FFF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B80FFF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80FFF" w:rsidRPr="001C4039">
        <w:rPr>
          <w:rFonts w:ascii="Angsana New" w:hAnsi="Angsana New"/>
          <w:sz w:val="30"/>
          <w:szCs w:val="30"/>
          <w:lang w:val="en-US"/>
        </w:rPr>
        <w:t>256</w:t>
      </w:r>
      <w:r w:rsidR="001C4039" w:rsidRPr="001C4039">
        <w:rPr>
          <w:rFonts w:ascii="Angsana New" w:hAnsi="Angsana New"/>
          <w:sz w:val="30"/>
          <w:szCs w:val="30"/>
          <w:lang w:val="en-US"/>
        </w:rPr>
        <w:t>3</w:t>
      </w:r>
      <w:r w:rsidR="00B80FFF" w:rsidRPr="001C4039">
        <w:rPr>
          <w:rFonts w:ascii="Angsana New" w:hAnsi="Angsana New"/>
          <w:sz w:val="30"/>
          <w:szCs w:val="30"/>
          <w:lang w:val="en-US"/>
        </w:rPr>
        <w:t xml:space="preserve"> </w:t>
      </w:r>
      <w:r w:rsidR="002620DF" w:rsidRPr="001C4039">
        <w:rPr>
          <w:rFonts w:ascii="Angsana New" w:hAnsi="Angsana New" w:hint="cs"/>
          <w:sz w:val="30"/>
          <w:szCs w:val="30"/>
          <w:cs/>
        </w:rPr>
        <w:t>กลุ่ม</w:t>
      </w:r>
      <w:r w:rsidRPr="001C4039">
        <w:rPr>
          <w:rFonts w:ascii="Angsana New" w:hAnsi="Angsana New"/>
          <w:sz w:val="30"/>
          <w:szCs w:val="30"/>
          <w:cs/>
        </w:rPr>
        <w:t>บริษัท มีภาระผูกพันจากการให้ธนาคารพาณิชย์</w:t>
      </w:r>
      <w:r w:rsidRPr="00660B58">
        <w:rPr>
          <w:rFonts w:ascii="Angsana New" w:hAnsi="Angsana New"/>
          <w:sz w:val="30"/>
          <w:szCs w:val="30"/>
          <w:cs/>
        </w:rPr>
        <w:t>ในประเทศ</w:t>
      </w:r>
      <w:r w:rsidRPr="001C4039">
        <w:rPr>
          <w:rFonts w:ascii="Angsana New" w:hAnsi="Angsana New"/>
          <w:sz w:val="30"/>
          <w:szCs w:val="30"/>
          <w:cs/>
        </w:rPr>
        <w:t xml:space="preserve"> ออกหนังสือค้ำประกันการปฏิบัติงานตามสัญญา เป็น</w:t>
      </w:r>
      <w:r w:rsidRPr="00B613F3">
        <w:rPr>
          <w:rFonts w:ascii="Angsana New" w:hAnsi="Angsana New"/>
          <w:sz w:val="30"/>
          <w:szCs w:val="30"/>
          <w:cs/>
        </w:rPr>
        <w:t>จำนวน</w:t>
      </w:r>
      <w:r w:rsidR="00DB699A" w:rsidRPr="00B613F3">
        <w:rPr>
          <w:rFonts w:ascii="Angsana New" w:hAnsi="Angsana New"/>
          <w:sz w:val="30"/>
          <w:szCs w:val="30"/>
          <w:lang w:val="en-US"/>
        </w:rPr>
        <w:t xml:space="preserve"> </w:t>
      </w:r>
      <w:r w:rsidR="00A82750">
        <w:rPr>
          <w:rFonts w:ascii="Angsana New" w:hAnsi="Angsana New"/>
          <w:sz w:val="30"/>
          <w:szCs w:val="30"/>
          <w:lang w:val="en-US"/>
        </w:rPr>
        <w:t>6</w:t>
      </w:r>
      <w:r w:rsidR="0000395F">
        <w:rPr>
          <w:rFonts w:ascii="Angsana New" w:hAnsi="Angsana New"/>
          <w:sz w:val="30"/>
          <w:szCs w:val="30"/>
          <w:lang w:val="en-US"/>
        </w:rPr>
        <w:t>.</w:t>
      </w:r>
      <w:r w:rsidR="00A82750">
        <w:rPr>
          <w:rFonts w:ascii="Angsana New" w:hAnsi="Angsana New"/>
          <w:sz w:val="30"/>
          <w:szCs w:val="30"/>
          <w:lang w:val="en-US"/>
        </w:rPr>
        <w:t>6</w:t>
      </w:r>
      <w:r w:rsidR="0000395F">
        <w:rPr>
          <w:rFonts w:ascii="Angsana New" w:hAnsi="Angsana New"/>
          <w:sz w:val="30"/>
          <w:szCs w:val="30"/>
          <w:lang w:val="en-US"/>
        </w:rPr>
        <w:t>7</w:t>
      </w:r>
      <w:r w:rsidR="00DB699A" w:rsidRPr="00B613F3">
        <w:rPr>
          <w:rFonts w:ascii="Angsana New" w:hAnsi="Angsana New"/>
          <w:sz w:val="30"/>
          <w:szCs w:val="30"/>
          <w:lang w:val="en-US"/>
        </w:rPr>
        <w:t xml:space="preserve"> </w:t>
      </w:r>
      <w:r w:rsidRPr="00B613F3">
        <w:rPr>
          <w:rFonts w:ascii="Angsana New" w:hAnsi="Angsana New"/>
          <w:sz w:val="30"/>
          <w:szCs w:val="30"/>
          <w:cs/>
        </w:rPr>
        <w:t>ล้านบาท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="00B80FFF" w:rsidRPr="001C4039">
        <w:rPr>
          <w:rFonts w:ascii="Angsana New" w:hAnsi="Angsana New" w:hint="cs"/>
          <w:sz w:val="30"/>
          <w:szCs w:val="30"/>
          <w:cs/>
        </w:rPr>
        <w:t>แ</w:t>
      </w:r>
      <w:r w:rsidR="00CE07B9" w:rsidRPr="001C4039">
        <w:rPr>
          <w:rFonts w:ascii="Angsana New" w:hAnsi="Angsana New" w:hint="cs"/>
          <w:sz w:val="30"/>
          <w:szCs w:val="30"/>
          <w:cs/>
        </w:rPr>
        <w:t xml:space="preserve">ละ </w:t>
      </w:r>
      <w:r w:rsidR="001C4039" w:rsidRPr="001C4039">
        <w:rPr>
          <w:rFonts w:ascii="Angsana New" w:hAnsi="Angsana New"/>
          <w:sz w:val="30"/>
          <w:szCs w:val="30"/>
          <w:lang w:val="en-US"/>
        </w:rPr>
        <w:t>2.78</w:t>
      </w:r>
      <w:r w:rsidR="00CE07B9" w:rsidRPr="001C4039">
        <w:rPr>
          <w:rFonts w:ascii="Angsana New" w:hAnsi="Angsana New"/>
          <w:sz w:val="30"/>
          <w:szCs w:val="30"/>
          <w:lang w:val="en-US"/>
        </w:rPr>
        <w:t xml:space="preserve"> </w:t>
      </w:r>
      <w:r w:rsidR="00CE07B9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02094F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ภาระผูกพันดังกล่าวค้ำประกันโดยบัญชีเงินฝาก</w:t>
      </w:r>
      <w:r w:rsidRPr="0002094F">
        <w:rPr>
          <w:rFonts w:ascii="Angsana New" w:hAnsi="Angsana New" w:hint="cs"/>
          <w:sz w:val="30"/>
          <w:szCs w:val="30"/>
          <w:cs/>
        </w:rPr>
        <w:t>กระแสรายวัน</w:t>
      </w:r>
    </w:p>
    <w:p w14:paraId="28496B13" w14:textId="5E042563" w:rsidR="001C4039" w:rsidRPr="0002094F" w:rsidRDefault="001C4039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02094F">
        <w:rPr>
          <w:rFonts w:ascii="Angsana New" w:hAnsi="Angsana New"/>
          <w:sz w:val="30"/>
          <w:szCs w:val="30"/>
          <w:cs/>
        </w:rPr>
        <w:t>ณ</w:t>
      </w:r>
      <w:r w:rsidRPr="0002094F">
        <w:rPr>
          <w:rFonts w:ascii="Angsana New" w:hAnsi="Angsana New" w:hint="cs"/>
          <w:sz w:val="30"/>
          <w:szCs w:val="30"/>
          <w:cs/>
        </w:rPr>
        <w:t xml:space="preserve"> </w:t>
      </w:r>
      <w:r w:rsidRPr="0002094F">
        <w:rPr>
          <w:rFonts w:ascii="Angsana New" w:hAnsi="Angsana New"/>
          <w:sz w:val="30"/>
          <w:szCs w:val="30"/>
        </w:rPr>
        <w:t>31</w:t>
      </w:r>
      <w:r w:rsidRPr="0002094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2094F">
        <w:rPr>
          <w:rFonts w:ascii="Angsana New" w:hAnsi="Angsana New"/>
          <w:sz w:val="30"/>
          <w:szCs w:val="30"/>
        </w:rPr>
        <w:t>2563</w:t>
      </w:r>
      <w:r w:rsidRPr="0002094F">
        <w:rPr>
          <w:rFonts w:ascii="Angsana New" w:hAnsi="Angsana New"/>
          <w:sz w:val="30"/>
          <w:szCs w:val="30"/>
          <w:cs/>
        </w:rPr>
        <w:t xml:space="preserve"> บริษัทฯ มีภาระผูกพันตามสัญญาก่อสร้างโรงงาน กับบริษัทแห่งหนึ่ง มูลค่าภาระผูกพันตามสัญญาคงเหลือ</w:t>
      </w:r>
      <w:r w:rsidR="00DB699A" w:rsidRPr="0002094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02094F">
        <w:rPr>
          <w:rFonts w:ascii="Angsana New" w:hAnsi="Angsana New"/>
          <w:sz w:val="30"/>
          <w:szCs w:val="30"/>
          <w:cs/>
        </w:rPr>
        <w:t xml:space="preserve"> </w:t>
      </w:r>
      <w:r w:rsidRPr="0002094F">
        <w:rPr>
          <w:rFonts w:ascii="Angsana New" w:hAnsi="Angsana New"/>
          <w:sz w:val="30"/>
          <w:szCs w:val="30"/>
        </w:rPr>
        <w:t>22.72</w:t>
      </w:r>
      <w:r w:rsidRPr="0002094F">
        <w:rPr>
          <w:rFonts w:ascii="Angsana New" w:hAnsi="Angsana New"/>
          <w:sz w:val="30"/>
          <w:szCs w:val="30"/>
          <w:cs/>
        </w:rPr>
        <w:t xml:space="preserve"> ล้านบาท</w:t>
      </w:r>
      <w:r w:rsidR="00B467CA" w:rsidRPr="0002094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8496B14" w14:textId="16B85A6D" w:rsidR="008B410A" w:rsidRPr="00741962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C403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87537">
        <w:rPr>
          <w:rFonts w:ascii="Angsana New" w:hAnsi="Angsana New"/>
          <w:sz w:val="30"/>
          <w:szCs w:val="30"/>
        </w:rPr>
        <w:t xml:space="preserve">30 </w:t>
      </w:r>
      <w:r w:rsidR="00346B59">
        <w:rPr>
          <w:rFonts w:ascii="Angsana New" w:hAnsi="Angsana New" w:hint="cs"/>
          <w:sz w:val="30"/>
          <w:szCs w:val="30"/>
          <w:cs/>
        </w:rPr>
        <w:t>กันยาย</w:t>
      </w:r>
      <w:r w:rsidR="00987537">
        <w:rPr>
          <w:rFonts w:ascii="Angsana New" w:hAnsi="Angsana New" w:hint="cs"/>
          <w:sz w:val="30"/>
          <w:szCs w:val="30"/>
          <w:cs/>
        </w:rPr>
        <w:t xml:space="preserve">น </w:t>
      </w:r>
      <w:r w:rsidR="00987537">
        <w:rPr>
          <w:rFonts w:ascii="Angsana New" w:hAnsi="Angsana New"/>
          <w:sz w:val="30"/>
          <w:szCs w:val="30"/>
          <w:lang w:val="en-US"/>
        </w:rPr>
        <w:t>2564</w:t>
      </w:r>
      <w:r w:rsidRPr="001C4039">
        <w:rPr>
          <w:rFonts w:ascii="Angsana New" w:hAnsi="Angsana New" w:hint="cs"/>
          <w:sz w:val="30"/>
          <w:szCs w:val="30"/>
          <w:cs/>
        </w:rPr>
        <w:t xml:space="preserve"> และ</w:t>
      </w:r>
      <w:r w:rsidR="0030065A" w:rsidRPr="001C4039">
        <w:rPr>
          <w:rFonts w:ascii="Angsana New" w:hAnsi="Angsana New" w:hint="cs"/>
          <w:sz w:val="30"/>
          <w:szCs w:val="30"/>
          <w:cs/>
        </w:rPr>
        <w:t>วันที่</w:t>
      </w:r>
      <w:r w:rsidRPr="001C4039">
        <w:rPr>
          <w:rFonts w:ascii="Angsana New" w:hAnsi="Angsana New" w:hint="cs"/>
          <w:sz w:val="30"/>
          <w:szCs w:val="30"/>
          <w:cs/>
        </w:rPr>
        <w:t xml:space="preserve"> </w:t>
      </w:r>
      <w:r w:rsidR="0030065A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30065A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1C4039">
        <w:rPr>
          <w:rFonts w:ascii="Angsana New" w:hAnsi="Angsana New"/>
          <w:sz w:val="30"/>
          <w:szCs w:val="30"/>
        </w:rPr>
        <w:t>256</w:t>
      </w:r>
      <w:r w:rsidR="001C4039">
        <w:rPr>
          <w:rFonts w:ascii="Angsana New" w:hAnsi="Angsana New"/>
          <w:sz w:val="30"/>
          <w:szCs w:val="30"/>
        </w:rPr>
        <w:t>3</w:t>
      </w:r>
      <w:r w:rsidRPr="001C4039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>กลุ่มบริษัทมีภาระผูกพันที่จะต้อง</w:t>
      </w:r>
      <w:r w:rsidRPr="00741962">
        <w:rPr>
          <w:rFonts w:ascii="Angsana New" w:hAnsi="Angsana New" w:hint="cs"/>
          <w:sz w:val="30"/>
          <w:szCs w:val="30"/>
          <w:cs/>
        </w:rPr>
        <w:t>จ่ายตามสัญญาเช่าระยะยาว รายละเอียด ดังต่อไปนี้</w:t>
      </w:r>
    </w:p>
    <w:tbl>
      <w:tblPr>
        <w:tblW w:w="9496" w:type="dxa"/>
        <w:tblInd w:w="738" w:type="dxa"/>
        <w:tblLook w:val="04A0" w:firstRow="1" w:lastRow="0" w:firstColumn="1" w:lastColumn="0" w:noHBand="0" w:noVBand="1"/>
      </w:tblPr>
      <w:tblGrid>
        <w:gridCol w:w="2479"/>
        <w:gridCol w:w="1569"/>
        <w:gridCol w:w="284"/>
        <w:gridCol w:w="1509"/>
        <w:gridCol w:w="7"/>
        <w:gridCol w:w="277"/>
        <w:gridCol w:w="7"/>
        <w:gridCol w:w="1602"/>
        <w:gridCol w:w="244"/>
        <w:gridCol w:w="1518"/>
      </w:tblGrid>
      <w:tr w:rsidR="008B410A" w:rsidRPr="00494247" w14:paraId="28496B1D" w14:textId="77777777" w:rsidTr="00987537">
        <w:tc>
          <w:tcPr>
            <w:tcW w:w="2479" w:type="dxa"/>
            <w:shd w:val="clear" w:color="auto" w:fill="auto"/>
          </w:tcPr>
          <w:p w14:paraId="28496B15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</w:tcPr>
          <w:p w14:paraId="28496B16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496B17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gridSpan w:val="2"/>
          </w:tcPr>
          <w:p w14:paraId="28496B18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28496B19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28496B1A" w14:textId="77777777" w:rsidR="008B410A" w:rsidRPr="00494247" w:rsidRDefault="008B410A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8496B1B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</w:tcPr>
          <w:p w14:paraId="28496B1C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410A" w:rsidRPr="00494247" w14:paraId="28496B22" w14:textId="77777777" w:rsidTr="00987537">
        <w:tc>
          <w:tcPr>
            <w:tcW w:w="2479" w:type="dxa"/>
            <w:shd w:val="clear" w:color="auto" w:fill="auto"/>
          </w:tcPr>
          <w:p w14:paraId="28496B1E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B1F" w14:textId="77777777" w:rsidR="008B410A" w:rsidRPr="00494247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8496B20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7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96B21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AB8" w:rsidRPr="00494247" w14:paraId="28496B2B" w14:textId="77777777" w:rsidTr="00987537">
        <w:tc>
          <w:tcPr>
            <w:tcW w:w="2479" w:type="dxa"/>
            <w:shd w:val="clear" w:color="auto" w:fill="auto"/>
          </w:tcPr>
          <w:p w14:paraId="28496B23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B24" w14:textId="1914C5D0" w:rsidR="00DB3AB8" w:rsidRPr="008B410A" w:rsidRDefault="00987537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987537">
              <w:rPr>
                <w:sz w:val="28"/>
                <w:szCs w:val="28"/>
              </w:rPr>
              <w:t>30</w:t>
            </w:r>
            <w:r w:rsidR="00346B59">
              <w:rPr>
                <w:sz w:val="28"/>
                <w:szCs w:val="28"/>
              </w:rPr>
              <w:t xml:space="preserve"> </w:t>
            </w:r>
            <w:r w:rsidR="00346B59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987537">
              <w:rPr>
                <w:sz w:val="28"/>
                <w:szCs w:val="28"/>
                <w:cs/>
              </w:rPr>
              <w:t xml:space="preserve"> </w:t>
            </w:r>
            <w:r w:rsidRPr="00987537">
              <w:rPr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8496B25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B26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8496B27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B28" w14:textId="3A826DFE" w:rsidR="00DB3AB8" w:rsidRPr="008B410A" w:rsidRDefault="00987537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987537">
              <w:rPr>
                <w:sz w:val="28"/>
                <w:szCs w:val="28"/>
              </w:rPr>
              <w:t xml:space="preserve">30 </w:t>
            </w:r>
            <w:r w:rsidR="0058768B">
              <w:rPr>
                <w:rFonts w:hint="cs"/>
                <w:sz w:val="28"/>
                <w:szCs w:val="28"/>
                <w:cs/>
              </w:rPr>
              <w:t>กันยาย</w:t>
            </w:r>
            <w:r w:rsidRPr="00987537">
              <w:rPr>
                <w:sz w:val="28"/>
                <w:szCs w:val="28"/>
                <w:cs/>
              </w:rPr>
              <w:t xml:space="preserve">น </w:t>
            </w:r>
            <w:r w:rsidRPr="00987537">
              <w:rPr>
                <w:sz w:val="28"/>
                <w:szCs w:val="28"/>
              </w:rPr>
              <w:t>2564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14:paraId="28496B29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B2A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</w:p>
        </w:tc>
      </w:tr>
      <w:tr w:rsidR="00245156" w:rsidRPr="00494247" w14:paraId="28496B34" w14:textId="77777777" w:rsidTr="006B1798">
        <w:tc>
          <w:tcPr>
            <w:tcW w:w="2479" w:type="dxa"/>
            <w:shd w:val="clear" w:color="auto" w:fill="auto"/>
          </w:tcPr>
          <w:p w14:paraId="28496B2C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28496B2D" w14:textId="0AD1FBEC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60F9">
              <w:rPr>
                <w:rFonts w:ascii="Angsana New" w:hAnsi="Angsana New"/>
                <w:sz w:val="30"/>
                <w:szCs w:val="30"/>
                <w:lang w:val="en-US"/>
              </w:rPr>
              <w:t>65,700.00</w:t>
            </w:r>
          </w:p>
        </w:tc>
        <w:tc>
          <w:tcPr>
            <w:tcW w:w="284" w:type="dxa"/>
          </w:tcPr>
          <w:p w14:paraId="28496B2E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gridSpan w:val="2"/>
          </w:tcPr>
          <w:p w14:paraId="28496B2F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207,600.00</w:t>
            </w:r>
          </w:p>
        </w:tc>
        <w:tc>
          <w:tcPr>
            <w:tcW w:w="284" w:type="dxa"/>
            <w:gridSpan w:val="2"/>
          </w:tcPr>
          <w:p w14:paraId="28496B30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8496B31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8496B32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28496B33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45156" w:rsidRPr="00494247" w14:paraId="28496B3D" w14:textId="77777777" w:rsidTr="006B1798">
        <w:tc>
          <w:tcPr>
            <w:tcW w:w="2479" w:type="dxa"/>
            <w:shd w:val="clear" w:color="auto" w:fill="auto"/>
          </w:tcPr>
          <w:p w14:paraId="28496B35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69" w:type="dxa"/>
            <w:shd w:val="clear" w:color="auto" w:fill="auto"/>
          </w:tcPr>
          <w:p w14:paraId="28496B36" w14:textId="34BA5292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60F9">
              <w:rPr>
                <w:rFonts w:ascii="Angsana New" w:hAnsi="Angsana New"/>
                <w:sz w:val="30"/>
                <w:szCs w:val="30"/>
                <w:lang w:val="en-US"/>
              </w:rPr>
              <w:t>15,000.00</w:t>
            </w:r>
          </w:p>
        </w:tc>
        <w:tc>
          <w:tcPr>
            <w:tcW w:w="284" w:type="dxa"/>
          </w:tcPr>
          <w:p w14:paraId="28496B37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gridSpan w:val="2"/>
          </w:tcPr>
          <w:p w14:paraId="28496B38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24,000.00</w:t>
            </w:r>
          </w:p>
        </w:tc>
        <w:tc>
          <w:tcPr>
            <w:tcW w:w="284" w:type="dxa"/>
            <w:gridSpan w:val="2"/>
          </w:tcPr>
          <w:p w14:paraId="28496B39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  <w:shd w:val="clear" w:color="auto" w:fill="auto"/>
          </w:tcPr>
          <w:p w14:paraId="28496B3A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8496B3B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shd w:val="clear" w:color="auto" w:fill="auto"/>
          </w:tcPr>
          <w:p w14:paraId="28496B3C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45156" w:rsidRPr="00494247" w14:paraId="28496B46" w14:textId="77777777" w:rsidTr="006B1798">
        <w:tc>
          <w:tcPr>
            <w:tcW w:w="2479" w:type="dxa"/>
            <w:shd w:val="clear" w:color="auto" w:fill="auto"/>
          </w:tcPr>
          <w:p w14:paraId="28496B3E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B3F" w14:textId="6AFE699A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60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80,700.00</w:t>
            </w:r>
          </w:p>
        </w:tc>
        <w:tc>
          <w:tcPr>
            <w:tcW w:w="284" w:type="dxa"/>
          </w:tcPr>
          <w:p w14:paraId="28496B40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96B41" w14:textId="77777777" w:rsidR="00245156" w:rsidRPr="00245156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51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231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451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2451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84" w:type="dxa"/>
            <w:gridSpan w:val="2"/>
          </w:tcPr>
          <w:p w14:paraId="28496B42" w14:textId="77777777" w:rsidR="00245156" w:rsidRPr="00494247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B43" w14:textId="77777777" w:rsidR="00245156" w:rsidRPr="00666036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603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8496B44" w14:textId="77777777" w:rsidR="00245156" w:rsidRPr="00666036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6B45" w14:textId="77777777" w:rsidR="00245156" w:rsidRPr="00666036" w:rsidRDefault="00245156" w:rsidP="0024515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60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8496B47" w14:textId="77777777" w:rsidR="00B613F3" w:rsidRDefault="00B613F3" w:rsidP="00B613F3">
      <w:pPr>
        <w:tabs>
          <w:tab w:val="left" w:pos="513"/>
          <w:tab w:val="decimal" w:pos="7920"/>
        </w:tabs>
        <w:spacing w:before="24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B48" w14:textId="77777777" w:rsidR="00B613F3" w:rsidRDefault="00B613F3" w:rsidP="00B613F3">
      <w:pPr>
        <w:tabs>
          <w:tab w:val="left" w:pos="513"/>
          <w:tab w:val="decimal" w:pos="7920"/>
        </w:tabs>
        <w:spacing w:before="24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B4A" w14:textId="316BDEE6" w:rsidR="00AD1849" w:rsidRDefault="00AD1849" w:rsidP="00EB3DF2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252D933" w14:textId="0F63437C" w:rsidR="001C56CC" w:rsidRDefault="001C56CC" w:rsidP="00EB3DF2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E20AA3C" w14:textId="762FB6DB" w:rsidR="001C56CC" w:rsidRDefault="001C56CC" w:rsidP="00EB3DF2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F86E187" w14:textId="1486B629" w:rsidR="001C56CC" w:rsidRDefault="001C56CC" w:rsidP="00EB3DF2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F070CA1" w14:textId="1C7C25C7" w:rsidR="001C56CC" w:rsidRDefault="001C56CC" w:rsidP="00EB3DF2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1C1F9FD" w14:textId="69A04FAD" w:rsidR="001C56CC" w:rsidRDefault="001C56CC" w:rsidP="00EB3DF2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461D87D9" w14:textId="77777777" w:rsidR="001C56CC" w:rsidRDefault="001C56CC" w:rsidP="00EB3DF2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B4B" w14:textId="77777777" w:rsidR="00847976" w:rsidRPr="005658EC" w:rsidRDefault="00847976" w:rsidP="00006BA1">
      <w:pPr>
        <w:numPr>
          <w:ilvl w:val="0"/>
          <w:numId w:val="43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658E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8496B4C" w14:textId="77777777" w:rsidR="00905C33" w:rsidRPr="000428D3" w:rsidRDefault="000428D3" w:rsidP="002442C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0428D3">
        <w:rPr>
          <w:rFonts w:ascii="Angsana New" w:hAnsi="Angsana New"/>
          <w:sz w:val="30"/>
          <w:szCs w:val="30"/>
          <w:u w:val="single"/>
          <w:cs/>
        </w:rPr>
        <w:t>วัตถุประสงค์และนโยบายการบริหารความเสี่ยงทางการเงิน</w:t>
      </w:r>
    </w:p>
    <w:p w14:paraId="28496B4D" w14:textId="77777777" w:rsidR="00905C33" w:rsidRPr="00323AD5" w:rsidRDefault="0042123C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2123C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เงินให้กู้ยืมระยะสั้นแก่กิจการที่เกี่ยวข้องกัน เงินลงทุน เงินฝากธนาคารที่ติดภาระค้ำประกัน เจ้าหนี้การค้าและเจ้าหนี้หมุนเวียนอื่น เงินกู้ยืมระยะยาว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8496B4E" w14:textId="77777777" w:rsidR="00E92BFE" w:rsidRPr="00A0631C" w:rsidRDefault="00323AD5" w:rsidP="00E92BFE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323AD5">
        <w:rPr>
          <w:rFonts w:ascii="Angsana New" w:hAnsi="Angsana New"/>
          <w:sz w:val="30"/>
          <w:szCs w:val="30"/>
          <w:u w:val="single"/>
          <w:cs/>
        </w:rPr>
        <w:t>ความเสี่ยงด้านเครดิต</w:t>
      </w:r>
    </w:p>
    <w:p w14:paraId="28496B4F" w14:textId="77777777" w:rsidR="00E92BFE" w:rsidRDefault="007221F7" w:rsidP="00E92BFE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221F7">
        <w:rPr>
          <w:rFonts w:ascii="Angsana New" w:hAnsi="Angsana New"/>
          <w:sz w:val="30"/>
          <w:szCs w:val="30"/>
          <w:cs/>
        </w:rPr>
        <w:t>กลุ่มบริษัทมีความเสี่ยงด้านเครดิตที่เกี่ยวเนื่องกับเงินฝากกับธนาคารและลูกหนี้การค้า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</w:t>
      </w:r>
      <w:r w:rsidR="00E92BFE" w:rsidRPr="00905C3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8496B50" w14:textId="77777777" w:rsidR="006D4F21" w:rsidRPr="004D1175" w:rsidRDefault="006D4F21" w:rsidP="004D1175">
      <w:pPr>
        <w:pStyle w:val="ListParagraph"/>
        <w:numPr>
          <w:ilvl w:val="0"/>
          <w:numId w:val="40"/>
        </w:numPr>
        <w:ind w:left="900" w:hanging="180"/>
        <w:jc w:val="thaiDistribute"/>
        <w:rPr>
          <w:rFonts w:ascii="Angsana New" w:hAnsi="Angsana New"/>
          <w:sz w:val="30"/>
          <w:szCs w:val="30"/>
          <w:u w:val="single"/>
        </w:rPr>
      </w:pPr>
      <w:r w:rsidRPr="004D1175">
        <w:rPr>
          <w:rFonts w:ascii="Angsana New" w:hAnsi="Angsana New"/>
          <w:sz w:val="30"/>
          <w:szCs w:val="30"/>
          <w:u w:val="single"/>
          <w:cs/>
        </w:rPr>
        <w:t xml:space="preserve">ลูกหนี้การค้า </w:t>
      </w:r>
    </w:p>
    <w:p w14:paraId="28496B51" w14:textId="77777777" w:rsidR="006D4F21" w:rsidRPr="006D4F21" w:rsidRDefault="006D4F21" w:rsidP="004D1175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6D4F21">
        <w:rPr>
          <w:rFonts w:ascii="Angsana New" w:hAnsi="Angsana New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ทั้งนี้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</w:p>
    <w:p w14:paraId="28496B52" w14:textId="77777777" w:rsidR="006D4F21" w:rsidRDefault="006D4F21" w:rsidP="004D1175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6D4F21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และคำนวณหาอัตราการตั้งสำรองจะขึ้นอยู่กับอายุหนี้คงค้างโดยนับจากวันที่ถึงกำหนดชำระ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8496B53" w14:textId="77777777" w:rsidR="00FB3526" w:rsidRPr="00C31419" w:rsidRDefault="00FB3526" w:rsidP="004D1175">
      <w:pPr>
        <w:pStyle w:val="ListParagraph"/>
        <w:numPr>
          <w:ilvl w:val="0"/>
          <w:numId w:val="40"/>
        </w:numPr>
        <w:ind w:left="900" w:hanging="180"/>
        <w:jc w:val="thaiDistribute"/>
        <w:rPr>
          <w:rFonts w:ascii="Angsana New" w:hAnsi="Angsana New"/>
          <w:sz w:val="30"/>
          <w:szCs w:val="30"/>
          <w:u w:val="single"/>
        </w:rPr>
      </w:pPr>
      <w:r w:rsidRPr="00C31419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เครื่องมือทางการเงินและเงินฝากธนาคาร</w:t>
      </w:r>
    </w:p>
    <w:p w14:paraId="28496B54" w14:textId="77777777" w:rsidR="006D4F21" w:rsidRDefault="00FB3526" w:rsidP="004D1175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FB3526">
        <w:rPr>
          <w:rFonts w:ascii="Angsana New" w:hAnsi="Angsana New"/>
          <w:sz w:val="30"/>
          <w:szCs w:val="30"/>
          <w:cs/>
        </w:rPr>
        <w:t>ฝ่ายบริหารเงินของ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8496B55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B56" w14:textId="4646AEB8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0A99F17" w14:textId="77777777" w:rsidR="00EB3DF2" w:rsidRDefault="00EB3DF2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B57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B966DD" w14:textId="77777777" w:rsidR="00EB3DF2" w:rsidRPr="00EB3DF2" w:rsidRDefault="00EB3DF2" w:rsidP="00520A2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mirrorIndents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4BAA9459" w14:textId="77777777" w:rsidR="00EB3DF2" w:rsidRPr="00EB3DF2" w:rsidRDefault="00EB3DF2" w:rsidP="00520A2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mirrorIndents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B5A" w14:textId="72AC00E0" w:rsidR="00312455" w:rsidRPr="0012646A" w:rsidRDefault="00312455" w:rsidP="00520A2B">
      <w:pPr>
        <w:numPr>
          <w:ilvl w:val="0"/>
          <w:numId w:val="27"/>
        </w:numPr>
        <w:spacing w:after="120" w:line="240" w:lineRule="atLeast"/>
        <w:ind w:left="510" w:hanging="510"/>
        <w:mirrorIndents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B5B" w14:textId="77777777" w:rsidR="00435EF7" w:rsidRPr="007C3D3D" w:rsidRDefault="002D26E4" w:rsidP="00987537">
      <w:pPr>
        <w:tabs>
          <w:tab w:val="left" w:pos="851"/>
        </w:tabs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2D26E4">
        <w:rPr>
          <w:rFonts w:ascii="Angsana New" w:hAnsi="Angsana New"/>
          <w:sz w:val="30"/>
          <w:szCs w:val="30"/>
          <w:u w:val="single"/>
          <w:cs/>
        </w:rPr>
        <w:t>ความเสี่ยงด้านตลาด</w:t>
      </w:r>
    </w:p>
    <w:p w14:paraId="28496B5C" w14:textId="77777777" w:rsidR="002D26E4" w:rsidRPr="00B52961" w:rsidRDefault="00C0418A" w:rsidP="001009F9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C0418A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กลุ่มบริษัทมีความเสี่ยงด้านตลาด </w:t>
      </w:r>
      <w:r>
        <w:rPr>
          <w:rFonts w:ascii="Angsana New" w:hAnsi="Angsana New"/>
          <w:sz w:val="30"/>
          <w:szCs w:val="30"/>
        </w:rPr>
        <w:t>2</w:t>
      </w:r>
      <w:r w:rsidRPr="00C0418A">
        <w:rPr>
          <w:rFonts w:ascii="Angsana New" w:hAnsi="Angsana New"/>
          <w:sz w:val="30"/>
          <w:szCs w:val="30"/>
          <w:cs/>
        </w:rPr>
        <w:t xml:space="preserve"> ประเภท ได้แก่ ความเสี่ยงจากอัตราแลกเปลี่ยน และ ความเสี่ยงจากอัตราดอกเบี้ย</w:t>
      </w:r>
    </w:p>
    <w:p w14:paraId="28496B5D" w14:textId="77777777" w:rsidR="00847976" w:rsidRPr="005037F5" w:rsidRDefault="00A0631C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5037F5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14:paraId="28496B5E" w14:textId="77777777" w:rsidR="00847976" w:rsidRPr="004E6A85" w:rsidRDefault="004E6A85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E6A8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การขายสินค้าที่เป็นเงินตราต่างประเทศ</w:t>
      </w:r>
    </w:p>
    <w:p w14:paraId="28496B5F" w14:textId="77777777" w:rsidR="00FB1B5D" w:rsidRPr="00FB1B5D" w:rsidRDefault="00FB1B5D" w:rsidP="00A52C66">
      <w:pPr>
        <w:spacing w:line="240" w:lineRule="atLeast"/>
        <w:ind w:left="518"/>
        <w:jc w:val="thaiDistribute"/>
        <w:rPr>
          <w:rFonts w:ascii="Angsana New" w:hAnsi="Angsana New"/>
          <w:cs/>
        </w:rPr>
      </w:pPr>
    </w:p>
    <w:p w14:paraId="28496B60" w14:textId="198FA910" w:rsidR="000A2AAF" w:rsidRDefault="000A2AAF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D345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87537" w:rsidRPr="00987537">
        <w:rPr>
          <w:rFonts w:ascii="Angsana New" w:hAnsi="Angsana New"/>
          <w:sz w:val="30"/>
          <w:szCs w:val="30"/>
        </w:rPr>
        <w:t xml:space="preserve">30 </w:t>
      </w:r>
      <w:r w:rsidR="00346B59">
        <w:rPr>
          <w:rFonts w:ascii="Angsana New" w:hAnsi="Angsana New" w:hint="cs"/>
          <w:sz w:val="30"/>
          <w:szCs w:val="30"/>
          <w:cs/>
        </w:rPr>
        <w:t>กันยาย</w:t>
      </w:r>
      <w:r w:rsidR="00987537" w:rsidRPr="00987537">
        <w:rPr>
          <w:rFonts w:ascii="Angsana New" w:hAnsi="Angsana New"/>
          <w:sz w:val="30"/>
          <w:szCs w:val="30"/>
          <w:cs/>
        </w:rPr>
        <w:t xml:space="preserve">น </w:t>
      </w:r>
      <w:r w:rsidR="00987537" w:rsidRPr="0098753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8F6283">
        <w:rPr>
          <w:rFonts w:ascii="Angsana New" w:hAnsi="Angsana New"/>
          <w:sz w:val="30"/>
          <w:szCs w:val="30"/>
        </w:rPr>
        <w:t>31</w:t>
      </w:r>
      <w:r w:rsidRPr="008F6283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4A40F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187CDF" w:rsidRPr="00187CDF">
        <w:rPr>
          <w:rFonts w:ascii="Angsana New" w:hAnsi="Angsana New"/>
          <w:sz w:val="30"/>
          <w:szCs w:val="30"/>
          <w:cs/>
          <w:lang w:val="en-US"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ที่ยังไม่ได้ทำสัญญาป้องกันความเสี่ยง มีดังนี้</w:t>
      </w:r>
    </w:p>
    <w:tbl>
      <w:tblPr>
        <w:tblW w:w="9474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367"/>
        <w:gridCol w:w="1623"/>
        <w:gridCol w:w="237"/>
        <w:gridCol w:w="1557"/>
        <w:gridCol w:w="270"/>
        <w:gridCol w:w="1621"/>
        <w:gridCol w:w="270"/>
        <w:gridCol w:w="1529"/>
      </w:tblGrid>
      <w:tr w:rsidR="000A2AAF" w:rsidRPr="00494247" w14:paraId="28496B69" w14:textId="77777777" w:rsidTr="00987537">
        <w:trPr>
          <w:cantSplit/>
          <w:tblHeader/>
        </w:trPr>
        <w:tc>
          <w:tcPr>
            <w:tcW w:w="2367" w:type="dxa"/>
            <w:shd w:val="clear" w:color="auto" w:fill="auto"/>
          </w:tcPr>
          <w:p w14:paraId="28496B61" w14:textId="77777777"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3" w:type="dxa"/>
            <w:shd w:val="clear" w:color="auto" w:fill="auto"/>
          </w:tcPr>
          <w:p w14:paraId="28496B62" w14:textId="77777777"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8496B63" w14:textId="77777777"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28496B64" w14:textId="77777777" w:rsidR="000A2AAF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25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(หน่วย :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USD</w:t>
            </w:r>
            <w:r w:rsidRPr="0023625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496B65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28496B66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496B67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28496B68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236253" w:rsidRPr="00494247" w14:paraId="28496B6E" w14:textId="77777777" w:rsidTr="00987537">
        <w:trPr>
          <w:cantSplit/>
          <w:tblHeader/>
        </w:trPr>
        <w:tc>
          <w:tcPr>
            <w:tcW w:w="2367" w:type="dxa"/>
            <w:shd w:val="clear" w:color="auto" w:fill="auto"/>
          </w:tcPr>
          <w:p w14:paraId="28496B6A" w14:textId="77777777" w:rsidR="00236253" w:rsidRPr="00494247" w:rsidRDefault="00236253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B6B" w14:textId="77777777"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28496B6C" w14:textId="77777777"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96B6D" w14:textId="77777777"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0F8" w:rsidRPr="00494247" w14:paraId="28496B77" w14:textId="77777777" w:rsidTr="00987537">
        <w:trPr>
          <w:cantSplit/>
          <w:tblHeader/>
        </w:trPr>
        <w:tc>
          <w:tcPr>
            <w:tcW w:w="2367" w:type="dxa"/>
            <w:shd w:val="clear" w:color="auto" w:fill="auto"/>
          </w:tcPr>
          <w:p w14:paraId="28496B6F" w14:textId="77777777" w:rsidR="004A40F8" w:rsidRPr="00494247" w:rsidRDefault="004A40F8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B70" w14:textId="146AA059" w:rsidR="004A40F8" w:rsidRPr="00494247" w:rsidRDefault="00987537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987537">
              <w:rPr>
                <w:sz w:val="28"/>
                <w:szCs w:val="28"/>
              </w:rPr>
              <w:t xml:space="preserve">30 </w:t>
            </w:r>
            <w:r w:rsidR="00346B59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987537">
              <w:rPr>
                <w:sz w:val="28"/>
                <w:szCs w:val="28"/>
                <w:cs/>
              </w:rPr>
              <w:t xml:space="preserve"> </w:t>
            </w:r>
            <w:r w:rsidRPr="00987537">
              <w:rPr>
                <w:sz w:val="28"/>
                <w:szCs w:val="28"/>
              </w:rPr>
              <w:t>2564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28496B71" w14:textId="77777777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6B72" w14:textId="77777777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8496B73" w14:textId="77777777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B74" w14:textId="31A2D216" w:rsidR="004A40F8" w:rsidRPr="008B410A" w:rsidRDefault="00987537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987537">
              <w:rPr>
                <w:sz w:val="28"/>
                <w:szCs w:val="28"/>
              </w:rPr>
              <w:t xml:space="preserve">30 </w:t>
            </w:r>
            <w:r w:rsidR="00346B59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987537">
              <w:rPr>
                <w:sz w:val="28"/>
                <w:szCs w:val="28"/>
                <w:cs/>
              </w:rPr>
              <w:t xml:space="preserve"> </w:t>
            </w:r>
            <w:r w:rsidRPr="00987537">
              <w:rPr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8496B75" w14:textId="77777777" w:rsidR="004A40F8" w:rsidRPr="008B410A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6B76" w14:textId="77777777" w:rsidR="004A40F8" w:rsidRPr="008B410A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</w:p>
        </w:tc>
      </w:tr>
      <w:tr w:rsidR="00C367DC" w:rsidRPr="00494247" w14:paraId="28496B80" w14:textId="77777777" w:rsidTr="00245156">
        <w:trPr>
          <w:cantSplit/>
        </w:trPr>
        <w:tc>
          <w:tcPr>
            <w:tcW w:w="2367" w:type="dxa"/>
            <w:shd w:val="clear" w:color="auto" w:fill="auto"/>
          </w:tcPr>
          <w:p w14:paraId="28496B78" w14:textId="77777777" w:rsidR="00C367DC" w:rsidRPr="00494247" w:rsidRDefault="00C367DC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623" w:type="dxa"/>
            <w:shd w:val="clear" w:color="auto" w:fill="auto"/>
          </w:tcPr>
          <w:p w14:paraId="28496B79" w14:textId="4B0001C8" w:rsidR="00C367DC" w:rsidRPr="00236253" w:rsidRDefault="00245156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159,087.26</w:t>
            </w:r>
          </w:p>
        </w:tc>
        <w:tc>
          <w:tcPr>
            <w:tcW w:w="237" w:type="dxa"/>
            <w:shd w:val="clear" w:color="auto" w:fill="auto"/>
          </w:tcPr>
          <w:p w14:paraId="28496B7A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28496B7B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144,464.46</w:t>
            </w:r>
          </w:p>
        </w:tc>
        <w:tc>
          <w:tcPr>
            <w:tcW w:w="270" w:type="dxa"/>
            <w:shd w:val="clear" w:color="auto" w:fill="auto"/>
          </w:tcPr>
          <w:p w14:paraId="28496B7C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28496B7D" w14:textId="24E7B268" w:rsidR="00C367DC" w:rsidRPr="00494247" w:rsidRDefault="00811FAD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11F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</w:t>
            </w: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11F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369</w:t>
            </w:r>
            <w:r w:rsidRPr="00811FA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11F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195.03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96B7E" w14:textId="77777777" w:rsidR="00C367DC" w:rsidRPr="00494247" w:rsidRDefault="00C367DC" w:rsidP="00A52C66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8496B7F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4,315,153.43</w:t>
            </w:r>
          </w:p>
        </w:tc>
      </w:tr>
      <w:tr w:rsidR="00C367DC" w:rsidRPr="00494247" w14:paraId="28496B89" w14:textId="77777777" w:rsidTr="00D767AA">
        <w:trPr>
          <w:cantSplit/>
        </w:trPr>
        <w:tc>
          <w:tcPr>
            <w:tcW w:w="2367" w:type="dxa"/>
            <w:shd w:val="clear" w:color="auto" w:fill="auto"/>
          </w:tcPr>
          <w:p w14:paraId="28496B81" w14:textId="77777777" w:rsidR="00C367DC" w:rsidRPr="00494247" w:rsidRDefault="00C367DC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</w:tcPr>
          <w:p w14:paraId="28496B82" w14:textId="57731448" w:rsidR="00C367DC" w:rsidRPr="00236253" w:rsidRDefault="0057305A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7305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529</w:t>
            </w:r>
            <w:r w:rsidRPr="0057305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7305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852.20</w:t>
            </w:r>
          </w:p>
        </w:tc>
        <w:tc>
          <w:tcPr>
            <w:tcW w:w="237" w:type="dxa"/>
            <w:shd w:val="clear" w:color="auto" w:fill="auto"/>
          </w:tcPr>
          <w:p w14:paraId="28496B83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8496B84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417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930.63</w:t>
            </w:r>
          </w:p>
        </w:tc>
        <w:tc>
          <w:tcPr>
            <w:tcW w:w="270" w:type="dxa"/>
            <w:shd w:val="clear" w:color="auto" w:fill="auto"/>
          </w:tcPr>
          <w:p w14:paraId="28496B85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B86" w14:textId="7B509061" w:rsidR="00C367DC" w:rsidRPr="00494247" w:rsidRDefault="008F5F69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F5F6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17</w:t>
            </w:r>
            <w:r w:rsidRPr="008F5F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F5F6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884</w:t>
            </w:r>
            <w:r w:rsidRPr="008F5F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F5F6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525.19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96B87" w14:textId="77777777" w:rsidR="00C367DC" w:rsidRPr="00494247" w:rsidRDefault="00C367DC" w:rsidP="00A52C66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B88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482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501.30</w:t>
            </w:r>
          </w:p>
        </w:tc>
      </w:tr>
      <w:tr w:rsidR="00C367DC" w:rsidRPr="00494247" w14:paraId="28496B92" w14:textId="77777777" w:rsidTr="00D767AA">
        <w:trPr>
          <w:cantSplit/>
        </w:trPr>
        <w:tc>
          <w:tcPr>
            <w:tcW w:w="2367" w:type="dxa"/>
            <w:shd w:val="clear" w:color="auto" w:fill="auto"/>
          </w:tcPr>
          <w:p w14:paraId="28496B8A" w14:textId="77777777" w:rsidR="00C367DC" w:rsidRPr="00494247" w:rsidRDefault="00C367DC" w:rsidP="00A52C66">
            <w:pPr>
              <w:spacing w:line="400" w:lineRule="exact"/>
              <w:ind w:left="183" w:right="-45" w:hanging="18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ยอดบัญชีในงบ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แสดงฐานะการเงิน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B8B" w14:textId="3DD5DE13" w:rsidR="00C367DC" w:rsidRPr="00236253" w:rsidRDefault="00245156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4515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688</w:t>
            </w:r>
            <w:r w:rsidRPr="0024515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4515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939.46</w:t>
            </w:r>
          </w:p>
        </w:tc>
        <w:tc>
          <w:tcPr>
            <w:tcW w:w="237" w:type="dxa"/>
            <w:shd w:val="clear" w:color="auto" w:fill="auto"/>
          </w:tcPr>
          <w:p w14:paraId="28496B8C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B8D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562,395.09</w:t>
            </w:r>
          </w:p>
        </w:tc>
        <w:tc>
          <w:tcPr>
            <w:tcW w:w="270" w:type="dxa"/>
            <w:shd w:val="clear" w:color="auto" w:fill="auto"/>
          </w:tcPr>
          <w:p w14:paraId="28496B8E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96B8F" w14:textId="396486F0" w:rsidR="00C367DC" w:rsidRPr="00494247" w:rsidRDefault="00D767AA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767A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23</w:t>
            </w:r>
            <w:r w:rsidRPr="00D767A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767A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253</w:t>
            </w:r>
            <w:r w:rsidRPr="00D767A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767A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720.22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96B90" w14:textId="77777777" w:rsidR="00C367DC" w:rsidRPr="00494247" w:rsidRDefault="00C367DC" w:rsidP="00A52C66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96B91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16,797,654.73</w:t>
            </w:r>
          </w:p>
        </w:tc>
      </w:tr>
    </w:tbl>
    <w:p w14:paraId="28496B93" w14:textId="77777777" w:rsidR="00DA30D5" w:rsidRDefault="00DA30D5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4" w14:textId="77777777" w:rsidR="0064237E" w:rsidRPr="005037F5" w:rsidRDefault="0064237E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  <w:r w:rsidRPr="005037F5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14:paraId="28496B95" w14:textId="77777777" w:rsidR="0064237E" w:rsidRDefault="00A52C66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กลุ่มบริษัทมีความเสี่ยงจากอัตราดอกเบี้ยที่สำคัญอันเกี่ยวเนื่องกับเงินสดและเงินฝากธนาคาร เงินให้กู้ยืมระยะสั้น</w:t>
      </w:r>
      <w:r>
        <w:rPr>
          <w:rFonts w:ascii="Angsana New" w:hAnsi="Angsana New" w:hint="cs"/>
          <w:sz w:val="30"/>
          <w:szCs w:val="30"/>
          <w:cs/>
        </w:rPr>
        <w:t>แก่</w:t>
      </w:r>
      <w:r w:rsidRPr="00E50A6D">
        <w:rPr>
          <w:rFonts w:ascii="Angsana New" w:hAnsi="Angsana New"/>
          <w:sz w:val="30"/>
          <w:szCs w:val="30"/>
          <w:cs/>
        </w:rPr>
        <w:t>กิจการที่เกี่ยวข้องกัน สินทรัพย์ทางการเงินหมุนเวียนอื่น เงินฝากติดภาระค้ำประกัน สินทรัพย์ทางการเงินไม่หมุนเวียน เงินเบิกเกินบัญชีและกู้ยืมระยะสั้นจากสถาบันการเงิน เงินกู้ยืมระยะยาวจากสถาบันการเงิน 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28496B96" w14:textId="77777777" w:rsidR="00DA30D5" w:rsidRDefault="00DA30D5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7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8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9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A" w14:textId="77777777" w:rsidR="001009F9" w:rsidRDefault="001009F9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  <w:cs/>
        </w:rPr>
      </w:pPr>
    </w:p>
    <w:p w14:paraId="28496B9B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C" w14:textId="77777777" w:rsidR="002F1453" w:rsidRDefault="002F1453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8496B9D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51184CF1" w14:textId="77777777" w:rsidR="00EB3DF2" w:rsidRPr="00EB3DF2" w:rsidRDefault="00EB3DF2" w:rsidP="00520A2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149EE863" w14:textId="77777777" w:rsidR="00EB3DF2" w:rsidRPr="00EB3DF2" w:rsidRDefault="00EB3DF2" w:rsidP="00520A2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B9F" w14:textId="2C4CAD3E" w:rsidR="00900EAD" w:rsidRPr="0012646A" w:rsidRDefault="00900EAD" w:rsidP="00520A2B">
      <w:pPr>
        <w:numPr>
          <w:ilvl w:val="0"/>
          <w:numId w:val="28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BA0" w14:textId="77777777" w:rsidR="000A2AAF" w:rsidRPr="001009F9" w:rsidRDefault="000A2AAF" w:rsidP="001009F9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1009F9">
        <w:rPr>
          <w:rFonts w:ascii="Angsana New" w:hAnsi="Angsana New"/>
          <w:sz w:val="30"/>
          <w:szCs w:val="30"/>
          <w:u w:val="single"/>
          <w:cs/>
        </w:rPr>
        <w:t>ความเสี่ยงจากสภาพคล่อง</w:t>
      </w:r>
    </w:p>
    <w:p w14:paraId="28496BA1" w14:textId="17F8EA25" w:rsidR="00673BD8" w:rsidRDefault="002359B1" w:rsidP="00A85E1D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1009F9">
        <w:rPr>
          <w:rFonts w:ascii="Angsana New" w:hAnsi="Angsana New"/>
          <w:sz w:val="30"/>
          <w:szCs w:val="30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เงินกู้ยืมจากสถาบันการเงิน และสัญญาเช่า กลุ่มบริษัทมีนโยบายที่จะรักษาอัตราส่วนหนี้สินต่อส่วนของผู้ถือหุ้น อัตราส่วนความสามารถในการชำระหนี้ให้อยู่ในอัตราส่วนที่ไม่เกินจากข้อกำหนดที่ระบุไว้ในสัญญาสินเชื่อระหว่างกลุ่มบริษัทกับสถาบันการเงิน ทั้งนี้ ณ วันที่ </w:t>
      </w:r>
      <w:r w:rsidR="00987537" w:rsidRPr="00987537">
        <w:rPr>
          <w:rFonts w:ascii="Angsana New" w:hAnsi="Angsana New"/>
          <w:sz w:val="30"/>
          <w:szCs w:val="30"/>
        </w:rPr>
        <w:t xml:space="preserve">30 </w:t>
      </w:r>
      <w:r w:rsidR="00346B59">
        <w:rPr>
          <w:rFonts w:ascii="Angsana New" w:hAnsi="Angsana New" w:hint="cs"/>
          <w:sz w:val="30"/>
          <w:szCs w:val="30"/>
          <w:cs/>
        </w:rPr>
        <w:t>กันยายน</w:t>
      </w:r>
      <w:r w:rsidR="00987537" w:rsidRPr="00987537">
        <w:rPr>
          <w:rFonts w:ascii="Angsana New" w:hAnsi="Angsana New"/>
          <w:sz w:val="30"/>
          <w:szCs w:val="30"/>
          <w:cs/>
        </w:rPr>
        <w:t xml:space="preserve"> </w:t>
      </w:r>
      <w:r w:rsidR="00987537" w:rsidRPr="00987537">
        <w:rPr>
          <w:rFonts w:ascii="Angsana New" w:hAnsi="Angsana New"/>
          <w:sz w:val="30"/>
          <w:szCs w:val="30"/>
        </w:rPr>
        <w:t>2564</w:t>
      </w:r>
      <w:r w:rsidRPr="001009F9">
        <w:rPr>
          <w:rFonts w:ascii="Angsana New" w:hAnsi="Angsana New"/>
          <w:sz w:val="30"/>
          <w:szCs w:val="30"/>
          <w:cs/>
        </w:rPr>
        <w:t xml:space="preserve"> กลุ่มบริษัทมีหนี้สินประมาณร้อยละ </w:t>
      </w:r>
      <w:r w:rsidR="000552DE">
        <w:rPr>
          <w:rFonts w:ascii="Angsana New" w:hAnsi="Angsana New"/>
          <w:sz w:val="30"/>
          <w:szCs w:val="30"/>
          <w:lang w:val="en-US"/>
        </w:rPr>
        <w:t>4</w:t>
      </w:r>
      <w:r w:rsidR="001B2691">
        <w:rPr>
          <w:rFonts w:ascii="Angsana New" w:hAnsi="Angsana New"/>
          <w:sz w:val="30"/>
          <w:szCs w:val="30"/>
          <w:lang w:val="en-US"/>
        </w:rPr>
        <w:t>5</w:t>
      </w:r>
      <w:r w:rsidRPr="001009F9">
        <w:rPr>
          <w:rFonts w:ascii="Angsana New" w:hAnsi="Angsana New"/>
          <w:sz w:val="30"/>
          <w:szCs w:val="30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</w:t>
      </w:r>
      <w:r w:rsidR="005855A5" w:rsidRPr="001009F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855A5" w:rsidRPr="001009F9">
        <w:rPr>
          <w:rFonts w:ascii="Angsana New" w:hAnsi="Angsana New"/>
          <w:sz w:val="30"/>
          <w:szCs w:val="30"/>
          <w:lang w:val="en-US"/>
        </w:rPr>
        <w:t xml:space="preserve">31 </w:t>
      </w:r>
      <w:r w:rsidR="005855A5" w:rsidRPr="001009F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192126" w:rsidRPr="001009F9">
        <w:rPr>
          <w:rFonts w:ascii="Angsana New" w:hAnsi="Angsana New"/>
          <w:sz w:val="30"/>
          <w:szCs w:val="30"/>
        </w:rPr>
        <w:t>2563</w:t>
      </w:r>
      <w:r w:rsidRPr="001009F9">
        <w:rPr>
          <w:rFonts w:ascii="Angsana New" w:hAnsi="Angsana New"/>
          <w:sz w:val="30"/>
          <w:szCs w:val="30"/>
          <w:cs/>
        </w:rPr>
        <w:t xml:space="preserve">: ร้อยละ </w:t>
      </w:r>
      <w:r w:rsidR="006F2EA2" w:rsidRPr="001009F9">
        <w:rPr>
          <w:rFonts w:ascii="Angsana New" w:hAnsi="Angsana New"/>
          <w:sz w:val="30"/>
          <w:szCs w:val="30"/>
        </w:rPr>
        <w:t>43</w:t>
      </w:r>
      <w:r w:rsidRPr="001009F9">
        <w:rPr>
          <w:rFonts w:ascii="Angsana New" w:hAnsi="Angsana New"/>
          <w:sz w:val="30"/>
          <w:szCs w:val="30"/>
          <w:cs/>
        </w:rPr>
        <w:t>) (เฉพาะบริษัทฯ</w:t>
      </w:r>
      <w:r w:rsidR="00AF26B9">
        <w:rPr>
          <w:rFonts w:ascii="Angsana New" w:hAnsi="Angsana New" w:hint="cs"/>
          <w:sz w:val="30"/>
          <w:szCs w:val="30"/>
          <w:cs/>
        </w:rPr>
        <w:t xml:space="preserve"> </w:t>
      </w:r>
      <w:r w:rsidR="00AF26B9" w:rsidRPr="001009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F26B9" w:rsidRPr="00987537">
        <w:rPr>
          <w:rFonts w:ascii="Angsana New" w:hAnsi="Angsana New"/>
          <w:sz w:val="30"/>
          <w:szCs w:val="30"/>
        </w:rPr>
        <w:t xml:space="preserve">30 </w:t>
      </w:r>
      <w:r w:rsidR="00346B59">
        <w:rPr>
          <w:rFonts w:ascii="Angsana New" w:hAnsi="Angsana New" w:hint="cs"/>
          <w:sz w:val="30"/>
          <w:szCs w:val="30"/>
          <w:cs/>
        </w:rPr>
        <w:t>กันยายน</w:t>
      </w:r>
      <w:r w:rsidR="00AF26B9" w:rsidRPr="00987537">
        <w:rPr>
          <w:rFonts w:ascii="Angsana New" w:hAnsi="Angsana New"/>
          <w:sz w:val="30"/>
          <w:szCs w:val="30"/>
          <w:cs/>
        </w:rPr>
        <w:t xml:space="preserve"> </w:t>
      </w:r>
      <w:r w:rsidR="00AF26B9" w:rsidRPr="00987537">
        <w:rPr>
          <w:rFonts w:ascii="Angsana New" w:hAnsi="Angsana New"/>
          <w:sz w:val="30"/>
          <w:szCs w:val="30"/>
        </w:rPr>
        <w:t>2564</w:t>
      </w:r>
      <w:r w:rsidRPr="001009F9">
        <w:rPr>
          <w:rFonts w:ascii="Angsana New" w:hAnsi="Angsana New"/>
          <w:sz w:val="30"/>
          <w:szCs w:val="30"/>
          <w:cs/>
        </w:rPr>
        <w:t xml:space="preserve">: ร้อยละ </w:t>
      </w:r>
      <w:r w:rsidR="000552DE">
        <w:rPr>
          <w:rFonts w:ascii="Angsana New" w:hAnsi="Angsana New"/>
          <w:sz w:val="30"/>
          <w:szCs w:val="30"/>
          <w:lang w:val="en-US"/>
        </w:rPr>
        <w:t>4</w:t>
      </w:r>
      <w:r w:rsidR="001B2691">
        <w:rPr>
          <w:rFonts w:ascii="Angsana New" w:hAnsi="Angsana New"/>
          <w:sz w:val="30"/>
          <w:szCs w:val="30"/>
          <w:lang w:val="en-US"/>
        </w:rPr>
        <w:t>5</w:t>
      </w:r>
      <w:r w:rsidRPr="001009F9">
        <w:rPr>
          <w:rFonts w:ascii="Angsana New" w:hAnsi="Angsana New"/>
          <w:sz w:val="30"/>
          <w:szCs w:val="30"/>
          <w:cs/>
        </w:rPr>
        <w:t xml:space="preserve"> </w:t>
      </w:r>
      <w:r w:rsidR="005855A5" w:rsidRPr="001009F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855A5" w:rsidRPr="001009F9">
        <w:rPr>
          <w:rFonts w:ascii="Angsana New" w:hAnsi="Angsana New"/>
          <w:sz w:val="30"/>
          <w:szCs w:val="30"/>
          <w:lang w:val="en-US"/>
        </w:rPr>
        <w:t xml:space="preserve">31 </w:t>
      </w:r>
      <w:r w:rsidR="005855A5" w:rsidRPr="001009F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6F2EA2" w:rsidRPr="001009F9">
        <w:rPr>
          <w:rFonts w:ascii="Angsana New" w:hAnsi="Angsana New"/>
          <w:sz w:val="30"/>
          <w:szCs w:val="30"/>
        </w:rPr>
        <w:t>2563</w:t>
      </w:r>
      <w:r w:rsidRPr="001009F9">
        <w:rPr>
          <w:rFonts w:ascii="Angsana New" w:hAnsi="Angsana New"/>
          <w:sz w:val="30"/>
          <w:szCs w:val="30"/>
          <w:cs/>
        </w:rPr>
        <w:t xml:space="preserve">: ร้อยละ </w:t>
      </w:r>
      <w:r w:rsidR="006F2EA2" w:rsidRPr="001009F9">
        <w:rPr>
          <w:rFonts w:ascii="Angsana New" w:hAnsi="Angsana New"/>
          <w:sz w:val="30"/>
          <w:szCs w:val="30"/>
          <w:lang w:val="en-US"/>
        </w:rPr>
        <w:t>42</w:t>
      </w:r>
      <w:r w:rsidRPr="001009F9">
        <w:rPr>
          <w:rFonts w:ascii="Angsana New" w:hAnsi="Angsana New"/>
          <w:sz w:val="30"/>
          <w:szCs w:val="30"/>
          <w:cs/>
        </w:rPr>
        <w:t>)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28496BA2" w14:textId="77777777" w:rsidR="007734AB" w:rsidRPr="00A85E1D" w:rsidRDefault="00027827" w:rsidP="00A85E1D">
      <w:pPr>
        <w:spacing w:before="120"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cs/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</w:p>
    <w:p w14:paraId="28496BA3" w14:textId="14634BA4" w:rsidR="009E5FFC" w:rsidRDefault="0075564C" w:rsidP="00A85E1D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5564C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ฝ่ายบริหารของกลุ่มบริษัท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  <w:r w:rsidR="00905C33" w:rsidRPr="00200B43">
        <w:rPr>
          <w:rFonts w:ascii="Angsana New" w:hAnsi="Angsana New"/>
          <w:sz w:val="30"/>
          <w:szCs w:val="30"/>
          <w:cs/>
        </w:rPr>
        <w:t xml:space="preserve"> ณ วันที่</w:t>
      </w:r>
      <w:r w:rsidR="005658EC">
        <w:rPr>
          <w:rFonts w:ascii="Angsana New" w:hAnsi="Angsana New"/>
          <w:sz w:val="30"/>
          <w:szCs w:val="30"/>
        </w:rPr>
        <w:t xml:space="preserve"> </w:t>
      </w:r>
      <w:r w:rsidR="00987537" w:rsidRPr="00987537">
        <w:rPr>
          <w:rFonts w:ascii="Angsana New" w:hAnsi="Angsana New"/>
          <w:sz w:val="30"/>
          <w:szCs w:val="30"/>
          <w:lang w:val="en-US"/>
        </w:rPr>
        <w:t xml:space="preserve">30 </w:t>
      </w:r>
      <w:r w:rsidR="00346B59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987537" w:rsidRPr="009875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7537" w:rsidRPr="00987537">
        <w:rPr>
          <w:rFonts w:ascii="Angsana New" w:hAnsi="Angsana New"/>
          <w:sz w:val="30"/>
          <w:szCs w:val="30"/>
          <w:lang w:val="en-US"/>
        </w:rPr>
        <w:t>2564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31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905C33" w:rsidRPr="00200B43">
        <w:rPr>
          <w:rFonts w:ascii="Angsana New" w:hAnsi="Angsana New"/>
          <w:sz w:val="30"/>
          <w:szCs w:val="30"/>
        </w:rPr>
        <w:t>256</w:t>
      </w:r>
      <w:r w:rsidR="005658EC">
        <w:rPr>
          <w:rFonts w:ascii="Angsana New" w:hAnsi="Angsana New"/>
          <w:sz w:val="30"/>
          <w:szCs w:val="30"/>
        </w:rPr>
        <w:t>3</w:t>
      </w:r>
      <w:r w:rsidR="00905C33" w:rsidRPr="00200B43">
        <w:rPr>
          <w:rFonts w:ascii="Angsana New" w:hAnsi="Angsana New" w:hint="cs"/>
          <w:sz w:val="30"/>
          <w:szCs w:val="30"/>
          <w:cs/>
        </w:rPr>
        <w:t xml:space="preserve"> </w:t>
      </w:r>
      <w:r w:rsidR="00905C33" w:rsidRPr="00200B43">
        <w:rPr>
          <w:rFonts w:ascii="Angsana New" w:hAnsi="Angsana New"/>
          <w:sz w:val="30"/>
          <w:szCs w:val="30"/>
          <w:cs/>
        </w:rPr>
        <w:t>จะไม่แตกต่างอย่างเป็นสาระสำคัญกับมูลค่าตามบัญชี</w:t>
      </w:r>
    </w:p>
    <w:p w14:paraId="28496BA4" w14:textId="6D62E881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987537" w:rsidRPr="00987537">
        <w:rPr>
          <w:rFonts w:ascii="Angsana New" w:hAnsi="Angsana New"/>
          <w:sz w:val="30"/>
          <w:szCs w:val="30"/>
        </w:rPr>
        <w:t xml:space="preserve">30 </w:t>
      </w:r>
      <w:r w:rsidR="00346B59">
        <w:rPr>
          <w:rFonts w:ascii="Angsana New" w:hAnsi="Angsana New" w:hint="cs"/>
          <w:sz w:val="30"/>
          <w:szCs w:val="30"/>
          <w:cs/>
        </w:rPr>
        <w:t>กันยาย</w:t>
      </w:r>
      <w:r w:rsidR="00987537" w:rsidRPr="00987537">
        <w:rPr>
          <w:rFonts w:ascii="Angsana New" w:hAnsi="Angsana New"/>
          <w:sz w:val="30"/>
          <w:szCs w:val="30"/>
          <w:cs/>
        </w:rPr>
        <w:t xml:space="preserve">น </w:t>
      </w:r>
      <w:r w:rsidR="00987537" w:rsidRPr="0098753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  <w:cs/>
        </w:rPr>
        <w:br/>
      </w:r>
      <w:r w:rsidRPr="00E50A6D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8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88"/>
        <w:gridCol w:w="1890"/>
        <w:gridCol w:w="1800"/>
        <w:gridCol w:w="1620"/>
        <w:gridCol w:w="1522"/>
      </w:tblGrid>
      <w:tr w:rsidR="00A85E1D" w:rsidRPr="00CB5105" w14:paraId="28496BA7" w14:textId="77777777" w:rsidTr="00A85E1D">
        <w:trPr>
          <w:trHeight w:val="330"/>
        </w:trPr>
        <w:tc>
          <w:tcPr>
            <w:tcW w:w="2988" w:type="dxa"/>
            <w:vAlign w:val="bottom"/>
          </w:tcPr>
          <w:p w14:paraId="28496BA5" w14:textId="77777777"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28496BA6" w14:textId="77777777"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28496BAA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BA8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28496BA9" w14:textId="0AB29FB7" w:rsidR="00A85E1D" w:rsidRPr="00B15342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="00987537" w:rsidRPr="0098753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46B59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="00987537" w:rsidRPr="00987537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87537" w:rsidRPr="009875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85E1D" w:rsidRPr="00E50A6D" w14:paraId="28496BAE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BAB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28496BAC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28496BAD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28496BB4" w14:textId="77777777" w:rsidTr="003C7364">
        <w:trPr>
          <w:trHeight w:val="720"/>
        </w:trPr>
        <w:tc>
          <w:tcPr>
            <w:tcW w:w="2988" w:type="dxa"/>
            <w:vAlign w:val="bottom"/>
          </w:tcPr>
          <w:p w14:paraId="28496BAF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90" w:type="dxa"/>
            <w:vAlign w:val="bottom"/>
            <w:hideMark/>
          </w:tcPr>
          <w:p w14:paraId="28496BB0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28496BB1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28496BB2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8496BB3" w14:textId="77777777"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28496BBA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28496BB5" w14:textId="77777777" w:rsidR="00A85E1D" w:rsidRPr="00A85E1D" w:rsidRDefault="00A85E1D" w:rsidP="007F261E">
            <w:pPr>
              <w:spacing w:after="120" w:line="300" w:lineRule="exact"/>
              <w:rPr>
                <w:b/>
                <w:bCs/>
                <w:sz w:val="26"/>
                <w:szCs w:val="26"/>
                <w:lang w:val="en-US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28496BB6" w14:textId="77777777"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BB7" w14:textId="77777777"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BB8" w14:textId="77777777"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BB9" w14:textId="77777777"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3E1E" w:rsidRPr="00E50A6D" w14:paraId="28496BC0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28496BBB" w14:textId="77777777" w:rsidR="00523E1E" w:rsidRPr="00E50A6D" w:rsidRDefault="00523E1E" w:rsidP="00523E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vAlign w:val="bottom"/>
          </w:tcPr>
          <w:p w14:paraId="28496BBC" w14:textId="5A5042B8" w:rsidR="00523E1E" w:rsidRPr="00E50A6D" w:rsidRDefault="0057305A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BBD" w14:textId="18E6F8F7" w:rsidR="00523E1E" w:rsidRPr="008845E2" w:rsidRDefault="0080489C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23</w:t>
            </w:r>
            <w:r w:rsidRPr="008048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832</w:t>
            </w:r>
            <w:r w:rsidRPr="008048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845.08</w:t>
            </w:r>
          </w:p>
        </w:tc>
        <w:tc>
          <w:tcPr>
            <w:tcW w:w="1620" w:type="dxa"/>
            <w:vAlign w:val="bottom"/>
          </w:tcPr>
          <w:p w14:paraId="28496BBE" w14:textId="6F82E75C" w:rsidR="00523E1E" w:rsidRPr="00E50A6D" w:rsidRDefault="0080489C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832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845.08</w:t>
            </w:r>
          </w:p>
        </w:tc>
        <w:tc>
          <w:tcPr>
            <w:tcW w:w="1522" w:type="dxa"/>
            <w:vAlign w:val="bottom"/>
          </w:tcPr>
          <w:p w14:paraId="28496BBF" w14:textId="15E3D477" w:rsidR="00523E1E" w:rsidRPr="00E50A6D" w:rsidRDefault="0080489C" w:rsidP="00523E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832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845.08</w:t>
            </w:r>
          </w:p>
        </w:tc>
      </w:tr>
      <w:tr w:rsidR="00523E1E" w:rsidRPr="00E50A6D" w14:paraId="28496BC6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28496BC1" w14:textId="77777777" w:rsidR="00523E1E" w:rsidRPr="00E50A6D" w:rsidRDefault="00523E1E" w:rsidP="00523E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vAlign w:val="bottom"/>
          </w:tcPr>
          <w:p w14:paraId="28496BC2" w14:textId="541C7CB6" w:rsidR="00523E1E" w:rsidRPr="00E50A6D" w:rsidRDefault="0057305A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BC3" w14:textId="3B870F9F" w:rsidR="00523E1E" w:rsidRPr="00E50A6D" w:rsidRDefault="0080489C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141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708.27</w:t>
            </w:r>
          </w:p>
        </w:tc>
        <w:tc>
          <w:tcPr>
            <w:tcW w:w="1620" w:type="dxa"/>
            <w:vAlign w:val="bottom"/>
          </w:tcPr>
          <w:p w14:paraId="28496BC4" w14:textId="64957FA6" w:rsidR="00523E1E" w:rsidRPr="00E50A6D" w:rsidRDefault="0080489C" w:rsidP="00523E1E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141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708.27</w:t>
            </w:r>
          </w:p>
        </w:tc>
        <w:tc>
          <w:tcPr>
            <w:tcW w:w="1522" w:type="dxa"/>
            <w:vAlign w:val="bottom"/>
          </w:tcPr>
          <w:p w14:paraId="28496BC5" w14:textId="0924EDA2" w:rsidR="00523E1E" w:rsidRPr="00E50A6D" w:rsidRDefault="0080489C" w:rsidP="00523E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141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708.27</w:t>
            </w:r>
          </w:p>
        </w:tc>
      </w:tr>
      <w:tr w:rsidR="00523E1E" w:rsidRPr="00E50A6D" w14:paraId="28496BCC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28496BC7" w14:textId="77777777" w:rsidR="00523E1E" w:rsidRPr="00E50A6D" w:rsidRDefault="00523E1E" w:rsidP="00523E1E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890" w:type="dxa"/>
            <w:vAlign w:val="bottom"/>
          </w:tcPr>
          <w:p w14:paraId="28496BC8" w14:textId="63E93339" w:rsidR="00523E1E" w:rsidRPr="00E50A6D" w:rsidRDefault="0057305A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BC9" w14:textId="042F35B7" w:rsidR="00523E1E" w:rsidRPr="008845E2" w:rsidRDefault="0080489C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8048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118</w:t>
            </w:r>
            <w:r w:rsidRPr="0080489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294.16</w:t>
            </w:r>
          </w:p>
        </w:tc>
        <w:tc>
          <w:tcPr>
            <w:tcW w:w="1620" w:type="dxa"/>
            <w:vAlign w:val="bottom"/>
          </w:tcPr>
          <w:p w14:paraId="28496BCA" w14:textId="3B9BA011" w:rsidR="00523E1E" w:rsidRPr="00E50A6D" w:rsidRDefault="0080489C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118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294.16</w:t>
            </w:r>
          </w:p>
        </w:tc>
        <w:tc>
          <w:tcPr>
            <w:tcW w:w="1522" w:type="dxa"/>
            <w:vAlign w:val="bottom"/>
          </w:tcPr>
          <w:p w14:paraId="28496BCB" w14:textId="6DDE8BBA" w:rsidR="00523E1E" w:rsidRPr="00E50A6D" w:rsidRDefault="0080489C" w:rsidP="00523E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118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294.16</w:t>
            </w:r>
          </w:p>
        </w:tc>
      </w:tr>
      <w:tr w:rsidR="0080489C" w:rsidRPr="00E50A6D" w14:paraId="28496BD2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28496BCD" w14:textId="77777777" w:rsidR="0080489C" w:rsidRPr="00E50A6D" w:rsidRDefault="0080489C" w:rsidP="0080489C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28496BCE" w14:textId="1A8B582B" w:rsidR="0080489C" w:rsidRPr="00E50A6D" w:rsidRDefault="0080489C" w:rsidP="0080489C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 w:cstheme="majorBidi"/>
                <w:sz w:val="26"/>
                <w:szCs w:val="26"/>
              </w:rPr>
              <w:t>31,631,099.24</w:t>
            </w:r>
          </w:p>
        </w:tc>
        <w:tc>
          <w:tcPr>
            <w:tcW w:w="1800" w:type="dxa"/>
            <w:vAlign w:val="bottom"/>
          </w:tcPr>
          <w:p w14:paraId="28496BCF" w14:textId="045EFB23" w:rsidR="0080489C" w:rsidRPr="000D6E69" w:rsidRDefault="0080489C" w:rsidP="0080489C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14:paraId="28496BD0" w14:textId="5F5E2D29" w:rsidR="0080489C" w:rsidRPr="00E50A6D" w:rsidRDefault="0080489C" w:rsidP="0080489C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631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099.24</w:t>
            </w:r>
          </w:p>
        </w:tc>
        <w:tc>
          <w:tcPr>
            <w:tcW w:w="1522" w:type="dxa"/>
            <w:vAlign w:val="bottom"/>
          </w:tcPr>
          <w:p w14:paraId="28496BD1" w14:textId="558C55E1" w:rsidR="0080489C" w:rsidRPr="00E50A6D" w:rsidRDefault="0080489C" w:rsidP="0080489C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631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099.24</w:t>
            </w:r>
          </w:p>
        </w:tc>
      </w:tr>
      <w:tr w:rsidR="0080489C" w:rsidRPr="00E50A6D" w14:paraId="28496BD8" w14:textId="77777777" w:rsidTr="008845E2">
        <w:trPr>
          <w:trHeight w:val="374"/>
        </w:trPr>
        <w:tc>
          <w:tcPr>
            <w:tcW w:w="2988" w:type="dxa"/>
            <w:vAlign w:val="bottom"/>
            <w:hideMark/>
          </w:tcPr>
          <w:p w14:paraId="28496BD3" w14:textId="77777777" w:rsidR="0080489C" w:rsidRPr="00E50A6D" w:rsidRDefault="0080489C" w:rsidP="0080489C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28496BD4" w14:textId="6EC239CB" w:rsidR="0080489C" w:rsidRPr="00E50A6D" w:rsidRDefault="0080489C" w:rsidP="0080489C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631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099.24</w:t>
            </w:r>
          </w:p>
        </w:tc>
        <w:tc>
          <w:tcPr>
            <w:tcW w:w="1800" w:type="dxa"/>
            <w:vAlign w:val="bottom"/>
          </w:tcPr>
          <w:p w14:paraId="28496BD5" w14:textId="3FDD180E" w:rsidR="0080489C" w:rsidRPr="00E50A6D" w:rsidRDefault="0080489C" w:rsidP="0080489C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129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092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847.51</w:t>
            </w:r>
          </w:p>
        </w:tc>
        <w:tc>
          <w:tcPr>
            <w:tcW w:w="1620" w:type="dxa"/>
            <w:vAlign w:val="bottom"/>
          </w:tcPr>
          <w:p w14:paraId="28496BD6" w14:textId="027B3E83" w:rsidR="0080489C" w:rsidRPr="00E50A6D" w:rsidRDefault="0080489C" w:rsidP="0080489C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160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723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946.75</w:t>
            </w:r>
          </w:p>
        </w:tc>
        <w:tc>
          <w:tcPr>
            <w:tcW w:w="1522" w:type="dxa"/>
            <w:vAlign w:val="bottom"/>
          </w:tcPr>
          <w:p w14:paraId="28496BD7" w14:textId="36D7E20E" w:rsidR="0080489C" w:rsidRPr="00E50A6D" w:rsidRDefault="0080489C" w:rsidP="0080489C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160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723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946.75</w:t>
            </w:r>
          </w:p>
        </w:tc>
      </w:tr>
    </w:tbl>
    <w:p w14:paraId="28496BD9" w14:textId="77777777" w:rsidR="00A85E1D" w:rsidRDefault="00A85E1D"/>
    <w:p w14:paraId="28496BDA" w14:textId="77777777" w:rsidR="00A85E1D" w:rsidRDefault="00A85E1D"/>
    <w:p w14:paraId="28496BDB" w14:textId="77777777" w:rsidR="00A85E1D" w:rsidRDefault="00A85E1D"/>
    <w:p w14:paraId="28496BDC" w14:textId="77777777" w:rsidR="00A85E1D" w:rsidRDefault="00A85E1D"/>
    <w:p w14:paraId="28496BDD" w14:textId="77777777" w:rsidR="00523E1E" w:rsidRDefault="00523E1E"/>
    <w:p w14:paraId="28496BDE" w14:textId="77777777" w:rsidR="00A85E1D" w:rsidRDefault="00A85E1D"/>
    <w:p w14:paraId="28496BDF" w14:textId="77777777" w:rsidR="00A85E1D" w:rsidRDefault="00A85E1D"/>
    <w:p w14:paraId="28496BE0" w14:textId="77777777" w:rsidR="00A85E1D" w:rsidRDefault="00A85E1D"/>
    <w:p w14:paraId="4046034E" w14:textId="77777777" w:rsidR="00EB3DF2" w:rsidRPr="00EB3DF2" w:rsidRDefault="00EB3DF2" w:rsidP="00520A2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BD42B14" w14:textId="77777777" w:rsidR="00EB3DF2" w:rsidRPr="00EB3DF2" w:rsidRDefault="00EB3DF2" w:rsidP="00520A2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BE2" w14:textId="58F9A24C" w:rsidR="00A85E1D" w:rsidRPr="0012646A" w:rsidRDefault="00A85E1D" w:rsidP="00520A2B">
      <w:pPr>
        <w:numPr>
          <w:ilvl w:val="0"/>
          <w:numId w:val="29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BE3" w14:textId="77777777" w:rsidR="00A85E1D" w:rsidRDefault="00A85E1D" w:rsidP="00C61383">
      <w:pPr>
        <w:ind w:left="567"/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tbl>
      <w:tblPr>
        <w:tblW w:w="98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88"/>
        <w:gridCol w:w="1890"/>
        <w:gridCol w:w="1800"/>
        <w:gridCol w:w="1620"/>
        <w:gridCol w:w="1522"/>
      </w:tblGrid>
      <w:tr w:rsidR="00A85E1D" w:rsidRPr="00CB5105" w14:paraId="28496BE6" w14:textId="77777777" w:rsidTr="003C7364">
        <w:trPr>
          <w:trHeight w:val="330"/>
        </w:trPr>
        <w:tc>
          <w:tcPr>
            <w:tcW w:w="2988" w:type="dxa"/>
            <w:vAlign w:val="bottom"/>
          </w:tcPr>
          <w:p w14:paraId="28496BE4" w14:textId="77777777"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28496BE5" w14:textId="77777777"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28496BE9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BE7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28496BE8" w14:textId="29B5C3CF" w:rsidR="00A85E1D" w:rsidRPr="00987537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="00987537" w:rsidRPr="0098753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46B59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="00987537" w:rsidRPr="00987537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87537" w:rsidRPr="009875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85E1D" w:rsidRPr="00E50A6D" w14:paraId="28496BED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BEA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28496BEB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28496BEC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28496BF3" w14:textId="77777777" w:rsidTr="003C7364">
        <w:trPr>
          <w:trHeight w:val="720"/>
        </w:trPr>
        <w:tc>
          <w:tcPr>
            <w:tcW w:w="2988" w:type="dxa"/>
            <w:vAlign w:val="bottom"/>
          </w:tcPr>
          <w:p w14:paraId="28496BEE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90" w:type="dxa"/>
            <w:vAlign w:val="bottom"/>
            <w:hideMark/>
          </w:tcPr>
          <w:p w14:paraId="28496BEF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28496BF0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28496BF1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8496BF2" w14:textId="77777777"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28496BF9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BF4" w14:textId="77777777" w:rsidR="00A85E1D" w:rsidRPr="00A85E1D" w:rsidRDefault="00A85E1D" w:rsidP="007F261E">
            <w:pPr>
              <w:spacing w:after="120" w:line="320" w:lineRule="exact"/>
              <w:rPr>
                <w:b/>
                <w:bCs/>
                <w:sz w:val="16"/>
                <w:szCs w:val="16"/>
                <w:lang w:val="en-US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28496BF5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BF6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BF7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BF8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523E1E" w:rsidRPr="00E50A6D" w14:paraId="28496C05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00" w14:textId="77777777" w:rsidR="00523E1E" w:rsidRPr="00E50A6D" w:rsidRDefault="00523E1E" w:rsidP="00523E1E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vAlign w:val="bottom"/>
          </w:tcPr>
          <w:p w14:paraId="28496C01" w14:textId="24B1E868" w:rsidR="00523E1E" w:rsidRPr="00E50A6D" w:rsidRDefault="0080489C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02" w14:textId="1338649E" w:rsidR="00523E1E" w:rsidRPr="00E50A6D" w:rsidRDefault="0080489C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42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991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627.12</w:t>
            </w:r>
          </w:p>
        </w:tc>
        <w:tc>
          <w:tcPr>
            <w:tcW w:w="1620" w:type="dxa"/>
            <w:vAlign w:val="bottom"/>
          </w:tcPr>
          <w:p w14:paraId="28496C03" w14:textId="39DDAAA2" w:rsidR="00523E1E" w:rsidRPr="00E50A6D" w:rsidRDefault="0080489C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42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991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627.12</w:t>
            </w:r>
          </w:p>
        </w:tc>
        <w:tc>
          <w:tcPr>
            <w:tcW w:w="1522" w:type="dxa"/>
            <w:vAlign w:val="bottom"/>
          </w:tcPr>
          <w:p w14:paraId="28496C04" w14:textId="4448735E" w:rsidR="00523E1E" w:rsidRPr="00E50A6D" w:rsidRDefault="0080489C" w:rsidP="00523E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42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991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627.12</w:t>
            </w:r>
          </w:p>
        </w:tc>
      </w:tr>
      <w:tr w:rsidR="00523E1E" w:rsidRPr="00E50A6D" w14:paraId="28496C0B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06" w14:textId="77777777" w:rsidR="00523E1E" w:rsidRPr="00E50A6D" w:rsidRDefault="00523E1E" w:rsidP="00523E1E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28496C07" w14:textId="582DA08B" w:rsidR="00523E1E" w:rsidRPr="00E50A6D" w:rsidRDefault="0080489C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08" w14:textId="36F3AD1A" w:rsidR="00523E1E" w:rsidRPr="00E50A6D" w:rsidRDefault="0080489C" w:rsidP="00523E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65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914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091.96</w:t>
            </w:r>
          </w:p>
        </w:tc>
        <w:tc>
          <w:tcPr>
            <w:tcW w:w="1620" w:type="dxa"/>
            <w:vAlign w:val="bottom"/>
          </w:tcPr>
          <w:p w14:paraId="28496C09" w14:textId="04B55561" w:rsidR="00523E1E" w:rsidRPr="00E50A6D" w:rsidRDefault="0080489C" w:rsidP="00523E1E">
            <w:pPr>
              <w:tabs>
                <w:tab w:val="decimal" w:pos="1247"/>
              </w:tabs>
              <w:spacing w:after="120" w:line="320" w:lineRule="exact"/>
              <w:ind w:lef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65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914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091.96</w:t>
            </w:r>
          </w:p>
        </w:tc>
        <w:tc>
          <w:tcPr>
            <w:tcW w:w="1522" w:type="dxa"/>
            <w:vAlign w:val="bottom"/>
          </w:tcPr>
          <w:p w14:paraId="28496C0A" w14:textId="4D08E47A" w:rsidR="00523E1E" w:rsidRPr="00E50A6D" w:rsidRDefault="0080489C" w:rsidP="00523E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65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914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091.96</w:t>
            </w:r>
          </w:p>
        </w:tc>
      </w:tr>
      <w:tr w:rsidR="00523E1E" w:rsidRPr="00E50A6D" w14:paraId="28496C11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0C" w14:textId="77777777" w:rsidR="00523E1E" w:rsidRPr="00E50A6D" w:rsidRDefault="00523E1E" w:rsidP="00523E1E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vAlign w:val="bottom"/>
          </w:tcPr>
          <w:p w14:paraId="28496C0D" w14:textId="6974C844" w:rsidR="00523E1E" w:rsidRPr="00E50A6D" w:rsidRDefault="0080489C" w:rsidP="00523E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0E" w14:textId="29BA50AA" w:rsidR="00523E1E" w:rsidRPr="00E50A6D" w:rsidRDefault="0080489C" w:rsidP="00523E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17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726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217.28</w:t>
            </w:r>
          </w:p>
        </w:tc>
        <w:tc>
          <w:tcPr>
            <w:tcW w:w="1620" w:type="dxa"/>
            <w:vAlign w:val="bottom"/>
          </w:tcPr>
          <w:p w14:paraId="28496C0F" w14:textId="0943EE7B" w:rsidR="00523E1E" w:rsidRPr="00E50A6D" w:rsidRDefault="0080489C" w:rsidP="00523E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17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726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217.28</w:t>
            </w:r>
          </w:p>
        </w:tc>
        <w:tc>
          <w:tcPr>
            <w:tcW w:w="1522" w:type="dxa"/>
            <w:vAlign w:val="bottom"/>
          </w:tcPr>
          <w:p w14:paraId="28496C10" w14:textId="5A5A0EDB" w:rsidR="00523E1E" w:rsidRPr="00E50A6D" w:rsidRDefault="0080489C" w:rsidP="00523E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17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726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217.28</w:t>
            </w:r>
          </w:p>
        </w:tc>
      </w:tr>
      <w:tr w:rsidR="00523E1E" w:rsidRPr="00E50A6D" w14:paraId="28496C17" w14:textId="77777777" w:rsidTr="003C7364">
        <w:trPr>
          <w:trHeight w:val="315"/>
        </w:trPr>
        <w:tc>
          <w:tcPr>
            <w:tcW w:w="2988" w:type="dxa"/>
            <w:vAlign w:val="bottom"/>
            <w:hideMark/>
          </w:tcPr>
          <w:p w14:paraId="28496C12" w14:textId="77777777" w:rsidR="00523E1E" w:rsidRPr="00E50A6D" w:rsidRDefault="00523E1E" w:rsidP="00523E1E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vAlign w:val="bottom"/>
          </w:tcPr>
          <w:p w14:paraId="28496C13" w14:textId="4033B564" w:rsidR="00523E1E" w:rsidRPr="00E50A6D" w:rsidRDefault="0080489C" w:rsidP="00523E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14" w14:textId="51CF554C" w:rsidR="00523E1E" w:rsidRPr="00E50A6D" w:rsidRDefault="0080489C" w:rsidP="00523E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126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631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936.36</w:t>
            </w:r>
          </w:p>
        </w:tc>
        <w:tc>
          <w:tcPr>
            <w:tcW w:w="1620" w:type="dxa"/>
            <w:vAlign w:val="bottom"/>
          </w:tcPr>
          <w:p w14:paraId="28496C15" w14:textId="7FBB76D6" w:rsidR="00523E1E" w:rsidRPr="00E50A6D" w:rsidRDefault="0080489C" w:rsidP="00523E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 w:hanging="1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126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631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936.36</w:t>
            </w:r>
          </w:p>
        </w:tc>
        <w:tc>
          <w:tcPr>
            <w:tcW w:w="1522" w:type="dxa"/>
            <w:vAlign w:val="bottom"/>
          </w:tcPr>
          <w:p w14:paraId="28496C16" w14:textId="197ACF6A" w:rsidR="00523E1E" w:rsidRPr="00E50A6D" w:rsidRDefault="0080489C" w:rsidP="00523E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126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631</w:t>
            </w:r>
            <w:r w:rsidRPr="00804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489C">
              <w:rPr>
                <w:rFonts w:asciiTheme="majorBidi" w:hAnsiTheme="majorBidi"/>
                <w:sz w:val="26"/>
                <w:szCs w:val="26"/>
                <w:cs/>
              </w:rPr>
              <w:t>936.36</w:t>
            </w:r>
          </w:p>
        </w:tc>
      </w:tr>
    </w:tbl>
    <w:p w14:paraId="28496C18" w14:textId="77777777" w:rsidR="00A85E1D" w:rsidRPr="00313FCE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98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88"/>
        <w:gridCol w:w="1890"/>
        <w:gridCol w:w="1800"/>
        <w:gridCol w:w="1620"/>
        <w:gridCol w:w="1522"/>
      </w:tblGrid>
      <w:tr w:rsidR="00A85E1D" w:rsidRPr="00CB5105" w14:paraId="28496C1B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19" w14:textId="77777777"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28496C1A" w14:textId="77777777"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28496C1E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1C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28496C1D" w14:textId="77777777" w:rsidR="00A85E1D" w:rsidRPr="00B15342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A85E1D" w:rsidRPr="00E50A6D" w14:paraId="28496C22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1F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28496C20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28496C21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28496C28" w14:textId="77777777" w:rsidTr="003C7364">
        <w:trPr>
          <w:trHeight w:val="720"/>
        </w:trPr>
        <w:tc>
          <w:tcPr>
            <w:tcW w:w="2988" w:type="dxa"/>
            <w:vAlign w:val="bottom"/>
          </w:tcPr>
          <w:p w14:paraId="28496C23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90" w:type="dxa"/>
            <w:vAlign w:val="bottom"/>
            <w:hideMark/>
          </w:tcPr>
          <w:p w14:paraId="28496C24" w14:textId="77777777" w:rsidR="00A85E1D" w:rsidRPr="00E50A6D" w:rsidRDefault="004B1068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4B1068">
              <w:rPr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  <w:hideMark/>
          </w:tcPr>
          <w:p w14:paraId="28496C25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28496C26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8496C27" w14:textId="77777777"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28496C2E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29" w14:textId="77777777" w:rsidR="00A85E1D" w:rsidRPr="00E50A6D" w:rsidRDefault="00A85E1D" w:rsidP="007F261E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28496C2A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C2B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C2C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C2D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5E1D" w:rsidRPr="00E50A6D" w14:paraId="28496C34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2F" w14:textId="77777777" w:rsidR="00A85E1D" w:rsidRPr="00E50A6D" w:rsidRDefault="00A85E1D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vAlign w:val="bottom"/>
          </w:tcPr>
          <w:p w14:paraId="28496C30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31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27,279,463.70</w:t>
            </w:r>
          </w:p>
        </w:tc>
        <w:tc>
          <w:tcPr>
            <w:tcW w:w="1620" w:type="dxa"/>
            <w:vAlign w:val="bottom"/>
          </w:tcPr>
          <w:p w14:paraId="28496C32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27,279,463.70</w:t>
            </w:r>
          </w:p>
        </w:tc>
        <w:tc>
          <w:tcPr>
            <w:tcW w:w="1522" w:type="dxa"/>
            <w:vAlign w:val="bottom"/>
          </w:tcPr>
          <w:p w14:paraId="28496C33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27,279,463.70</w:t>
            </w:r>
          </w:p>
        </w:tc>
      </w:tr>
      <w:tr w:rsidR="00A85E1D" w:rsidRPr="00E50A6D" w14:paraId="28496C3A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35" w14:textId="77777777" w:rsidR="00A85E1D" w:rsidRPr="00E50A6D" w:rsidRDefault="00A85E1D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vAlign w:val="bottom"/>
          </w:tcPr>
          <w:p w14:paraId="28496C36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37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101,505,442.67</w:t>
            </w:r>
          </w:p>
        </w:tc>
        <w:tc>
          <w:tcPr>
            <w:tcW w:w="1620" w:type="dxa"/>
            <w:vAlign w:val="bottom"/>
          </w:tcPr>
          <w:p w14:paraId="28496C38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101,505,442.67</w:t>
            </w:r>
          </w:p>
        </w:tc>
        <w:tc>
          <w:tcPr>
            <w:tcW w:w="1522" w:type="dxa"/>
            <w:vAlign w:val="bottom"/>
          </w:tcPr>
          <w:p w14:paraId="28496C39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101,505,442.67</w:t>
            </w:r>
          </w:p>
        </w:tc>
      </w:tr>
      <w:tr w:rsidR="00A85E1D" w:rsidRPr="00E50A6D" w14:paraId="28496C40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3B" w14:textId="77777777" w:rsidR="00A85E1D" w:rsidRPr="00E50A6D" w:rsidRDefault="00A85E1D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vAlign w:val="bottom"/>
          </w:tcPr>
          <w:p w14:paraId="28496C3C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3D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620" w:type="dxa"/>
            <w:vAlign w:val="bottom"/>
          </w:tcPr>
          <w:p w14:paraId="28496C3E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522" w:type="dxa"/>
            <w:vAlign w:val="bottom"/>
          </w:tcPr>
          <w:p w14:paraId="28496C3F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</w:tr>
      <w:tr w:rsidR="00A85E1D" w:rsidRPr="00E50A6D" w14:paraId="28496C46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41" w14:textId="77777777" w:rsidR="00A85E1D" w:rsidRPr="00E50A6D" w:rsidRDefault="00A85E1D" w:rsidP="007F261E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890" w:type="dxa"/>
            <w:vAlign w:val="bottom"/>
          </w:tcPr>
          <w:p w14:paraId="28496C42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43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620" w:type="dxa"/>
            <w:vAlign w:val="bottom"/>
          </w:tcPr>
          <w:p w14:paraId="28496C44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522" w:type="dxa"/>
            <w:vAlign w:val="bottom"/>
          </w:tcPr>
          <w:p w14:paraId="28496C45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</w:tr>
      <w:tr w:rsidR="00A85E1D" w:rsidRPr="00E50A6D" w14:paraId="28496C4C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47" w14:textId="77777777" w:rsidR="00A85E1D" w:rsidRPr="00E50A6D" w:rsidRDefault="00A85E1D" w:rsidP="007F261E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28496C48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28496C49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28496C4A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522" w:type="dxa"/>
            <w:vAlign w:val="bottom"/>
          </w:tcPr>
          <w:p w14:paraId="28496C4B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</w:tr>
      <w:tr w:rsidR="00A85E1D" w:rsidRPr="00E50A6D" w14:paraId="28496C52" w14:textId="77777777" w:rsidTr="003C7364">
        <w:trPr>
          <w:trHeight w:val="374"/>
        </w:trPr>
        <w:tc>
          <w:tcPr>
            <w:tcW w:w="2988" w:type="dxa"/>
            <w:vAlign w:val="bottom"/>
            <w:hideMark/>
          </w:tcPr>
          <w:p w14:paraId="28496C4D" w14:textId="77777777" w:rsidR="00A85E1D" w:rsidRPr="00E50A6D" w:rsidRDefault="00A85E1D" w:rsidP="007F261E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28496C4E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28496C4F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150,224,151.81</w:t>
            </w:r>
          </w:p>
        </w:tc>
        <w:tc>
          <w:tcPr>
            <w:tcW w:w="1620" w:type="dxa"/>
            <w:vAlign w:val="bottom"/>
          </w:tcPr>
          <w:p w14:paraId="28496C50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245,735,227.48</w:t>
            </w:r>
          </w:p>
        </w:tc>
        <w:tc>
          <w:tcPr>
            <w:tcW w:w="1522" w:type="dxa"/>
            <w:vAlign w:val="bottom"/>
          </w:tcPr>
          <w:p w14:paraId="28496C51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245,735,227.48</w:t>
            </w:r>
          </w:p>
        </w:tc>
      </w:tr>
      <w:tr w:rsidR="00A85E1D" w:rsidRPr="00E50A6D" w14:paraId="28496C58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53" w14:textId="77777777" w:rsidR="00A85E1D" w:rsidRPr="00E50A6D" w:rsidRDefault="00A85E1D" w:rsidP="007F261E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28496C54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C55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C56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C57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A85E1D" w:rsidRPr="00E50A6D" w14:paraId="28496C5E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59" w14:textId="77777777" w:rsidR="00A85E1D" w:rsidRPr="00E50A6D" w:rsidRDefault="00A85E1D" w:rsidP="007F261E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vAlign w:val="bottom"/>
          </w:tcPr>
          <w:p w14:paraId="28496C5A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5B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023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783.10</w:t>
            </w:r>
          </w:p>
        </w:tc>
        <w:tc>
          <w:tcPr>
            <w:tcW w:w="1620" w:type="dxa"/>
            <w:vAlign w:val="bottom"/>
          </w:tcPr>
          <w:p w14:paraId="28496C5C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023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783.10</w:t>
            </w:r>
          </w:p>
        </w:tc>
        <w:tc>
          <w:tcPr>
            <w:tcW w:w="1522" w:type="dxa"/>
            <w:vAlign w:val="bottom"/>
          </w:tcPr>
          <w:p w14:paraId="28496C5D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023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783.10</w:t>
            </w:r>
          </w:p>
        </w:tc>
      </w:tr>
      <w:tr w:rsidR="00A85E1D" w:rsidRPr="00E50A6D" w14:paraId="28496C64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5F" w14:textId="77777777" w:rsidR="00A85E1D" w:rsidRPr="00E50A6D" w:rsidRDefault="00A85E1D" w:rsidP="007F261E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28496C60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61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620" w:type="dxa"/>
            <w:vAlign w:val="bottom"/>
          </w:tcPr>
          <w:p w14:paraId="28496C62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522" w:type="dxa"/>
            <w:vAlign w:val="bottom"/>
          </w:tcPr>
          <w:p w14:paraId="28496C63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</w:tr>
      <w:tr w:rsidR="00A85E1D" w:rsidRPr="00E50A6D" w14:paraId="28496C6A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8496C65" w14:textId="77777777" w:rsidR="00A85E1D" w:rsidRPr="00E50A6D" w:rsidRDefault="00A85E1D" w:rsidP="007F261E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vAlign w:val="bottom"/>
          </w:tcPr>
          <w:p w14:paraId="28496C66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67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587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786.46</w:t>
            </w:r>
          </w:p>
        </w:tc>
        <w:tc>
          <w:tcPr>
            <w:tcW w:w="1620" w:type="dxa"/>
            <w:vAlign w:val="bottom"/>
          </w:tcPr>
          <w:p w14:paraId="28496C68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587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786.46</w:t>
            </w:r>
          </w:p>
        </w:tc>
        <w:tc>
          <w:tcPr>
            <w:tcW w:w="1522" w:type="dxa"/>
            <w:vAlign w:val="bottom"/>
          </w:tcPr>
          <w:p w14:paraId="28496C69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587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786.46</w:t>
            </w:r>
          </w:p>
        </w:tc>
      </w:tr>
      <w:tr w:rsidR="00A85E1D" w:rsidRPr="00E50A6D" w14:paraId="28496C70" w14:textId="77777777" w:rsidTr="003C7364">
        <w:trPr>
          <w:trHeight w:val="315"/>
        </w:trPr>
        <w:tc>
          <w:tcPr>
            <w:tcW w:w="2988" w:type="dxa"/>
            <w:vAlign w:val="bottom"/>
            <w:hideMark/>
          </w:tcPr>
          <w:p w14:paraId="28496C6B" w14:textId="77777777" w:rsidR="00A85E1D" w:rsidRPr="00E50A6D" w:rsidRDefault="00A85E1D" w:rsidP="007F261E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vAlign w:val="bottom"/>
          </w:tcPr>
          <w:p w14:paraId="28496C6C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6D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891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054.27</w:t>
            </w:r>
          </w:p>
        </w:tc>
        <w:tc>
          <w:tcPr>
            <w:tcW w:w="1620" w:type="dxa"/>
            <w:vAlign w:val="bottom"/>
          </w:tcPr>
          <w:p w14:paraId="28496C6E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891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054.27</w:t>
            </w:r>
          </w:p>
        </w:tc>
        <w:tc>
          <w:tcPr>
            <w:tcW w:w="1522" w:type="dxa"/>
            <w:vAlign w:val="bottom"/>
          </w:tcPr>
          <w:p w14:paraId="28496C6F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891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054.27</w:t>
            </w:r>
          </w:p>
        </w:tc>
      </w:tr>
    </w:tbl>
    <w:p w14:paraId="63AE532D" w14:textId="4752179E" w:rsidR="0080489C" w:rsidRDefault="0080489C" w:rsidP="0080489C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360D401" w14:textId="77777777" w:rsidR="0080489C" w:rsidRDefault="0080489C" w:rsidP="0080489C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672343" w14:textId="77777777" w:rsidR="00EB3DF2" w:rsidRPr="00EB3DF2" w:rsidRDefault="00EB3DF2" w:rsidP="00520A2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60926AF1" w14:textId="77777777" w:rsidR="00EB3DF2" w:rsidRPr="00EB3DF2" w:rsidRDefault="00EB3DF2" w:rsidP="00520A2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C72" w14:textId="7DC097F4" w:rsidR="00A85E1D" w:rsidRPr="0012646A" w:rsidRDefault="00A85E1D" w:rsidP="00520A2B">
      <w:pPr>
        <w:numPr>
          <w:ilvl w:val="0"/>
          <w:numId w:val="30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C73" w14:textId="77777777" w:rsidR="00A85E1D" w:rsidRPr="00A85E1D" w:rsidRDefault="00A85E1D" w:rsidP="00A85E1D">
      <w:pPr>
        <w:spacing w:after="240"/>
        <w:ind w:left="567"/>
        <w:rPr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800"/>
        <w:gridCol w:w="1620"/>
        <w:gridCol w:w="1522"/>
      </w:tblGrid>
      <w:tr w:rsidR="00A85E1D" w:rsidRPr="00E50A6D" w14:paraId="28496C76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74" w14:textId="77777777"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28496C75" w14:textId="77777777"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28496C79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77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28496C78" w14:textId="347D30F3" w:rsidR="00A85E1D" w:rsidRPr="00B15342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="00987537" w:rsidRPr="0098753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46B59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="00987537" w:rsidRPr="00987537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87537" w:rsidRPr="009875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85E1D" w:rsidRPr="00E50A6D" w14:paraId="28496C7D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7A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28496C7B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28496C7C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28496C83" w14:textId="77777777" w:rsidTr="003C7364">
        <w:trPr>
          <w:trHeight w:val="720"/>
        </w:trPr>
        <w:tc>
          <w:tcPr>
            <w:tcW w:w="3240" w:type="dxa"/>
            <w:vAlign w:val="bottom"/>
          </w:tcPr>
          <w:p w14:paraId="28496C7E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28496C7F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7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28496C80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28496C81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8496C82" w14:textId="77777777"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28496C89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84" w14:textId="77777777" w:rsidR="00A85E1D" w:rsidRPr="00E50A6D" w:rsidRDefault="00A85E1D" w:rsidP="007F261E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28496C85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C86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C87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C88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7A34" w:rsidRPr="00E50A6D" w14:paraId="28496C8F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8A" w14:textId="77777777" w:rsidR="00AA7A34" w:rsidRPr="00E50A6D" w:rsidRDefault="00AA7A34" w:rsidP="00AA7A34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28496C8B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8C" w14:textId="3CF49892" w:rsidR="00AA7A34" w:rsidRPr="00E50A6D" w:rsidRDefault="0057305A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623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500.04</w:t>
            </w:r>
          </w:p>
        </w:tc>
        <w:tc>
          <w:tcPr>
            <w:tcW w:w="1620" w:type="dxa"/>
            <w:vAlign w:val="bottom"/>
          </w:tcPr>
          <w:p w14:paraId="28496C8D" w14:textId="10751245" w:rsidR="00AA7A34" w:rsidRPr="00E50A6D" w:rsidRDefault="0057305A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623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500.04</w:t>
            </w:r>
          </w:p>
        </w:tc>
        <w:tc>
          <w:tcPr>
            <w:tcW w:w="1522" w:type="dxa"/>
            <w:vAlign w:val="bottom"/>
          </w:tcPr>
          <w:p w14:paraId="28496C8E" w14:textId="5F40F635" w:rsidR="00AA7A34" w:rsidRPr="00E50A6D" w:rsidRDefault="0057305A" w:rsidP="00AA7A34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623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500.04</w:t>
            </w:r>
          </w:p>
        </w:tc>
      </w:tr>
      <w:tr w:rsidR="00AA7A34" w:rsidRPr="00E50A6D" w14:paraId="28496C95" w14:textId="77777777" w:rsidTr="009D00D6">
        <w:trPr>
          <w:trHeight w:val="374"/>
        </w:trPr>
        <w:tc>
          <w:tcPr>
            <w:tcW w:w="3240" w:type="dxa"/>
            <w:vAlign w:val="bottom"/>
          </w:tcPr>
          <w:p w14:paraId="28496C90" w14:textId="77777777" w:rsidR="00AA7A34" w:rsidRPr="00E50A6D" w:rsidRDefault="00AA7A34" w:rsidP="00AA7A34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</w:tcPr>
          <w:p w14:paraId="28496C91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E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92" w14:textId="4F8856F5" w:rsidR="00AA7A34" w:rsidRPr="00E50A6D" w:rsidRDefault="0057305A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103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804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768.77</w:t>
            </w:r>
          </w:p>
        </w:tc>
        <w:tc>
          <w:tcPr>
            <w:tcW w:w="1620" w:type="dxa"/>
            <w:vAlign w:val="bottom"/>
          </w:tcPr>
          <w:p w14:paraId="28496C93" w14:textId="71F16374" w:rsidR="00AA7A34" w:rsidRPr="00E50A6D" w:rsidRDefault="0057305A" w:rsidP="00AA7A34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103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804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768.77</w:t>
            </w:r>
          </w:p>
        </w:tc>
        <w:tc>
          <w:tcPr>
            <w:tcW w:w="1522" w:type="dxa"/>
            <w:vAlign w:val="bottom"/>
          </w:tcPr>
          <w:p w14:paraId="28496C94" w14:textId="6E99C1B3" w:rsidR="00AA7A34" w:rsidRPr="00E50A6D" w:rsidRDefault="0057305A" w:rsidP="00AA7A34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103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804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768.77</w:t>
            </w:r>
          </w:p>
        </w:tc>
      </w:tr>
      <w:tr w:rsidR="00AA7A34" w:rsidRPr="00E50A6D" w14:paraId="28496C9B" w14:textId="77777777" w:rsidTr="009D00D6">
        <w:trPr>
          <w:trHeight w:val="374"/>
        </w:trPr>
        <w:tc>
          <w:tcPr>
            <w:tcW w:w="3240" w:type="dxa"/>
            <w:vAlign w:val="bottom"/>
          </w:tcPr>
          <w:p w14:paraId="28496C96" w14:textId="77777777" w:rsidR="00AA7A34" w:rsidRPr="00E50A6D" w:rsidRDefault="00AA7A34" w:rsidP="00AA7A34">
            <w:pPr>
              <w:spacing w:after="120"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</w:tcPr>
          <w:p w14:paraId="28496C97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E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98" w14:textId="18407181" w:rsidR="00AA7A34" w:rsidRPr="00E50A6D" w:rsidRDefault="0057305A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905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343.21</w:t>
            </w:r>
          </w:p>
        </w:tc>
        <w:tc>
          <w:tcPr>
            <w:tcW w:w="1620" w:type="dxa"/>
            <w:vAlign w:val="bottom"/>
          </w:tcPr>
          <w:p w14:paraId="28496C99" w14:textId="75A631AB" w:rsidR="00AA7A34" w:rsidRPr="00E50A6D" w:rsidRDefault="0057305A" w:rsidP="00AA7A34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905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343.21</w:t>
            </w:r>
          </w:p>
        </w:tc>
        <w:tc>
          <w:tcPr>
            <w:tcW w:w="1522" w:type="dxa"/>
            <w:vAlign w:val="bottom"/>
          </w:tcPr>
          <w:p w14:paraId="28496C9A" w14:textId="72BC217F" w:rsidR="00AA7A34" w:rsidRPr="00E50A6D" w:rsidRDefault="0057305A" w:rsidP="00AA7A34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905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343.21</w:t>
            </w:r>
          </w:p>
        </w:tc>
      </w:tr>
      <w:tr w:rsidR="00AA7A34" w:rsidRPr="00E50A6D" w14:paraId="28496CA1" w14:textId="77777777" w:rsidTr="009D00D6">
        <w:trPr>
          <w:trHeight w:val="374"/>
        </w:trPr>
        <w:tc>
          <w:tcPr>
            <w:tcW w:w="3240" w:type="dxa"/>
            <w:vAlign w:val="bottom"/>
          </w:tcPr>
          <w:p w14:paraId="28496C9C" w14:textId="77777777" w:rsidR="00AA7A34" w:rsidRPr="00E50A6D" w:rsidRDefault="00AA7A34" w:rsidP="00AA7A34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</w:tcPr>
          <w:p w14:paraId="28496C9D" w14:textId="77777777" w:rsidR="00AA7A34" w:rsidRPr="00E50A6D" w:rsidRDefault="00AA7A34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0E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9E" w14:textId="0DB1BDCB" w:rsidR="00AA7A34" w:rsidRPr="004B647B" w:rsidRDefault="0057305A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57305A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118</w:t>
            </w:r>
            <w:r w:rsidRPr="0057305A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294.16</w:t>
            </w:r>
          </w:p>
        </w:tc>
        <w:tc>
          <w:tcPr>
            <w:tcW w:w="1620" w:type="dxa"/>
            <w:vAlign w:val="bottom"/>
          </w:tcPr>
          <w:p w14:paraId="28496C9F" w14:textId="3CAE3D5F" w:rsidR="00AA7A34" w:rsidRPr="00E50A6D" w:rsidRDefault="0057305A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57305A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118</w:t>
            </w:r>
            <w:r w:rsidRPr="0057305A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294.16</w:t>
            </w:r>
          </w:p>
        </w:tc>
        <w:tc>
          <w:tcPr>
            <w:tcW w:w="1522" w:type="dxa"/>
            <w:vAlign w:val="bottom"/>
          </w:tcPr>
          <w:p w14:paraId="28496CA0" w14:textId="547B5077" w:rsidR="00AA7A34" w:rsidRPr="00E50A6D" w:rsidRDefault="0057305A" w:rsidP="00AA7A34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57305A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118</w:t>
            </w:r>
            <w:r w:rsidRPr="0057305A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294.16</w:t>
            </w:r>
          </w:p>
        </w:tc>
      </w:tr>
      <w:tr w:rsidR="00AA7A34" w:rsidRPr="00E50A6D" w14:paraId="28496CA7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A2" w14:textId="77777777" w:rsidR="00AA7A34" w:rsidRPr="00E50A6D" w:rsidRDefault="00AA7A34" w:rsidP="00AA7A34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28496CA3" w14:textId="04D33C19" w:rsidR="00AA7A34" w:rsidRPr="00E50A6D" w:rsidRDefault="0057305A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 w:cstheme="majorBidi"/>
                <w:sz w:val="26"/>
                <w:szCs w:val="26"/>
              </w:rPr>
              <w:t>31,631,099.24</w:t>
            </w:r>
          </w:p>
        </w:tc>
        <w:tc>
          <w:tcPr>
            <w:tcW w:w="1800" w:type="dxa"/>
            <w:vAlign w:val="bottom"/>
          </w:tcPr>
          <w:p w14:paraId="28496CA4" w14:textId="77777777" w:rsidR="00AA7A34" w:rsidRPr="00E50A6D" w:rsidRDefault="00CF302C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28496CA5" w14:textId="5191A5B0" w:rsidR="00AA7A34" w:rsidRPr="00E50A6D" w:rsidRDefault="0057305A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631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099.24</w:t>
            </w:r>
          </w:p>
        </w:tc>
        <w:tc>
          <w:tcPr>
            <w:tcW w:w="1522" w:type="dxa"/>
            <w:vAlign w:val="bottom"/>
          </w:tcPr>
          <w:p w14:paraId="28496CA6" w14:textId="7FB624F4" w:rsidR="00AA7A34" w:rsidRPr="00E50A6D" w:rsidRDefault="0057305A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631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099.24</w:t>
            </w:r>
          </w:p>
        </w:tc>
      </w:tr>
      <w:tr w:rsidR="00A85E1D" w:rsidRPr="00E50A6D" w14:paraId="28496CAD" w14:textId="77777777" w:rsidTr="003C7364">
        <w:trPr>
          <w:trHeight w:val="374"/>
        </w:trPr>
        <w:tc>
          <w:tcPr>
            <w:tcW w:w="3240" w:type="dxa"/>
            <w:vAlign w:val="bottom"/>
            <w:hideMark/>
          </w:tcPr>
          <w:p w14:paraId="28496CA8" w14:textId="77777777" w:rsidR="00A85E1D" w:rsidRPr="00E50A6D" w:rsidRDefault="00A85E1D" w:rsidP="007F261E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28496CA9" w14:textId="0E2826A8" w:rsidR="00A85E1D" w:rsidRPr="00E50A6D" w:rsidRDefault="0057305A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631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099.24</w:t>
            </w:r>
          </w:p>
        </w:tc>
        <w:tc>
          <w:tcPr>
            <w:tcW w:w="1800" w:type="dxa"/>
            <w:vAlign w:val="bottom"/>
          </w:tcPr>
          <w:p w14:paraId="28496CAA" w14:textId="577DFE0B" w:rsidR="00A85E1D" w:rsidRPr="00E50A6D" w:rsidRDefault="0057305A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134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451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906.18</w:t>
            </w:r>
          </w:p>
        </w:tc>
        <w:tc>
          <w:tcPr>
            <w:tcW w:w="1620" w:type="dxa"/>
            <w:vAlign w:val="bottom"/>
          </w:tcPr>
          <w:p w14:paraId="28496CAB" w14:textId="5BFFE501" w:rsidR="00A85E1D" w:rsidRPr="00E50A6D" w:rsidRDefault="0057305A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166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083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005.42</w:t>
            </w:r>
          </w:p>
        </w:tc>
        <w:tc>
          <w:tcPr>
            <w:tcW w:w="1522" w:type="dxa"/>
            <w:vAlign w:val="bottom"/>
          </w:tcPr>
          <w:p w14:paraId="28496CAC" w14:textId="1305B302" w:rsidR="00A85E1D" w:rsidRPr="00E50A6D" w:rsidRDefault="0057305A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166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083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005.42</w:t>
            </w:r>
          </w:p>
        </w:tc>
      </w:tr>
      <w:tr w:rsidR="00A85E1D" w:rsidRPr="00E50A6D" w14:paraId="28496CB3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AE" w14:textId="77777777" w:rsidR="00A85E1D" w:rsidRPr="00E50A6D" w:rsidRDefault="00A85E1D" w:rsidP="007F261E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28496CAF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CB0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CB1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CB2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AA7A34" w:rsidRPr="00E50A6D" w14:paraId="28496CB9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B4" w14:textId="77777777" w:rsidR="00AA7A34" w:rsidRPr="00E50A6D" w:rsidRDefault="00AA7A34" w:rsidP="00AA7A34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28496CB5" w14:textId="77777777" w:rsidR="00AA7A34" w:rsidRPr="00E50A6D" w:rsidRDefault="00AA7A34" w:rsidP="00AA7A34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B6" w14:textId="174549DB" w:rsidR="00AA7A34" w:rsidRPr="00E50A6D" w:rsidRDefault="0057305A" w:rsidP="00AA7A34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208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543.83</w:t>
            </w:r>
          </w:p>
        </w:tc>
        <w:tc>
          <w:tcPr>
            <w:tcW w:w="1620" w:type="dxa"/>
            <w:vAlign w:val="bottom"/>
          </w:tcPr>
          <w:p w14:paraId="28496CB7" w14:textId="6E1E6C14" w:rsidR="00AA7A34" w:rsidRPr="00E50A6D" w:rsidRDefault="0057305A" w:rsidP="00AA7A34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208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543.83</w:t>
            </w:r>
          </w:p>
        </w:tc>
        <w:tc>
          <w:tcPr>
            <w:tcW w:w="1522" w:type="dxa"/>
            <w:vAlign w:val="bottom"/>
          </w:tcPr>
          <w:p w14:paraId="28496CB8" w14:textId="5562347A" w:rsidR="00AA7A34" w:rsidRPr="00E50A6D" w:rsidRDefault="0057305A" w:rsidP="00AA7A34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208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543.83</w:t>
            </w:r>
          </w:p>
        </w:tc>
      </w:tr>
      <w:tr w:rsidR="00AA7A34" w:rsidRPr="00E50A6D" w14:paraId="28496CBF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BA" w14:textId="77777777" w:rsidR="00AA7A34" w:rsidRPr="00E50A6D" w:rsidRDefault="00AA7A34" w:rsidP="00AA7A34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28496CBB" w14:textId="77777777" w:rsidR="00AA7A34" w:rsidRPr="00E50A6D" w:rsidRDefault="00AA7A34" w:rsidP="00AA7A34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BC" w14:textId="6642429E" w:rsidR="00AA7A34" w:rsidRPr="00E50A6D" w:rsidRDefault="0057305A" w:rsidP="00AA7A34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65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914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091.96</w:t>
            </w:r>
          </w:p>
        </w:tc>
        <w:tc>
          <w:tcPr>
            <w:tcW w:w="1620" w:type="dxa"/>
            <w:vAlign w:val="bottom"/>
          </w:tcPr>
          <w:p w14:paraId="28496CBD" w14:textId="288B9B22" w:rsidR="00AA7A34" w:rsidRPr="00E50A6D" w:rsidRDefault="0057305A" w:rsidP="00AA7A34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65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914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091.96</w:t>
            </w:r>
          </w:p>
        </w:tc>
        <w:tc>
          <w:tcPr>
            <w:tcW w:w="1522" w:type="dxa"/>
            <w:vAlign w:val="bottom"/>
          </w:tcPr>
          <w:p w14:paraId="28496CBE" w14:textId="1534524E" w:rsidR="00AA7A34" w:rsidRPr="00E50A6D" w:rsidRDefault="0057305A" w:rsidP="00AA7A34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65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914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091.96</w:t>
            </w:r>
          </w:p>
        </w:tc>
      </w:tr>
      <w:tr w:rsidR="00AA7A34" w:rsidRPr="00E50A6D" w14:paraId="28496CC5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C0" w14:textId="77777777" w:rsidR="00AA7A34" w:rsidRPr="00E50A6D" w:rsidRDefault="00AA7A34" w:rsidP="00AA7A34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28496CC1" w14:textId="77777777" w:rsidR="00AA7A34" w:rsidRPr="00E50A6D" w:rsidRDefault="00AA7A34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C2" w14:textId="40A26F2E" w:rsidR="00AA7A34" w:rsidRPr="00E50A6D" w:rsidRDefault="0057305A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980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476.32</w:t>
            </w:r>
          </w:p>
        </w:tc>
        <w:tc>
          <w:tcPr>
            <w:tcW w:w="1620" w:type="dxa"/>
            <w:vAlign w:val="bottom"/>
          </w:tcPr>
          <w:p w14:paraId="28496CC3" w14:textId="2B422E64" w:rsidR="00AA7A34" w:rsidRPr="00E50A6D" w:rsidRDefault="0057305A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980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476.32</w:t>
            </w:r>
          </w:p>
        </w:tc>
        <w:tc>
          <w:tcPr>
            <w:tcW w:w="1522" w:type="dxa"/>
            <w:vAlign w:val="bottom"/>
          </w:tcPr>
          <w:p w14:paraId="28496CC4" w14:textId="38D4E48A" w:rsidR="00AA7A34" w:rsidRPr="00E50A6D" w:rsidRDefault="0057305A" w:rsidP="00AA7A3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980</w:t>
            </w:r>
            <w:r w:rsidRPr="0057305A">
              <w:rPr>
                <w:rFonts w:asciiTheme="majorBidi" w:hAnsiTheme="majorBidi"/>
                <w:sz w:val="26"/>
                <w:szCs w:val="26"/>
              </w:rPr>
              <w:t>,</w:t>
            </w:r>
            <w:r w:rsidRPr="0057305A">
              <w:rPr>
                <w:rFonts w:asciiTheme="majorBidi" w:hAnsiTheme="majorBidi"/>
                <w:sz w:val="26"/>
                <w:szCs w:val="26"/>
                <w:cs/>
              </w:rPr>
              <w:t>476.32</w:t>
            </w:r>
          </w:p>
        </w:tc>
      </w:tr>
      <w:tr w:rsidR="00AA7A34" w:rsidRPr="00E50A6D" w14:paraId="28496CCB" w14:textId="77777777" w:rsidTr="003C7364">
        <w:trPr>
          <w:trHeight w:val="315"/>
        </w:trPr>
        <w:tc>
          <w:tcPr>
            <w:tcW w:w="3240" w:type="dxa"/>
            <w:vAlign w:val="bottom"/>
            <w:hideMark/>
          </w:tcPr>
          <w:p w14:paraId="28496CC6" w14:textId="77777777" w:rsidR="00AA7A34" w:rsidRPr="00E50A6D" w:rsidRDefault="00AA7A34" w:rsidP="00AA7A34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28496CC7" w14:textId="77777777" w:rsidR="00AA7A34" w:rsidRPr="00E50A6D" w:rsidRDefault="00AA7A34" w:rsidP="00AA7A34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CC8" w14:textId="14F542E3" w:rsidR="00AA7A34" w:rsidRPr="00E50A6D" w:rsidRDefault="002B0FEA" w:rsidP="00AA7A34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FEA">
              <w:rPr>
                <w:rFonts w:asciiTheme="majorBidi" w:hAnsiTheme="majorBidi"/>
                <w:sz w:val="26"/>
                <w:szCs w:val="26"/>
                <w:cs/>
              </w:rPr>
              <w:t>135</w:t>
            </w:r>
            <w:r w:rsidRPr="002B0FEA">
              <w:rPr>
                <w:rFonts w:asciiTheme="majorBidi" w:hAnsiTheme="majorBidi"/>
                <w:sz w:val="26"/>
                <w:szCs w:val="26"/>
              </w:rPr>
              <w:t>,</w:t>
            </w:r>
            <w:r w:rsidRPr="002B0FEA">
              <w:rPr>
                <w:rFonts w:asciiTheme="majorBidi" w:hAnsiTheme="majorBidi"/>
                <w:sz w:val="26"/>
                <w:szCs w:val="26"/>
                <w:cs/>
              </w:rPr>
              <w:t>103</w:t>
            </w:r>
            <w:r w:rsidRPr="002B0FEA">
              <w:rPr>
                <w:rFonts w:asciiTheme="majorBidi" w:hAnsiTheme="majorBidi"/>
                <w:sz w:val="26"/>
                <w:szCs w:val="26"/>
              </w:rPr>
              <w:t>,</w:t>
            </w:r>
            <w:r w:rsidRPr="002B0FEA">
              <w:rPr>
                <w:rFonts w:asciiTheme="majorBidi" w:hAnsiTheme="majorBidi"/>
                <w:sz w:val="26"/>
                <w:szCs w:val="26"/>
                <w:cs/>
              </w:rPr>
              <w:t>112.11</w:t>
            </w:r>
          </w:p>
        </w:tc>
        <w:tc>
          <w:tcPr>
            <w:tcW w:w="1620" w:type="dxa"/>
            <w:vAlign w:val="bottom"/>
          </w:tcPr>
          <w:p w14:paraId="28496CC9" w14:textId="42DECBF8" w:rsidR="00AA7A34" w:rsidRPr="00E50A6D" w:rsidRDefault="002B0FEA" w:rsidP="00AA7A34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FEA">
              <w:rPr>
                <w:rFonts w:asciiTheme="majorBidi" w:hAnsiTheme="majorBidi"/>
                <w:sz w:val="26"/>
                <w:szCs w:val="26"/>
                <w:cs/>
              </w:rPr>
              <w:t>135</w:t>
            </w:r>
            <w:r w:rsidRPr="002B0FEA">
              <w:rPr>
                <w:rFonts w:asciiTheme="majorBidi" w:hAnsiTheme="majorBidi"/>
                <w:sz w:val="26"/>
                <w:szCs w:val="26"/>
              </w:rPr>
              <w:t>,</w:t>
            </w:r>
            <w:r w:rsidRPr="002B0FEA">
              <w:rPr>
                <w:rFonts w:asciiTheme="majorBidi" w:hAnsiTheme="majorBidi"/>
                <w:sz w:val="26"/>
                <w:szCs w:val="26"/>
                <w:cs/>
              </w:rPr>
              <w:t>103</w:t>
            </w:r>
            <w:r w:rsidRPr="002B0FEA">
              <w:rPr>
                <w:rFonts w:asciiTheme="majorBidi" w:hAnsiTheme="majorBidi"/>
                <w:sz w:val="26"/>
                <w:szCs w:val="26"/>
              </w:rPr>
              <w:t>,</w:t>
            </w:r>
            <w:r w:rsidRPr="002B0FEA">
              <w:rPr>
                <w:rFonts w:asciiTheme="majorBidi" w:hAnsiTheme="majorBidi"/>
                <w:sz w:val="26"/>
                <w:szCs w:val="26"/>
                <w:cs/>
              </w:rPr>
              <w:t>112.11</w:t>
            </w:r>
          </w:p>
        </w:tc>
        <w:tc>
          <w:tcPr>
            <w:tcW w:w="1522" w:type="dxa"/>
            <w:vAlign w:val="bottom"/>
          </w:tcPr>
          <w:p w14:paraId="28496CCA" w14:textId="1C1AD4E6" w:rsidR="00AA7A34" w:rsidRPr="00E50A6D" w:rsidRDefault="002B0FEA" w:rsidP="00AA7A34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FEA">
              <w:rPr>
                <w:rFonts w:asciiTheme="majorBidi" w:hAnsiTheme="majorBidi"/>
                <w:sz w:val="26"/>
                <w:szCs w:val="26"/>
                <w:cs/>
              </w:rPr>
              <w:t>135</w:t>
            </w:r>
            <w:r w:rsidRPr="002B0FEA">
              <w:rPr>
                <w:rFonts w:asciiTheme="majorBidi" w:hAnsiTheme="majorBidi"/>
                <w:sz w:val="26"/>
                <w:szCs w:val="26"/>
              </w:rPr>
              <w:t>,</w:t>
            </w:r>
            <w:r w:rsidRPr="002B0FEA">
              <w:rPr>
                <w:rFonts w:asciiTheme="majorBidi" w:hAnsiTheme="majorBidi"/>
                <w:sz w:val="26"/>
                <w:szCs w:val="26"/>
                <w:cs/>
              </w:rPr>
              <w:t>103</w:t>
            </w:r>
            <w:r w:rsidRPr="002B0FEA">
              <w:rPr>
                <w:rFonts w:asciiTheme="majorBidi" w:hAnsiTheme="majorBidi"/>
                <w:sz w:val="26"/>
                <w:szCs w:val="26"/>
              </w:rPr>
              <w:t>,</w:t>
            </w:r>
            <w:r w:rsidRPr="002B0FEA">
              <w:rPr>
                <w:rFonts w:asciiTheme="majorBidi" w:hAnsiTheme="majorBidi"/>
                <w:sz w:val="26"/>
                <w:szCs w:val="26"/>
                <w:cs/>
              </w:rPr>
              <w:t>112.11</w:t>
            </w:r>
          </w:p>
        </w:tc>
      </w:tr>
    </w:tbl>
    <w:p w14:paraId="28496CCC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CD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CE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CF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0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1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2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3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4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5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6" w14:textId="77777777" w:rsidR="00962737" w:rsidRDefault="00962737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7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8" w14:textId="77777777" w:rsidR="00CF302C" w:rsidRDefault="00CF302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CD9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C0A398F" w14:textId="77777777" w:rsidR="00EB3DF2" w:rsidRPr="00EB3DF2" w:rsidRDefault="00EB3DF2" w:rsidP="00520A2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42FCF1CC" w14:textId="77777777" w:rsidR="00EB3DF2" w:rsidRPr="00EB3DF2" w:rsidRDefault="00EB3DF2" w:rsidP="00520A2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CDB" w14:textId="6F4EF43E" w:rsidR="004A0401" w:rsidRPr="0012646A" w:rsidRDefault="004A0401" w:rsidP="00520A2B">
      <w:pPr>
        <w:numPr>
          <w:ilvl w:val="0"/>
          <w:numId w:val="31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CDC" w14:textId="77777777" w:rsidR="004A0401" w:rsidRPr="00A85E1D" w:rsidRDefault="004A0401" w:rsidP="004A0401">
      <w:pPr>
        <w:spacing w:after="240"/>
        <w:ind w:left="567"/>
        <w:rPr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800"/>
        <w:gridCol w:w="1620"/>
        <w:gridCol w:w="1522"/>
      </w:tblGrid>
      <w:tr w:rsidR="004A0401" w:rsidRPr="00E50A6D" w14:paraId="28496CDF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DD" w14:textId="77777777" w:rsidR="004A0401" w:rsidRPr="00E50A6D" w:rsidRDefault="004A0401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28496CDE" w14:textId="77777777" w:rsidR="004A0401" w:rsidRPr="00CB5105" w:rsidRDefault="004A0401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4A0401" w:rsidRPr="00E50A6D" w14:paraId="28496CE2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E0" w14:textId="77777777" w:rsidR="004A0401" w:rsidRPr="00E50A6D" w:rsidRDefault="004A0401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28496CE1" w14:textId="77777777" w:rsidR="004A0401" w:rsidRPr="00B15342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A0401" w:rsidRPr="00E50A6D" w14:paraId="28496CE6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E3" w14:textId="77777777" w:rsidR="004A0401" w:rsidRPr="00E50A6D" w:rsidRDefault="004A0401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28496CE4" w14:textId="77777777"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28496CE5" w14:textId="77777777"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4A0401" w:rsidRPr="00E50A6D" w14:paraId="28496CEC" w14:textId="77777777" w:rsidTr="003C7364">
        <w:trPr>
          <w:trHeight w:val="720"/>
        </w:trPr>
        <w:tc>
          <w:tcPr>
            <w:tcW w:w="3240" w:type="dxa"/>
            <w:vAlign w:val="bottom"/>
          </w:tcPr>
          <w:p w14:paraId="28496CE7" w14:textId="77777777" w:rsidR="004A0401" w:rsidRPr="00E50A6D" w:rsidRDefault="004A0401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28496CE8" w14:textId="77777777" w:rsidR="004A0401" w:rsidRPr="00E50A6D" w:rsidRDefault="00C61383" w:rsidP="007F261E">
            <w:pPr>
              <w:pBdr>
                <w:bottom w:val="single" w:sz="4" w:space="1" w:color="auto"/>
              </w:pBdr>
              <w:spacing w:after="120" w:line="300" w:lineRule="exact"/>
              <w:ind w:left="70" w:right="-15"/>
              <w:jc w:val="center"/>
              <w:rPr>
                <w:sz w:val="26"/>
                <w:szCs w:val="26"/>
              </w:rPr>
            </w:pPr>
            <w:r w:rsidRPr="004B1068">
              <w:rPr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  <w:hideMark/>
          </w:tcPr>
          <w:p w14:paraId="28496CE9" w14:textId="77777777"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28496CEA" w14:textId="77777777"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8496CEB" w14:textId="77777777" w:rsidR="004A0401" w:rsidRPr="00E50A6D" w:rsidRDefault="004A0401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4A0401" w:rsidRPr="00E50A6D" w14:paraId="28496CF2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ED" w14:textId="77777777" w:rsidR="004A0401" w:rsidRPr="00E50A6D" w:rsidRDefault="004A0401" w:rsidP="007F261E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28496CEE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CEF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CF0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CF1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0401" w:rsidRPr="00E50A6D" w14:paraId="28496CF8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F3" w14:textId="77777777" w:rsidR="004A0401" w:rsidRPr="00E50A6D" w:rsidRDefault="004A0401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28496CF4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F5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27,186,866.56</w:t>
            </w:r>
          </w:p>
        </w:tc>
        <w:tc>
          <w:tcPr>
            <w:tcW w:w="1620" w:type="dxa"/>
            <w:vAlign w:val="bottom"/>
          </w:tcPr>
          <w:p w14:paraId="28496CF6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27,186,866.56</w:t>
            </w:r>
          </w:p>
        </w:tc>
        <w:tc>
          <w:tcPr>
            <w:tcW w:w="1522" w:type="dxa"/>
            <w:vAlign w:val="bottom"/>
          </w:tcPr>
          <w:p w14:paraId="28496CF7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27,186,866.56</w:t>
            </w:r>
          </w:p>
        </w:tc>
      </w:tr>
      <w:tr w:rsidR="004A0401" w:rsidRPr="00E50A6D" w14:paraId="28496CFE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F9" w14:textId="77777777" w:rsidR="004A0401" w:rsidRPr="00E50A6D" w:rsidRDefault="004A0401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28496CFA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CFB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101,303,943.70</w:t>
            </w:r>
          </w:p>
        </w:tc>
        <w:tc>
          <w:tcPr>
            <w:tcW w:w="1620" w:type="dxa"/>
            <w:vAlign w:val="bottom"/>
          </w:tcPr>
          <w:p w14:paraId="28496CFC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101,303,943.70</w:t>
            </w:r>
          </w:p>
        </w:tc>
        <w:tc>
          <w:tcPr>
            <w:tcW w:w="1522" w:type="dxa"/>
            <w:vAlign w:val="bottom"/>
          </w:tcPr>
          <w:p w14:paraId="28496CFD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101,303,943.70</w:t>
            </w:r>
          </w:p>
        </w:tc>
      </w:tr>
      <w:tr w:rsidR="004A0401" w:rsidRPr="00E50A6D" w14:paraId="28496D04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CFF" w14:textId="77777777" w:rsidR="004A0401" w:rsidRPr="00E50A6D" w:rsidRDefault="004A0401" w:rsidP="007F261E">
            <w:pPr>
              <w:spacing w:after="120"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28496D00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D01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800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28496D02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800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22" w:type="dxa"/>
            <w:vAlign w:val="bottom"/>
          </w:tcPr>
          <w:p w14:paraId="28496D03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800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</w:tr>
      <w:tr w:rsidR="004A0401" w:rsidRPr="00E50A6D" w14:paraId="28496D0A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05" w14:textId="77777777" w:rsidR="004A0401" w:rsidRPr="00E50A6D" w:rsidRDefault="004A0401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28496D06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D07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620" w:type="dxa"/>
            <w:vAlign w:val="bottom"/>
          </w:tcPr>
          <w:p w14:paraId="28496D08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522" w:type="dxa"/>
            <w:vAlign w:val="bottom"/>
          </w:tcPr>
          <w:p w14:paraId="28496D09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</w:tr>
      <w:tr w:rsidR="004A0401" w:rsidRPr="00E50A6D" w14:paraId="28496D10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0B" w14:textId="77777777" w:rsidR="004A0401" w:rsidRPr="00E50A6D" w:rsidRDefault="004A0401" w:rsidP="007F261E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14:paraId="28496D0C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496D0D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620" w:type="dxa"/>
            <w:vAlign w:val="bottom"/>
          </w:tcPr>
          <w:p w14:paraId="28496D0E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522" w:type="dxa"/>
            <w:vAlign w:val="bottom"/>
          </w:tcPr>
          <w:p w14:paraId="28496D0F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</w:tr>
      <w:tr w:rsidR="004A0401" w:rsidRPr="00E50A6D" w14:paraId="28496D16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11" w14:textId="77777777" w:rsidR="004A0401" w:rsidRPr="00E50A6D" w:rsidRDefault="004A0401" w:rsidP="007F261E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28496D12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28496D13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28496D14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522" w:type="dxa"/>
            <w:vAlign w:val="bottom"/>
          </w:tcPr>
          <w:p w14:paraId="28496D15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</w:tr>
      <w:tr w:rsidR="004A0401" w:rsidRPr="00E50A6D" w14:paraId="28496D1C" w14:textId="77777777" w:rsidTr="003C7364">
        <w:trPr>
          <w:trHeight w:val="374"/>
        </w:trPr>
        <w:tc>
          <w:tcPr>
            <w:tcW w:w="3240" w:type="dxa"/>
            <w:vAlign w:val="bottom"/>
            <w:hideMark/>
          </w:tcPr>
          <w:p w14:paraId="28496D17" w14:textId="77777777" w:rsidR="004A0401" w:rsidRPr="00E50A6D" w:rsidRDefault="004A0401" w:rsidP="007F261E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28496D18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28496D19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157,730,055.70</w:t>
            </w:r>
          </w:p>
        </w:tc>
        <w:tc>
          <w:tcPr>
            <w:tcW w:w="1620" w:type="dxa"/>
            <w:vAlign w:val="bottom"/>
          </w:tcPr>
          <w:p w14:paraId="28496D1A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253,241,131.37</w:t>
            </w:r>
          </w:p>
        </w:tc>
        <w:tc>
          <w:tcPr>
            <w:tcW w:w="1522" w:type="dxa"/>
            <w:vAlign w:val="bottom"/>
          </w:tcPr>
          <w:p w14:paraId="28496D1B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253,241,131.37</w:t>
            </w:r>
          </w:p>
        </w:tc>
      </w:tr>
      <w:tr w:rsidR="004A0401" w:rsidRPr="00E50A6D" w14:paraId="28496D22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1D" w14:textId="77777777" w:rsidR="004A0401" w:rsidRPr="00E50A6D" w:rsidRDefault="004A0401" w:rsidP="007F261E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28496D1E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8496D1F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496D20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8496D21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4A0401" w:rsidRPr="00E50A6D" w14:paraId="28496D28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23" w14:textId="77777777" w:rsidR="004A0401" w:rsidRPr="00E50A6D" w:rsidRDefault="004A0401" w:rsidP="007F261E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28496D24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D25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742.42</w:t>
            </w:r>
          </w:p>
        </w:tc>
        <w:tc>
          <w:tcPr>
            <w:tcW w:w="1620" w:type="dxa"/>
            <w:vAlign w:val="bottom"/>
          </w:tcPr>
          <w:p w14:paraId="28496D26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742.42</w:t>
            </w:r>
          </w:p>
        </w:tc>
        <w:tc>
          <w:tcPr>
            <w:tcW w:w="1522" w:type="dxa"/>
            <w:vAlign w:val="bottom"/>
          </w:tcPr>
          <w:p w14:paraId="28496D27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742.42</w:t>
            </w:r>
          </w:p>
        </w:tc>
      </w:tr>
      <w:tr w:rsidR="004A0401" w:rsidRPr="00E50A6D" w14:paraId="28496D2E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29" w14:textId="77777777" w:rsidR="004A0401" w:rsidRPr="00E50A6D" w:rsidRDefault="004A0401" w:rsidP="007F261E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28496D2A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D2B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620" w:type="dxa"/>
            <w:vAlign w:val="bottom"/>
          </w:tcPr>
          <w:p w14:paraId="28496D2C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522" w:type="dxa"/>
            <w:vAlign w:val="bottom"/>
          </w:tcPr>
          <w:p w14:paraId="28496D2D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</w:tr>
      <w:tr w:rsidR="004A0401" w:rsidRPr="00E50A6D" w14:paraId="28496D34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8496D2F" w14:textId="77777777" w:rsidR="004A0401" w:rsidRPr="00E50A6D" w:rsidRDefault="004A0401" w:rsidP="007F261E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28496D30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D31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342.12</w:t>
            </w:r>
          </w:p>
        </w:tc>
        <w:tc>
          <w:tcPr>
            <w:tcW w:w="1620" w:type="dxa"/>
            <w:vAlign w:val="bottom"/>
          </w:tcPr>
          <w:p w14:paraId="28496D32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342.12</w:t>
            </w:r>
          </w:p>
        </w:tc>
        <w:tc>
          <w:tcPr>
            <w:tcW w:w="1522" w:type="dxa"/>
            <w:vAlign w:val="bottom"/>
          </w:tcPr>
          <w:p w14:paraId="28496D33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342.12</w:t>
            </w:r>
          </w:p>
        </w:tc>
      </w:tr>
      <w:tr w:rsidR="004A0401" w:rsidRPr="00E50A6D" w14:paraId="28496D3A" w14:textId="77777777" w:rsidTr="003C7364">
        <w:trPr>
          <w:trHeight w:val="315"/>
        </w:trPr>
        <w:tc>
          <w:tcPr>
            <w:tcW w:w="3240" w:type="dxa"/>
            <w:vAlign w:val="bottom"/>
            <w:hideMark/>
          </w:tcPr>
          <w:p w14:paraId="28496D35" w14:textId="77777777" w:rsidR="004A0401" w:rsidRPr="00E50A6D" w:rsidRDefault="004A0401" w:rsidP="007F261E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28496D36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8496D37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753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569.25</w:t>
            </w:r>
          </w:p>
        </w:tc>
        <w:tc>
          <w:tcPr>
            <w:tcW w:w="1620" w:type="dxa"/>
            <w:vAlign w:val="bottom"/>
          </w:tcPr>
          <w:p w14:paraId="28496D38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753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569.25</w:t>
            </w:r>
          </w:p>
        </w:tc>
        <w:tc>
          <w:tcPr>
            <w:tcW w:w="1522" w:type="dxa"/>
            <w:vAlign w:val="bottom"/>
          </w:tcPr>
          <w:p w14:paraId="28496D39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753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569.25</w:t>
            </w:r>
          </w:p>
        </w:tc>
      </w:tr>
    </w:tbl>
    <w:p w14:paraId="28496D3B" w14:textId="77777777" w:rsidR="004A0401" w:rsidRPr="00A3437A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496D3C" w14:textId="77777777" w:rsidR="00A3437A" w:rsidRPr="00E50A6D" w:rsidRDefault="00A3437A" w:rsidP="00A3437A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ในระหว่าง</w:t>
      </w:r>
      <w:r w:rsidR="00594BD0">
        <w:rPr>
          <w:rFonts w:ascii="Angsana New" w:hAnsi="Angsana New" w:hint="cs"/>
          <w:sz w:val="30"/>
          <w:szCs w:val="30"/>
          <w:cs/>
        </w:rPr>
        <w:t>งวด</w:t>
      </w:r>
      <w:r w:rsidRPr="00E50A6D">
        <w:rPr>
          <w:rFonts w:ascii="Angsana New" w:hAnsi="Angsana New"/>
          <w:sz w:val="30"/>
          <w:szCs w:val="30"/>
          <w:cs/>
        </w:rPr>
        <w:t>ปัจจุบัน ไม่มีการโอนรายการระหว่างลำดับชั้นของมูลค่ายุติธรรม</w:t>
      </w:r>
    </w:p>
    <w:p w14:paraId="28496D3D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3E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3F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40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41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42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43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44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496D45" w14:textId="77777777" w:rsidR="000C03E1" w:rsidRDefault="000C03E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8496D46" w14:textId="77777777" w:rsidR="005F16BF" w:rsidRDefault="005F16BF" w:rsidP="00C61383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E8486B" w14:textId="77777777" w:rsidR="00EB3DF2" w:rsidRPr="00EB3DF2" w:rsidRDefault="00EB3DF2" w:rsidP="000C03E1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 w:hanging="709"/>
        <w:contextualSpacing w:val="0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D47" w14:textId="42260DB2" w:rsidR="005F16BF" w:rsidRPr="00183490" w:rsidRDefault="005F16BF" w:rsidP="000C03E1">
      <w:pPr>
        <w:numPr>
          <w:ilvl w:val="0"/>
          <w:numId w:val="41"/>
        </w:numPr>
        <w:spacing w:after="120" w:line="240" w:lineRule="atLeast"/>
        <w:ind w:left="567" w:hanging="709"/>
        <w:rPr>
          <w:rFonts w:ascii="Angsana New" w:hAnsi="Angsana New"/>
          <w:b/>
          <w:bCs/>
          <w:sz w:val="30"/>
          <w:szCs w:val="30"/>
        </w:rPr>
      </w:pPr>
      <w:r w:rsidRPr="0018349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183490">
        <w:rPr>
          <w:rFonts w:ascii="Angsana New" w:hAnsi="Angsana New"/>
          <w:b/>
          <w:bCs/>
          <w:sz w:val="30"/>
          <w:szCs w:val="30"/>
        </w:rPr>
        <w:t xml:space="preserve"> </w:t>
      </w:r>
      <w:r w:rsidRPr="00183490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496D48" w14:textId="77777777" w:rsidR="000C03E1" w:rsidRPr="000C03E1" w:rsidRDefault="000C03E1" w:rsidP="000C03E1">
      <w:pPr>
        <w:ind w:firstLine="561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0C03E1">
        <w:rPr>
          <w:rFonts w:ascii="Angsana New" w:hAnsi="Angsana New"/>
          <w:b/>
          <w:bCs/>
          <w:sz w:val="30"/>
          <w:szCs w:val="30"/>
          <w:cs/>
        </w:rPr>
        <w:t xml:space="preserve">ลำดับชั้นของมูลค่ายุติธรรม </w:t>
      </w:r>
    </w:p>
    <w:p w14:paraId="28496D49" w14:textId="1BA296F2" w:rsidR="000C03E1" w:rsidRPr="000C03E1" w:rsidRDefault="000C03E1" w:rsidP="000C03E1">
      <w:pPr>
        <w:ind w:left="561"/>
        <w:jc w:val="thaiDistribute"/>
        <w:rPr>
          <w:rFonts w:ascii="Angsana New" w:hAnsi="Angsana New"/>
          <w:sz w:val="30"/>
          <w:szCs w:val="30"/>
        </w:rPr>
      </w:pPr>
      <w:r w:rsidRPr="000C03E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C03E1">
        <w:rPr>
          <w:rFonts w:ascii="Angsana New" w:hAnsi="Angsana New"/>
          <w:sz w:val="30"/>
          <w:szCs w:val="30"/>
        </w:rPr>
        <w:t xml:space="preserve">30 </w:t>
      </w:r>
      <w:r w:rsidR="00346B59">
        <w:rPr>
          <w:rFonts w:ascii="Angsana New" w:hAnsi="Angsana New" w:hint="cs"/>
          <w:sz w:val="30"/>
          <w:szCs w:val="30"/>
          <w:cs/>
        </w:rPr>
        <w:t>กันยายน</w:t>
      </w:r>
      <w:r w:rsidRPr="000C03E1">
        <w:rPr>
          <w:rFonts w:ascii="Angsana New" w:hAnsi="Angsana New"/>
          <w:sz w:val="30"/>
          <w:szCs w:val="30"/>
          <w:cs/>
        </w:rPr>
        <w:t xml:space="preserve"> </w:t>
      </w:r>
      <w:r w:rsidRPr="000C03E1">
        <w:rPr>
          <w:rFonts w:ascii="Angsana New" w:hAnsi="Angsana New"/>
          <w:sz w:val="30"/>
          <w:szCs w:val="30"/>
        </w:rPr>
        <w:t>2564</w:t>
      </w:r>
      <w:r w:rsidRPr="000C03E1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0C03E1">
        <w:rPr>
          <w:rFonts w:ascii="Angsana New" w:hAnsi="Angsana New"/>
          <w:sz w:val="30"/>
          <w:szCs w:val="30"/>
          <w:lang w:val="en-US"/>
        </w:rPr>
        <w:t xml:space="preserve">31 </w:t>
      </w:r>
      <w:r w:rsidRPr="000C03E1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0C03E1">
        <w:rPr>
          <w:rFonts w:ascii="Angsana New" w:hAnsi="Angsana New"/>
          <w:sz w:val="30"/>
          <w:szCs w:val="30"/>
          <w:lang w:val="en-US"/>
        </w:rPr>
        <w:t>2563</w:t>
      </w:r>
      <w:r w:rsidRPr="000C03E1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347"/>
        <w:gridCol w:w="1334"/>
        <w:gridCol w:w="1334"/>
        <w:gridCol w:w="1337"/>
      </w:tblGrid>
      <w:tr w:rsidR="000C03E1" w:rsidRPr="00E50A6D" w14:paraId="28496D4B" w14:textId="77777777" w:rsidTr="000612A8">
        <w:trPr>
          <w:tblHeader/>
        </w:trPr>
        <w:tc>
          <w:tcPr>
            <w:tcW w:w="9315" w:type="dxa"/>
            <w:gridSpan w:val="5"/>
            <w:shd w:val="clear" w:color="auto" w:fill="auto"/>
            <w:vAlign w:val="bottom"/>
            <w:hideMark/>
          </w:tcPr>
          <w:p w14:paraId="28496D4A" w14:textId="77777777" w:rsidR="000C03E1" w:rsidRPr="00CB5105" w:rsidRDefault="000C03E1" w:rsidP="00E334BD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B510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0C03E1" w:rsidRPr="00E50A6D" w14:paraId="28496D4E" w14:textId="77777777" w:rsidTr="000612A8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14:paraId="28496D4C" w14:textId="77777777" w:rsidR="000C03E1" w:rsidRPr="00E50A6D" w:rsidRDefault="000C03E1" w:rsidP="00E334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352" w:type="dxa"/>
            <w:gridSpan w:val="4"/>
            <w:shd w:val="clear" w:color="auto" w:fill="auto"/>
            <w:hideMark/>
          </w:tcPr>
          <w:p w14:paraId="28496D4D" w14:textId="310331AB" w:rsidR="000C03E1" w:rsidRPr="00B15342" w:rsidRDefault="000C03E1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  <w:r w:rsidRPr="00987537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="00346B59">
              <w:rPr>
                <w:rFonts w:asciiTheme="majorBidi" w:hAnsiTheme="majorBidi" w:cs="Angsana New" w:hint="cs"/>
                <w:kern w:val="28"/>
                <w:sz w:val="26"/>
                <w:szCs w:val="26"/>
                <w:cs/>
              </w:rPr>
              <w:t>กันยายน</w:t>
            </w:r>
            <w:r w:rsidRPr="00987537">
              <w:rPr>
                <w:rFonts w:asciiTheme="majorBidi" w:hAnsiTheme="majorBidi" w:cs="Angsana New"/>
                <w:kern w:val="28"/>
                <w:sz w:val="26"/>
                <w:szCs w:val="26"/>
                <w:cs/>
              </w:rPr>
              <w:t xml:space="preserve"> </w:t>
            </w:r>
            <w:r w:rsidRPr="00987537">
              <w:rPr>
                <w:rFonts w:asciiTheme="majorBidi" w:hAnsiTheme="majorBidi" w:cstheme="majorBidi"/>
                <w:kern w:val="28"/>
                <w:sz w:val="26"/>
                <w:szCs w:val="26"/>
              </w:rPr>
              <w:t>2564</w:t>
            </w:r>
          </w:p>
        </w:tc>
      </w:tr>
      <w:tr w:rsidR="000C03E1" w:rsidRPr="00E50A6D" w14:paraId="28496D54" w14:textId="77777777" w:rsidTr="000612A8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14:paraId="28496D4F" w14:textId="77777777" w:rsidR="000C03E1" w:rsidRPr="00E50A6D" w:rsidRDefault="000C03E1" w:rsidP="00E334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hideMark/>
          </w:tcPr>
          <w:p w14:paraId="28496D50" w14:textId="77777777" w:rsidR="000C03E1" w:rsidRPr="00E50A6D" w:rsidRDefault="000C03E1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14:paraId="28496D51" w14:textId="77777777" w:rsidR="000C03E1" w:rsidRPr="00E50A6D" w:rsidRDefault="000C03E1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28496D52" w14:textId="77777777" w:rsidR="000C03E1" w:rsidRPr="00E50A6D" w:rsidRDefault="000C03E1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5" w:type="dxa"/>
            <w:shd w:val="clear" w:color="auto" w:fill="auto"/>
            <w:vAlign w:val="bottom"/>
            <w:hideMark/>
          </w:tcPr>
          <w:p w14:paraId="28496D53" w14:textId="77777777" w:rsidR="000C03E1" w:rsidRPr="00E50A6D" w:rsidRDefault="000C03E1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0C03E1" w:rsidRPr="00E50A6D" w14:paraId="28496D5A" w14:textId="77777777" w:rsidTr="00313FCE">
        <w:trPr>
          <w:trHeight w:val="73"/>
        </w:trPr>
        <w:tc>
          <w:tcPr>
            <w:tcW w:w="3963" w:type="dxa"/>
            <w:shd w:val="clear" w:color="auto" w:fill="auto"/>
          </w:tcPr>
          <w:p w14:paraId="28496D55" w14:textId="77777777" w:rsidR="000C03E1" w:rsidRPr="00E50A6D" w:rsidRDefault="000C03E1" w:rsidP="00E334B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47" w:type="dxa"/>
            <w:shd w:val="clear" w:color="auto" w:fill="auto"/>
          </w:tcPr>
          <w:p w14:paraId="28496D56" w14:textId="77777777" w:rsidR="000C03E1" w:rsidRPr="00E50A6D" w:rsidRDefault="000C03E1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8496D57" w14:textId="77777777" w:rsidR="000C03E1" w:rsidRPr="00E50A6D" w:rsidRDefault="000C03E1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28496D58" w14:textId="77777777" w:rsidR="000C03E1" w:rsidRPr="00E50A6D" w:rsidRDefault="000C03E1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28496D59" w14:textId="77777777" w:rsidR="000C03E1" w:rsidRPr="00E50A6D" w:rsidRDefault="000C03E1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0C03E1" w:rsidRPr="00E50A6D" w14:paraId="28496D60" w14:textId="77777777" w:rsidTr="00313FCE">
        <w:trPr>
          <w:trHeight w:val="182"/>
        </w:trPr>
        <w:tc>
          <w:tcPr>
            <w:tcW w:w="3963" w:type="dxa"/>
            <w:shd w:val="clear" w:color="auto" w:fill="auto"/>
          </w:tcPr>
          <w:p w14:paraId="28496D5B" w14:textId="77777777" w:rsidR="000C03E1" w:rsidRPr="00E50A6D" w:rsidRDefault="000C03E1" w:rsidP="00E334BD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47" w:type="dxa"/>
            <w:shd w:val="clear" w:color="auto" w:fill="auto"/>
          </w:tcPr>
          <w:p w14:paraId="28496D5C" w14:textId="23D8FAE4" w:rsidR="000C03E1" w:rsidRPr="00313FCE" w:rsidRDefault="0080489C" w:rsidP="000612A8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0489C">
              <w:rPr>
                <w:rFonts w:asciiTheme="majorBidi" w:hAnsiTheme="majorBidi" w:cs="Angsana New"/>
                <w:sz w:val="26"/>
                <w:szCs w:val="26"/>
              </w:rPr>
              <w:t>31,631,099.24</w:t>
            </w:r>
          </w:p>
        </w:tc>
        <w:tc>
          <w:tcPr>
            <w:tcW w:w="1334" w:type="dxa"/>
            <w:shd w:val="clear" w:color="auto" w:fill="auto"/>
          </w:tcPr>
          <w:p w14:paraId="28496D5D" w14:textId="6E9496A1" w:rsidR="000C03E1" w:rsidRPr="00313FCE" w:rsidRDefault="0080489C" w:rsidP="00E334BD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28496D5E" w14:textId="55639BEB" w:rsidR="000C03E1" w:rsidRPr="00313FCE" w:rsidRDefault="0080489C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28496D5F" w14:textId="759BA97F" w:rsidR="000C03E1" w:rsidRPr="00313FCE" w:rsidRDefault="0080489C" w:rsidP="00E334BD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0489C">
              <w:rPr>
                <w:rFonts w:ascii="Angsana New" w:hAnsi="Angsana New"/>
                <w:kern w:val="28"/>
                <w:sz w:val="26"/>
                <w:szCs w:val="26"/>
              </w:rPr>
              <w:t>31,631,099.24</w:t>
            </w:r>
          </w:p>
        </w:tc>
      </w:tr>
    </w:tbl>
    <w:p w14:paraId="28496D61" w14:textId="77777777" w:rsidR="005F16BF" w:rsidRDefault="005F16BF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347"/>
        <w:gridCol w:w="1334"/>
        <w:gridCol w:w="1334"/>
        <w:gridCol w:w="1337"/>
      </w:tblGrid>
      <w:tr w:rsidR="00E464CC" w:rsidRPr="00E50A6D" w14:paraId="28496D63" w14:textId="77777777" w:rsidTr="000612A8">
        <w:trPr>
          <w:tblHeader/>
        </w:trPr>
        <w:tc>
          <w:tcPr>
            <w:tcW w:w="9315" w:type="dxa"/>
            <w:gridSpan w:val="5"/>
            <w:shd w:val="clear" w:color="auto" w:fill="auto"/>
            <w:vAlign w:val="bottom"/>
            <w:hideMark/>
          </w:tcPr>
          <w:p w14:paraId="28496D62" w14:textId="77777777" w:rsidR="00E464CC" w:rsidRPr="00CB5105" w:rsidRDefault="00E464CC" w:rsidP="00E334BD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B510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E464CC" w:rsidRPr="00E50A6D" w14:paraId="28496D66" w14:textId="77777777" w:rsidTr="000612A8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14:paraId="28496D64" w14:textId="77777777" w:rsidR="00E464CC" w:rsidRPr="00E50A6D" w:rsidRDefault="00E464CC" w:rsidP="00E334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352" w:type="dxa"/>
            <w:gridSpan w:val="4"/>
            <w:shd w:val="clear" w:color="auto" w:fill="auto"/>
            <w:hideMark/>
          </w:tcPr>
          <w:p w14:paraId="28496D65" w14:textId="77777777" w:rsidR="00E464CC" w:rsidRPr="00F65D0F" w:rsidRDefault="00E464CC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65D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F65D0F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31 </w:t>
            </w:r>
            <w:r w:rsidRPr="00F65D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ธันวาคม </w:t>
            </w:r>
            <w:r w:rsidRPr="00F65D0F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</w:tr>
      <w:tr w:rsidR="00E464CC" w:rsidRPr="00E50A6D" w14:paraId="28496D6C" w14:textId="77777777" w:rsidTr="000612A8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14:paraId="28496D67" w14:textId="77777777" w:rsidR="00E464CC" w:rsidRPr="00E50A6D" w:rsidRDefault="00E464CC" w:rsidP="00E334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hideMark/>
          </w:tcPr>
          <w:p w14:paraId="28496D68" w14:textId="77777777" w:rsidR="00E464CC" w:rsidRPr="00E50A6D" w:rsidRDefault="00E464CC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14:paraId="28496D69" w14:textId="77777777" w:rsidR="00E464CC" w:rsidRPr="00E50A6D" w:rsidRDefault="00E464CC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28496D6A" w14:textId="77777777" w:rsidR="00E464CC" w:rsidRPr="00E50A6D" w:rsidRDefault="00E464CC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5" w:type="dxa"/>
            <w:shd w:val="clear" w:color="auto" w:fill="auto"/>
            <w:vAlign w:val="bottom"/>
            <w:hideMark/>
          </w:tcPr>
          <w:p w14:paraId="28496D6B" w14:textId="77777777" w:rsidR="00E464CC" w:rsidRPr="00E50A6D" w:rsidRDefault="00E464CC" w:rsidP="00E334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E464CC" w:rsidRPr="00E50A6D" w14:paraId="28496D72" w14:textId="77777777" w:rsidTr="00313FCE">
        <w:trPr>
          <w:trHeight w:val="73"/>
        </w:trPr>
        <w:tc>
          <w:tcPr>
            <w:tcW w:w="3963" w:type="dxa"/>
            <w:shd w:val="clear" w:color="auto" w:fill="auto"/>
          </w:tcPr>
          <w:p w14:paraId="28496D6D" w14:textId="77777777" w:rsidR="00E464CC" w:rsidRPr="00E50A6D" w:rsidRDefault="00E464CC" w:rsidP="00E334B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47" w:type="dxa"/>
            <w:shd w:val="clear" w:color="auto" w:fill="auto"/>
          </w:tcPr>
          <w:p w14:paraId="28496D6E" w14:textId="77777777" w:rsidR="00E464CC" w:rsidRPr="00E50A6D" w:rsidRDefault="00E464CC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8496D6F" w14:textId="77777777" w:rsidR="00E464CC" w:rsidRPr="00E50A6D" w:rsidRDefault="00E464CC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28496D70" w14:textId="77777777" w:rsidR="00E464CC" w:rsidRPr="00E50A6D" w:rsidRDefault="00E464CC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28496D71" w14:textId="77777777" w:rsidR="00E464CC" w:rsidRPr="00E50A6D" w:rsidRDefault="00E464CC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E464CC" w:rsidRPr="00E50A6D" w14:paraId="28496D78" w14:textId="77777777" w:rsidTr="00313FCE">
        <w:trPr>
          <w:trHeight w:val="73"/>
        </w:trPr>
        <w:tc>
          <w:tcPr>
            <w:tcW w:w="3963" w:type="dxa"/>
            <w:shd w:val="clear" w:color="auto" w:fill="auto"/>
          </w:tcPr>
          <w:p w14:paraId="28496D73" w14:textId="77777777" w:rsidR="00E464CC" w:rsidRPr="00E50A6D" w:rsidRDefault="00E464CC" w:rsidP="00E334BD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47" w:type="dxa"/>
            <w:shd w:val="clear" w:color="auto" w:fill="auto"/>
          </w:tcPr>
          <w:p w14:paraId="28496D74" w14:textId="77777777" w:rsidR="00E464CC" w:rsidRPr="00183490" w:rsidRDefault="000612A8" w:rsidP="000612A8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83490">
              <w:rPr>
                <w:rFonts w:asciiTheme="majorBidi" w:hAnsiTheme="majorBidi" w:cs="Angsana New"/>
                <w:sz w:val="26"/>
                <w:szCs w:val="26"/>
              </w:rPr>
              <w:t>95,511,075.67</w:t>
            </w:r>
          </w:p>
        </w:tc>
        <w:tc>
          <w:tcPr>
            <w:tcW w:w="1334" w:type="dxa"/>
            <w:shd w:val="clear" w:color="auto" w:fill="auto"/>
          </w:tcPr>
          <w:p w14:paraId="28496D75" w14:textId="77777777" w:rsidR="00E464CC" w:rsidRPr="00183490" w:rsidRDefault="000612A8" w:rsidP="00E334BD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83490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28496D76" w14:textId="77777777" w:rsidR="00E464CC" w:rsidRPr="00E50A6D" w:rsidRDefault="00E464CC" w:rsidP="00E334BD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28496D77" w14:textId="77777777" w:rsidR="00E464CC" w:rsidRPr="00E50A6D" w:rsidRDefault="00E464CC" w:rsidP="00E334BD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95,511,075.67</w:t>
            </w:r>
          </w:p>
        </w:tc>
      </w:tr>
    </w:tbl>
    <w:p w14:paraId="74E12AEC" w14:textId="77777777" w:rsidR="00EB3DF2" w:rsidRPr="00EB3DF2" w:rsidRDefault="00EB3DF2" w:rsidP="00313FC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</w:tabs>
        <w:spacing w:before="240"/>
        <w:ind w:hanging="138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7EC45E4C" w14:textId="77777777" w:rsidR="00EB3DF2" w:rsidRPr="00EB3DF2" w:rsidRDefault="00EB3DF2" w:rsidP="00313FC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</w:tabs>
        <w:spacing w:before="240"/>
        <w:ind w:hanging="138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3200A855" w14:textId="77777777" w:rsidR="00EB3DF2" w:rsidRPr="00EB3DF2" w:rsidRDefault="00EB3DF2" w:rsidP="00313FC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</w:tabs>
        <w:spacing w:before="240"/>
        <w:ind w:hanging="138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6D7B" w14:textId="4E6273C8" w:rsidR="002F1453" w:rsidRPr="00313FCE" w:rsidRDefault="002F1453" w:rsidP="00313FCE">
      <w:pPr>
        <w:numPr>
          <w:ilvl w:val="0"/>
          <w:numId w:val="26"/>
        </w:numPr>
        <w:tabs>
          <w:tab w:val="left" w:pos="513"/>
        </w:tabs>
        <w:spacing w:before="240" w:line="240" w:lineRule="atLeast"/>
        <w:ind w:hanging="1380"/>
        <w:jc w:val="both"/>
        <w:rPr>
          <w:rFonts w:ascii="Angsana New" w:hAnsi="Angsana New"/>
          <w:b/>
          <w:bCs/>
          <w:sz w:val="30"/>
          <w:szCs w:val="30"/>
        </w:rPr>
      </w:pPr>
      <w:r w:rsidRPr="00313FCE">
        <w:rPr>
          <w:rFonts w:ascii="Angsana New" w:hAnsi="Angsana New" w:hint="cs"/>
          <w:b/>
          <w:bCs/>
          <w:sz w:val="30"/>
          <w:szCs w:val="30"/>
          <w:cs/>
        </w:rPr>
        <w:t>การแก้ไขข้อผิดพลาด</w:t>
      </w:r>
    </w:p>
    <w:p w14:paraId="28496D7C" w14:textId="77777777" w:rsidR="002F1453" w:rsidRPr="00675EC2" w:rsidRDefault="001D6885" w:rsidP="00313FCE">
      <w:pPr>
        <w:ind w:left="561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13FCE">
        <w:rPr>
          <w:rFonts w:ascii="Angsana New" w:hAnsi="Angsana New" w:hint="cs"/>
          <w:sz w:val="30"/>
          <w:szCs w:val="30"/>
          <w:cs/>
        </w:rPr>
        <w:t>กลุ่ม</w:t>
      </w:r>
      <w:r w:rsidR="002F1453" w:rsidRPr="00313FCE">
        <w:rPr>
          <w:rFonts w:ascii="Angsana New" w:hAnsi="Angsana New"/>
          <w:sz w:val="30"/>
          <w:szCs w:val="30"/>
          <w:cs/>
        </w:rPr>
        <w:t>บริษัทมีการ</w:t>
      </w:r>
      <w:r w:rsidR="002F1453" w:rsidRPr="00313FCE">
        <w:rPr>
          <w:rFonts w:ascii="Angsana New" w:hAnsi="Angsana New" w:hint="cs"/>
          <w:sz w:val="30"/>
          <w:szCs w:val="30"/>
          <w:cs/>
        </w:rPr>
        <w:t>แก้ไขข้อผิดพลาดของการจัดประเภทเครื่องมือทางการเงิน</w:t>
      </w:r>
      <w:r w:rsidR="00675EC2" w:rsidRPr="00313FCE">
        <w:rPr>
          <w:rFonts w:ascii="Angsana New" w:hAnsi="Angsana New" w:hint="cs"/>
          <w:sz w:val="30"/>
          <w:szCs w:val="30"/>
          <w:cs/>
        </w:rPr>
        <w:t>ใหม่</w:t>
      </w:r>
      <w:r w:rsidR="002F1453" w:rsidRPr="00313FCE">
        <w:rPr>
          <w:rFonts w:ascii="Angsana New" w:hAnsi="Angsana New" w:hint="cs"/>
          <w:sz w:val="30"/>
          <w:szCs w:val="30"/>
          <w:cs/>
        </w:rPr>
        <w:t xml:space="preserve"> จากเดิมที่จัดประเภท </w:t>
      </w:r>
      <w:r w:rsidR="002F1453" w:rsidRPr="00313FCE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</w:t>
      </w:r>
      <w:r w:rsidR="002F1453" w:rsidRPr="00313FCE">
        <w:rPr>
          <w:rFonts w:ascii="Angsana New" w:hAnsi="Angsana New" w:hint="cs"/>
          <w:sz w:val="30"/>
          <w:szCs w:val="30"/>
          <w:cs/>
        </w:rPr>
        <w:t xml:space="preserve">ขาดทุนเบ็ดเสร็จอื่น เปลี่ยนมาเป็น </w:t>
      </w:r>
      <w:r w:rsidR="002F1453" w:rsidRPr="00313FCE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</w:t>
      </w:r>
      <w:r w:rsidR="002F1453" w:rsidRPr="00313FCE">
        <w:rPr>
          <w:rFonts w:ascii="Angsana New" w:hAnsi="Angsana New" w:hint="cs"/>
          <w:sz w:val="30"/>
          <w:szCs w:val="30"/>
          <w:cs/>
        </w:rPr>
        <w:t xml:space="preserve">หรือขาดทุน </w:t>
      </w:r>
      <w:r w:rsidR="00675EC2" w:rsidRPr="00313FCE">
        <w:rPr>
          <w:rFonts w:ascii="Angsana New" w:hAnsi="Angsana New" w:hint="cs"/>
          <w:sz w:val="30"/>
          <w:szCs w:val="30"/>
          <w:cs/>
        </w:rPr>
        <w:t>โดย</w:t>
      </w:r>
      <w:r w:rsidRPr="00313FCE">
        <w:rPr>
          <w:rFonts w:ascii="Angsana New" w:hAnsi="Angsana New"/>
          <w:sz w:val="30"/>
          <w:szCs w:val="30"/>
          <w:cs/>
        </w:rPr>
        <w:t xml:space="preserve">กลุ่มบริษัทได้เลือกปรับผลกระทบจากการเปลี่ยนแปลงโดยปรับปรุงกับกำไรสะสม ณ วันที่ </w:t>
      </w:r>
      <w:r w:rsidRPr="00313FCE">
        <w:rPr>
          <w:rFonts w:ascii="Angsana New" w:hAnsi="Angsana New"/>
          <w:sz w:val="30"/>
          <w:szCs w:val="30"/>
        </w:rPr>
        <w:t>1</w:t>
      </w:r>
      <w:r w:rsidRPr="00313FCE">
        <w:rPr>
          <w:rFonts w:ascii="Angsana New" w:hAnsi="Angsana New"/>
          <w:sz w:val="30"/>
          <w:szCs w:val="30"/>
          <w:cs/>
        </w:rPr>
        <w:t xml:space="preserve"> มกราคม </w:t>
      </w:r>
      <w:r w:rsidRPr="00313FCE">
        <w:rPr>
          <w:rFonts w:ascii="Angsana New" w:hAnsi="Angsana New"/>
          <w:sz w:val="30"/>
          <w:szCs w:val="30"/>
        </w:rPr>
        <w:t>2564</w:t>
      </w:r>
      <w:r w:rsidRPr="00313FCE">
        <w:rPr>
          <w:rFonts w:ascii="Angsana New" w:hAnsi="Angsana New"/>
          <w:sz w:val="30"/>
          <w:szCs w:val="30"/>
          <w:cs/>
        </w:rPr>
        <w:t xml:space="preserve"> และไม่ปรับย้อนหลังงบการเงินปีก่อนที่แสดงเปรียบเทียบ</w:t>
      </w:r>
      <w:r w:rsidR="00675EC2" w:rsidRPr="00313FCE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C969EC">
        <w:rPr>
          <w:rFonts w:ascii="Angsana New" w:hAnsi="Angsana New" w:hint="cs"/>
          <w:sz w:val="30"/>
          <w:szCs w:val="30"/>
          <w:cs/>
        </w:rPr>
        <w:t>กลุ่ม</w:t>
      </w:r>
      <w:r w:rsidR="00675EC2" w:rsidRPr="00313FCE">
        <w:rPr>
          <w:rFonts w:ascii="Angsana New" w:hAnsi="Angsana New" w:hint="cs"/>
          <w:sz w:val="30"/>
          <w:szCs w:val="30"/>
          <w:cs/>
        </w:rPr>
        <w:t>บริษัทได้ปรับปรุงแก้ไขรายการดั</w:t>
      </w:r>
      <w:r w:rsidR="00AD1849">
        <w:rPr>
          <w:rFonts w:ascii="Angsana New" w:hAnsi="Angsana New" w:hint="cs"/>
          <w:sz w:val="30"/>
          <w:szCs w:val="30"/>
          <w:cs/>
        </w:rPr>
        <w:t>งกล่าวแล้ว โดยมีการโอนผลสะสมของ</w:t>
      </w:r>
      <w:r w:rsidR="00675EC2" w:rsidRPr="00313FCE">
        <w:rPr>
          <w:rFonts w:ascii="Angsana New" w:hAnsi="Angsana New" w:hint="cs"/>
          <w:sz w:val="30"/>
          <w:szCs w:val="30"/>
          <w:cs/>
        </w:rPr>
        <w:t>ผลกำไร (ขาดทุน) จากการเปลี่ยนแปลงมูลค่า</w:t>
      </w:r>
      <w:r w:rsidR="00C969EC">
        <w:rPr>
          <w:rFonts w:ascii="Angsana New" w:hAnsi="Angsana New" w:hint="cs"/>
          <w:sz w:val="30"/>
          <w:szCs w:val="30"/>
          <w:cs/>
        </w:rPr>
        <w:t xml:space="preserve"> </w:t>
      </w:r>
      <w:r w:rsidR="00675EC2" w:rsidRPr="00313FCE">
        <w:rPr>
          <w:rFonts w:ascii="Angsana New" w:hAnsi="Angsana New" w:hint="cs"/>
          <w:sz w:val="30"/>
          <w:szCs w:val="30"/>
          <w:cs/>
        </w:rPr>
        <w:t xml:space="preserve">เงินลงทุน ในองค์ประกอบอื่นของส่วนของผู้ถือหุ้น ไปยัง กำไรสะสม จำนวน </w:t>
      </w:r>
      <w:r w:rsidR="00675EC2" w:rsidRPr="00313FCE">
        <w:rPr>
          <w:rFonts w:ascii="Angsana New" w:hAnsi="Angsana New"/>
          <w:sz w:val="30"/>
          <w:szCs w:val="30"/>
          <w:lang w:val="en-US"/>
        </w:rPr>
        <w:t>0.3</w:t>
      </w:r>
      <w:r w:rsidRPr="00313FCE">
        <w:rPr>
          <w:rFonts w:ascii="Angsana New" w:hAnsi="Angsana New"/>
          <w:sz w:val="30"/>
          <w:szCs w:val="30"/>
          <w:lang w:val="en-US"/>
        </w:rPr>
        <w:t>3</w:t>
      </w:r>
      <w:r w:rsidR="00675EC2" w:rsidRPr="00313FCE">
        <w:rPr>
          <w:rFonts w:ascii="Angsana New" w:hAnsi="Angsana New"/>
          <w:sz w:val="30"/>
          <w:szCs w:val="30"/>
          <w:lang w:val="en-US"/>
        </w:rPr>
        <w:t xml:space="preserve"> </w:t>
      </w:r>
      <w:r w:rsidR="00675EC2" w:rsidRPr="00313FCE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</w:t>
      </w:r>
    </w:p>
    <w:p w14:paraId="28496D7D" w14:textId="77777777" w:rsidR="001E11E6" w:rsidRPr="00F25A47" w:rsidRDefault="001E11E6" w:rsidP="00520A2B">
      <w:pPr>
        <w:numPr>
          <w:ilvl w:val="0"/>
          <w:numId w:val="26"/>
        </w:numPr>
        <w:tabs>
          <w:tab w:val="left" w:pos="513"/>
        </w:tabs>
        <w:spacing w:before="240" w:line="240" w:lineRule="atLeast"/>
        <w:ind w:hanging="1380"/>
        <w:jc w:val="both"/>
        <w:rPr>
          <w:rFonts w:ascii="Angsana New" w:hAnsi="Angsana New"/>
          <w:b/>
          <w:bCs/>
          <w:sz w:val="30"/>
          <w:szCs w:val="30"/>
        </w:rPr>
      </w:pPr>
      <w:r w:rsidRPr="00F25A47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8496D7E" w14:textId="302DE5B3" w:rsidR="00296204" w:rsidRPr="00EA4315" w:rsidRDefault="001E11E6" w:rsidP="00242EB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A2AAF">
        <w:rPr>
          <w:rFonts w:ascii="Angsana New" w:hAnsi="Angsana New"/>
          <w:sz w:val="30"/>
          <w:szCs w:val="30"/>
          <w:cs/>
        </w:rPr>
        <w:t>กรรมการผู้มีอำนาจของบริษัทได้อนุมัติให้ออกงบการเงินนี้แล้วเมื่อวันที่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="00B775BE">
        <w:rPr>
          <w:rFonts w:ascii="Angsana New" w:hAnsi="Angsana New" w:hint="cs"/>
          <w:sz w:val="30"/>
          <w:szCs w:val="30"/>
          <w:cs/>
        </w:rPr>
        <w:t>11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="00346B59">
        <w:rPr>
          <w:rFonts w:ascii="Angsana New" w:hAnsi="Angsana New" w:hint="cs"/>
          <w:sz w:val="30"/>
          <w:szCs w:val="30"/>
          <w:cs/>
        </w:rPr>
        <w:t>พฤศจิกายน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Pr="000A2AAF">
        <w:rPr>
          <w:rFonts w:ascii="Angsana New" w:hAnsi="Angsana New" w:hint="cs"/>
          <w:sz w:val="30"/>
          <w:szCs w:val="30"/>
          <w:cs/>
        </w:rPr>
        <w:t>25</w:t>
      </w:r>
      <w:r w:rsidR="00A748FF" w:rsidRPr="000A2AAF">
        <w:rPr>
          <w:rFonts w:ascii="Angsana New" w:hAnsi="Angsana New"/>
          <w:sz w:val="30"/>
          <w:szCs w:val="30"/>
        </w:rPr>
        <w:t>6</w:t>
      </w:r>
      <w:r w:rsidR="004A40F8">
        <w:rPr>
          <w:rFonts w:ascii="Angsana New" w:hAnsi="Angsana New"/>
          <w:sz w:val="30"/>
          <w:szCs w:val="30"/>
          <w:lang w:val="en-US"/>
        </w:rPr>
        <w:t>4</w:t>
      </w:r>
    </w:p>
    <w:sectPr w:rsidR="00296204" w:rsidRPr="00EA4315" w:rsidSect="00313FCE">
      <w:footerReference w:type="default" r:id="rId17"/>
      <w:pgSz w:w="11907" w:h="16840" w:code="9"/>
      <w:pgMar w:top="692" w:right="1151" w:bottom="578" w:left="1151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5AC7C" w14:textId="77777777" w:rsidR="00B0618D" w:rsidRDefault="00B0618D">
      <w:r>
        <w:separator/>
      </w:r>
    </w:p>
  </w:endnote>
  <w:endnote w:type="continuationSeparator" w:id="0">
    <w:p w14:paraId="1F632C0E" w14:textId="77777777" w:rsidR="00B0618D" w:rsidRDefault="00B0618D">
      <w:r>
        <w:continuationSeparator/>
      </w:r>
    </w:p>
  </w:endnote>
  <w:endnote w:type="continuationNotice" w:id="1">
    <w:p w14:paraId="5531EACF" w14:textId="77777777" w:rsidR="00B0618D" w:rsidRDefault="00B061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87" w14:textId="77777777" w:rsidR="00841D6A" w:rsidRPr="008C31D3" w:rsidRDefault="00841D6A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88" w14:textId="77777777" w:rsidR="00841D6A" w:rsidRPr="008C31D3" w:rsidRDefault="00841D6A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720702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8B" w14:textId="77777777" w:rsidR="00841D6A" w:rsidRPr="008C31D3" w:rsidRDefault="00841D6A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8C" w14:textId="77777777" w:rsidR="00841D6A" w:rsidRPr="008C31D3" w:rsidRDefault="00841D6A" w:rsidP="008C31D3">
    <w:pPr>
      <w:pStyle w:val="Footer"/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</w:t>
    </w:r>
    <w:r>
      <w:rPr>
        <w:rFonts w:ascii="Angsana New" w:hAnsi="Angsana New" w:cs="Angsana New"/>
        <w:sz w:val="30"/>
        <w:szCs w:val="30"/>
        <w:cs/>
        <w:lang w:val="en-US"/>
      </w:rPr>
      <w:t xml:space="preserve">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(              นายบุญศักดิ์  เกียรติจรูญเลิศ       </w:t>
    </w:r>
    <w:r w:rsidRPr="00F943B3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8D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8E" w14:textId="77777777" w:rsidR="00841D6A" w:rsidRPr="008C31D3" w:rsidRDefault="00841D6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bookmarkStart w:id="3" w:name="_Hlk35429669"/>
    <w:r w:rsidRPr="00F943B3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bookmarkEnd w:id="3"/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8F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0" w14:textId="77777777" w:rsidR="00841D6A" w:rsidRPr="008C31D3" w:rsidRDefault="00841D6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D31FF6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91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2" w14:textId="77777777" w:rsidR="00841D6A" w:rsidRPr="008C31D3" w:rsidRDefault="00841D6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61122A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ADD0D" w14:textId="77777777" w:rsidR="00B0618D" w:rsidRDefault="00B0618D">
      <w:r>
        <w:separator/>
      </w:r>
    </w:p>
  </w:footnote>
  <w:footnote w:type="continuationSeparator" w:id="0">
    <w:p w14:paraId="4C4A3FE3" w14:textId="77777777" w:rsidR="00B0618D" w:rsidRDefault="00B0618D">
      <w:r>
        <w:continuationSeparator/>
      </w:r>
    </w:p>
  </w:footnote>
  <w:footnote w:type="continuationNotice" w:id="1">
    <w:p w14:paraId="29574E32" w14:textId="77777777" w:rsidR="00B0618D" w:rsidRDefault="00B061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85" w14:textId="77777777" w:rsidR="00841D6A" w:rsidRDefault="00841D6A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28496D86" w14:textId="77777777" w:rsidR="00841D6A" w:rsidRDefault="00841D6A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6D89" w14:textId="77777777" w:rsidR="00841D6A" w:rsidRDefault="00841D6A" w:rsidP="000A1E0A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25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28496D8A" w14:textId="77777777" w:rsidR="00841D6A" w:rsidRPr="00AC69F6" w:rsidRDefault="00841D6A" w:rsidP="00AC6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D3E82"/>
    <w:multiLevelType w:val="hybridMultilevel"/>
    <w:tmpl w:val="62CCA50C"/>
    <w:lvl w:ilvl="0" w:tplc="C66258BE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B38FD"/>
    <w:multiLevelType w:val="hybridMultilevel"/>
    <w:tmpl w:val="1E7CDFD4"/>
    <w:lvl w:ilvl="0" w:tplc="1A9C4854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20500"/>
    <w:multiLevelType w:val="hybridMultilevel"/>
    <w:tmpl w:val="0A8C15CC"/>
    <w:lvl w:ilvl="0" w:tplc="E55A67F2">
      <w:start w:val="1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B02AF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803FD"/>
    <w:multiLevelType w:val="hybridMultilevel"/>
    <w:tmpl w:val="0A8C15CC"/>
    <w:lvl w:ilvl="0" w:tplc="E55A67F2">
      <w:start w:val="1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7931EBE"/>
    <w:multiLevelType w:val="hybridMultilevel"/>
    <w:tmpl w:val="37923D10"/>
    <w:lvl w:ilvl="0" w:tplc="CEB22C0A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71E4E"/>
    <w:multiLevelType w:val="hybridMultilevel"/>
    <w:tmpl w:val="813E8F6A"/>
    <w:lvl w:ilvl="0" w:tplc="F3E8954E">
      <w:start w:val="2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B4BC2"/>
    <w:multiLevelType w:val="hybridMultilevel"/>
    <w:tmpl w:val="4738AF70"/>
    <w:lvl w:ilvl="0" w:tplc="A198D14E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D5812"/>
    <w:multiLevelType w:val="hybridMultilevel"/>
    <w:tmpl w:val="FF028612"/>
    <w:lvl w:ilvl="0" w:tplc="EB025DB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E74B7"/>
    <w:multiLevelType w:val="hybridMultilevel"/>
    <w:tmpl w:val="BC0CC074"/>
    <w:lvl w:ilvl="0" w:tplc="B8506E7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F38DA"/>
    <w:multiLevelType w:val="hybridMultilevel"/>
    <w:tmpl w:val="37923D10"/>
    <w:lvl w:ilvl="0" w:tplc="CEB22C0A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E46D6"/>
    <w:multiLevelType w:val="hybridMultilevel"/>
    <w:tmpl w:val="C12C3DBC"/>
    <w:lvl w:ilvl="0" w:tplc="A87C2BAE">
      <w:start w:val="24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4277F"/>
    <w:multiLevelType w:val="hybridMultilevel"/>
    <w:tmpl w:val="813E8F6A"/>
    <w:lvl w:ilvl="0" w:tplc="F3E8954E">
      <w:start w:val="2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06E11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508E5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E737B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51CF9"/>
    <w:multiLevelType w:val="hybridMultilevel"/>
    <w:tmpl w:val="D146167C"/>
    <w:lvl w:ilvl="0" w:tplc="AF3C1B2E">
      <w:start w:val="31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1" w15:restartNumberingAfterBreak="0">
    <w:nsid w:val="43107BE7"/>
    <w:multiLevelType w:val="hybridMultilevel"/>
    <w:tmpl w:val="470AC5D6"/>
    <w:lvl w:ilvl="0" w:tplc="74288742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76295"/>
    <w:multiLevelType w:val="hybridMultilevel"/>
    <w:tmpl w:val="0E8A1E1E"/>
    <w:lvl w:ilvl="0" w:tplc="D640E63E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31D2C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D615C"/>
    <w:multiLevelType w:val="hybridMultilevel"/>
    <w:tmpl w:val="0E8A1E1E"/>
    <w:lvl w:ilvl="0" w:tplc="D640E63E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018EC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2F34BB"/>
    <w:multiLevelType w:val="hybridMultilevel"/>
    <w:tmpl w:val="4F8643FE"/>
    <w:lvl w:ilvl="0" w:tplc="B96AC63C">
      <w:start w:val="1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C53093"/>
    <w:multiLevelType w:val="hybridMultilevel"/>
    <w:tmpl w:val="68040306"/>
    <w:lvl w:ilvl="0" w:tplc="8C58831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EC7F9A"/>
    <w:multiLevelType w:val="hybridMultilevel"/>
    <w:tmpl w:val="0E8A1E1E"/>
    <w:lvl w:ilvl="0" w:tplc="D640E63E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4292C"/>
    <w:multiLevelType w:val="multilevel"/>
    <w:tmpl w:val="8AEC2B22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3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1" w15:restartNumberingAfterBreak="0">
    <w:nsid w:val="524B610D"/>
    <w:multiLevelType w:val="hybridMultilevel"/>
    <w:tmpl w:val="175EE51C"/>
    <w:lvl w:ilvl="0" w:tplc="1E3EB21A">
      <w:start w:val="1"/>
      <w:numFmt w:val="decimal"/>
      <w:lvlText w:val="27.%1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24D1EAD"/>
    <w:multiLevelType w:val="hybridMultilevel"/>
    <w:tmpl w:val="B352E780"/>
    <w:lvl w:ilvl="0" w:tplc="968626EC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014EEB"/>
    <w:multiLevelType w:val="hybridMultilevel"/>
    <w:tmpl w:val="ABC65D82"/>
    <w:lvl w:ilvl="0" w:tplc="33E68F58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8F25A3"/>
    <w:multiLevelType w:val="hybridMultilevel"/>
    <w:tmpl w:val="37923D10"/>
    <w:lvl w:ilvl="0" w:tplc="CEB22C0A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D9749C"/>
    <w:multiLevelType w:val="hybridMultilevel"/>
    <w:tmpl w:val="8D9C2EF8"/>
    <w:lvl w:ilvl="0" w:tplc="84A2C0E0">
      <w:start w:val="2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FB5E4E"/>
    <w:multiLevelType w:val="hybridMultilevel"/>
    <w:tmpl w:val="21C876F4"/>
    <w:lvl w:ilvl="0" w:tplc="7BD64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C714F4"/>
    <w:multiLevelType w:val="hybridMultilevel"/>
    <w:tmpl w:val="9D44ABC4"/>
    <w:lvl w:ilvl="0" w:tplc="AF3C1B2E">
      <w:start w:val="31"/>
      <w:numFmt w:val="bullet"/>
      <w:lvlText w:val="-"/>
      <w:lvlJc w:val="left"/>
      <w:pPr>
        <w:ind w:left="12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42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36DC8"/>
    <w:multiLevelType w:val="hybridMultilevel"/>
    <w:tmpl w:val="BC0CC074"/>
    <w:lvl w:ilvl="0" w:tplc="B8506E7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0"/>
  </w:num>
  <w:num w:numId="3">
    <w:abstractNumId w:val="12"/>
  </w:num>
  <w:num w:numId="4">
    <w:abstractNumId w:val="31"/>
  </w:num>
  <w:num w:numId="5">
    <w:abstractNumId w:val="34"/>
  </w:num>
  <w:num w:numId="6">
    <w:abstractNumId w:val="11"/>
  </w:num>
  <w:num w:numId="7">
    <w:abstractNumId w:val="42"/>
  </w:num>
  <w:num w:numId="8">
    <w:abstractNumId w:val="20"/>
  </w:num>
  <w:num w:numId="9">
    <w:abstractNumId w:val="1"/>
  </w:num>
  <w:num w:numId="10">
    <w:abstractNumId w:val="26"/>
  </w:num>
  <w:num w:numId="11">
    <w:abstractNumId w:val="40"/>
  </w:num>
  <w:num w:numId="12">
    <w:abstractNumId w:val="33"/>
  </w:num>
  <w:num w:numId="13">
    <w:abstractNumId w:val="38"/>
  </w:num>
  <w:num w:numId="14">
    <w:abstractNumId w:val="3"/>
  </w:num>
  <w:num w:numId="15">
    <w:abstractNumId w:val="9"/>
  </w:num>
  <w:num w:numId="16">
    <w:abstractNumId w:val="0"/>
  </w:num>
  <w:num w:numId="17">
    <w:abstractNumId w:val="39"/>
  </w:num>
  <w:num w:numId="18">
    <w:abstractNumId w:val="35"/>
  </w:num>
  <w:num w:numId="19">
    <w:abstractNumId w:val="28"/>
  </w:num>
  <w:num w:numId="20">
    <w:abstractNumId w:val="13"/>
  </w:num>
  <w:num w:numId="21">
    <w:abstractNumId w:val="43"/>
  </w:num>
  <w:num w:numId="22">
    <w:abstractNumId w:val="2"/>
  </w:num>
  <w:num w:numId="23">
    <w:abstractNumId w:val="27"/>
  </w:num>
  <w:num w:numId="24">
    <w:abstractNumId w:val="32"/>
  </w:num>
  <w:num w:numId="25">
    <w:abstractNumId w:val="17"/>
  </w:num>
  <w:num w:numId="26">
    <w:abstractNumId w:val="29"/>
  </w:num>
  <w:num w:numId="27">
    <w:abstractNumId w:val="23"/>
  </w:num>
  <w:num w:numId="28">
    <w:abstractNumId w:val="18"/>
  </w:num>
  <w:num w:numId="29">
    <w:abstractNumId w:val="19"/>
  </w:num>
  <w:num w:numId="30">
    <w:abstractNumId w:val="4"/>
  </w:num>
  <w:num w:numId="31">
    <w:abstractNumId w:val="25"/>
  </w:num>
  <w:num w:numId="32">
    <w:abstractNumId w:val="24"/>
  </w:num>
  <w:num w:numId="33">
    <w:abstractNumId w:val="22"/>
  </w:num>
  <w:num w:numId="34">
    <w:abstractNumId w:val="8"/>
  </w:num>
  <w:num w:numId="35">
    <w:abstractNumId w:val="16"/>
  </w:num>
  <w:num w:numId="36">
    <w:abstractNumId w:val="15"/>
  </w:num>
  <w:num w:numId="37">
    <w:abstractNumId w:val="36"/>
  </w:num>
  <w:num w:numId="38">
    <w:abstractNumId w:val="7"/>
  </w:num>
  <w:num w:numId="39">
    <w:abstractNumId w:val="14"/>
  </w:num>
  <w:num w:numId="40">
    <w:abstractNumId w:val="41"/>
  </w:num>
  <w:num w:numId="41">
    <w:abstractNumId w:val="21"/>
  </w:num>
  <w:num w:numId="42">
    <w:abstractNumId w:val="5"/>
  </w:num>
  <w:num w:numId="43">
    <w:abstractNumId w:val="37"/>
  </w:num>
  <w:num w:numId="44">
    <w:abstractNumId w:val="1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6FD"/>
    <w:rsid w:val="000009F6"/>
    <w:rsid w:val="0000175F"/>
    <w:rsid w:val="00001DCA"/>
    <w:rsid w:val="000027B7"/>
    <w:rsid w:val="00002AF5"/>
    <w:rsid w:val="00002BEF"/>
    <w:rsid w:val="00002EB1"/>
    <w:rsid w:val="0000395F"/>
    <w:rsid w:val="00003B9C"/>
    <w:rsid w:val="00003BA3"/>
    <w:rsid w:val="00003DED"/>
    <w:rsid w:val="0000435E"/>
    <w:rsid w:val="00004D06"/>
    <w:rsid w:val="00005035"/>
    <w:rsid w:val="000055D8"/>
    <w:rsid w:val="00006366"/>
    <w:rsid w:val="00006754"/>
    <w:rsid w:val="00006BA1"/>
    <w:rsid w:val="00006D44"/>
    <w:rsid w:val="000070CB"/>
    <w:rsid w:val="000076FB"/>
    <w:rsid w:val="00007BA0"/>
    <w:rsid w:val="00007DE8"/>
    <w:rsid w:val="00010209"/>
    <w:rsid w:val="000106F7"/>
    <w:rsid w:val="000107B8"/>
    <w:rsid w:val="0001092D"/>
    <w:rsid w:val="00010B54"/>
    <w:rsid w:val="00010E97"/>
    <w:rsid w:val="000123D0"/>
    <w:rsid w:val="00012647"/>
    <w:rsid w:val="00012CC3"/>
    <w:rsid w:val="00013450"/>
    <w:rsid w:val="00013C3C"/>
    <w:rsid w:val="0001477B"/>
    <w:rsid w:val="000147ED"/>
    <w:rsid w:val="00014A48"/>
    <w:rsid w:val="00015E3B"/>
    <w:rsid w:val="00015FDF"/>
    <w:rsid w:val="000160E4"/>
    <w:rsid w:val="00016248"/>
    <w:rsid w:val="00016250"/>
    <w:rsid w:val="00016765"/>
    <w:rsid w:val="00016F20"/>
    <w:rsid w:val="00020364"/>
    <w:rsid w:val="0002094F"/>
    <w:rsid w:val="00020D9A"/>
    <w:rsid w:val="00020FCA"/>
    <w:rsid w:val="00021239"/>
    <w:rsid w:val="00021617"/>
    <w:rsid w:val="00021956"/>
    <w:rsid w:val="00022E54"/>
    <w:rsid w:val="00023B68"/>
    <w:rsid w:val="00023CBB"/>
    <w:rsid w:val="00023D7D"/>
    <w:rsid w:val="00024109"/>
    <w:rsid w:val="000246D4"/>
    <w:rsid w:val="000255C3"/>
    <w:rsid w:val="000256AD"/>
    <w:rsid w:val="000258DC"/>
    <w:rsid w:val="0002642D"/>
    <w:rsid w:val="00026B9B"/>
    <w:rsid w:val="00026F5D"/>
    <w:rsid w:val="0002729C"/>
    <w:rsid w:val="000272BF"/>
    <w:rsid w:val="000275E9"/>
    <w:rsid w:val="0002769D"/>
    <w:rsid w:val="00027827"/>
    <w:rsid w:val="00030F23"/>
    <w:rsid w:val="0003106B"/>
    <w:rsid w:val="00031DB8"/>
    <w:rsid w:val="00031EA7"/>
    <w:rsid w:val="00032C18"/>
    <w:rsid w:val="000332FC"/>
    <w:rsid w:val="0003386E"/>
    <w:rsid w:val="00033B34"/>
    <w:rsid w:val="000345C1"/>
    <w:rsid w:val="000346CB"/>
    <w:rsid w:val="000349C4"/>
    <w:rsid w:val="00034AAF"/>
    <w:rsid w:val="00034C78"/>
    <w:rsid w:val="0003545E"/>
    <w:rsid w:val="000355B3"/>
    <w:rsid w:val="000357E3"/>
    <w:rsid w:val="000359D6"/>
    <w:rsid w:val="000365C9"/>
    <w:rsid w:val="00037859"/>
    <w:rsid w:val="00040056"/>
    <w:rsid w:val="00040BA9"/>
    <w:rsid w:val="00040CAD"/>
    <w:rsid w:val="00041027"/>
    <w:rsid w:val="00041A52"/>
    <w:rsid w:val="000428D3"/>
    <w:rsid w:val="00043C14"/>
    <w:rsid w:val="000440C5"/>
    <w:rsid w:val="000453B7"/>
    <w:rsid w:val="00045512"/>
    <w:rsid w:val="00045D3A"/>
    <w:rsid w:val="00045F90"/>
    <w:rsid w:val="000464A7"/>
    <w:rsid w:val="00046C7F"/>
    <w:rsid w:val="000475D6"/>
    <w:rsid w:val="000478AD"/>
    <w:rsid w:val="000500AD"/>
    <w:rsid w:val="000507E1"/>
    <w:rsid w:val="00050B11"/>
    <w:rsid w:val="00050DB3"/>
    <w:rsid w:val="00050DBA"/>
    <w:rsid w:val="00051254"/>
    <w:rsid w:val="0005143D"/>
    <w:rsid w:val="0005158B"/>
    <w:rsid w:val="00051D81"/>
    <w:rsid w:val="00051EDC"/>
    <w:rsid w:val="0005276E"/>
    <w:rsid w:val="00052D9E"/>
    <w:rsid w:val="00052F97"/>
    <w:rsid w:val="00053A10"/>
    <w:rsid w:val="00053E42"/>
    <w:rsid w:val="00054327"/>
    <w:rsid w:val="00054528"/>
    <w:rsid w:val="00054716"/>
    <w:rsid w:val="00054AD9"/>
    <w:rsid w:val="00054E93"/>
    <w:rsid w:val="000552DE"/>
    <w:rsid w:val="00055C93"/>
    <w:rsid w:val="00055ED7"/>
    <w:rsid w:val="00056CE1"/>
    <w:rsid w:val="00056E08"/>
    <w:rsid w:val="0005726C"/>
    <w:rsid w:val="000572D0"/>
    <w:rsid w:val="00057447"/>
    <w:rsid w:val="00057B3F"/>
    <w:rsid w:val="00060C27"/>
    <w:rsid w:val="00061191"/>
    <w:rsid w:val="000612A8"/>
    <w:rsid w:val="000612EC"/>
    <w:rsid w:val="000616CB"/>
    <w:rsid w:val="00061BB8"/>
    <w:rsid w:val="0006394B"/>
    <w:rsid w:val="00065412"/>
    <w:rsid w:val="000659EC"/>
    <w:rsid w:val="00065BE6"/>
    <w:rsid w:val="00065EE6"/>
    <w:rsid w:val="0006698D"/>
    <w:rsid w:val="000669EB"/>
    <w:rsid w:val="00066B80"/>
    <w:rsid w:val="00070C9F"/>
    <w:rsid w:val="00071189"/>
    <w:rsid w:val="000715D6"/>
    <w:rsid w:val="0007242D"/>
    <w:rsid w:val="000726CD"/>
    <w:rsid w:val="00072814"/>
    <w:rsid w:val="00072948"/>
    <w:rsid w:val="00072F22"/>
    <w:rsid w:val="00072FD7"/>
    <w:rsid w:val="00073409"/>
    <w:rsid w:val="00073489"/>
    <w:rsid w:val="00074B7D"/>
    <w:rsid w:val="00075BA0"/>
    <w:rsid w:val="00075BAC"/>
    <w:rsid w:val="0007647B"/>
    <w:rsid w:val="0007728E"/>
    <w:rsid w:val="00077BB2"/>
    <w:rsid w:val="0008026E"/>
    <w:rsid w:val="000802CF"/>
    <w:rsid w:val="000809A3"/>
    <w:rsid w:val="00080C3A"/>
    <w:rsid w:val="00080F3B"/>
    <w:rsid w:val="00081153"/>
    <w:rsid w:val="00081446"/>
    <w:rsid w:val="00081695"/>
    <w:rsid w:val="00081B3B"/>
    <w:rsid w:val="00081C1F"/>
    <w:rsid w:val="0008379F"/>
    <w:rsid w:val="000837E5"/>
    <w:rsid w:val="00083F73"/>
    <w:rsid w:val="00084458"/>
    <w:rsid w:val="0008512B"/>
    <w:rsid w:val="00085750"/>
    <w:rsid w:val="00085DC8"/>
    <w:rsid w:val="00085DEC"/>
    <w:rsid w:val="00085E61"/>
    <w:rsid w:val="000862AA"/>
    <w:rsid w:val="0008668F"/>
    <w:rsid w:val="00086CB1"/>
    <w:rsid w:val="000870B4"/>
    <w:rsid w:val="000876A9"/>
    <w:rsid w:val="00087D19"/>
    <w:rsid w:val="00087E62"/>
    <w:rsid w:val="000900B5"/>
    <w:rsid w:val="00090443"/>
    <w:rsid w:val="00090920"/>
    <w:rsid w:val="00091199"/>
    <w:rsid w:val="00091361"/>
    <w:rsid w:val="000913CC"/>
    <w:rsid w:val="00091BD5"/>
    <w:rsid w:val="00091CD2"/>
    <w:rsid w:val="00091F28"/>
    <w:rsid w:val="000928AE"/>
    <w:rsid w:val="00094152"/>
    <w:rsid w:val="00094443"/>
    <w:rsid w:val="0009448E"/>
    <w:rsid w:val="00094BC2"/>
    <w:rsid w:val="00094CBE"/>
    <w:rsid w:val="00094E64"/>
    <w:rsid w:val="000950F2"/>
    <w:rsid w:val="00095BDA"/>
    <w:rsid w:val="00095C08"/>
    <w:rsid w:val="000960A8"/>
    <w:rsid w:val="0009636A"/>
    <w:rsid w:val="00096468"/>
    <w:rsid w:val="00096544"/>
    <w:rsid w:val="00096AE7"/>
    <w:rsid w:val="00096B60"/>
    <w:rsid w:val="00097A60"/>
    <w:rsid w:val="00097B7C"/>
    <w:rsid w:val="00097BCC"/>
    <w:rsid w:val="000A079C"/>
    <w:rsid w:val="000A0BBD"/>
    <w:rsid w:val="000A0CD7"/>
    <w:rsid w:val="000A1AB7"/>
    <w:rsid w:val="000A1C7D"/>
    <w:rsid w:val="000A1E0A"/>
    <w:rsid w:val="000A2459"/>
    <w:rsid w:val="000A2628"/>
    <w:rsid w:val="000A26A2"/>
    <w:rsid w:val="000A2AAF"/>
    <w:rsid w:val="000A3111"/>
    <w:rsid w:val="000A341C"/>
    <w:rsid w:val="000A399E"/>
    <w:rsid w:val="000A39F8"/>
    <w:rsid w:val="000A3AD8"/>
    <w:rsid w:val="000A411A"/>
    <w:rsid w:val="000A43D7"/>
    <w:rsid w:val="000A497C"/>
    <w:rsid w:val="000A49FE"/>
    <w:rsid w:val="000A4DEB"/>
    <w:rsid w:val="000A5560"/>
    <w:rsid w:val="000A5BC0"/>
    <w:rsid w:val="000A636E"/>
    <w:rsid w:val="000A65A7"/>
    <w:rsid w:val="000A7459"/>
    <w:rsid w:val="000A7A9C"/>
    <w:rsid w:val="000B09CD"/>
    <w:rsid w:val="000B21E8"/>
    <w:rsid w:val="000B281D"/>
    <w:rsid w:val="000B2872"/>
    <w:rsid w:val="000B32A8"/>
    <w:rsid w:val="000B362C"/>
    <w:rsid w:val="000B369D"/>
    <w:rsid w:val="000B3B58"/>
    <w:rsid w:val="000B3D68"/>
    <w:rsid w:val="000B4048"/>
    <w:rsid w:val="000B541E"/>
    <w:rsid w:val="000B5827"/>
    <w:rsid w:val="000B7112"/>
    <w:rsid w:val="000B72DA"/>
    <w:rsid w:val="000C038E"/>
    <w:rsid w:val="000C03E1"/>
    <w:rsid w:val="000C05D4"/>
    <w:rsid w:val="000C13EB"/>
    <w:rsid w:val="000C1737"/>
    <w:rsid w:val="000C189F"/>
    <w:rsid w:val="000C1C57"/>
    <w:rsid w:val="000C23CD"/>
    <w:rsid w:val="000C2BD4"/>
    <w:rsid w:val="000C2D3E"/>
    <w:rsid w:val="000C30D0"/>
    <w:rsid w:val="000C3966"/>
    <w:rsid w:val="000C529A"/>
    <w:rsid w:val="000C5B1B"/>
    <w:rsid w:val="000C5C6A"/>
    <w:rsid w:val="000C5E1E"/>
    <w:rsid w:val="000C6DA9"/>
    <w:rsid w:val="000C72A6"/>
    <w:rsid w:val="000C74A1"/>
    <w:rsid w:val="000C7FEF"/>
    <w:rsid w:val="000D0FD6"/>
    <w:rsid w:val="000D135E"/>
    <w:rsid w:val="000D13CC"/>
    <w:rsid w:val="000D146D"/>
    <w:rsid w:val="000D1E5C"/>
    <w:rsid w:val="000D1E6C"/>
    <w:rsid w:val="000D2641"/>
    <w:rsid w:val="000D329B"/>
    <w:rsid w:val="000D40E5"/>
    <w:rsid w:val="000D42E7"/>
    <w:rsid w:val="000D4D11"/>
    <w:rsid w:val="000D53B1"/>
    <w:rsid w:val="000D6098"/>
    <w:rsid w:val="000D64D0"/>
    <w:rsid w:val="000D6961"/>
    <w:rsid w:val="000D6E69"/>
    <w:rsid w:val="000D71C6"/>
    <w:rsid w:val="000D73A1"/>
    <w:rsid w:val="000D7431"/>
    <w:rsid w:val="000D7BDC"/>
    <w:rsid w:val="000D7CC1"/>
    <w:rsid w:val="000D7E16"/>
    <w:rsid w:val="000D7EEF"/>
    <w:rsid w:val="000E0CDE"/>
    <w:rsid w:val="000E11EA"/>
    <w:rsid w:val="000E1464"/>
    <w:rsid w:val="000E14BF"/>
    <w:rsid w:val="000E1546"/>
    <w:rsid w:val="000E1CB4"/>
    <w:rsid w:val="000E1EA5"/>
    <w:rsid w:val="000E1F62"/>
    <w:rsid w:val="000E276E"/>
    <w:rsid w:val="000E28EE"/>
    <w:rsid w:val="000E28F8"/>
    <w:rsid w:val="000E298F"/>
    <w:rsid w:val="000E34FE"/>
    <w:rsid w:val="000E420B"/>
    <w:rsid w:val="000E49F1"/>
    <w:rsid w:val="000E4A04"/>
    <w:rsid w:val="000E6294"/>
    <w:rsid w:val="000E6951"/>
    <w:rsid w:val="000E6E70"/>
    <w:rsid w:val="000E6F6C"/>
    <w:rsid w:val="000E7C43"/>
    <w:rsid w:val="000F0451"/>
    <w:rsid w:val="000F047C"/>
    <w:rsid w:val="000F05CA"/>
    <w:rsid w:val="000F110C"/>
    <w:rsid w:val="000F12FD"/>
    <w:rsid w:val="000F1642"/>
    <w:rsid w:val="000F1767"/>
    <w:rsid w:val="000F2D3A"/>
    <w:rsid w:val="000F3433"/>
    <w:rsid w:val="000F4407"/>
    <w:rsid w:val="000F4B59"/>
    <w:rsid w:val="000F4DF6"/>
    <w:rsid w:val="000F50E2"/>
    <w:rsid w:val="000F5990"/>
    <w:rsid w:val="000F5BE4"/>
    <w:rsid w:val="000F5DB6"/>
    <w:rsid w:val="000F6568"/>
    <w:rsid w:val="000F6826"/>
    <w:rsid w:val="000F6C0C"/>
    <w:rsid w:val="000F6C5B"/>
    <w:rsid w:val="000F6EC3"/>
    <w:rsid w:val="000F6F61"/>
    <w:rsid w:val="000F737E"/>
    <w:rsid w:val="000F796E"/>
    <w:rsid w:val="000F7B51"/>
    <w:rsid w:val="000F7BB5"/>
    <w:rsid w:val="000F7E01"/>
    <w:rsid w:val="001009F9"/>
    <w:rsid w:val="00100EC3"/>
    <w:rsid w:val="00101C21"/>
    <w:rsid w:val="001021C1"/>
    <w:rsid w:val="0010246E"/>
    <w:rsid w:val="0010339A"/>
    <w:rsid w:val="00103ED3"/>
    <w:rsid w:val="0010478A"/>
    <w:rsid w:val="0010660F"/>
    <w:rsid w:val="001072A9"/>
    <w:rsid w:val="00107622"/>
    <w:rsid w:val="00107902"/>
    <w:rsid w:val="00110629"/>
    <w:rsid w:val="001117D4"/>
    <w:rsid w:val="001119E2"/>
    <w:rsid w:val="00111BB6"/>
    <w:rsid w:val="0011227F"/>
    <w:rsid w:val="0011255A"/>
    <w:rsid w:val="00112EA4"/>
    <w:rsid w:val="001134A6"/>
    <w:rsid w:val="0011493A"/>
    <w:rsid w:val="00115CE5"/>
    <w:rsid w:val="001168BA"/>
    <w:rsid w:val="0011690B"/>
    <w:rsid w:val="00117260"/>
    <w:rsid w:val="00117B13"/>
    <w:rsid w:val="00117C71"/>
    <w:rsid w:val="00117F1F"/>
    <w:rsid w:val="00120267"/>
    <w:rsid w:val="001203DB"/>
    <w:rsid w:val="0012070F"/>
    <w:rsid w:val="00120A92"/>
    <w:rsid w:val="001216E8"/>
    <w:rsid w:val="00121DD0"/>
    <w:rsid w:val="001220AA"/>
    <w:rsid w:val="001232EF"/>
    <w:rsid w:val="0012358E"/>
    <w:rsid w:val="001237B0"/>
    <w:rsid w:val="00123BE0"/>
    <w:rsid w:val="00123CD0"/>
    <w:rsid w:val="00124312"/>
    <w:rsid w:val="001247C1"/>
    <w:rsid w:val="0012506A"/>
    <w:rsid w:val="001250F6"/>
    <w:rsid w:val="00125A2D"/>
    <w:rsid w:val="00125B22"/>
    <w:rsid w:val="00125D14"/>
    <w:rsid w:val="0012602F"/>
    <w:rsid w:val="0012646A"/>
    <w:rsid w:val="0012672F"/>
    <w:rsid w:val="001267F4"/>
    <w:rsid w:val="00126ACF"/>
    <w:rsid w:val="00126B37"/>
    <w:rsid w:val="00126FAD"/>
    <w:rsid w:val="0013022E"/>
    <w:rsid w:val="00130F4A"/>
    <w:rsid w:val="00131132"/>
    <w:rsid w:val="001318D4"/>
    <w:rsid w:val="00131AFD"/>
    <w:rsid w:val="00132593"/>
    <w:rsid w:val="0013307F"/>
    <w:rsid w:val="001331E2"/>
    <w:rsid w:val="001338EF"/>
    <w:rsid w:val="00133C16"/>
    <w:rsid w:val="0013462D"/>
    <w:rsid w:val="00134A8C"/>
    <w:rsid w:val="00135712"/>
    <w:rsid w:val="0013632B"/>
    <w:rsid w:val="00136474"/>
    <w:rsid w:val="00137A25"/>
    <w:rsid w:val="00137EA6"/>
    <w:rsid w:val="00137F97"/>
    <w:rsid w:val="001406A1"/>
    <w:rsid w:val="001429BF"/>
    <w:rsid w:val="00143B5D"/>
    <w:rsid w:val="00143C29"/>
    <w:rsid w:val="00144605"/>
    <w:rsid w:val="00144908"/>
    <w:rsid w:val="00144D5D"/>
    <w:rsid w:val="00145761"/>
    <w:rsid w:val="00145FE8"/>
    <w:rsid w:val="00146DB1"/>
    <w:rsid w:val="00147003"/>
    <w:rsid w:val="00147250"/>
    <w:rsid w:val="0014783A"/>
    <w:rsid w:val="00147CFD"/>
    <w:rsid w:val="00147FE8"/>
    <w:rsid w:val="00147FF1"/>
    <w:rsid w:val="0015025B"/>
    <w:rsid w:val="0015030C"/>
    <w:rsid w:val="00151864"/>
    <w:rsid w:val="00151B48"/>
    <w:rsid w:val="00151D0B"/>
    <w:rsid w:val="00152B1B"/>
    <w:rsid w:val="0015325C"/>
    <w:rsid w:val="00153957"/>
    <w:rsid w:val="001539B8"/>
    <w:rsid w:val="00153A1C"/>
    <w:rsid w:val="00153D04"/>
    <w:rsid w:val="00153DB4"/>
    <w:rsid w:val="001540DC"/>
    <w:rsid w:val="001548CE"/>
    <w:rsid w:val="00155837"/>
    <w:rsid w:val="001562AD"/>
    <w:rsid w:val="00156AF2"/>
    <w:rsid w:val="00156E8F"/>
    <w:rsid w:val="001604CB"/>
    <w:rsid w:val="0016146F"/>
    <w:rsid w:val="001616C1"/>
    <w:rsid w:val="00161B64"/>
    <w:rsid w:val="00162635"/>
    <w:rsid w:val="00162BE3"/>
    <w:rsid w:val="001632C5"/>
    <w:rsid w:val="00163657"/>
    <w:rsid w:val="00163D04"/>
    <w:rsid w:val="00164A19"/>
    <w:rsid w:val="00165123"/>
    <w:rsid w:val="001657B5"/>
    <w:rsid w:val="00165CD4"/>
    <w:rsid w:val="00167443"/>
    <w:rsid w:val="0016794D"/>
    <w:rsid w:val="0017015C"/>
    <w:rsid w:val="001702F5"/>
    <w:rsid w:val="00170D33"/>
    <w:rsid w:val="0017146D"/>
    <w:rsid w:val="001716E3"/>
    <w:rsid w:val="001716EF"/>
    <w:rsid w:val="00171C77"/>
    <w:rsid w:val="00171F6E"/>
    <w:rsid w:val="00172B2A"/>
    <w:rsid w:val="00172C8B"/>
    <w:rsid w:val="0017381A"/>
    <w:rsid w:val="0017453D"/>
    <w:rsid w:val="001747EE"/>
    <w:rsid w:val="00174E44"/>
    <w:rsid w:val="00174EB6"/>
    <w:rsid w:val="00175C24"/>
    <w:rsid w:val="0017624B"/>
    <w:rsid w:val="0017654A"/>
    <w:rsid w:val="001766EB"/>
    <w:rsid w:val="001776EE"/>
    <w:rsid w:val="001778BE"/>
    <w:rsid w:val="00177A32"/>
    <w:rsid w:val="001807D5"/>
    <w:rsid w:val="001810A1"/>
    <w:rsid w:val="00181552"/>
    <w:rsid w:val="001815D5"/>
    <w:rsid w:val="00182A7E"/>
    <w:rsid w:val="00183455"/>
    <w:rsid w:val="00183490"/>
    <w:rsid w:val="00183671"/>
    <w:rsid w:val="001838D5"/>
    <w:rsid w:val="001840A9"/>
    <w:rsid w:val="001840B3"/>
    <w:rsid w:val="001842BA"/>
    <w:rsid w:val="00184A79"/>
    <w:rsid w:val="00184E49"/>
    <w:rsid w:val="00185C61"/>
    <w:rsid w:val="00185C6D"/>
    <w:rsid w:val="00185EBD"/>
    <w:rsid w:val="0018601C"/>
    <w:rsid w:val="00187570"/>
    <w:rsid w:val="00187CDF"/>
    <w:rsid w:val="0019034B"/>
    <w:rsid w:val="0019090D"/>
    <w:rsid w:val="00191010"/>
    <w:rsid w:val="00191089"/>
    <w:rsid w:val="00192126"/>
    <w:rsid w:val="00192457"/>
    <w:rsid w:val="001924A0"/>
    <w:rsid w:val="001927B9"/>
    <w:rsid w:val="00192C55"/>
    <w:rsid w:val="00192EE6"/>
    <w:rsid w:val="00192EFF"/>
    <w:rsid w:val="00193BD9"/>
    <w:rsid w:val="00193DC6"/>
    <w:rsid w:val="00193FDB"/>
    <w:rsid w:val="001943C2"/>
    <w:rsid w:val="0019464A"/>
    <w:rsid w:val="00194F1E"/>
    <w:rsid w:val="00195940"/>
    <w:rsid w:val="00195B74"/>
    <w:rsid w:val="001963CE"/>
    <w:rsid w:val="001966DB"/>
    <w:rsid w:val="00196794"/>
    <w:rsid w:val="001969E0"/>
    <w:rsid w:val="00196ABA"/>
    <w:rsid w:val="001975E7"/>
    <w:rsid w:val="001A1494"/>
    <w:rsid w:val="001A4557"/>
    <w:rsid w:val="001A4E1E"/>
    <w:rsid w:val="001A505B"/>
    <w:rsid w:val="001A529B"/>
    <w:rsid w:val="001A5B43"/>
    <w:rsid w:val="001A6314"/>
    <w:rsid w:val="001A6841"/>
    <w:rsid w:val="001A6CBA"/>
    <w:rsid w:val="001B0412"/>
    <w:rsid w:val="001B15D6"/>
    <w:rsid w:val="001B19C3"/>
    <w:rsid w:val="001B225A"/>
    <w:rsid w:val="001B2559"/>
    <w:rsid w:val="001B2691"/>
    <w:rsid w:val="001B28E3"/>
    <w:rsid w:val="001B2D62"/>
    <w:rsid w:val="001B3439"/>
    <w:rsid w:val="001B3A2C"/>
    <w:rsid w:val="001B3C31"/>
    <w:rsid w:val="001B4FDE"/>
    <w:rsid w:val="001B5992"/>
    <w:rsid w:val="001B59EB"/>
    <w:rsid w:val="001B5E90"/>
    <w:rsid w:val="001B65CC"/>
    <w:rsid w:val="001B6838"/>
    <w:rsid w:val="001B6EA1"/>
    <w:rsid w:val="001B74A3"/>
    <w:rsid w:val="001B7829"/>
    <w:rsid w:val="001B7CF3"/>
    <w:rsid w:val="001B7DF5"/>
    <w:rsid w:val="001C0395"/>
    <w:rsid w:val="001C2650"/>
    <w:rsid w:val="001C288C"/>
    <w:rsid w:val="001C2892"/>
    <w:rsid w:val="001C2D85"/>
    <w:rsid w:val="001C2E30"/>
    <w:rsid w:val="001C3091"/>
    <w:rsid w:val="001C3216"/>
    <w:rsid w:val="001C4039"/>
    <w:rsid w:val="001C40DE"/>
    <w:rsid w:val="001C436E"/>
    <w:rsid w:val="001C4624"/>
    <w:rsid w:val="001C4A22"/>
    <w:rsid w:val="001C551B"/>
    <w:rsid w:val="001C56CC"/>
    <w:rsid w:val="001C5A2F"/>
    <w:rsid w:val="001C5A94"/>
    <w:rsid w:val="001C6346"/>
    <w:rsid w:val="001C669B"/>
    <w:rsid w:val="001C7172"/>
    <w:rsid w:val="001C7227"/>
    <w:rsid w:val="001D011F"/>
    <w:rsid w:val="001D01E8"/>
    <w:rsid w:val="001D0F6B"/>
    <w:rsid w:val="001D2B2C"/>
    <w:rsid w:val="001D3470"/>
    <w:rsid w:val="001D35B7"/>
    <w:rsid w:val="001D3C67"/>
    <w:rsid w:val="001D4558"/>
    <w:rsid w:val="001D45CC"/>
    <w:rsid w:val="001D547F"/>
    <w:rsid w:val="001D632F"/>
    <w:rsid w:val="001D6885"/>
    <w:rsid w:val="001D68E0"/>
    <w:rsid w:val="001D6AC3"/>
    <w:rsid w:val="001D6BD4"/>
    <w:rsid w:val="001D6D8A"/>
    <w:rsid w:val="001D6E58"/>
    <w:rsid w:val="001D7431"/>
    <w:rsid w:val="001D7AC6"/>
    <w:rsid w:val="001D7E8E"/>
    <w:rsid w:val="001E08BB"/>
    <w:rsid w:val="001E0C4D"/>
    <w:rsid w:val="001E1060"/>
    <w:rsid w:val="001E109E"/>
    <w:rsid w:val="001E11E6"/>
    <w:rsid w:val="001E125D"/>
    <w:rsid w:val="001E190D"/>
    <w:rsid w:val="001E1CD6"/>
    <w:rsid w:val="001E21AF"/>
    <w:rsid w:val="001E297D"/>
    <w:rsid w:val="001E337E"/>
    <w:rsid w:val="001E3753"/>
    <w:rsid w:val="001E4461"/>
    <w:rsid w:val="001E4F34"/>
    <w:rsid w:val="001E5A89"/>
    <w:rsid w:val="001E6CE6"/>
    <w:rsid w:val="001E6E2A"/>
    <w:rsid w:val="001E7665"/>
    <w:rsid w:val="001E7AB4"/>
    <w:rsid w:val="001F09CC"/>
    <w:rsid w:val="001F153E"/>
    <w:rsid w:val="001F1682"/>
    <w:rsid w:val="001F2B03"/>
    <w:rsid w:val="001F3FE8"/>
    <w:rsid w:val="001F42AC"/>
    <w:rsid w:val="001F438F"/>
    <w:rsid w:val="001F4BCF"/>
    <w:rsid w:val="001F5AA8"/>
    <w:rsid w:val="001F5B9A"/>
    <w:rsid w:val="001F68EB"/>
    <w:rsid w:val="001F6B7F"/>
    <w:rsid w:val="001F6C7D"/>
    <w:rsid w:val="001F6CF3"/>
    <w:rsid w:val="001F6FB6"/>
    <w:rsid w:val="001F707B"/>
    <w:rsid w:val="001F7409"/>
    <w:rsid w:val="001F7CF5"/>
    <w:rsid w:val="00200B43"/>
    <w:rsid w:val="00200FB7"/>
    <w:rsid w:val="00201347"/>
    <w:rsid w:val="00201758"/>
    <w:rsid w:val="00201ABB"/>
    <w:rsid w:val="00202912"/>
    <w:rsid w:val="00202B72"/>
    <w:rsid w:val="00203DC7"/>
    <w:rsid w:val="002051C4"/>
    <w:rsid w:val="002056EB"/>
    <w:rsid w:val="00206E71"/>
    <w:rsid w:val="00206EB5"/>
    <w:rsid w:val="002072C8"/>
    <w:rsid w:val="0020730B"/>
    <w:rsid w:val="002076EE"/>
    <w:rsid w:val="002102FD"/>
    <w:rsid w:val="00210359"/>
    <w:rsid w:val="002103AE"/>
    <w:rsid w:val="0021051B"/>
    <w:rsid w:val="00210B3B"/>
    <w:rsid w:val="00210D2C"/>
    <w:rsid w:val="00210F69"/>
    <w:rsid w:val="0021106F"/>
    <w:rsid w:val="00211892"/>
    <w:rsid w:val="00211949"/>
    <w:rsid w:val="00211BA6"/>
    <w:rsid w:val="00212B93"/>
    <w:rsid w:val="002137C9"/>
    <w:rsid w:val="002138D2"/>
    <w:rsid w:val="00213C50"/>
    <w:rsid w:val="00213CA4"/>
    <w:rsid w:val="00214377"/>
    <w:rsid w:val="002145EE"/>
    <w:rsid w:val="002155C7"/>
    <w:rsid w:val="00215A60"/>
    <w:rsid w:val="00215EE7"/>
    <w:rsid w:val="002162E7"/>
    <w:rsid w:val="00216682"/>
    <w:rsid w:val="00216C5F"/>
    <w:rsid w:val="00217A0C"/>
    <w:rsid w:val="00217ADF"/>
    <w:rsid w:val="00220169"/>
    <w:rsid w:val="00220E48"/>
    <w:rsid w:val="00221560"/>
    <w:rsid w:val="00222207"/>
    <w:rsid w:val="00223097"/>
    <w:rsid w:val="0022348E"/>
    <w:rsid w:val="00223938"/>
    <w:rsid w:val="0022425F"/>
    <w:rsid w:val="00225581"/>
    <w:rsid w:val="00225DC8"/>
    <w:rsid w:val="00226D26"/>
    <w:rsid w:val="002270E1"/>
    <w:rsid w:val="00227554"/>
    <w:rsid w:val="00227ABD"/>
    <w:rsid w:val="00230DB1"/>
    <w:rsid w:val="00231267"/>
    <w:rsid w:val="00231D59"/>
    <w:rsid w:val="00231EE4"/>
    <w:rsid w:val="00231FD8"/>
    <w:rsid w:val="00232854"/>
    <w:rsid w:val="0023357F"/>
    <w:rsid w:val="002337C7"/>
    <w:rsid w:val="0023467E"/>
    <w:rsid w:val="002348F1"/>
    <w:rsid w:val="002354AF"/>
    <w:rsid w:val="002359B1"/>
    <w:rsid w:val="00236105"/>
    <w:rsid w:val="00236253"/>
    <w:rsid w:val="002364B5"/>
    <w:rsid w:val="00236F11"/>
    <w:rsid w:val="00237B82"/>
    <w:rsid w:val="00240025"/>
    <w:rsid w:val="0024054D"/>
    <w:rsid w:val="00240D10"/>
    <w:rsid w:val="00241322"/>
    <w:rsid w:val="00241553"/>
    <w:rsid w:val="002417BD"/>
    <w:rsid w:val="00241908"/>
    <w:rsid w:val="002428BB"/>
    <w:rsid w:val="00242B1F"/>
    <w:rsid w:val="00242EB3"/>
    <w:rsid w:val="0024362F"/>
    <w:rsid w:val="00243E81"/>
    <w:rsid w:val="002442CB"/>
    <w:rsid w:val="002444FB"/>
    <w:rsid w:val="00244C74"/>
    <w:rsid w:val="00245156"/>
    <w:rsid w:val="00245ED5"/>
    <w:rsid w:val="002460D0"/>
    <w:rsid w:val="00246197"/>
    <w:rsid w:val="0024657E"/>
    <w:rsid w:val="00246AAE"/>
    <w:rsid w:val="0024770B"/>
    <w:rsid w:val="00247C69"/>
    <w:rsid w:val="002504D5"/>
    <w:rsid w:val="00250624"/>
    <w:rsid w:val="00250D35"/>
    <w:rsid w:val="00250FDF"/>
    <w:rsid w:val="002518F0"/>
    <w:rsid w:val="00251F09"/>
    <w:rsid w:val="00252ADB"/>
    <w:rsid w:val="002532EF"/>
    <w:rsid w:val="002557CB"/>
    <w:rsid w:val="0025590F"/>
    <w:rsid w:val="00255EA7"/>
    <w:rsid w:val="00256204"/>
    <w:rsid w:val="002566F7"/>
    <w:rsid w:val="0025723D"/>
    <w:rsid w:val="002579F2"/>
    <w:rsid w:val="00260556"/>
    <w:rsid w:val="00260FD7"/>
    <w:rsid w:val="002610BB"/>
    <w:rsid w:val="0026164E"/>
    <w:rsid w:val="00261BA6"/>
    <w:rsid w:val="00261BC5"/>
    <w:rsid w:val="002620DF"/>
    <w:rsid w:val="0026224A"/>
    <w:rsid w:val="0026271C"/>
    <w:rsid w:val="00262B5A"/>
    <w:rsid w:val="00263403"/>
    <w:rsid w:val="002636A3"/>
    <w:rsid w:val="0026386F"/>
    <w:rsid w:val="00263A2F"/>
    <w:rsid w:val="00264423"/>
    <w:rsid w:val="002646AD"/>
    <w:rsid w:val="00265CF9"/>
    <w:rsid w:val="00265D41"/>
    <w:rsid w:val="00265FFF"/>
    <w:rsid w:val="0026669C"/>
    <w:rsid w:val="002705DA"/>
    <w:rsid w:val="0027064F"/>
    <w:rsid w:val="00271304"/>
    <w:rsid w:val="0027160A"/>
    <w:rsid w:val="00271635"/>
    <w:rsid w:val="00271B83"/>
    <w:rsid w:val="00271DCE"/>
    <w:rsid w:val="00272343"/>
    <w:rsid w:val="00272741"/>
    <w:rsid w:val="00272C11"/>
    <w:rsid w:val="002736EE"/>
    <w:rsid w:val="00273969"/>
    <w:rsid w:val="00275217"/>
    <w:rsid w:val="002768E7"/>
    <w:rsid w:val="00276D39"/>
    <w:rsid w:val="002772E0"/>
    <w:rsid w:val="0027759A"/>
    <w:rsid w:val="00277EF7"/>
    <w:rsid w:val="00277F46"/>
    <w:rsid w:val="002805B3"/>
    <w:rsid w:val="00280C17"/>
    <w:rsid w:val="00280EC0"/>
    <w:rsid w:val="0028102A"/>
    <w:rsid w:val="00281107"/>
    <w:rsid w:val="00281427"/>
    <w:rsid w:val="0028152D"/>
    <w:rsid w:val="00282299"/>
    <w:rsid w:val="002823B7"/>
    <w:rsid w:val="00282AED"/>
    <w:rsid w:val="00282D11"/>
    <w:rsid w:val="00282D7A"/>
    <w:rsid w:val="00282EB1"/>
    <w:rsid w:val="00283497"/>
    <w:rsid w:val="00285340"/>
    <w:rsid w:val="002853BF"/>
    <w:rsid w:val="0028568E"/>
    <w:rsid w:val="00285927"/>
    <w:rsid w:val="0028592D"/>
    <w:rsid w:val="00286043"/>
    <w:rsid w:val="00287346"/>
    <w:rsid w:val="00287350"/>
    <w:rsid w:val="00287FA7"/>
    <w:rsid w:val="00291E42"/>
    <w:rsid w:val="002924CC"/>
    <w:rsid w:val="002928D8"/>
    <w:rsid w:val="002929A9"/>
    <w:rsid w:val="00292F81"/>
    <w:rsid w:val="00293895"/>
    <w:rsid w:val="00293C44"/>
    <w:rsid w:val="0029439D"/>
    <w:rsid w:val="00294590"/>
    <w:rsid w:val="002952C4"/>
    <w:rsid w:val="0029555F"/>
    <w:rsid w:val="0029575B"/>
    <w:rsid w:val="00295773"/>
    <w:rsid w:val="00296204"/>
    <w:rsid w:val="00296801"/>
    <w:rsid w:val="00296CD8"/>
    <w:rsid w:val="00297093"/>
    <w:rsid w:val="0029736F"/>
    <w:rsid w:val="002979D6"/>
    <w:rsid w:val="00297CD8"/>
    <w:rsid w:val="002A014E"/>
    <w:rsid w:val="002A05F9"/>
    <w:rsid w:val="002A0779"/>
    <w:rsid w:val="002A0E63"/>
    <w:rsid w:val="002A236A"/>
    <w:rsid w:val="002A256C"/>
    <w:rsid w:val="002A2943"/>
    <w:rsid w:val="002A2A6C"/>
    <w:rsid w:val="002A2BE2"/>
    <w:rsid w:val="002A2F6A"/>
    <w:rsid w:val="002A329B"/>
    <w:rsid w:val="002A32EB"/>
    <w:rsid w:val="002A37B2"/>
    <w:rsid w:val="002A397F"/>
    <w:rsid w:val="002A3E3E"/>
    <w:rsid w:val="002A489E"/>
    <w:rsid w:val="002A5498"/>
    <w:rsid w:val="002A6135"/>
    <w:rsid w:val="002A62B8"/>
    <w:rsid w:val="002A6673"/>
    <w:rsid w:val="002A77C0"/>
    <w:rsid w:val="002A7808"/>
    <w:rsid w:val="002A7AA8"/>
    <w:rsid w:val="002B0287"/>
    <w:rsid w:val="002B0B55"/>
    <w:rsid w:val="002B0FEA"/>
    <w:rsid w:val="002B1C95"/>
    <w:rsid w:val="002B2B3C"/>
    <w:rsid w:val="002B4962"/>
    <w:rsid w:val="002B4BBC"/>
    <w:rsid w:val="002B4BF1"/>
    <w:rsid w:val="002B4CDB"/>
    <w:rsid w:val="002B5508"/>
    <w:rsid w:val="002B5DB9"/>
    <w:rsid w:val="002B682C"/>
    <w:rsid w:val="002B6B97"/>
    <w:rsid w:val="002B71BB"/>
    <w:rsid w:val="002B78C2"/>
    <w:rsid w:val="002C0386"/>
    <w:rsid w:val="002C0AA4"/>
    <w:rsid w:val="002C0D56"/>
    <w:rsid w:val="002C12A0"/>
    <w:rsid w:val="002C167A"/>
    <w:rsid w:val="002C17AC"/>
    <w:rsid w:val="002C1CC0"/>
    <w:rsid w:val="002C357F"/>
    <w:rsid w:val="002C3699"/>
    <w:rsid w:val="002C48CA"/>
    <w:rsid w:val="002C4E93"/>
    <w:rsid w:val="002C4F38"/>
    <w:rsid w:val="002C6254"/>
    <w:rsid w:val="002C6585"/>
    <w:rsid w:val="002C7BB4"/>
    <w:rsid w:val="002D0D73"/>
    <w:rsid w:val="002D175B"/>
    <w:rsid w:val="002D2252"/>
    <w:rsid w:val="002D26E4"/>
    <w:rsid w:val="002D2E65"/>
    <w:rsid w:val="002D30D6"/>
    <w:rsid w:val="002D3451"/>
    <w:rsid w:val="002D4416"/>
    <w:rsid w:val="002D4772"/>
    <w:rsid w:val="002D6008"/>
    <w:rsid w:val="002D63D5"/>
    <w:rsid w:val="002D654D"/>
    <w:rsid w:val="002D69AB"/>
    <w:rsid w:val="002D6AB0"/>
    <w:rsid w:val="002D7273"/>
    <w:rsid w:val="002D7316"/>
    <w:rsid w:val="002D745C"/>
    <w:rsid w:val="002D7505"/>
    <w:rsid w:val="002D7C75"/>
    <w:rsid w:val="002D7E04"/>
    <w:rsid w:val="002D7FAD"/>
    <w:rsid w:val="002E0080"/>
    <w:rsid w:val="002E0251"/>
    <w:rsid w:val="002E05C3"/>
    <w:rsid w:val="002E0848"/>
    <w:rsid w:val="002E0AA5"/>
    <w:rsid w:val="002E0DA9"/>
    <w:rsid w:val="002E1657"/>
    <w:rsid w:val="002E1AA5"/>
    <w:rsid w:val="002E1C04"/>
    <w:rsid w:val="002E1D62"/>
    <w:rsid w:val="002E1DC4"/>
    <w:rsid w:val="002E2099"/>
    <w:rsid w:val="002E2CE8"/>
    <w:rsid w:val="002E3CF6"/>
    <w:rsid w:val="002E4DFB"/>
    <w:rsid w:val="002E4FBC"/>
    <w:rsid w:val="002E54A7"/>
    <w:rsid w:val="002E5681"/>
    <w:rsid w:val="002E650B"/>
    <w:rsid w:val="002E67CF"/>
    <w:rsid w:val="002E6AD4"/>
    <w:rsid w:val="002E7C4F"/>
    <w:rsid w:val="002F0114"/>
    <w:rsid w:val="002F051D"/>
    <w:rsid w:val="002F067B"/>
    <w:rsid w:val="002F1453"/>
    <w:rsid w:val="002F266E"/>
    <w:rsid w:val="002F277E"/>
    <w:rsid w:val="002F2973"/>
    <w:rsid w:val="002F31B3"/>
    <w:rsid w:val="002F33E0"/>
    <w:rsid w:val="002F34BE"/>
    <w:rsid w:val="002F3642"/>
    <w:rsid w:val="002F39AB"/>
    <w:rsid w:val="002F3D01"/>
    <w:rsid w:val="002F4438"/>
    <w:rsid w:val="002F4B37"/>
    <w:rsid w:val="002F5220"/>
    <w:rsid w:val="002F57AB"/>
    <w:rsid w:val="002F5C7C"/>
    <w:rsid w:val="002F6130"/>
    <w:rsid w:val="002F6329"/>
    <w:rsid w:val="002F662B"/>
    <w:rsid w:val="002F66DA"/>
    <w:rsid w:val="002F71AD"/>
    <w:rsid w:val="0030000A"/>
    <w:rsid w:val="0030065A"/>
    <w:rsid w:val="00300FE7"/>
    <w:rsid w:val="003010CA"/>
    <w:rsid w:val="00301F78"/>
    <w:rsid w:val="00302084"/>
    <w:rsid w:val="00302721"/>
    <w:rsid w:val="003027C4"/>
    <w:rsid w:val="00302EA0"/>
    <w:rsid w:val="0030397A"/>
    <w:rsid w:val="00303B37"/>
    <w:rsid w:val="00304585"/>
    <w:rsid w:val="0030463F"/>
    <w:rsid w:val="00306002"/>
    <w:rsid w:val="003062F3"/>
    <w:rsid w:val="0030713A"/>
    <w:rsid w:val="003078ED"/>
    <w:rsid w:val="00307B91"/>
    <w:rsid w:val="00307F21"/>
    <w:rsid w:val="00311644"/>
    <w:rsid w:val="00311ECB"/>
    <w:rsid w:val="0031215B"/>
    <w:rsid w:val="00312455"/>
    <w:rsid w:val="00312614"/>
    <w:rsid w:val="00312A2E"/>
    <w:rsid w:val="00312D1C"/>
    <w:rsid w:val="003132B9"/>
    <w:rsid w:val="00313934"/>
    <w:rsid w:val="00313999"/>
    <w:rsid w:val="00313AB2"/>
    <w:rsid w:val="00313CCF"/>
    <w:rsid w:val="00313E3B"/>
    <w:rsid w:val="00313FCE"/>
    <w:rsid w:val="00314038"/>
    <w:rsid w:val="00314BE9"/>
    <w:rsid w:val="003152EC"/>
    <w:rsid w:val="00315878"/>
    <w:rsid w:val="00315E3D"/>
    <w:rsid w:val="00316EF8"/>
    <w:rsid w:val="00317188"/>
    <w:rsid w:val="00317361"/>
    <w:rsid w:val="0031756F"/>
    <w:rsid w:val="00320121"/>
    <w:rsid w:val="003202AE"/>
    <w:rsid w:val="003202CA"/>
    <w:rsid w:val="003207D3"/>
    <w:rsid w:val="0032115D"/>
    <w:rsid w:val="00321848"/>
    <w:rsid w:val="00321AB0"/>
    <w:rsid w:val="0032208E"/>
    <w:rsid w:val="003220C1"/>
    <w:rsid w:val="00322EB3"/>
    <w:rsid w:val="0032347E"/>
    <w:rsid w:val="00323A51"/>
    <w:rsid w:val="00323AD5"/>
    <w:rsid w:val="00323B72"/>
    <w:rsid w:val="00324373"/>
    <w:rsid w:val="00324B76"/>
    <w:rsid w:val="00324CCB"/>
    <w:rsid w:val="003250B4"/>
    <w:rsid w:val="003253FF"/>
    <w:rsid w:val="003255C9"/>
    <w:rsid w:val="00325B20"/>
    <w:rsid w:val="00326C50"/>
    <w:rsid w:val="00326D29"/>
    <w:rsid w:val="00326E86"/>
    <w:rsid w:val="0032760C"/>
    <w:rsid w:val="00327975"/>
    <w:rsid w:val="00331306"/>
    <w:rsid w:val="00332B35"/>
    <w:rsid w:val="00332B88"/>
    <w:rsid w:val="00332DF6"/>
    <w:rsid w:val="00333676"/>
    <w:rsid w:val="00333741"/>
    <w:rsid w:val="00333C76"/>
    <w:rsid w:val="0033409A"/>
    <w:rsid w:val="003344D3"/>
    <w:rsid w:val="00334C3A"/>
    <w:rsid w:val="00336697"/>
    <w:rsid w:val="00336B6C"/>
    <w:rsid w:val="00336EF0"/>
    <w:rsid w:val="0033796B"/>
    <w:rsid w:val="00337D15"/>
    <w:rsid w:val="00340206"/>
    <w:rsid w:val="00340331"/>
    <w:rsid w:val="00340FAB"/>
    <w:rsid w:val="0034100A"/>
    <w:rsid w:val="003419DA"/>
    <w:rsid w:val="0034204B"/>
    <w:rsid w:val="003424E0"/>
    <w:rsid w:val="003425C9"/>
    <w:rsid w:val="00342D6D"/>
    <w:rsid w:val="003430BE"/>
    <w:rsid w:val="00343170"/>
    <w:rsid w:val="00343448"/>
    <w:rsid w:val="0034450A"/>
    <w:rsid w:val="00344B8C"/>
    <w:rsid w:val="0034502D"/>
    <w:rsid w:val="003453AE"/>
    <w:rsid w:val="00345897"/>
    <w:rsid w:val="00345E4B"/>
    <w:rsid w:val="0034615B"/>
    <w:rsid w:val="003462C9"/>
    <w:rsid w:val="003466BB"/>
    <w:rsid w:val="00346B59"/>
    <w:rsid w:val="00346C85"/>
    <w:rsid w:val="00347FB4"/>
    <w:rsid w:val="003502E7"/>
    <w:rsid w:val="00350AD7"/>
    <w:rsid w:val="00350FC1"/>
    <w:rsid w:val="00351580"/>
    <w:rsid w:val="00351843"/>
    <w:rsid w:val="00351963"/>
    <w:rsid w:val="003520B0"/>
    <w:rsid w:val="00353B4F"/>
    <w:rsid w:val="00353C96"/>
    <w:rsid w:val="003543CE"/>
    <w:rsid w:val="00354875"/>
    <w:rsid w:val="00354A71"/>
    <w:rsid w:val="00354F60"/>
    <w:rsid w:val="003552D4"/>
    <w:rsid w:val="003554DE"/>
    <w:rsid w:val="00355BC7"/>
    <w:rsid w:val="00355E16"/>
    <w:rsid w:val="00356338"/>
    <w:rsid w:val="00356468"/>
    <w:rsid w:val="00356EFD"/>
    <w:rsid w:val="003574D4"/>
    <w:rsid w:val="00357CA2"/>
    <w:rsid w:val="00360127"/>
    <w:rsid w:val="00360557"/>
    <w:rsid w:val="00361128"/>
    <w:rsid w:val="003613FF"/>
    <w:rsid w:val="00361F7C"/>
    <w:rsid w:val="00362159"/>
    <w:rsid w:val="003622A5"/>
    <w:rsid w:val="003623D1"/>
    <w:rsid w:val="00362598"/>
    <w:rsid w:val="0036293C"/>
    <w:rsid w:val="00362B7A"/>
    <w:rsid w:val="0036324A"/>
    <w:rsid w:val="003639C4"/>
    <w:rsid w:val="00363B87"/>
    <w:rsid w:val="00363D02"/>
    <w:rsid w:val="00364BC0"/>
    <w:rsid w:val="003650FB"/>
    <w:rsid w:val="00365422"/>
    <w:rsid w:val="0036574C"/>
    <w:rsid w:val="00365A61"/>
    <w:rsid w:val="00365AE1"/>
    <w:rsid w:val="00367C08"/>
    <w:rsid w:val="00367C68"/>
    <w:rsid w:val="003703A9"/>
    <w:rsid w:val="00371400"/>
    <w:rsid w:val="00371BBF"/>
    <w:rsid w:val="00372772"/>
    <w:rsid w:val="00373547"/>
    <w:rsid w:val="00373B2E"/>
    <w:rsid w:val="00373C3A"/>
    <w:rsid w:val="003742A4"/>
    <w:rsid w:val="00375769"/>
    <w:rsid w:val="00375E8B"/>
    <w:rsid w:val="00376019"/>
    <w:rsid w:val="00376056"/>
    <w:rsid w:val="003761E1"/>
    <w:rsid w:val="003769C5"/>
    <w:rsid w:val="00376A96"/>
    <w:rsid w:val="00376F49"/>
    <w:rsid w:val="003770D7"/>
    <w:rsid w:val="00377703"/>
    <w:rsid w:val="00377BD6"/>
    <w:rsid w:val="00380813"/>
    <w:rsid w:val="00380CD6"/>
    <w:rsid w:val="003812F8"/>
    <w:rsid w:val="00381642"/>
    <w:rsid w:val="00382167"/>
    <w:rsid w:val="00382571"/>
    <w:rsid w:val="003834A1"/>
    <w:rsid w:val="00383E13"/>
    <w:rsid w:val="0038504F"/>
    <w:rsid w:val="003854F9"/>
    <w:rsid w:val="003860D0"/>
    <w:rsid w:val="003869F1"/>
    <w:rsid w:val="00386DC8"/>
    <w:rsid w:val="00386ECD"/>
    <w:rsid w:val="00390130"/>
    <w:rsid w:val="003909FC"/>
    <w:rsid w:val="00391359"/>
    <w:rsid w:val="0039217C"/>
    <w:rsid w:val="00392187"/>
    <w:rsid w:val="00392414"/>
    <w:rsid w:val="003935F8"/>
    <w:rsid w:val="00393CB4"/>
    <w:rsid w:val="00393D6A"/>
    <w:rsid w:val="003948A1"/>
    <w:rsid w:val="00394FCE"/>
    <w:rsid w:val="00397999"/>
    <w:rsid w:val="003A0233"/>
    <w:rsid w:val="003A064A"/>
    <w:rsid w:val="003A1C5C"/>
    <w:rsid w:val="003A1CB9"/>
    <w:rsid w:val="003A26F5"/>
    <w:rsid w:val="003A274F"/>
    <w:rsid w:val="003A304C"/>
    <w:rsid w:val="003A3515"/>
    <w:rsid w:val="003A394B"/>
    <w:rsid w:val="003A4343"/>
    <w:rsid w:val="003A46A2"/>
    <w:rsid w:val="003A4AC8"/>
    <w:rsid w:val="003A5015"/>
    <w:rsid w:val="003A5652"/>
    <w:rsid w:val="003A565F"/>
    <w:rsid w:val="003A5955"/>
    <w:rsid w:val="003A66D8"/>
    <w:rsid w:val="003A6BDF"/>
    <w:rsid w:val="003A6BF2"/>
    <w:rsid w:val="003A731F"/>
    <w:rsid w:val="003A7373"/>
    <w:rsid w:val="003A7488"/>
    <w:rsid w:val="003A78E9"/>
    <w:rsid w:val="003A795C"/>
    <w:rsid w:val="003B0965"/>
    <w:rsid w:val="003B09A5"/>
    <w:rsid w:val="003B0A34"/>
    <w:rsid w:val="003B0FAB"/>
    <w:rsid w:val="003B1A45"/>
    <w:rsid w:val="003B1E35"/>
    <w:rsid w:val="003B25AE"/>
    <w:rsid w:val="003B35A6"/>
    <w:rsid w:val="003B3ED9"/>
    <w:rsid w:val="003B4CB2"/>
    <w:rsid w:val="003B534F"/>
    <w:rsid w:val="003B535D"/>
    <w:rsid w:val="003B5989"/>
    <w:rsid w:val="003B6753"/>
    <w:rsid w:val="003B7150"/>
    <w:rsid w:val="003B71B9"/>
    <w:rsid w:val="003B7E8A"/>
    <w:rsid w:val="003C0992"/>
    <w:rsid w:val="003C0A61"/>
    <w:rsid w:val="003C0B2F"/>
    <w:rsid w:val="003C0F27"/>
    <w:rsid w:val="003C15BC"/>
    <w:rsid w:val="003C1870"/>
    <w:rsid w:val="003C2A0A"/>
    <w:rsid w:val="003C325E"/>
    <w:rsid w:val="003C4151"/>
    <w:rsid w:val="003C482C"/>
    <w:rsid w:val="003C4DA3"/>
    <w:rsid w:val="003C4EE8"/>
    <w:rsid w:val="003C503D"/>
    <w:rsid w:val="003C65C7"/>
    <w:rsid w:val="003C6FE6"/>
    <w:rsid w:val="003C71B5"/>
    <w:rsid w:val="003C7364"/>
    <w:rsid w:val="003D007C"/>
    <w:rsid w:val="003D03DB"/>
    <w:rsid w:val="003D111A"/>
    <w:rsid w:val="003D12FC"/>
    <w:rsid w:val="003D14BF"/>
    <w:rsid w:val="003D17B3"/>
    <w:rsid w:val="003D1C3E"/>
    <w:rsid w:val="003D1EDC"/>
    <w:rsid w:val="003D3190"/>
    <w:rsid w:val="003D3C50"/>
    <w:rsid w:val="003D4437"/>
    <w:rsid w:val="003D4ADE"/>
    <w:rsid w:val="003D59A3"/>
    <w:rsid w:val="003D5E5D"/>
    <w:rsid w:val="003D61A5"/>
    <w:rsid w:val="003D67A0"/>
    <w:rsid w:val="003D6D6A"/>
    <w:rsid w:val="003E0340"/>
    <w:rsid w:val="003E0F2F"/>
    <w:rsid w:val="003E1025"/>
    <w:rsid w:val="003E104B"/>
    <w:rsid w:val="003E1124"/>
    <w:rsid w:val="003E14DA"/>
    <w:rsid w:val="003E159B"/>
    <w:rsid w:val="003E2522"/>
    <w:rsid w:val="003E25F8"/>
    <w:rsid w:val="003E2A53"/>
    <w:rsid w:val="003E2D4E"/>
    <w:rsid w:val="003E36AE"/>
    <w:rsid w:val="003E3E42"/>
    <w:rsid w:val="003E47E1"/>
    <w:rsid w:val="003E4C17"/>
    <w:rsid w:val="003E5033"/>
    <w:rsid w:val="003E7045"/>
    <w:rsid w:val="003E78CE"/>
    <w:rsid w:val="003E7DDF"/>
    <w:rsid w:val="003F0256"/>
    <w:rsid w:val="003F0C14"/>
    <w:rsid w:val="003F1200"/>
    <w:rsid w:val="003F13D0"/>
    <w:rsid w:val="003F2284"/>
    <w:rsid w:val="003F2581"/>
    <w:rsid w:val="003F25E0"/>
    <w:rsid w:val="003F27AA"/>
    <w:rsid w:val="003F32A4"/>
    <w:rsid w:val="003F346C"/>
    <w:rsid w:val="003F4386"/>
    <w:rsid w:val="003F447D"/>
    <w:rsid w:val="003F464E"/>
    <w:rsid w:val="003F4AF5"/>
    <w:rsid w:val="003F4F24"/>
    <w:rsid w:val="003F5988"/>
    <w:rsid w:val="003F5C85"/>
    <w:rsid w:val="003F5C87"/>
    <w:rsid w:val="003F7A8A"/>
    <w:rsid w:val="00400339"/>
    <w:rsid w:val="004011C9"/>
    <w:rsid w:val="00401F7D"/>
    <w:rsid w:val="00402824"/>
    <w:rsid w:val="00402F5A"/>
    <w:rsid w:val="004034D2"/>
    <w:rsid w:val="00403641"/>
    <w:rsid w:val="00403A26"/>
    <w:rsid w:val="00404297"/>
    <w:rsid w:val="00404440"/>
    <w:rsid w:val="004056B0"/>
    <w:rsid w:val="004065EE"/>
    <w:rsid w:val="00407319"/>
    <w:rsid w:val="00407EA1"/>
    <w:rsid w:val="00410D96"/>
    <w:rsid w:val="0041226B"/>
    <w:rsid w:val="00412D96"/>
    <w:rsid w:val="004144CD"/>
    <w:rsid w:val="004151A1"/>
    <w:rsid w:val="0041521B"/>
    <w:rsid w:val="00415586"/>
    <w:rsid w:val="0041611A"/>
    <w:rsid w:val="00416151"/>
    <w:rsid w:val="00416213"/>
    <w:rsid w:val="004208DC"/>
    <w:rsid w:val="0042123C"/>
    <w:rsid w:val="00422A23"/>
    <w:rsid w:val="00423421"/>
    <w:rsid w:val="00423961"/>
    <w:rsid w:val="00423CCF"/>
    <w:rsid w:val="00424539"/>
    <w:rsid w:val="00424806"/>
    <w:rsid w:val="00424CCC"/>
    <w:rsid w:val="00424E80"/>
    <w:rsid w:val="004252B7"/>
    <w:rsid w:val="004259D3"/>
    <w:rsid w:val="00426FEE"/>
    <w:rsid w:val="0042788C"/>
    <w:rsid w:val="00427D4C"/>
    <w:rsid w:val="00430357"/>
    <w:rsid w:val="004307AB"/>
    <w:rsid w:val="004308F1"/>
    <w:rsid w:val="00430CB3"/>
    <w:rsid w:val="0043280A"/>
    <w:rsid w:val="00432D96"/>
    <w:rsid w:val="00433090"/>
    <w:rsid w:val="00435D74"/>
    <w:rsid w:val="00435DBE"/>
    <w:rsid w:val="00435EF7"/>
    <w:rsid w:val="00435F47"/>
    <w:rsid w:val="0043667A"/>
    <w:rsid w:val="00436A31"/>
    <w:rsid w:val="004372AE"/>
    <w:rsid w:val="004373A0"/>
    <w:rsid w:val="00440096"/>
    <w:rsid w:val="00440619"/>
    <w:rsid w:val="004413C2"/>
    <w:rsid w:val="00441462"/>
    <w:rsid w:val="004415D9"/>
    <w:rsid w:val="00441FD4"/>
    <w:rsid w:val="004420CC"/>
    <w:rsid w:val="0044216A"/>
    <w:rsid w:val="0044281F"/>
    <w:rsid w:val="00442F8D"/>
    <w:rsid w:val="004437B7"/>
    <w:rsid w:val="00443993"/>
    <w:rsid w:val="00443A21"/>
    <w:rsid w:val="00443B86"/>
    <w:rsid w:val="00443FE1"/>
    <w:rsid w:val="004444AE"/>
    <w:rsid w:val="004449B6"/>
    <w:rsid w:val="00445121"/>
    <w:rsid w:val="00445B6F"/>
    <w:rsid w:val="00445C78"/>
    <w:rsid w:val="00446814"/>
    <w:rsid w:val="00446C7F"/>
    <w:rsid w:val="00446F96"/>
    <w:rsid w:val="00447088"/>
    <w:rsid w:val="00447373"/>
    <w:rsid w:val="00447522"/>
    <w:rsid w:val="00447B46"/>
    <w:rsid w:val="00450234"/>
    <w:rsid w:val="00450697"/>
    <w:rsid w:val="00452B7A"/>
    <w:rsid w:val="00453169"/>
    <w:rsid w:val="0045340B"/>
    <w:rsid w:val="00453B46"/>
    <w:rsid w:val="00453CD0"/>
    <w:rsid w:val="00454120"/>
    <w:rsid w:val="004541A4"/>
    <w:rsid w:val="00454200"/>
    <w:rsid w:val="00454BAE"/>
    <w:rsid w:val="00455EEB"/>
    <w:rsid w:val="004560E4"/>
    <w:rsid w:val="00456BB5"/>
    <w:rsid w:val="00457A2F"/>
    <w:rsid w:val="00460120"/>
    <w:rsid w:val="00460D8B"/>
    <w:rsid w:val="00461488"/>
    <w:rsid w:val="00461669"/>
    <w:rsid w:val="00461FE1"/>
    <w:rsid w:val="00463A86"/>
    <w:rsid w:val="00463E04"/>
    <w:rsid w:val="004652FC"/>
    <w:rsid w:val="00465F82"/>
    <w:rsid w:val="004666DB"/>
    <w:rsid w:val="004667E5"/>
    <w:rsid w:val="00466A1C"/>
    <w:rsid w:val="00466E81"/>
    <w:rsid w:val="00467155"/>
    <w:rsid w:val="00467C61"/>
    <w:rsid w:val="00467D22"/>
    <w:rsid w:val="00470232"/>
    <w:rsid w:val="004714C1"/>
    <w:rsid w:val="00471572"/>
    <w:rsid w:val="00471E3C"/>
    <w:rsid w:val="00472D80"/>
    <w:rsid w:val="00472F5C"/>
    <w:rsid w:val="0047398A"/>
    <w:rsid w:val="00473A2D"/>
    <w:rsid w:val="00473AE6"/>
    <w:rsid w:val="00473D78"/>
    <w:rsid w:val="004744B4"/>
    <w:rsid w:val="0047466F"/>
    <w:rsid w:val="00474987"/>
    <w:rsid w:val="004752A5"/>
    <w:rsid w:val="00475B20"/>
    <w:rsid w:val="00476231"/>
    <w:rsid w:val="004768D4"/>
    <w:rsid w:val="00477159"/>
    <w:rsid w:val="0047786F"/>
    <w:rsid w:val="00480EF1"/>
    <w:rsid w:val="004813C3"/>
    <w:rsid w:val="0048151A"/>
    <w:rsid w:val="00482134"/>
    <w:rsid w:val="0048234D"/>
    <w:rsid w:val="00482700"/>
    <w:rsid w:val="00482995"/>
    <w:rsid w:val="00483056"/>
    <w:rsid w:val="0048336F"/>
    <w:rsid w:val="00483C4C"/>
    <w:rsid w:val="0048448B"/>
    <w:rsid w:val="00485286"/>
    <w:rsid w:val="004861C4"/>
    <w:rsid w:val="00487F2F"/>
    <w:rsid w:val="0049064E"/>
    <w:rsid w:val="004907F1"/>
    <w:rsid w:val="00491108"/>
    <w:rsid w:val="00491ADA"/>
    <w:rsid w:val="00491F8C"/>
    <w:rsid w:val="004928E0"/>
    <w:rsid w:val="004928F7"/>
    <w:rsid w:val="00492A96"/>
    <w:rsid w:val="00493207"/>
    <w:rsid w:val="00493491"/>
    <w:rsid w:val="00493ACC"/>
    <w:rsid w:val="00493E37"/>
    <w:rsid w:val="00493FB4"/>
    <w:rsid w:val="004940A2"/>
    <w:rsid w:val="0049417C"/>
    <w:rsid w:val="00494308"/>
    <w:rsid w:val="00494BCA"/>
    <w:rsid w:val="00495007"/>
    <w:rsid w:val="00495122"/>
    <w:rsid w:val="00496242"/>
    <w:rsid w:val="0049676E"/>
    <w:rsid w:val="00497ABE"/>
    <w:rsid w:val="004A0055"/>
    <w:rsid w:val="004A00BD"/>
    <w:rsid w:val="004A0401"/>
    <w:rsid w:val="004A052D"/>
    <w:rsid w:val="004A29D9"/>
    <w:rsid w:val="004A335F"/>
    <w:rsid w:val="004A3A60"/>
    <w:rsid w:val="004A40F8"/>
    <w:rsid w:val="004A4B11"/>
    <w:rsid w:val="004A4E48"/>
    <w:rsid w:val="004A5132"/>
    <w:rsid w:val="004A54FC"/>
    <w:rsid w:val="004A59CA"/>
    <w:rsid w:val="004A6315"/>
    <w:rsid w:val="004A65C5"/>
    <w:rsid w:val="004A6D9B"/>
    <w:rsid w:val="004A742D"/>
    <w:rsid w:val="004A7BD6"/>
    <w:rsid w:val="004B0372"/>
    <w:rsid w:val="004B050B"/>
    <w:rsid w:val="004B0EE3"/>
    <w:rsid w:val="004B1068"/>
    <w:rsid w:val="004B11D2"/>
    <w:rsid w:val="004B18F9"/>
    <w:rsid w:val="004B1B99"/>
    <w:rsid w:val="004B23B8"/>
    <w:rsid w:val="004B2CC5"/>
    <w:rsid w:val="004B2DA9"/>
    <w:rsid w:val="004B3F4B"/>
    <w:rsid w:val="004B4387"/>
    <w:rsid w:val="004B4890"/>
    <w:rsid w:val="004B647B"/>
    <w:rsid w:val="004B6CBA"/>
    <w:rsid w:val="004B78AD"/>
    <w:rsid w:val="004C0B4A"/>
    <w:rsid w:val="004C0E0B"/>
    <w:rsid w:val="004C105D"/>
    <w:rsid w:val="004C1C25"/>
    <w:rsid w:val="004C1CAE"/>
    <w:rsid w:val="004C1E58"/>
    <w:rsid w:val="004C1F0D"/>
    <w:rsid w:val="004C239C"/>
    <w:rsid w:val="004C25A9"/>
    <w:rsid w:val="004C29FC"/>
    <w:rsid w:val="004C2A86"/>
    <w:rsid w:val="004C2EAF"/>
    <w:rsid w:val="004C35DE"/>
    <w:rsid w:val="004C383E"/>
    <w:rsid w:val="004C3F32"/>
    <w:rsid w:val="004C5222"/>
    <w:rsid w:val="004C5284"/>
    <w:rsid w:val="004C5344"/>
    <w:rsid w:val="004C537E"/>
    <w:rsid w:val="004C53CB"/>
    <w:rsid w:val="004C6DB9"/>
    <w:rsid w:val="004C7047"/>
    <w:rsid w:val="004D07E1"/>
    <w:rsid w:val="004D1175"/>
    <w:rsid w:val="004D205C"/>
    <w:rsid w:val="004D21FF"/>
    <w:rsid w:val="004D25BA"/>
    <w:rsid w:val="004D2A69"/>
    <w:rsid w:val="004D2B98"/>
    <w:rsid w:val="004D2EB8"/>
    <w:rsid w:val="004D3027"/>
    <w:rsid w:val="004D3047"/>
    <w:rsid w:val="004D3118"/>
    <w:rsid w:val="004D3B8F"/>
    <w:rsid w:val="004D3C6B"/>
    <w:rsid w:val="004D480D"/>
    <w:rsid w:val="004D482E"/>
    <w:rsid w:val="004D4C1A"/>
    <w:rsid w:val="004D4E63"/>
    <w:rsid w:val="004D52FE"/>
    <w:rsid w:val="004D6086"/>
    <w:rsid w:val="004D6504"/>
    <w:rsid w:val="004D6E4C"/>
    <w:rsid w:val="004D6E7F"/>
    <w:rsid w:val="004D7BCA"/>
    <w:rsid w:val="004D7C2A"/>
    <w:rsid w:val="004E0B90"/>
    <w:rsid w:val="004E0DC0"/>
    <w:rsid w:val="004E12A6"/>
    <w:rsid w:val="004E17A2"/>
    <w:rsid w:val="004E1B8D"/>
    <w:rsid w:val="004E1D39"/>
    <w:rsid w:val="004E241E"/>
    <w:rsid w:val="004E2611"/>
    <w:rsid w:val="004E2D9D"/>
    <w:rsid w:val="004E4118"/>
    <w:rsid w:val="004E435A"/>
    <w:rsid w:val="004E4FA3"/>
    <w:rsid w:val="004E4FDC"/>
    <w:rsid w:val="004E52D7"/>
    <w:rsid w:val="004E5886"/>
    <w:rsid w:val="004E5973"/>
    <w:rsid w:val="004E5A45"/>
    <w:rsid w:val="004E5DFF"/>
    <w:rsid w:val="004E5FF7"/>
    <w:rsid w:val="004E6248"/>
    <w:rsid w:val="004E6483"/>
    <w:rsid w:val="004E6A85"/>
    <w:rsid w:val="004E6BE5"/>
    <w:rsid w:val="004E6FE8"/>
    <w:rsid w:val="004E7377"/>
    <w:rsid w:val="004E769B"/>
    <w:rsid w:val="004E7917"/>
    <w:rsid w:val="004F1443"/>
    <w:rsid w:val="004F18B4"/>
    <w:rsid w:val="004F1CB3"/>
    <w:rsid w:val="004F2308"/>
    <w:rsid w:val="004F2820"/>
    <w:rsid w:val="004F2860"/>
    <w:rsid w:val="004F2ABA"/>
    <w:rsid w:val="004F36F0"/>
    <w:rsid w:val="004F3D0C"/>
    <w:rsid w:val="004F3E43"/>
    <w:rsid w:val="004F3F63"/>
    <w:rsid w:val="004F483E"/>
    <w:rsid w:val="004F4A92"/>
    <w:rsid w:val="004F4E00"/>
    <w:rsid w:val="004F5D14"/>
    <w:rsid w:val="004F6802"/>
    <w:rsid w:val="004F6809"/>
    <w:rsid w:val="004F695C"/>
    <w:rsid w:val="004F6B73"/>
    <w:rsid w:val="004F6C8A"/>
    <w:rsid w:val="004F7003"/>
    <w:rsid w:val="004F798E"/>
    <w:rsid w:val="004F7A7F"/>
    <w:rsid w:val="004F7F49"/>
    <w:rsid w:val="005003B7"/>
    <w:rsid w:val="00500AAD"/>
    <w:rsid w:val="00500EFF"/>
    <w:rsid w:val="005017FD"/>
    <w:rsid w:val="00502320"/>
    <w:rsid w:val="0050232E"/>
    <w:rsid w:val="00502525"/>
    <w:rsid w:val="00502D89"/>
    <w:rsid w:val="00503258"/>
    <w:rsid w:val="005037B8"/>
    <w:rsid w:val="005037F5"/>
    <w:rsid w:val="00503D25"/>
    <w:rsid w:val="005046F0"/>
    <w:rsid w:val="0050500B"/>
    <w:rsid w:val="0050537E"/>
    <w:rsid w:val="00505830"/>
    <w:rsid w:val="00505987"/>
    <w:rsid w:val="00505B1D"/>
    <w:rsid w:val="00506168"/>
    <w:rsid w:val="0050650D"/>
    <w:rsid w:val="00506C1C"/>
    <w:rsid w:val="00506E54"/>
    <w:rsid w:val="00507579"/>
    <w:rsid w:val="00507FDC"/>
    <w:rsid w:val="00510832"/>
    <w:rsid w:val="0051126E"/>
    <w:rsid w:val="005112E2"/>
    <w:rsid w:val="00511F26"/>
    <w:rsid w:val="0051276C"/>
    <w:rsid w:val="00512859"/>
    <w:rsid w:val="00512CF5"/>
    <w:rsid w:val="00513A27"/>
    <w:rsid w:val="00513B27"/>
    <w:rsid w:val="00513FEA"/>
    <w:rsid w:val="005141EE"/>
    <w:rsid w:val="00514491"/>
    <w:rsid w:val="005148C3"/>
    <w:rsid w:val="005150A2"/>
    <w:rsid w:val="00515758"/>
    <w:rsid w:val="0051592F"/>
    <w:rsid w:val="00515D62"/>
    <w:rsid w:val="00516CA7"/>
    <w:rsid w:val="00516D0B"/>
    <w:rsid w:val="005172BD"/>
    <w:rsid w:val="005177EF"/>
    <w:rsid w:val="00517CF3"/>
    <w:rsid w:val="00520314"/>
    <w:rsid w:val="00520582"/>
    <w:rsid w:val="005205BC"/>
    <w:rsid w:val="0052078E"/>
    <w:rsid w:val="00520A2B"/>
    <w:rsid w:val="00520B85"/>
    <w:rsid w:val="005211D0"/>
    <w:rsid w:val="005215C0"/>
    <w:rsid w:val="0052180B"/>
    <w:rsid w:val="00522B90"/>
    <w:rsid w:val="005230B2"/>
    <w:rsid w:val="005230DA"/>
    <w:rsid w:val="005231CA"/>
    <w:rsid w:val="0052354F"/>
    <w:rsid w:val="00523917"/>
    <w:rsid w:val="00523E1E"/>
    <w:rsid w:val="005243AE"/>
    <w:rsid w:val="005244B1"/>
    <w:rsid w:val="00524621"/>
    <w:rsid w:val="00524BD4"/>
    <w:rsid w:val="00525252"/>
    <w:rsid w:val="00525BEA"/>
    <w:rsid w:val="00525C35"/>
    <w:rsid w:val="005260C1"/>
    <w:rsid w:val="00526A5E"/>
    <w:rsid w:val="00526F8E"/>
    <w:rsid w:val="005271B1"/>
    <w:rsid w:val="005274DC"/>
    <w:rsid w:val="00527745"/>
    <w:rsid w:val="00527D98"/>
    <w:rsid w:val="005308F5"/>
    <w:rsid w:val="0053151E"/>
    <w:rsid w:val="00531905"/>
    <w:rsid w:val="005319FC"/>
    <w:rsid w:val="00531A07"/>
    <w:rsid w:val="00532D98"/>
    <w:rsid w:val="00532F9E"/>
    <w:rsid w:val="00532FBA"/>
    <w:rsid w:val="00533250"/>
    <w:rsid w:val="00533BFC"/>
    <w:rsid w:val="00534121"/>
    <w:rsid w:val="00535CFC"/>
    <w:rsid w:val="00535D05"/>
    <w:rsid w:val="005362E7"/>
    <w:rsid w:val="00536978"/>
    <w:rsid w:val="00536C98"/>
    <w:rsid w:val="00536CD7"/>
    <w:rsid w:val="00536FD2"/>
    <w:rsid w:val="005377B8"/>
    <w:rsid w:val="005378D3"/>
    <w:rsid w:val="005379BF"/>
    <w:rsid w:val="00537FC9"/>
    <w:rsid w:val="0054000E"/>
    <w:rsid w:val="005406D5"/>
    <w:rsid w:val="005409BA"/>
    <w:rsid w:val="00540C6E"/>
    <w:rsid w:val="005412EB"/>
    <w:rsid w:val="0054227D"/>
    <w:rsid w:val="0054242A"/>
    <w:rsid w:val="00542927"/>
    <w:rsid w:val="00542C30"/>
    <w:rsid w:val="00542E96"/>
    <w:rsid w:val="00542F93"/>
    <w:rsid w:val="005430E5"/>
    <w:rsid w:val="00543159"/>
    <w:rsid w:val="0054336C"/>
    <w:rsid w:val="0054343B"/>
    <w:rsid w:val="005436B0"/>
    <w:rsid w:val="00543762"/>
    <w:rsid w:val="005438A8"/>
    <w:rsid w:val="0054497B"/>
    <w:rsid w:val="00544B62"/>
    <w:rsid w:val="00544EF1"/>
    <w:rsid w:val="005450F3"/>
    <w:rsid w:val="005455E8"/>
    <w:rsid w:val="00545CDE"/>
    <w:rsid w:val="005466D7"/>
    <w:rsid w:val="00546840"/>
    <w:rsid w:val="00546F45"/>
    <w:rsid w:val="00546FC9"/>
    <w:rsid w:val="00546FDB"/>
    <w:rsid w:val="005500F6"/>
    <w:rsid w:val="00550886"/>
    <w:rsid w:val="00550A72"/>
    <w:rsid w:val="00551DC9"/>
    <w:rsid w:val="00552A4F"/>
    <w:rsid w:val="00552C97"/>
    <w:rsid w:val="0055304B"/>
    <w:rsid w:val="00553223"/>
    <w:rsid w:val="005532F4"/>
    <w:rsid w:val="00553989"/>
    <w:rsid w:val="00553F7A"/>
    <w:rsid w:val="005542C9"/>
    <w:rsid w:val="00554452"/>
    <w:rsid w:val="00556790"/>
    <w:rsid w:val="00556CB1"/>
    <w:rsid w:val="0055707D"/>
    <w:rsid w:val="0055794C"/>
    <w:rsid w:val="005605D6"/>
    <w:rsid w:val="0056198F"/>
    <w:rsid w:val="00562261"/>
    <w:rsid w:val="00562BD0"/>
    <w:rsid w:val="00562DA3"/>
    <w:rsid w:val="005632A7"/>
    <w:rsid w:val="00563402"/>
    <w:rsid w:val="0056376D"/>
    <w:rsid w:val="005638B7"/>
    <w:rsid w:val="0056418A"/>
    <w:rsid w:val="0056485A"/>
    <w:rsid w:val="00564C8B"/>
    <w:rsid w:val="0056513D"/>
    <w:rsid w:val="0056554B"/>
    <w:rsid w:val="005656B7"/>
    <w:rsid w:val="005658EC"/>
    <w:rsid w:val="005659DA"/>
    <w:rsid w:val="00565B41"/>
    <w:rsid w:val="00565E9C"/>
    <w:rsid w:val="00567325"/>
    <w:rsid w:val="00567CBC"/>
    <w:rsid w:val="00570219"/>
    <w:rsid w:val="005703E2"/>
    <w:rsid w:val="00570431"/>
    <w:rsid w:val="00570585"/>
    <w:rsid w:val="00570E29"/>
    <w:rsid w:val="0057305A"/>
    <w:rsid w:val="005733DD"/>
    <w:rsid w:val="00573AC9"/>
    <w:rsid w:val="00573CCE"/>
    <w:rsid w:val="00573EAC"/>
    <w:rsid w:val="0057416E"/>
    <w:rsid w:val="00574462"/>
    <w:rsid w:val="00574C58"/>
    <w:rsid w:val="00574C9A"/>
    <w:rsid w:val="00574F69"/>
    <w:rsid w:val="0057592F"/>
    <w:rsid w:val="00575A06"/>
    <w:rsid w:val="005760DC"/>
    <w:rsid w:val="00576251"/>
    <w:rsid w:val="00576B83"/>
    <w:rsid w:val="00576C3D"/>
    <w:rsid w:val="00577CEE"/>
    <w:rsid w:val="00580702"/>
    <w:rsid w:val="005809EC"/>
    <w:rsid w:val="00580B0D"/>
    <w:rsid w:val="00580DD7"/>
    <w:rsid w:val="00580FBC"/>
    <w:rsid w:val="00581598"/>
    <w:rsid w:val="005815CB"/>
    <w:rsid w:val="005820CA"/>
    <w:rsid w:val="005821D0"/>
    <w:rsid w:val="00582898"/>
    <w:rsid w:val="00582AF9"/>
    <w:rsid w:val="00582E8D"/>
    <w:rsid w:val="005830DB"/>
    <w:rsid w:val="00583301"/>
    <w:rsid w:val="00583475"/>
    <w:rsid w:val="005838DE"/>
    <w:rsid w:val="00584080"/>
    <w:rsid w:val="00584AE0"/>
    <w:rsid w:val="00585596"/>
    <w:rsid w:val="005855A5"/>
    <w:rsid w:val="005858A6"/>
    <w:rsid w:val="00585EF8"/>
    <w:rsid w:val="005864BE"/>
    <w:rsid w:val="00586B27"/>
    <w:rsid w:val="00586FBF"/>
    <w:rsid w:val="0058768B"/>
    <w:rsid w:val="00587AB4"/>
    <w:rsid w:val="005901C7"/>
    <w:rsid w:val="005907B5"/>
    <w:rsid w:val="005908AE"/>
    <w:rsid w:val="00590D03"/>
    <w:rsid w:val="00590D4B"/>
    <w:rsid w:val="005911A7"/>
    <w:rsid w:val="00591275"/>
    <w:rsid w:val="005919FE"/>
    <w:rsid w:val="00592134"/>
    <w:rsid w:val="00592EBD"/>
    <w:rsid w:val="00593457"/>
    <w:rsid w:val="005934B2"/>
    <w:rsid w:val="00593C87"/>
    <w:rsid w:val="005945E1"/>
    <w:rsid w:val="00594BD0"/>
    <w:rsid w:val="00595411"/>
    <w:rsid w:val="00595625"/>
    <w:rsid w:val="00595914"/>
    <w:rsid w:val="00595932"/>
    <w:rsid w:val="00595BA6"/>
    <w:rsid w:val="00595EFA"/>
    <w:rsid w:val="00595FDB"/>
    <w:rsid w:val="0059632F"/>
    <w:rsid w:val="00596E12"/>
    <w:rsid w:val="00597629"/>
    <w:rsid w:val="005976CC"/>
    <w:rsid w:val="005A02A8"/>
    <w:rsid w:val="005A0E7A"/>
    <w:rsid w:val="005A114B"/>
    <w:rsid w:val="005A1516"/>
    <w:rsid w:val="005A1A3E"/>
    <w:rsid w:val="005A25EF"/>
    <w:rsid w:val="005A2794"/>
    <w:rsid w:val="005A2E31"/>
    <w:rsid w:val="005A3266"/>
    <w:rsid w:val="005A33D5"/>
    <w:rsid w:val="005A3A77"/>
    <w:rsid w:val="005A3F80"/>
    <w:rsid w:val="005A423E"/>
    <w:rsid w:val="005A4B05"/>
    <w:rsid w:val="005A4EDC"/>
    <w:rsid w:val="005A4FB2"/>
    <w:rsid w:val="005A4FE0"/>
    <w:rsid w:val="005A5F99"/>
    <w:rsid w:val="005A6110"/>
    <w:rsid w:val="005A6685"/>
    <w:rsid w:val="005A6A9E"/>
    <w:rsid w:val="005A7813"/>
    <w:rsid w:val="005A7D21"/>
    <w:rsid w:val="005B02E3"/>
    <w:rsid w:val="005B0C47"/>
    <w:rsid w:val="005B12E9"/>
    <w:rsid w:val="005B14EC"/>
    <w:rsid w:val="005B1EAD"/>
    <w:rsid w:val="005B207A"/>
    <w:rsid w:val="005B2396"/>
    <w:rsid w:val="005B2C35"/>
    <w:rsid w:val="005B4220"/>
    <w:rsid w:val="005B55B6"/>
    <w:rsid w:val="005B5A9F"/>
    <w:rsid w:val="005B5F0B"/>
    <w:rsid w:val="005B652F"/>
    <w:rsid w:val="005B6DBC"/>
    <w:rsid w:val="005B7544"/>
    <w:rsid w:val="005B75B1"/>
    <w:rsid w:val="005B7AB1"/>
    <w:rsid w:val="005B7BD7"/>
    <w:rsid w:val="005B7C81"/>
    <w:rsid w:val="005B7E9E"/>
    <w:rsid w:val="005B7F55"/>
    <w:rsid w:val="005C0E7E"/>
    <w:rsid w:val="005C2319"/>
    <w:rsid w:val="005C2B69"/>
    <w:rsid w:val="005C2E9B"/>
    <w:rsid w:val="005C3647"/>
    <w:rsid w:val="005C3EDA"/>
    <w:rsid w:val="005C438A"/>
    <w:rsid w:val="005C43F8"/>
    <w:rsid w:val="005C4911"/>
    <w:rsid w:val="005C4CFB"/>
    <w:rsid w:val="005C4EAD"/>
    <w:rsid w:val="005C520C"/>
    <w:rsid w:val="005C5BC6"/>
    <w:rsid w:val="005C6376"/>
    <w:rsid w:val="005C63BF"/>
    <w:rsid w:val="005C69DC"/>
    <w:rsid w:val="005C6A5E"/>
    <w:rsid w:val="005C6F5E"/>
    <w:rsid w:val="005C76E6"/>
    <w:rsid w:val="005C76F3"/>
    <w:rsid w:val="005D0452"/>
    <w:rsid w:val="005D0483"/>
    <w:rsid w:val="005D074F"/>
    <w:rsid w:val="005D0E00"/>
    <w:rsid w:val="005D0E36"/>
    <w:rsid w:val="005D1027"/>
    <w:rsid w:val="005D1067"/>
    <w:rsid w:val="005D1210"/>
    <w:rsid w:val="005D19E8"/>
    <w:rsid w:val="005D1D68"/>
    <w:rsid w:val="005D215F"/>
    <w:rsid w:val="005D231B"/>
    <w:rsid w:val="005D2455"/>
    <w:rsid w:val="005D26DC"/>
    <w:rsid w:val="005D27E3"/>
    <w:rsid w:val="005D2C06"/>
    <w:rsid w:val="005D333F"/>
    <w:rsid w:val="005D3DBB"/>
    <w:rsid w:val="005D46DF"/>
    <w:rsid w:val="005D4A89"/>
    <w:rsid w:val="005D4D31"/>
    <w:rsid w:val="005D5146"/>
    <w:rsid w:val="005D58D0"/>
    <w:rsid w:val="005D5E28"/>
    <w:rsid w:val="005D611E"/>
    <w:rsid w:val="005D643D"/>
    <w:rsid w:val="005D7249"/>
    <w:rsid w:val="005D7B6D"/>
    <w:rsid w:val="005E040C"/>
    <w:rsid w:val="005E17BB"/>
    <w:rsid w:val="005E2E83"/>
    <w:rsid w:val="005E3201"/>
    <w:rsid w:val="005E337C"/>
    <w:rsid w:val="005E4827"/>
    <w:rsid w:val="005E4E86"/>
    <w:rsid w:val="005E5456"/>
    <w:rsid w:val="005E5719"/>
    <w:rsid w:val="005E5804"/>
    <w:rsid w:val="005E5B70"/>
    <w:rsid w:val="005E604B"/>
    <w:rsid w:val="005E60F2"/>
    <w:rsid w:val="005E616B"/>
    <w:rsid w:val="005E634A"/>
    <w:rsid w:val="005E6BAD"/>
    <w:rsid w:val="005E6C2C"/>
    <w:rsid w:val="005E7F92"/>
    <w:rsid w:val="005F0DB0"/>
    <w:rsid w:val="005F0F2D"/>
    <w:rsid w:val="005F16BF"/>
    <w:rsid w:val="005F226E"/>
    <w:rsid w:val="005F260F"/>
    <w:rsid w:val="005F2696"/>
    <w:rsid w:val="005F2833"/>
    <w:rsid w:val="005F2F45"/>
    <w:rsid w:val="005F37B8"/>
    <w:rsid w:val="005F3EBF"/>
    <w:rsid w:val="005F4652"/>
    <w:rsid w:val="005F4B06"/>
    <w:rsid w:val="005F52B8"/>
    <w:rsid w:val="005F53AA"/>
    <w:rsid w:val="005F53D5"/>
    <w:rsid w:val="005F54E7"/>
    <w:rsid w:val="005F5723"/>
    <w:rsid w:val="005F5B36"/>
    <w:rsid w:val="005F6529"/>
    <w:rsid w:val="005F6CA7"/>
    <w:rsid w:val="005F7340"/>
    <w:rsid w:val="00600892"/>
    <w:rsid w:val="0060096B"/>
    <w:rsid w:val="00600C77"/>
    <w:rsid w:val="00601228"/>
    <w:rsid w:val="00601346"/>
    <w:rsid w:val="00601519"/>
    <w:rsid w:val="00601C1D"/>
    <w:rsid w:val="00601F4E"/>
    <w:rsid w:val="00602835"/>
    <w:rsid w:val="006033B5"/>
    <w:rsid w:val="006038AD"/>
    <w:rsid w:val="00603AD6"/>
    <w:rsid w:val="00604083"/>
    <w:rsid w:val="0060480D"/>
    <w:rsid w:val="0060514F"/>
    <w:rsid w:val="0060561E"/>
    <w:rsid w:val="00607203"/>
    <w:rsid w:val="00607717"/>
    <w:rsid w:val="0061034C"/>
    <w:rsid w:val="006104C0"/>
    <w:rsid w:val="00610753"/>
    <w:rsid w:val="00610C60"/>
    <w:rsid w:val="00610C9A"/>
    <w:rsid w:val="0061122A"/>
    <w:rsid w:val="006120A9"/>
    <w:rsid w:val="00612240"/>
    <w:rsid w:val="0061299C"/>
    <w:rsid w:val="00612A63"/>
    <w:rsid w:val="00612C4F"/>
    <w:rsid w:val="00612C7A"/>
    <w:rsid w:val="00612CC4"/>
    <w:rsid w:val="00612EB2"/>
    <w:rsid w:val="00613CA0"/>
    <w:rsid w:val="0061485F"/>
    <w:rsid w:val="00614B1B"/>
    <w:rsid w:val="00614BF1"/>
    <w:rsid w:val="006159AE"/>
    <w:rsid w:val="00615A2F"/>
    <w:rsid w:val="00615CA3"/>
    <w:rsid w:val="0061614F"/>
    <w:rsid w:val="006163D8"/>
    <w:rsid w:val="0061674E"/>
    <w:rsid w:val="00616FB6"/>
    <w:rsid w:val="0061797B"/>
    <w:rsid w:val="00620308"/>
    <w:rsid w:val="006217AD"/>
    <w:rsid w:val="00621CF2"/>
    <w:rsid w:val="0062232C"/>
    <w:rsid w:val="006244E0"/>
    <w:rsid w:val="00624B0A"/>
    <w:rsid w:val="00624FC5"/>
    <w:rsid w:val="00625127"/>
    <w:rsid w:val="00625184"/>
    <w:rsid w:val="00625E9E"/>
    <w:rsid w:val="00626837"/>
    <w:rsid w:val="00626CD9"/>
    <w:rsid w:val="006272EC"/>
    <w:rsid w:val="00627455"/>
    <w:rsid w:val="00630437"/>
    <w:rsid w:val="0063155D"/>
    <w:rsid w:val="00631C8B"/>
    <w:rsid w:val="006329C0"/>
    <w:rsid w:val="00632CDE"/>
    <w:rsid w:val="006349AC"/>
    <w:rsid w:val="00634D08"/>
    <w:rsid w:val="0063527E"/>
    <w:rsid w:val="0063553E"/>
    <w:rsid w:val="00635998"/>
    <w:rsid w:val="00635F1D"/>
    <w:rsid w:val="00636281"/>
    <w:rsid w:val="00636534"/>
    <w:rsid w:val="00636807"/>
    <w:rsid w:val="00636A40"/>
    <w:rsid w:val="006375B6"/>
    <w:rsid w:val="00637E8A"/>
    <w:rsid w:val="00640214"/>
    <w:rsid w:val="006413A4"/>
    <w:rsid w:val="0064237E"/>
    <w:rsid w:val="00643C82"/>
    <w:rsid w:val="00644E33"/>
    <w:rsid w:val="00645BB3"/>
    <w:rsid w:val="00645F50"/>
    <w:rsid w:val="00645F8E"/>
    <w:rsid w:val="00645FA4"/>
    <w:rsid w:val="006461A0"/>
    <w:rsid w:val="006464DD"/>
    <w:rsid w:val="00646B8A"/>
    <w:rsid w:val="00646EF0"/>
    <w:rsid w:val="006470C0"/>
    <w:rsid w:val="00647265"/>
    <w:rsid w:val="0064767D"/>
    <w:rsid w:val="0065079A"/>
    <w:rsid w:val="00650A11"/>
    <w:rsid w:val="00650CEF"/>
    <w:rsid w:val="00650E0E"/>
    <w:rsid w:val="00650FB2"/>
    <w:rsid w:val="00651455"/>
    <w:rsid w:val="0065183E"/>
    <w:rsid w:val="006518BB"/>
    <w:rsid w:val="00652280"/>
    <w:rsid w:val="00653269"/>
    <w:rsid w:val="00653335"/>
    <w:rsid w:val="00653EC2"/>
    <w:rsid w:val="006546DA"/>
    <w:rsid w:val="006550E0"/>
    <w:rsid w:val="00655F37"/>
    <w:rsid w:val="00657180"/>
    <w:rsid w:val="006575AD"/>
    <w:rsid w:val="006578F7"/>
    <w:rsid w:val="00657C51"/>
    <w:rsid w:val="00657F75"/>
    <w:rsid w:val="006601AD"/>
    <w:rsid w:val="00660B58"/>
    <w:rsid w:val="00661B67"/>
    <w:rsid w:val="00661DC4"/>
    <w:rsid w:val="00662454"/>
    <w:rsid w:val="00662A3E"/>
    <w:rsid w:val="006632F8"/>
    <w:rsid w:val="00663EA7"/>
    <w:rsid w:val="0066467C"/>
    <w:rsid w:val="00664F3A"/>
    <w:rsid w:val="00666036"/>
    <w:rsid w:val="00666DC5"/>
    <w:rsid w:val="006676BA"/>
    <w:rsid w:val="006676F7"/>
    <w:rsid w:val="0067031B"/>
    <w:rsid w:val="006704EF"/>
    <w:rsid w:val="006709A3"/>
    <w:rsid w:val="006709E6"/>
    <w:rsid w:val="00670CED"/>
    <w:rsid w:val="006713BC"/>
    <w:rsid w:val="00671D4D"/>
    <w:rsid w:val="00672307"/>
    <w:rsid w:val="0067240F"/>
    <w:rsid w:val="00672542"/>
    <w:rsid w:val="006727BC"/>
    <w:rsid w:val="00672AB3"/>
    <w:rsid w:val="0067377C"/>
    <w:rsid w:val="00673BD8"/>
    <w:rsid w:val="0067416E"/>
    <w:rsid w:val="00675B3F"/>
    <w:rsid w:val="00675C5A"/>
    <w:rsid w:val="00675CA4"/>
    <w:rsid w:val="00675DD4"/>
    <w:rsid w:val="00675E47"/>
    <w:rsid w:val="00675EC2"/>
    <w:rsid w:val="0067686D"/>
    <w:rsid w:val="00676898"/>
    <w:rsid w:val="00676CED"/>
    <w:rsid w:val="00676F0B"/>
    <w:rsid w:val="006774D4"/>
    <w:rsid w:val="00677707"/>
    <w:rsid w:val="006777C0"/>
    <w:rsid w:val="0068082E"/>
    <w:rsid w:val="0068086E"/>
    <w:rsid w:val="00680917"/>
    <w:rsid w:val="006809E7"/>
    <w:rsid w:val="006825F4"/>
    <w:rsid w:val="00683B2A"/>
    <w:rsid w:val="00684B42"/>
    <w:rsid w:val="00685CAC"/>
    <w:rsid w:val="006860BA"/>
    <w:rsid w:val="00686229"/>
    <w:rsid w:val="00686C6A"/>
    <w:rsid w:val="00686F15"/>
    <w:rsid w:val="00687051"/>
    <w:rsid w:val="00687762"/>
    <w:rsid w:val="00687FB3"/>
    <w:rsid w:val="006915FB"/>
    <w:rsid w:val="006926B3"/>
    <w:rsid w:val="0069323A"/>
    <w:rsid w:val="00693AA1"/>
    <w:rsid w:val="00695FF7"/>
    <w:rsid w:val="006960AD"/>
    <w:rsid w:val="00696D2C"/>
    <w:rsid w:val="006975F7"/>
    <w:rsid w:val="00697F4C"/>
    <w:rsid w:val="006A03FC"/>
    <w:rsid w:val="006A0C3B"/>
    <w:rsid w:val="006A187B"/>
    <w:rsid w:val="006A370F"/>
    <w:rsid w:val="006A3C57"/>
    <w:rsid w:val="006A3CFE"/>
    <w:rsid w:val="006A3DEE"/>
    <w:rsid w:val="006A5F6A"/>
    <w:rsid w:val="006A75FE"/>
    <w:rsid w:val="006B1090"/>
    <w:rsid w:val="006B1798"/>
    <w:rsid w:val="006B1B3F"/>
    <w:rsid w:val="006B1B6A"/>
    <w:rsid w:val="006B1DF5"/>
    <w:rsid w:val="006B1F53"/>
    <w:rsid w:val="006B2477"/>
    <w:rsid w:val="006B25DB"/>
    <w:rsid w:val="006B2A19"/>
    <w:rsid w:val="006B4409"/>
    <w:rsid w:val="006B48D1"/>
    <w:rsid w:val="006B4BAB"/>
    <w:rsid w:val="006B5217"/>
    <w:rsid w:val="006B52AD"/>
    <w:rsid w:val="006B5472"/>
    <w:rsid w:val="006B5EAE"/>
    <w:rsid w:val="006B5F92"/>
    <w:rsid w:val="006B7DC0"/>
    <w:rsid w:val="006C0B23"/>
    <w:rsid w:val="006C0F2A"/>
    <w:rsid w:val="006C1503"/>
    <w:rsid w:val="006C21F2"/>
    <w:rsid w:val="006C27D1"/>
    <w:rsid w:val="006C2BF4"/>
    <w:rsid w:val="006C302E"/>
    <w:rsid w:val="006C3090"/>
    <w:rsid w:val="006C33A8"/>
    <w:rsid w:val="006C39A1"/>
    <w:rsid w:val="006C3C86"/>
    <w:rsid w:val="006C4726"/>
    <w:rsid w:val="006C4875"/>
    <w:rsid w:val="006C51E0"/>
    <w:rsid w:val="006C59CD"/>
    <w:rsid w:val="006C5DEF"/>
    <w:rsid w:val="006C5F77"/>
    <w:rsid w:val="006C6D28"/>
    <w:rsid w:val="006C7137"/>
    <w:rsid w:val="006C7BC9"/>
    <w:rsid w:val="006C7E71"/>
    <w:rsid w:val="006D0C3B"/>
    <w:rsid w:val="006D15DD"/>
    <w:rsid w:val="006D242C"/>
    <w:rsid w:val="006D2B77"/>
    <w:rsid w:val="006D2C0C"/>
    <w:rsid w:val="006D301C"/>
    <w:rsid w:val="006D41AB"/>
    <w:rsid w:val="006D44B0"/>
    <w:rsid w:val="006D4F21"/>
    <w:rsid w:val="006D5272"/>
    <w:rsid w:val="006D5859"/>
    <w:rsid w:val="006D6034"/>
    <w:rsid w:val="006E023C"/>
    <w:rsid w:val="006E0806"/>
    <w:rsid w:val="006E08B7"/>
    <w:rsid w:val="006E1204"/>
    <w:rsid w:val="006E1578"/>
    <w:rsid w:val="006E15A4"/>
    <w:rsid w:val="006E17AF"/>
    <w:rsid w:val="006E1A7E"/>
    <w:rsid w:val="006E1AA2"/>
    <w:rsid w:val="006E1B06"/>
    <w:rsid w:val="006E1D4A"/>
    <w:rsid w:val="006E1FCD"/>
    <w:rsid w:val="006E1FEF"/>
    <w:rsid w:val="006E2288"/>
    <w:rsid w:val="006E2A40"/>
    <w:rsid w:val="006E2C14"/>
    <w:rsid w:val="006E2C78"/>
    <w:rsid w:val="006E2DFC"/>
    <w:rsid w:val="006E2F24"/>
    <w:rsid w:val="006E3761"/>
    <w:rsid w:val="006E4CC0"/>
    <w:rsid w:val="006E6249"/>
    <w:rsid w:val="006E6D3E"/>
    <w:rsid w:val="006E7321"/>
    <w:rsid w:val="006E75D9"/>
    <w:rsid w:val="006E7E66"/>
    <w:rsid w:val="006E7EF1"/>
    <w:rsid w:val="006F0481"/>
    <w:rsid w:val="006F0665"/>
    <w:rsid w:val="006F09D2"/>
    <w:rsid w:val="006F1691"/>
    <w:rsid w:val="006F2959"/>
    <w:rsid w:val="006F2EA2"/>
    <w:rsid w:val="006F30AD"/>
    <w:rsid w:val="006F38C1"/>
    <w:rsid w:val="006F3DC7"/>
    <w:rsid w:val="006F40A1"/>
    <w:rsid w:val="006F47B5"/>
    <w:rsid w:val="006F4DB5"/>
    <w:rsid w:val="006F501E"/>
    <w:rsid w:val="006F57A8"/>
    <w:rsid w:val="006F5D9E"/>
    <w:rsid w:val="006F6328"/>
    <w:rsid w:val="006F6F06"/>
    <w:rsid w:val="006F76BD"/>
    <w:rsid w:val="006F78B9"/>
    <w:rsid w:val="007009E7"/>
    <w:rsid w:val="00700B09"/>
    <w:rsid w:val="0070147C"/>
    <w:rsid w:val="007019CD"/>
    <w:rsid w:val="00702663"/>
    <w:rsid w:val="00702837"/>
    <w:rsid w:val="00702A1D"/>
    <w:rsid w:val="007034A3"/>
    <w:rsid w:val="00703923"/>
    <w:rsid w:val="00705A69"/>
    <w:rsid w:val="0070688F"/>
    <w:rsid w:val="0070719E"/>
    <w:rsid w:val="00707435"/>
    <w:rsid w:val="00707BDB"/>
    <w:rsid w:val="00707E36"/>
    <w:rsid w:val="007100E2"/>
    <w:rsid w:val="00710B23"/>
    <w:rsid w:val="00710F6D"/>
    <w:rsid w:val="00711D9E"/>
    <w:rsid w:val="00712D8D"/>
    <w:rsid w:val="007131C7"/>
    <w:rsid w:val="007133C1"/>
    <w:rsid w:val="007140C0"/>
    <w:rsid w:val="00715906"/>
    <w:rsid w:val="00715A06"/>
    <w:rsid w:val="00715A45"/>
    <w:rsid w:val="00715ED6"/>
    <w:rsid w:val="00716165"/>
    <w:rsid w:val="0071663C"/>
    <w:rsid w:val="007169FD"/>
    <w:rsid w:val="007170D0"/>
    <w:rsid w:val="007172E2"/>
    <w:rsid w:val="00717606"/>
    <w:rsid w:val="00717769"/>
    <w:rsid w:val="00717DB3"/>
    <w:rsid w:val="0072008B"/>
    <w:rsid w:val="007201B4"/>
    <w:rsid w:val="00720552"/>
    <w:rsid w:val="00720702"/>
    <w:rsid w:val="00720DDB"/>
    <w:rsid w:val="00720DF9"/>
    <w:rsid w:val="0072124E"/>
    <w:rsid w:val="00721D6E"/>
    <w:rsid w:val="00721F89"/>
    <w:rsid w:val="007221F7"/>
    <w:rsid w:val="007223E6"/>
    <w:rsid w:val="007223F4"/>
    <w:rsid w:val="0072253D"/>
    <w:rsid w:val="00722A92"/>
    <w:rsid w:val="00723397"/>
    <w:rsid w:val="007238BC"/>
    <w:rsid w:val="00723A55"/>
    <w:rsid w:val="00723AF9"/>
    <w:rsid w:val="00723E41"/>
    <w:rsid w:val="00724569"/>
    <w:rsid w:val="00724600"/>
    <w:rsid w:val="00724AE7"/>
    <w:rsid w:val="00724F1E"/>
    <w:rsid w:val="0072547A"/>
    <w:rsid w:val="0072612D"/>
    <w:rsid w:val="0072682A"/>
    <w:rsid w:val="00727766"/>
    <w:rsid w:val="00727CF3"/>
    <w:rsid w:val="007304C7"/>
    <w:rsid w:val="00730747"/>
    <w:rsid w:val="00730A81"/>
    <w:rsid w:val="00730D0B"/>
    <w:rsid w:val="00731189"/>
    <w:rsid w:val="00731261"/>
    <w:rsid w:val="007317FB"/>
    <w:rsid w:val="00731E07"/>
    <w:rsid w:val="007325D9"/>
    <w:rsid w:val="00732BD9"/>
    <w:rsid w:val="00733355"/>
    <w:rsid w:val="007333DB"/>
    <w:rsid w:val="00735849"/>
    <w:rsid w:val="0073598B"/>
    <w:rsid w:val="007368AA"/>
    <w:rsid w:val="0074005C"/>
    <w:rsid w:val="00740918"/>
    <w:rsid w:val="00740D36"/>
    <w:rsid w:val="007416E9"/>
    <w:rsid w:val="007417D6"/>
    <w:rsid w:val="00741962"/>
    <w:rsid w:val="00741AC4"/>
    <w:rsid w:val="007423E7"/>
    <w:rsid w:val="00742B0F"/>
    <w:rsid w:val="0074312A"/>
    <w:rsid w:val="0074325C"/>
    <w:rsid w:val="00743DBE"/>
    <w:rsid w:val="00744302"/>
    <w:rsid w:val="00744DEC"/>
    <w:rsid w:val="00744EC1"/>
    <w:rsid w:val="00745313"/>
    <w:rsid w:val="007453A1"/>
    <w:rsid w:val="007457A5"/>
    <w:rsid w:val="007459AE"/>
    <w:rsid w:val="00745F6F"/>
    <w:rsid w:val="00746DB9"/>
    <w:rsid w:val="00746DF1"/>
    <w:rsid w:val="00746F89"/>
    <w:rsid w:val="0074742A"/>
    <w:rsid w:val="007474D3"/>
    <w:rsid w:val="007476B1"/>
    <w:rsid w:val="00747780"/>
    <w:rsid w:val="00747EDB"/>
    <w:rsid w:val="0075044B"/>
    <w:rsid w:val="00750B00"/>
    <w:rsid w:val="00750E19"/>
    <w:rsid w:val="00751530"/>
    <w:rsid w:val="007515A9"/>
    <w:rsid w:val="007516C7"/>
    <w:rsid w:val="007518FF"/>
    <w:rsid w:val="007524D5"/>
    <w:rsid w:val="00752FD3"/>
    <w:rsid w:val="00753692"/>
    <w:rsid w:val="00753899"/>
    <w:rsid w:val="00753FA1"/>
    <w:rsid w:val="00754239"/>
    <w:rsid w:val="00754398"/>
    <w:rsid w:val="00754ED1"/>
    <w:rsid w:val="0075564C"/>
    <w:rsid w:val="007570D0"/>
    <w:rsid w:val="00757215"/>
    <w:rsid w:val="00757DF3"/>
    <w:rsid w:val="00760107"/>
    <w:rsid w:val="0076023E"/>
    <w:rsid w:val="00760407"/>
    <w:rsid w:val="007607FB"/>
    <w:rsid w:val="0076119C"/>
    <w:rsid w:val="007612C1"/>
    <w:rsid w:val="007615C9"/>
    <w:rsid w:val="007624BB"/>
    <w:rsid w:val="00762E8F"/>
    <w:rsid w:val="00763229"/>
    <w:rsid w:val="007632C5"/>
    <w:rsid w:val="00763F1F"/>
    <w:rsid w:val="00764166"/>
    <w:rsid w:val="007645D1"/>
    <w:rsid w:val="0076482E"/>
    <w:rsid w:val="00765697"/>
    <w:rsid w:val="007657EB"/>
    <w:rsid w:val="0076632D"/>
    <w:rsid w:val="007665AD"/>
    <w:rsid w:val="00767B0C"/>
    <w:rsid w:val="0077005D"/>
    <w:rsid w:val="007701CB"/>
    <w:rsid w:val="00770E05"/>
    <w:rsid w:val="007714B9"/>
    <w:rsid w:val="00771B99"/>
    <w:rsid w:val="007734AB"/>
    <w:rsid w:val="007735C8"/>
    <w:rsid w:val="00774108"/>
    <w:rsid w:val="00774CD8"/>
    <w:rsid w:val="007751CE"/>
    <w:rsid w:val="00775AFF"/>
    <w:rsid w:val="00775D86"/>
    <w:rsid w:val="007767AD"/>
    <w:rsid w:val="0077708B"/>
    <w:rsid w:val="00777191"/>
    <w:rsid w:val="00777301"/>
    <w:rsid w:val="00777428"/>
    <w:rsid w:val="00777914"/>
    <w:rsid w:val="007801E7"/>
    <w:rsid w:val="00780834"/>
    <w:rsid w:val="007809D9"/>
    <w:rsid w:val="00781CA8"/>
    <w:rsid w:val="00782307"/>
    <w:rsid w:val="00782860"/>
    <w:rsid w:val="007829E5"/>
    <w:rsid w:val="00782D09"/>
    <w:rsid w:val="00783250"/>
    <w:rsid w:val="007833D8"/>
    <w:rsid w:val="00783A26"/>
    <w:rsid w:val="00783C0D"/>
    <w:rsid w:val="00783F6C"/>
    <w:rsid w:val="00784489"/>
    <w:rsid w:val="00784CB2"/>
    <w:rsid w:val="0078563D"/>
    <w:rsid w:val="00785CFB"/>
    <w:rsid w:val="00786927"/>
    <w:rsid w:val="00786A5D"/>
    <w:rsid w:val="00786EAF"/>
    <w:rsid w:val="007903AA"/>
    <w:rsid w:val="00790449"/>
    <w:rsid w:val="00790CB7"/>
    <w:rsid w:val="00790E92"/>
    <w:rsid w:val="007912A0"/>
    <w:rsid w:val="0079160D"/>
    <w:rsid w:val="007916C1"/>
    <w:rsid w:val="00791BF3"/>
    <w:rsid w:val="0079271F"/>
    <w:rsid w:val="00793411"/>
    <w:rsid w:val="007936C7"/>
    <w:rsid w:val="00793BC0"/>
    <w:rsid w:val="00793FBA"/>
    <w:rsid w:val="00794276"/>
    <w:rsid w:val="00794682"/>
    <w:rsid w:val="0079492D"/>
    <w:rsid w:val="00794B25"/>
    <w:rsid w:val="007953AA"/>
    <w:rsid w:val="00795891"/>
    <w:rsid w:val="00795E48"/>
    <w:rsid w:val="00796DD3"/>
    <w:rsid w:val="00797189"/>
    <w:rsid w:val="00797227"/>
    <w:rsid w:val="00797B78"/>
    <w:rsid w:val="007A0208"/>
    <w:rsid w:val="007A1124"/>
    <w:rsid w:val="007A11FE"/>
    <w:rsid w:val="007A2048"/>
    <w:rsid w:val="007A2571"/>
    <w:rsid w:val="007A26C3"/>
    <w:rsid w:val="007A27BC"/>
    <w:rsid w:val="007A28DA"/>
    <w:rsid w:val="007A38EB"/>
    <w:rsid w:val="007A427C"/>
    <w:rsid w:val="007A42DD"/>
    <w:rsid w:val="007A4345"/>
    <w:rsid w:val="007A4D0E"/>
    <w:rsid w:val="007A53B5"/>
    <w:rsid w:val="007A54B5"/>
    <w:rsid w:val="007A57C0"/>
    <w:rsid w:val="007A6917"/>
    <w:rsid w:val="007A6E60"/>
    <w:rsid w:val="007B0225"/>
    <w:rsid w:val="007B0B42"/>
    <w:rsid w:val="007B0BB9"/>
    <w:rsid w:val="007B14AF"/>
    <w:rsid w:val="007B18B0"/>
    <w:rsid w:val="007B1AC8"/>
    <w:rsid w:val="007B1FBD"/>
    <w:rsid w:val="007B3024"/>
    <w:rsid w:val="007B355A"/>
    <w:rsid w:val="007B3C9A"/>
    <w:rsid w:val="007B515F"/>
    <w:rsid w:val="007B55AE"/>
    <w:rsid w:val="007B5AC1"/>
    <w:rsid w:val="007B5D23"/>
    <w:rsid w:val="007B5E40"/>
    <w:rsid w:val="007B6EF5"/>
    <w:rsid w:val="007C06B8"/>
    <w:rsid w:val="007C0787"/>
    <w:rsid w:val="007C0945"/>
    <w:rsid w:val="007C0DA9"/>
    <w:rsid w:val="007C1988"/>
    <w:rsid w:val="007C1DDA"/>
    <w:rsid w:val="007C1EB8"/>
    <w:rsid w:val="007C20EB"/>
    <w:rsid w:val="007C2507"/>
    <w:rsid w:val="007C2BC2"/>
    <w:rsid w:val="007C2D2C"/>
    <w:rsid w:val="007C2EA2"/>
    <w:rsid w:val="007C314D"/>
    <w:rsid w:val="007C32C7"/>
    <w:rsid w:val="007C341A"/>
    <w:rsid w:val="007C342C"/>
    <w:rsid w:val="007C3D3D"/>
    <w:rsid w:val="007C3FF9"/>
    <w:rsid w:val="007C4138"/>
    <w:rsid w:val="007C46E6"/>
    <w:rsid w:val="007C49E4"/>
    <w:rsid w:val="007C4E27"/>
    <w:rsid w:val="007C53E0"/>
    <w:rsid w:val="007C5466"/>
    <w:rsid w:val="007C63E1"/>
    <w:rsid w:val="007C79CA"/>
    <w:rsid w:val="007D092F"/>
    <w:rsid w:val="007D10D0"/>
    <w:rsid w:val="007D1607"/>
    <w:rsid w:val="007D173F"/>
    <w:rsid w:val="007D28AD"/>
    <w:rsid w:val="007D2CC1"/>
    <w:rsid w:val="007D2F5D"/>
    <w:rsid w:val="007D3295"/>
    <w:rsid w:val="007D36C0"/>
    <w:rsid w:val="007D3A41"/>
    <w:rsid w:val="007D4E04"/>
    <w:rsid w:val="007D5132"/>
    <w:rsid w:val="007D5AE8"/>
    <w:rsid w:val="007D5CF1"/>
    <w:rsid w:val="007D5DAC"/>
    <w:rsid w:val="007D7211"/>
    <w:rsid w:val="007D7635"/>
    <w:rsid w:val="007D7845"/>
    <w:rsid w:val="007E022A"/>
    <w:rsid w:val="007E03AF"/>
    <w:rsid w:val="007E0598"/>
    <w:rsid w:val="007E09BE"/>
    <w:rsid w:val="007E0B68"/>
    <w:rsid w:val="007E0EB5"/>
    <w:rsid w:val="007E11AE"/>
    <w:rsid w:val="007E11FB"/>
    <w:rsid w:val="007E1464"/>
    <w:rsid w:val="007E1AE3"/>
    <w:rsid w:val="007E1BA4"/>
    <w:rsid w:val="007E1DBA"/>
    <w:rsid w:val="007E1F63"/>
    <w:rsid w:val="007E22DF"/>
    <w:rsid w:val="007E24B5"/>
    <w:rsid w:val="007E31A1"/>
    <w:rsid w:val="007E3647"/>
    <w:rsid w:val="007E4660"/>
    <w:rsid w:val="007E48ED"/>
    <w:rsid w:val="007E4FCB"/>
    <w:rsid w:val="007E533D"/>
    <w:rsid w:val="007E57C8"/>
    <w:rsid w:val="007E6DB3"/>
    <w:rsid w:val="007E6E57"/>
    <w:rsid w:val="007F0268"/>
    <w:rsid w:val="007F02F8"/>
    <w:rsid w:val="007F035B"/>
    <w:rsid w:val="007F1BF1"/>
    <w:rsid w:val="007F1DC3"/>
    <w:rsid w:val="007F256A"/>
    <w:rsid w:val="007F261E"/>
    <w:rsid w:val="007F3B4B"/>
    <w:rsid w:val="007F40FB"/>
    <w:rsid w:val="007F43E0"/>
    <w:rsid w:val="007F5799"/>
    <w:rsid w:val="007F5B3D"/>
    <w:rsid w:val="007F644B"/>
    <w:rsid w:val="007F73C6"/>
    <w:rsid w:val="007F7ED7"/>
    <w:rsid w:val="00800F73"/>
    <w:rsid w:val="00801338"/>
    <w:rsid w:val="008013A8"/>
    <w:rsid w:val="008013FE"/>
    <w:rsid w:val="00801AC8"/>
    <w:rsid w:val="00801B8D"/>
    <w:rsid w:val="00801E41"/>
    <w:rsid w:val="008023EC"/>
    <w:rsid w:val="00802749"/>
    <w:rsid w:val="00802AE6"/>
    <w:rsid w:val="00802EA9"/>
    <w:rsid w:val="0080327A"/>
    <w:rsid w:val="0080336B"/>
    <w:rsid w:val="00803AE6"/>
    <w:rsid w:val="0080489C"/>
    <w:rsid w:val="0080653F"/>
    <w:rsid w:val="00806699"/>
    <w:rsid w:val="00806C28"/>
    <w:rsid w:val="00806D0B"/>
    <w:rsid w:val="00806F41"/>
    <w:rsid w:val="00806FD5"/>
    <w:rsid w:val="00806FD6"/>
    <w:rsid w:val="008072AC"/>
    <w:rsid w:val="00807461"/>
    <w:rsid w:val="008075C7"/>
    <w:rsid w:val="0080787F"/>
    <w:rsid w:val="00810674"/>
    <w:rsid w:val="00810B0D"/>
    <w:rsid w:val="00810C9B"/>
    <w:rsid w:val="0081110F"/>
    <w:rsid w:val="00811FAD"/>
    <w:rsid w:val="00812036"/>
    <w:rsid w:val="008123C0"/>
    <w:rsid w:val="00812C95"/>
    <w:rsid w:val="00813655"/>
    <w:rsid w:val="008140C7"/>
    <w:rsid w:val="00814369"/>
    <w:rsid w:val="00814383"/>
    <w:rsid w:val="00814F13"/>
    <w:rsid w:val="00815070"/>
    <w:rsid w:val="0081609C"/>
    <w:rsid w:val="008170D1"/>
    <w:rsid w:val="00817420"/>
    <w:rsid w:val="00817679"/>
    <w:rsid w:val="00817E54"/>
    <w:rsid w:val="00817F98"/>
    <w:rsid w:val="008200D3"/>
    <w:rsid w:val="008200D6"/>
    <w:rsid w:val="008202BA"/>
    <w:rsid w:val="008204BD"/>
    <w:rsid w:val="00821066"/>
    <w:rsid w:val="00821505"/>
    <w:rsid w:val="0082160E"/>
    <w:rsid w:val="0082183E"/>
    <w:rsid w:val="00822541"/>
    <w:rsid w:val="00822A5E"/>
    <w:rsid w:val="00823A46"/>
    <w:rsid w:val="00823B4D"/>
    <w:rsid w:val="00823F67"/>
    <w:rsid w:val="00823FA3"/>
    <w:rsid w:val="0082435B"/>
    <w:rsid w:val="00824A4D"/>
    <w:rsid w:val="00824C30"/>
    <w:rsid w:val="008253FF"/>
    <w:rsid w:val="00825E5C"/>
    <w:rsid w:val="0082740C"/>
    <w:rsid w:val="00827D30"/>
    <w:rsid w:val="00827E69"/>
    <w:rsid w:val="008306ED"/>
    <w:rsid w:val="00830930"/>
    <w:rsid w:val="00830CB9"/>
    <w:rsid w:val="00830CC5"/>
    <w:rsid w:val="00830EAB"/>
    <w:rsid w:val="00831C23"/>
    <w:rsid w:val="00831FDF"/>
    <w:rsid w:val="0083251E"/>
    <w:rsid w:val="008325C6"/>
    <w:rsid w:val="008325F8"/>
    <w:rsid w:val="00833CBE"/>
    <w:rsid w:val="00834212"/>
    <w:rsid w:val="0083468A"/>
    <w:rsid w:val="00835C40"/>
    <w:rsid w:val="00835F67"/>
    <w:rsid w:val="00836743"/>
    <w:rsid w:val="008367C1"/>
    <w:rsid w:val="008371FE"/>
    <w:rsid w:val="0083774E"/>
    <w:rsid w:val="00840621"/>
    <w:rsid w:val="00840740"/>
    <w:rsid w:val="00841360"/>
    <w:rsid w:val="008416A8"/>
    <w:rsid w:val="00841B63"/>
    <w:rsid w:val="00841B7F"/>
    <w:rsid w:val="00841D4E"/>
    <w:rsid w:val="00841D6A"/>
    <w:rsid w:val="0084212D"/>
    <w:rsid w:val="008424AF"/>
    <w:rsid w:val="00842DBD"/>
    <w:rsid w:val="00842EA0"/>
    <w:rsid w:val="00842FCB"/>
    <w:rsid w:val="00843303"/>
    <w:rsid w:val="00843C87"/>
    <w:rsid w:val="00843EF9"/>
    <w:rsid w:val="00844211"/>
    <w:rsid w:val="008442C5"/>
    <w:rsid w:val="008448CE"/>
    <w:rsid w:val="00845022"/>
    <w:rsid w:val="00845268"/>
    <w:rsid w:val="00845A97"/>
    <w:rsid w:val="0084625C"/>
    <w:rsid w:val="008465F2"/>
    <w:rsid w:val="00846CCA"/>
    <w:rsid w:val="00846E14"/>
    <w:rsid w:val="00847690"/>
    <w:rsid w:val="008477C6"/>
    <w:rsid w:val="008478DB"/>
    <w:rsid w:val="00847976"/>
    <w:rsid w:val="00847DD1"/>
    <w:rsid w:val="00847FD2"/>
    <w:rsid w:val="008504D1"/>
    <w:rsid w:val="008504D2"/>
    <w:rsid w:val="008511D7"/>
    <w:rsid w:val="008517F5"/>
    <w:rsid w:val="00851C98"/>
    <w:rsid w:val="00851FDF"/>
    <w:rsid w:val="00852999"/>
    <w:rsid w:val="00852E2D"/>
    <w:rsid w:val="00853463"/>
    <w:rsid w:val="00853D0C"/>
    <w:rsid w:val="0085477F"/>
    <w:rsid w:val="0085496B"/>
    <w:rsid w:val="0085543F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600F6"/>
    <w:rsid w:val="00860755"/>
    <w:rsid w:val="00861CA8"/>
    <w:rsid w:val="00862640"/>
    <w:rsid w:val="0086486E"/>
    <w:rsid w:val="00864DC8"/>
    <w:rsid w:val="008650CA"/>
    <w:rsid w:val="00865112"/>
    <w:rsid w:val="00865152"/>
    <w:rsid w:val="0086517C"/>
    <w:rsid w:val="00865658"/>
    <w:rsid w:val="0086622A"/>
    <w:rsid w:val="00866360"/>
    <w:rsid w:val="0086754D"/>
    <w:rsid w:val="0087085E"/>
    <w:rsid w:val="00871208"/>
    <w:rsid w:val="00871946"/>
    <w:rsid w:val="00871B45"/>
    <w:rsid w:val="00872DC2"/>
    <w:rsid w:val="0087365C"/>
    <w:rsid w:val="00873A84"/>
    <w:rsid w:val="00873CB0"/>
    <w:rsid w:val="008742C1"/>
    <w:rsid w:val="00875E0B"/>
    <w:rsid w:val="00876858"/>
    <w:rsid w:val="00877E39"/>
    <w:rsid w:val="00877FE1"/>
    <w:rsid w:val="00881ED7"/>
    <w:rsid w:val="008822DA"/>
    <w:rsid w:val="008830B0"/>
    <w:rsid w:val="008841B8"/>
    <w:rsid w:val="008845E2"/>
    <w:rsid w:val="00885100"/>
    <w:rsid w:val="00885711"/>
    <w:rsid w:val="008864DA"/>
    <w:rsid w:val="0088661A"/>
    <w:rsid w:val="00887897"/>
    <w:rsid w:val="008907DE"/>
    <w:rsid w:val="00890FB5"/>
    <w:rsid w:val="00891218"/>
    <w:rsid w:val="00891479"/>
    <w:rsid w:val="008914C5"/>
    <w:rsid w:val="008921A7"/>
    <w:rsid w:val="00893358"/>
    <w:rsid w:val="0089348E"/>
    <w:rsid w:val="00893632"/>
    <w:rsid w:val="00893921"/>
    <w:rsid w:val="0089455A"/>
    <w:rsid w:val="00894C27"/>
    <w:rsid w:val="00894CD8"/>
    <w:rsid w:val="0089515B"/>
    <w:rsid w:val="00895F53"/>
    <w:rsid w:val="008963C5"/>
    <w:rsid w:val="00896A87"/>
    <w:rsid w:val="00896D48"/>
    <w:rsid w:val="00896DF2"/>
    <w:rsid w:val="00897AC1"/>
    <w:rsid w:val="008A09BD"/>
    <w:rsid w:val="008A0A26"/>
    <w:rsid w:val="008A1A1B"/>
    <w:rsid w:val="008A1A24"/>
    <w:rsid w:val="008A1A41"/>
    <w:rsid w:val="008A22B2"/>
    <w:rsid w:val="008A2417"/>
    <w:rsid w:val="008A256D"/>
    <w:rsid w:val="008A2B5B"/>
    <w:rsid w:val="008A3174"/>
    <w:rsid w:val="008A324B"/>
    <w:rsid w:val="008A35E8"/>
    <w:rsid w:val="008A3FA5"/>
    <w:rsid w:val="008A4428"/>
    <w:rsid w:val="008A4507"/>
    <w:rsid w:val="008A4679"/>
    <w:rsid w:val="008A46E8"/>
    <w:rsid w:val="008A4AE8"/>
    <w:rsid w:val="008A4C94"/>
    <w:rsid w:val="008A4CA1"/>
    <w:rsid w:val="008A5058"/>
    <w:rsid w:val="008A52E9"/>
    <w:rsid w:val="008A533C"/>
    <w:rsid w:val="008A557D"/>
    <w:rsid w:val="008A58F6"/>
    <w:rsid w:val="008A6325"/>
    <w:rsid w:val="008A731D"/>
    <w:rsid w:val="008A750A"/>
    <w:rsid w:val="008A7BF5"/>
    <w:rsid w:val="008A7D74"/>
    <w:rsid w:val="008B0FA7"/>
    <w:rsid w:val="008B139F"/>
    <w:rsid w:val="008B1D0F"/>
    <w:rsid w:val="008B1D1B"/>
    <w:rsid w:val="008B2900"/>
    <w:rsid w:val="008B31E8"/>
    <w:rsid w:val="008B31FF"/>
    <w:rsid w:val="008B3E48"/>
    <w:rsid w:val="008B410A"/>
    <w:rsid w:val="008B57B0"/>
    <w:rsid w:val="008B5AD5"/>
    <w:rsid w:val="008B6A20"/>
    <w:rsid w:val="008B717A"/>
    <w:rsid w:val="008B719D"/>
    <w:rsid w:val="008B724C"/>
    <w:rsid w:val="008B74B3"/>
    <w:rsid w:val="008B74CB"/>
    <w:rsid w:val="008B766B"/>
    <w:rsid w:val="008B7D04"/>
    <w:rsid w:val="008C023D"/>
    <w:rsid w:val="008C0251"/>
    <w:rsid w:val="008C08E2"/>
    <w:rsid w:val="008C14D2"/>
    <w:rsid w:val="008C2846"/>
    <w:rsid w:val="008C28F3"/>
    <w:rsid w:val="008C2C7C"/>
    <w:rsid w:val="008C31D3"/>
    <w:rsid w:val="008C3275"/>
    <w:rsid w:val="008C47C2"/>
    <w:rsid w:val="008C488B"/>
    <w:rsid w:val="008C50AB"/>
    <w:rsid w:val="008C5C4D"/>
    <w:rsid w:val="008C5E8C"/>
    <w:rsid w:val="008C5EA1"/>
    <w:rsid w:val="008C63D6"/>
    <w:rsid w:val="008C68C6"/>
    <w:rsid w:val="008C6FA0"/>
    <w:rsid w:val="008C7000"/>
    <w:rsid w:val="008C73FD"/>
    <w:rsid w:val="008C7F6C"/>
    <w:rsid w:val="008C7F7F"/>
    <w:rsid w:val="008D07B0"/>
    <w:rsid w:val="008D1150"/>
    <w:rsid w:val="008D11E5"/>
    <w:rsid w:val="008D1C27"/>
    <w:rsid w:val="008D1D6A"/>
    <w:rsid w:val="008D21E4"/>
    <w:rsid w:val="008D236B"/>
    <w:rsid w:val="008D2386"/>
    <w:rsid w:val="008D3A7D"/>
    <w:rsid w:val="008D4B6E"/>
    <w:rsid w:val="008D5082"/>
    <w:rsid w:val="008D56F3"/>
    <w:rsid w:val="008D5DB7"/>
    <w:rsid w:val="008D6F55"/>
    <w:rsid w:val="008D7125"/>
    <w:rsid w:val="008D7307"/>
    <w:rsid w:val="008D7BCE"/>
    <w:rsid w:val="008E04DF"/>
    <w:rsid w:val="008E05CC"/>
    <w:rsid w:val="008E076F"/>
    <w:rsid w:val="008E14E1"/>
    <w:rsid w:val="008E1758"/>
    <w:rsid w:val="008E175D"/>
    <w:rsid w:val="008E1911"/>
    <w:rsid w:val="008E20A5"/>
    <w:rsid w:val="008E3179"/>
    <w:rsid w:val="008E3322"/>
    <w:rsid w:val="008E3326"/>
    <w:rsid w:val="008E3F28"/>
    <w:rsid w:val="008E3F73"/>
    <w:rsid w:val="008E40FC"/>
    <w:rsid w:val="008E4279"/>
    <w:rsid w:val="008E4C16"/>
    <w:rsid w:val="008E4C85"/>
    <w:rsid w:val="008E4DB1"/>
    <w:rsid w:val="008E514F"/>
    <w:rsid w:val="008E54C7"/>
    <w:rsid w:val="008E5FD7"/>
    <w:rsid w:val="008E639E"/>
    <w:rsid w:val="008E64E2"/>
    <w:rsid w:val="008E6F13"/>
    <w:rsid w:val="008E6FCC"/>
    <w:rsid w:val="008E7796"/>
    <w:rsid w:val="008E7D1F"/>
    <w:rsid w:val="008E7D28"/>
    <w:rsid w:val="008F06B4"/>
    <w:rsid w:val="008F06F2"/>
    <w:rsid w:val="008F0718"/>
    <w:rsid w:val="008F1633"/>
    <w:rsid w:val="008F16F6"/>
    <w:rsid w:val="008F1817"/>
    <w:rsid w:val="008F20E6"/>
    <w:rsid w:val="008F2831"/>
    <w:rsid w:val="008F2E0B"/>
    <w:rsid w:val="008F309F"/>
    <w:rsid w:val="008F3F4A"/>
    <w:rsid w:val="008F43EE"/>
    <w:rsid w:val="008F4F07"/>
    <w:rsid w:val="008F5AEA"/>
    <w:rsid w:val="008F5F69"/>
    <w:rsid w:val="008F6283"/>
    <w:rsid w:val="008F69D0"/>
    <w:rsid w:val="008F6D6F"/>
    <w:rsid w:val="008F74BC"/>
    <w:rsid w:val="008F7E81"/>
    <w:rsid w:val="0090064F"/>
    <w:rsid w:val="00900968"/>
    <w:rsid w:val="00900EAD"/>
    <w:rsid w:val="00901BD9"/>
    <w:rsid w:val="0090219A"/>
    <w:rsid w:val="00903D65"/>
    <w:rsid w:val="009044AB"/>
    <w:rsid w:val="009044E7"/>
    <w:rsid w:val="00904C94"/>
    <w:rsid w:val="0090563A"/>
    <w:rsid w:val="0090571C"/>
    <w:rsid w:val="00905939"/>
    <w:rsid w:val="00905C33"/>
    <w:rsid w:val="00905E6C"/>
    <w:rsid w:val="00905FAC"/>
    <w:rsid w:val="00906137"/>
    <w:rsid w:val="00906434"/>
    <w:rsid w:val="00906D48"/>
    <w:rsid w:val="009074E2"/>
    <w:rsid w:val="00907915"/>
    <w:rsid w:val="00907A20"/>
    <w:rsid w:val="00910403"/>
    <w:rsid w:val="00910A12"/>
    <w:rsid w:val="00910E71"/>
    <w:rsid w:val="00911071"/>
    <w:rsid w:val="00911796"/>
    <w:rsid w:val="00912575"/>
    <w:rsid w:val="009127B5"/>
    <w:rsid w:val="009128E1"/>
    <w:rsid w:val="00912A88"/>
    <w:rsid w:val="00913A0B"/>
    <w:rsid w:val="00915CF5"/>
    <w:rsid w:val="00915D73"/>
    <w:rsid w:val="00916276"/>
    <w:rsid w:val="009172BE"/>
    <w:rsid w:val="009176FB"/>
    <w:rsid w:val="00917A50"/>
    <w:rsid w:val="00920391"/>
    <w:rsid w:val="009209FA"/>
    <w:rsid w:val="00920B74"/>
    <w:rsid w:val="009217A4"/>
    <w:rsid w:val="00921A4E"/>
    <w:rsid w:val="00921CD1"/>
    <w:rsid w:val="00922500"/>
    <w:rsid w:val="00923010"/>
    <w:rsid w:val="0092330E"/>
    <w:rsid w:val="009240B3"/>
    <w:rsid w:val="00924347"/>
    <w:rsid w:val="0092455E"/>
    <w:rsid w:val="0092459A"/>
    <w:rsid w:val="0092467B"/>
    <w:rsid w:val="00924E10"/>
    <w:rsid w:val="00925612"/>
    <w:rsid w:val="009258CC"/>
    <w:rsid w:val="00925AE1"/>
    <w:rsid w:val="00926431"/>
    <w:rsid w:val="009266EC"/>
    <w:rsid w:val="00926A2B"/>
    <w:rsid w:val="009272DE"/>
    <w:rsid w:val="00927A5C"/>
    <w:rsid w:val="009313FA"/>
    <w:rsid w:val="009318B1"/>
    <w:rsid w:val="009323DB"/>
    <w:rsid w:val="00932ACB"/>
    <w:rsid w:val="00932D0E"/>
    <w:rsid w:val="00933C24"/>
    <w:rsid w:val="00933E90"/>
    <w:rsid w:val="009343AF"/>
    <w:rsid w:val="009343C3"/>
    <w:rsid w:val="009356DB"/>
    <w:rsid w:val="00936A63"/>
    <w:rsid w:val="009370E6"/>
    <w:rsid w:val="0093719F"/>
    <w:rsid w:val="00940160"/>
    <w:rsid w:val="00940339"/>
    <w:rsid w:val="00940998"/>
    <w:rsid w:val="00941E99"/>
    <w:rsid w:val="00942AA0"/>
    <w:rsid w:val="00942C6F"/>
    <w:rsid w:val="009431C2"/>
    <w:rsid w:val="00943500"/>
    <w:rsid w:val="00943A68"/>
    <w:rsid w:val="00943F5F"/>
    <w:rsid w:val="00944BA2"/>
    <w:rsid w:val="009454C1"/>
    <w:rsid w:val="00945974"/>
    <w:rsid w:val="00945B9A"/>
    <w:rsid w:val="00946418"/>
    <w:rsid w:val="00946D16"/>
    <w:rsid w:val="00947AD9"/>
    <w:rsid w:val="00950469"/>
    <w:rsid w:val="009522C8"/>
    <w:rsid w:val="0095239F"/>
    <w:rsid w:val="009523D0"/>
    <w:rsid w:val="00952436"/>
    <w:rsid w:val="009528E6"/>
    <w:rsid w:val="00952ECD"/>
    <w:rsid w:val="00952FA1"/>
    <w:rsid w:val="0095333F"/>
    <w:rsid w:val="009533CF"/>
    <w:rsid w:val="00953681"/>
    <w:rsid w:val="009537AC"/>
    <w:rsid w:val="00953EF1"/>
    <w:rsid w:val="00953FA2"/>
    <w:rsid w:val="00954096"/>
    <w:rsid w:val="009540C2"/>
    <w:rsid w:val="00954366"/>
    <w:rsid w:val="009543A7"/>
    <w:rsid w:val="00954C4E"/>
    <w:rsid w:val="00954C7E"/>
    <w:rsid w:val="00954FAC"/>
    <w:rsid w:val="00955794"/>
    <w:rsid w:val="00955B32"/>
    <w:rsid w:val="00955D13"/>
    <w:rsid w:val="00955DF5"/>
    <w:rsid w:val="00957DC1"/>
    <w:rsid w:val="00962737"/>
    <w:rsid w:val="00963158"/>
    <w:rsid w:val="00963592"/>
    <w:rsid w:val="00963A71"/>
    <w:rsid w:val="00963C7B"/>
    <w:rsid w:val="00964620"/>
    <w:rsid w:val="00965382"/>
    <w:rsid w:val="00965D64"/>
    <w:rsid w:val="009670E2"/>
    <w:rsid w:val="009676AA"/>
    <w:rsid w:val="00967741"/>
    <w:rsid w:val="00970076"/>
    <w:rsid w:val="009706D1"/>
    <w:rsid w:val="00970ACA"/>
    <w:rsid w:val="00971DCF"/>
    <w:rsid w:val="00972219"/>
    <w:rsid w:val="00972AD0"/>
    <w:rsid w:val="00972FD9"/>
    <w:rsid w:val="0097304B"/>
    <w:rsid w:val="009741C0"/>
    <w:rsid w:val="0097466B"/>
    <w:rsid w:val="009748EC"/>
    <w:rsid w:val="009758BD"/>
    <w:rsid w:val="00977414"/>
    <w:rsid w:val="00977802"/>
    <w:rsid w:val="00977A3B"/>
    <w:rsid w:val="00977D85"/>
    <w:rsid w:val="00977F54"/>
    <w:rsid w:val="0098011A"/>
    <w:rsid w:val="00980281"/>
    <w:rsid w:val="00980E46"/>
    <w:rsid w:val="009813BA"/>
    <w:rsid w:val="009814E4"/>
    <w:rsid w:val="00981DFF"/>
    <w:rsid w:val="0098209D"/>
    <w:rsid w:val="0098271A"/>
    <w:rsid w:val="009829A6"/>
    <w:rsid w:val="00983472"/>
    <w:rsid w:val="009834C5"/>
    <w:rsid w:val="00984602"/>
    <w:rsid w:val="009850C6"/>
    <w:rsid w:val="009852DF"/>
    <w:rsid w:val="009854B3"/>
    <w:rsid w:val="00985B91"/>
    <w:rsid w:val="00985E6C"/>
    <w:rsid w:val="009860B7"/>
    <w:rsid w:val="0098674E"/>
    <w:rsid w:val="009874BF"/>
    <w:rsid w:val="00987537"/>
    <w:rsid w:val="00987884"/>
    <w:rsid w:val="009900E8"/>
    <w:rsid w:val="009902E7"/>
    <w:rsid w:val="00990AEC"/>
    <w:rsid w:val="009918B0"/>
    <w:rsid w:val="00991CFA"/>
    <w:rsid w:val="00992D07"/>
    <w:rsid w:val="00993631"/>
    <w:rsid w:val="00993DCD"/>
    <w:rsid w:val="00994DAB"/>
    <w:rsid w:val="009956E8"/>
    <w:rsid w:val="00995AAB"/>
    <w:rsid w:val="00996194"/>
    <w:rsid w:val="0099692A"/>
    <w:rsid w:val="009A0032"/>
    <w:rsid w:val="009A01CB"/>
    <w:rsid w:val="009A06CF"/>
    <w:rsid w:val="009A06EE"/>
    <w:rsid w:val="009A1441"/>
    <w:rsid w:val="009A16B0"/>
    <w:rsid w:val="009A178A"/>
    <w:rsid w:val="009A329F"/>
    <w:rsid w:val="009A34D6"/>
    <w:rsid w:val="009A35D2"/>
    <w:rsid w:val="009A4CA4"/>
    <w:rsid w:val="009A4F7B"/>
    <w:rsid w:val="009A51B2"/>
    <w:rsid w:val="009A5439"/>
    <w:rsid w:val="009A563C"/>
    <w:rsid w:val="009A5C4E"/>
    <w:rsid w:val="009A5DE3"/>
    <w:rsid w:val="009A6072"/>
    <w:rsid w:val="009A6CA5"/>
    <w:rsid w:val="009B19DC"/>
    <w:rsid w:val="009B24D9"/>
    <w:rsid w:val="009B2BC4"/>
    <w:rsid w:val="009B2C6D"/>
    <w:rsid w:val="009B3B71"/>
    <w:rsid w:val="009B3C25"/>
    <w:rsid w:val="009B43F3"/>
    <w:rsid w:val="009B4869"/>
    <w:rsid w:val="009B5984"/>
    <w:rsid w:val="009B5A2A"/>
    <w:rsid w:val="009B5D5C"/>
    <w:rsid w:val="009B6CBE"/>
    <w:rsid w:val="009B741B"/>
    <w:rsid w:val="009B799D"/>
    <w:rsid w:val="009B7DCA"/>
    <w:rsid w:val="009C0085"/>
    <w:rsid w:val="009C040F"/>
    <w:rsid w:val="009C043E"/>
    <w:rsid w:val="009C12BE"/>
    <w:rsid w:val="009C1748"/>
    <w:rsid w:val="009C35A1"/>
    <w:rsid w:val="009C3C50"/>
    <w:rsid w:val="009C42BA"/>
    <w:rsid w:val="009C4E21"/>
    <w:rsid w:val="009C73C7"/>
    <w:rsid w:val="009C7502"/>
    <w:rsid w:val="009C7E52"/>
    <w:rsid w:val="009D00D6"/>
    <w:rsid w:val="009D021D"/>
    <w:rsid w:val="009D056A"/>
    <w:rsid w:val="009D0693"/>
    <w:rsid w:val="009D15C4"/>
    <w:rsid w:val="009D1607"/>
    <w:rsid w:val="009D1665"/>
    <w:rsid w:val="009D1743"/>
    <w:rsid w:val="009D17F9"/>
    <w:rsid w:val="009D18DF"/>
    <w:rsid w:val="009D1B93"/>
    <w:rsid w:val="009D1C7B"/>
    <w:rsid w:val="009D299A"/>
    <w:rsid w:val="009D40C7"/>
    <w:rsid w:val="009D4312"/>
    <w:rsid w:val="009D4A95"/>
    <w:rsid w:val="009D52A3"/>
    <w:rsid w:val="009D5749"/>
    <w:rsid w:val="009D6B4E"/>
    <w:rsid w:val="009D6CF1"/>
    <w:rsid w:val="009D75C8"/>
    <w:rsid w:val="009D7EF4"/>
    <w:rsid w:val="009E06C7"/>
    <w:rsid w:val="009E0BD2"/>
    <w:rsid w:val="009E3352"/>
    <w:rsid w:val="009E3BA6"/>
    <w:rsid w:val="009E3FBD"/>
    <w:rsid w:val="009E41BD"/>
    <w:rsid w:val="009E41DC"/>
    <w:rsid w:val="009E463B"/>
    <w:rsid w:val="009E4803"/>
    <w:rsid w:val="009E5073"/>
    <w:rsid w:val="009E5AF1"/>
    <w:rsid w:val="009E5FFC"/>
    <w:rsid w:val="009E6084"/>
    <w:rsid w:val="009E664E"/>
    <w:rsid w:val="009E6817"/>
    <w:rsid w:val="009E6AEE"/>
    <w:rsid w:val="009E6B7E"/>
    <w:rsid w:val="009E6D54"/>
    <w:rsid w:val="009E707A"/>
    <w:rsid w:val="009F0483"/>
    <w:rsid w:val="009F0A9F"/>
    <w:rsid w:val="009F1240"/>
    <w:rsid w:val="009F1809"/>
    <w:rsid w:val="009F1955"/>
    <w:rsid w:val="009F19EA"/>
    <w:rsid w:val="009F1B85"/>
    <w:rsid w:val="009F1EB1"/>
    <w:rsid w:val="009F1FAF"/>
    <w:rsid w:val="009F275B"/>
    <w:rsid w:val="009F2DE7"/>
    <w:rsid w:val="009F30B1"/>
    <w:rsid w:val="009F36AD"/>
    <w:rsid w:val="009F3764"/>
    <w:rsid w:val="009F3866"/>
    <w:rsid w:val="009F3BFB"/>
    <w:rsid w:val="009F40BB"/>
    <w:rsid w:val="009F4132"/>
    <w:rsid w:val="009F50BB"/>
    <w:rsid w:val="009F6003"/>
    <w:rsid w:val="009F61C9"/>
    <w:rsid w:val="009F62AB"/>
    <w:rsid w:val="009F653D"/>
    <w:rsid w:val="009F691B"/>
    <w:rsid w:val="009F691C"/>
    <w:rsid w:val="009F7C49"/>
    <w:rsid w:val="00A000A3"/>
    <w:rsid w:val="00A0063A"/>
    <w:rsid w:val="00A00F9E"/>
    <w:rsid w:val="00A0119C"/>
    <w:rsid w:val="00A013DB"/>
    <w:rsid w:val="00A01566"/>
    <w:rsid w:val="00A021F1"/>
    <w:rsid w:val="00A02359"/>
    <w:rsid w:val="00A024AB"/>
    <w:rsid w:val="00A02A2E"/>
    <w:rsid w:val="00A03D23"/>
    <w:rsid w:val="00A055A9"/>
    <w:rsid w:val="00A05CA6"/>
    <w:rsid w:val="00A0631C"/>
    <w:rsid w:val="00A0632F"/>
    <w:rsid w:val="00A0678E"/>
    <w:rsid w:val="00A07230"/>
    <w:rsid w:val="00A106A2"/>
    <w:rsid w:val="00A10E4E"/>
    <w:rsid w:val="00A11D1E"/>
    <w:rsid w:val="00A12231"/>
    <w:rsid w:val="00A128FA"/>
    <w:rsid w:val="00A131EB"/>
    <w:rsid w:val="00A1391F"/>
    <w:rsid w:val="00A13B10"/>
    <w:rsid w:val="00A14454"/>
    <w:rsid w:val="00A14ABE"/>
    <w:rsid w:val="00A1530F"/>
    <w:rsid w:val="00A15A12"/>
    <w:rsid w:val="00A1638A"/>
    <w:rsid w:val="00A168B4"/>
    <w:rsid w:val="00A16EF1"/>
    <w:rsid w:val="00A17793"/>
    <w:rsid w:val="00A20042"/>
    <w:rsid w:val="00A203CC"/>
    <w:rsid w:val="00A20743"/>
    <w:rsid w:val="00A20CDC"/>
    <w:rsid w:val="00A21070"/>
    <w:rsid w:val="00A214C4"/>
    <w:rsid w:val="00A219A6"/>
    <w:rsid w:val="00A21EF0"/>
    <w:rsid w:val="00A21FC2"/>
    <w:rsid w:val="00A21FC9"/>
    <w:rsid w:val="00A223E2"/>
    <w:rsid w:val="00A2316F"/>
    <w:rsid w:val="00A236E7"/>
    <w:rsid w:val="00A23836"/>
    <w:rsid w:val="00A242B8"/>
    <w:rsid w:val="00A24666"/>
    <w:rsid w:val="00A24A41"/>
    <w:rsid w:val="00A255F7"/>
    <w:rsid w:val="00A2621B"/>
    <w:rsid w:val="00A26B95"/>
    <w:rsid w:val="00A31438"/>
    <w:rsid w:val="00A31854"/>
    <w:rsid w:val="00A318FF"/>
    <w:rsid w:val="00A31F91"/>
    <w:rsid w:val="00A32218"/>
    <w:rsid w:val="00A322DD"/>
    <w:rsid w:val="00A3268D"/>
    <w:rsid w:val="00A32F85"/>
    <w:rsid w:val="00A332ED"/>
    <w:rsid w:val="00A33503"/>
    <w:rsid w:val="00A33AD3"/>
    <w:rsid w:val="00A33B01"/>
    <w:rsid w:val="00A34192"/>
    <w:rsid w:val="00A3437A"/>
    <w:rsid w:val="00A34580"/>
    <w:rsid w:val="00A345E0"/>
    <w:rsid w:val="00A347C0"/>
    <w:rsid w:val="00A358FB"/>
    <w:rsid w:val="00A35DCE"/>
    <w:rsid w:val="00A36702"/>
    <w:rsid w:val="00A3672F"/>
    <w:rsid w:val="00A36E54"/>
    <w:rsid w:val="00A36FBD"/>
    <w:rsid w:val="00A3707E"/>
    <w:rsid w:val="00A371C8"/>
    <w:rsid w:val="00A37345"/>
    <w:rsid w:val="00A40350"/>
    <w:rsid w:val="00A40B51"/>
    <w:rsid w:val="00A40B98"/>
    <w:rsid w:val="00A41164"/>
    <w:rsid w:val="00A41CBB"/>
    <w:rsid w:val="00A422EB"/>
    <w:rsid w:val="00A426ED"/>
    <w:rsid w:val="00A42E2C"/>
    <w:rsid w:val="00A431B8"/>
    <w:rsid w:val="00A43278"/>
    <w:rsid w:val="00A4366A"/>
    <w:rsid w:val="00A43BFA"/>
    <w:rsid w:val="00A43C5F"/>
    <w:rsid w:val="00A448BD"/>
    <w:rsid w:val="00A44933"/>
    <w:rsid w:val="00A44CE9"/>
    <w:rsid w:val="00A44E5F"/>
    <w:rsid w:val="00A45193"/>
    <w:rsid w:val="00A45210"/>
    <w:rsid w:val="00A45B02"/>
    <w:rsid w:val="00A45E42"/>
    <w:rsid w:val="00A461A3"/>
    <w:rsid w:val="00A4711E"/>
    <w:rsid w:val="00A474D6"/>
    <w:rsid w:val="00A476A3"/>
    <w:rsid w:val="00A500E5"/>
    <w:rsid w:val="00A50A1A"/>
    <w:rsid w:val="00A51503"/>
    <w:rsid w:val="00A5179E"/>
    <w:rsid w:val="00A51FF2"/>
    <w:rsid w:val="00A52102"/>
    <w:rsid w:val="00A525D2"/>
    <w:rsid w:val="00A525F9"/>
    <w:rsid w:val="00A52C66"/>
    <w:rsid w:val="00A534BC"/>
    <w:rsid w:val="00A535E8"/>
    <w:rsid w:val="00A54410"/>
    <w:rsid w:val="00A5479D"/>
    <w:rsid w:val="00A54D47"/>
    <w:rsid w:val="00A55A28"/>
    <w:rsid w:val="00A55C65"/>
    <w:rsid w:val="00A563BB"/>
    <w:rsid w:val="00A563C5"/>
    <w:rsid w:val="00A57183"/>
    <w:rsid w:val="00A57375"/>
    <w:rsid w:val="00A5743B"/>
    <w:rsid w:val="00A5746F"/>
    <w:rsid w:val="00A6042B"/>
    <w:rsid w:val="00A60BDA"/>
    <w:rsid w:val="00A61128"/>
    <w:rsid w:val="00A61960"/>
    <w:rsid w:val="00A61F3C"/>
    <w:rsid w:val="00A6204F"/>
    <w:rsid w:val="00A626E3"/>
    <w:rsid w:val="00A627B9"/>
    <w:rsid w:val="00A63FD4"/>
    <w:rsid w:val="00A6466F"/>
    <w:rsid w:val="00A655F3"/>
    <w:rsid w:val="00A65845"/>
    <w:rsid w:val="00A65A04"/>
    <w:rsid w:val="00A6604D"/>
    <w:rsid w:val="00A66060"/>
    <w:rsid w:val="00A6675A"/>
    <w:rsid w:val="00A6676A"/>
    <w:rsid w:val="00A669E7"/>
    <w:rsid w:val="00A674A5"/>
    <w:rsid w:val="00A67673"/>
    <w:rsid w:val="00A679E2"/>
    <w:rsid w:val="00A7033F"/>
    <w:rsid w:val="00A718B8"/>
    <w:rsid w:val="00A71C87"/>
    <w:rsid w:val="00A71D53"/>
    <w:rsid w:val="00A725CF"/>
    <w:rsid w:val="00A72FCE"/>
    <w:rsid w:val="00A732A5"/>
    <w:rsid w:val="00A73B77"/>
    <w:rsid w:val="00A740DC"/>
    <w:rsid w:val="00A74759"/>
    <w:rsid w:val="00A748FF"/>
    <w:rsid w:val="00A7589B"/>
    <w:rsid w:val="00A75ECA"/>
    <w:rsid w:val="00A768BB"/>
    <w:rsid w:val="00A7726D"/>
    <w:rsid w:val="00A7774C"/>
    <w:rsid w:val="00A77DF4"/>
    <w:rsid w:val="00A77E7F"/>
    <w:rsid w:val="00A80093"/>
    <w:rsid w:val="00A80BFA"/>
    <w:rsid w:val="00A81373"/>
    <w:rsid w:val="00A81550"/>
    <w:rsid w:val="00A815DB"/>
    <w:rsid w:val="00A81A9D"/>
    <w:rsid w:val="00A82750"/>
    <w:rsid w:val="00A82FE6"/>
    <w:rsid w:val="00A8300D"/>
    <w:rsid w:val="00A83013"/>
    <w:rsid w:val="00A8313F"/>
    <w:rsid w:val="00A835D9"/>
    <w:rsid w:val="00A83CD0"/>
    <w:rsid w:val="00A84353"/>
    <w:rsid w:val="00A843D7"/>
    <w:rsid w:val="00A8454F"/>
    <w:rsid w:val="00A84962"/>
    <w:rsid w:val="00A858D2"/>
    <w:rsid w:val="00A85E1D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521"/>
    <w:rsid w:val="00A908CF"/>
    <w:rsid w:val="00A90DA3"/>
    <w:rsid w:val="00A913B6"/>
    <w:rsid w:val="00A91462"/>
    <w:rsid w:val="00A916AB"/>
    <w:rsid w:val="00A91901"/>
    <w:rsid w:val="00A91C93"/>
    <w:rsid w:val="00A91FCB"/>
    <w:rsid w:val="00A921CE"/>
    <w:rsid w:val="00A92EF6"/>
    <w:rsid w:val="00A936BF"/>
    <w:rsid w:val="00A93702"/>
    <w:rsid w:val="00A93881"/>
    <w:rsid w:val="00A93D66"/>
    <w:rsid w:val="00A94B9C"/>
    <w:rsid w:val="00A94F91"/>
    <w:rsid w:val="00A959F1"/>
    <w:rsid w:val="00A96515"/>
    <w:rsid w:val="00AA0101"/>
    <w:rsid w:val="00AA0575"/>
    <w:rsid w:val="00AA05DE"/>
    <w:rsid w:val="00AA0C5C"/>
    <w:rsid w:val="00AA1432"/>
    <w:rsid w:val="00AA19E0"/>
    <w:rsid w:val="00AA1A22"/>
    <w:rsid w:val="00AA1B52"/>
    <w:rsid w:val="00AA21D8"/>
    <w:rsid w:val="00AA21EE"/>
    <w:rsid w:val="00AA24C6"/>
    <w:rsid w:val="00AA2679"/>
    <w:rsid w:val="00AA273D"/>
    <w:rsid w:val="00AA2776"/>
    <w:rsid w:val="00AA2B8D"/>
    <w:rsid w:val="00AA2C6B"/>
    <w:rsid w:val="00AA32CD"/>
    <w:rsid w:val="00AA4598"/>
    <w:rsid w:val="00AA5C85"/>
    <w:rsid w:val="00AA63D7"/>
    <w:rsid w:val="00AA6A28"/>
    <w:rsid w:val="00AA6CD8"/>
    <w:rsid w:val="00AA6D81"/>
    <w:rsid w:val="00AA78D8"/>
    <w:rsid w:val="00AA7A34"/>
    <w:rsid w:val="00AB00F8"/>
    <w:rsid w:val="00AB019E"/>
    <w:rsid w:val="00AB03BC"/>
    <w:rsid w:val="00AB0846"/>
    <w:rsid w:val="00AB09BD"/>
    <w:rsid w:val="00AB0B75"/>
    <w:rsid w:val="00AB1BE6"/>
    <w:rsid w:val="00AB1E7F"/>
    <w:rsid w:val="00AB3F27"/>
    <w:rsid w:val="00AB529A"/>
    <w:rsid w:val="00AB5579"/>
    <w:rsid w:val="00AB56D1"/>
    <w:rsid w:val="00AB63E2"/>
    <w:rsid w:val="00AB6A97"/>
    <w:rsid w:val="00AB70D8"/>
    <w:rsid w:val="00AB71FE"/>
    <w:rsid w:val="00AB721C"/>
    <w:rsid w:val="00AB76CE"/>
    <w:rsid w:val="00AC1C94"/>
    <w:rsid w:val="00AC1E2A"/>
    <w:rsid w:val="00AC1EC4"/>
    <w:rsid w:val="00AC208A"/>
    <w:rsid w:val="00AC3B39"/>
    <w:rsid w:val="00AC3C30"/>
    <w:rsid w:val="00AC418C"/>
    <w:rsid w:val="00AC4585"/>
    <w:rsid w:val="00AC4796"/>
    <w:rsid w:val="00AC492F"/>
    <w:rsid w:val="00AC4F78"/>
    <w:rsid w:val="00AC5826"/>
    <w:rsid w:val="00AC60EB"/>
    <w:rsid w:val="00AC62B7"/>
    <w:rsid w:val="00AC65F7"/>
    <w:rsid w:val="00AC6638"/>
    <w:rsid w:val="00AC6900"/>
    <w:rsid w:val="00AC69F6"/>
    <w:rsid w:val="00AC6E88"/>
    <w:rsid w:val="00AC6EC5"/>
    <w:rsid w:val="00AC703A"/>
    <w:rsid w:val="00AC7A84"/>
    <w:rsid w:val="00AC7D21"/>
    <w:rsid w:val="00AC7D34"/>
    <w:rsid w:val="00AD049A"/>
    <w:rsid w:val="00AD141F"/>
    <w:rsid w:val="00AD1572"/>
    <w:rsid w:val="00AD1849"/>
    <w:rsid w:val="00AD24E4"/>
    <w:rsid w:val="00AD2B56"/>
    <w:rsid w:val="00AD321E"/>
    <w:rsid w:val="00AD3391"/>
    <w:rsid w:val="00AD34AF"/>
    <w:rsid w:val="00AD3871"/>
    <w:rsid w:val="00AD38D8"/>
    <w:rsid w:val="00AD4BEF"/>
    <w:rsid w:val="00AD59A6"/>
    <w:rsid w:val="00AD61DD"/>
    <w:rsid w:val="00AD6A01"/>
    <w:rsid w:val="00AD6BC6"/>
    <w:rsid w:val="00AD6D73"/>
    <w:rsid w:val="00AD762D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548"/>
    <w:rsid w:val="00AE1844"/>
    <w:rsid w:val="00AE1895"/>
    <w:rsid w:val="00AE1A8C"/>
    <w:rsid w:val="00AE1DA5"/>
    <w:rsid w:val="00AE1FBD"/>
    <w:rsid w:val="00AE2369"/>
    <w:rsid w:val="00AE2643"/>
    <w:rsid w:val="00AE2919"/>
    <w:rsid w:val="00AE2F94"/>
    <w:rsid w:val="00AE3294"/>
    <w:rsid w:val="00AE37F1"/>
    <w:rsid w:val="00AE3B6A"/>
    <w:rsid w:val="00AE3D71"/>
    <w:rsid w:val="00AE40CC"/>
    <w:rsid w:val="00AE463B"/>
    <w:rsid w:val="00AE4D92"/>
    <w:rsid w:val="00AE4E49"/>
    <w:rsid w:val="00AE50AD"/>
    <w:rsid w:val="00AE5143"/>
    <w:rsid w:val="00AE5F89"/>
    <w:rsid w:val="00AE6112"/>
    <w:rsid w:val="00AE62C9"/>
    <w:rsid w:val="00AE6628"/>
    <w:rsid w:val="00AE69DB"/>
    <w:rsid w:val="00AE69F0"/>
    <w:rsid w:val="00AE6A34"/>
    <w:rsid w:val="00AE7719"/>
    <w:rsid w:val="00AE77FC"/>
    <w:rsid w:val="00AE7927"/>
    <w:rsid w:val="00AE7A75"/>
    <w:rsid w:val="00AF0198"/>
    <w:rsid w:val="00AF0221"/>
    <w:rsid w:val="00AF034B"/>
    <w:rsid w:val="00AF0939"/>
    <w:rsid w:val="00AF0FB6"/>
    <w:rsid w:val="00AF1274"/>
    <w:rsid w:val="00AF132D"/>
    <w:rsid w:val="00AF1769"/>
    <w:rsid w:val="00AF1B54"/>
    <w:rsid w:val="00AF1CDC"/>
    <w:rsid w:val="00AF1E14"/>
    <w:rsid w:val="00AF26B9"/>
    <w:rsid w:val="00AF38F3"/>
    <w:rsid w:val="00AF396C"/>
    <w:rsid w:val="00AF3EE0"/>
    <w:rsid w:val="00AF43B3"/>
    <w:rsid w:val="00AF4573"/>
    <w:rsid w:val="00AF47EA"/>
    <w:rsid w:val="00AF4B32"/>
    <w:rsid w:val="00AF4B6F"/>
    <w:rsid w:val="00AF52FD"/>
    <w:rsid w:val="00AF531C"/>
    <w:rsid w:val="00AF5511"/>
    <w:rsid w:val="00AF5624"/>
    <w:rsid w:val="00AF5AA3"/>
    <w:rsid w:val="00AF5AFE"/>
    <w:rsid w:val="00AF6B32"/>
    <w:rsid w:val="00AF6E24"/>
    <w:rsid w:val="00B002D7"/>
    <w:rsid w:val="00B00653"/>
    <w:rsid w:val="00B006D0"/>
    <w:rsid w:val="00B01269"/>
    <w:rsid w:val="00B01E9A"/>
    <w:rsid w:val="00B0205E"/>
    <w:rsid w:val="00B02E1C"/>
    <w:rsid w:val="00B02F88"/>
    <w:rsid w:val="00B0369D"/>
    <w:rsid w:val="00B03B3F"/>
    <w:rsid w:val="00B03EE7"/>
    <w:rsid w:val="00B03FF0"/>
    <w:rsid w:val="00B04912"/>
    <w:rsid w:val="00B05115"/>
    <w:rsid w:val="00B0521B"/>
    <w:rsid w:val="00B05776"/>
    <w:rsid w:val="00B05CB0"/>
    <w:rsid w:val="00B0618D"/>
    <w:rsid w:val="00B07CB5"/>
    <w:rsid w:val="00B07E7C"/>
    <w:rsid w:val="00B1022D"/>
    <w:rsid w:val="00B1039C"/>
    <w:rsid w:val="00B10AAC"/>
    <w:rsid w:val="00B12C49"/>
    <w:rsid w:val="00B14133"/>
    <w:rsid w:val="00B143C6"/>
    <w:rsid w:val="00B14C54"/>
    <w:rsid w:val="00B15342"/>
    <w:rsid w:val="00B156AE"/>
    <w:rsid w:val="00B156C1"/>
    <w:rsid w:val="00B15783"/>
    <w:rsid w:val="00B15B9D"/>
    <w:rsid w:val="00B15CCF"/>
    <w:rsid w:val="00B16618"/>
    <w:rsid w:val="00B16FDC"/>
    <w:rsid w:val="00B17072"/>
    <w:rsid w:val="00B170CD"/>
    <w:rsid w:val="00B2025A"/>
    <w:rsid w:val="00B2061B"/>
    <w:rsid w:val="00B20880"/>
    <w:rsid w:val="00B2151D"/>
    <w:rsid w:val="00B220E8"/>
    <w:rsid w:val="00B22256"/>
    <w:rsid w:val="00B22304"/>
    <w:rsid w:val="00B225FB"/>
    <w:rsid w:val="00B22D96"/>
    <w:rsid w:val="00B22EDC"/>
    <w:rsid w:val="00B22EF1"/>
    <w:rsid w:val="00B23724"/>
    <w:rsid w:val="00B2381D"/>
    <w:rsid w:val="00B23D4F"/>
    <w:rsid w:val="00B2602F"/>
    <w:rsid w:val="00B26EBA"/>
    <w:rsid w:val="00B272F5"/>
    <w:rsid w:val="00B30107"/>
    <w:rsid w:val="00B3067E"/>
    <w:rsid w:val="00B31F06"/>
    <w:rsid w:val="00B31F0C"/>
    <w:rsid w:val="00B32FFF"/>
    <w:rsid w:val="00B33341"/>
    <w:rsid w:val="00B33649"/>
    <w:rsid w:val="00B3467D"/>
    <w:rsid w:val="00B34781"/>
    <w:rsid w:val="00B3478F"/>
    <w:rsid w:val="00B34D74"/>
    <w:rsid w:val="00B34DE1"/>
    <w:rsid w:val="00B356D7"/>
    <w:rsid w:val="00B36151"/>
    <w:rsid w:val="00B367AF"/>
    <w:rsid w:val="00B36AC4"/>
    <w:rsid w:val="00B37689"/>
    <w:rsid w:val="00B405D8"/>
    <w:rsid w:val="00B40C73"/>
    <w:rsid w:val="00B411F5"/>
    <w:rsid w:val="00B4134E"/>
    <w:rsid w:val="00B41BD2"/>
    <w:rsid w:val="00B41E99"/>
    <w:rsid w:val="00B42919"/>
    <w:rsid w:val="00B42AE9"/>
    <w:rsid w:val="00B43138"/>
    <w:rsid w:val="00B43BE6"/>
    <w:rsid w:val="00B43C41"/>
    <w:rsid w:val="00B44BA9"/>
    <w:rsid w:val="00B45AF4"/>
    <w:rsid w:val="00B45C6D"/>
    <w:rsid w:val="00B463A3"/>
    <w:rsid w:val="00B4675A"/>
    <w:rsid w:val="00B467CA"/>
    <w:rsid w:val="00B46F0D"/>
    <w:rsid w:val="00B470CB"/>
    <w:rsid w:val="00B474B1"/>
    <w:rsid w:val="00B47894"/>
    <w:rsid w:val="00B4791F"/>
    <w:rsid w:val="00B506F6"/>
    <w:rsid w:val="00B5079D"/>
    <w:rsid w:val="00B50858"/>
    <w:rsid w:val="00B50931"/>
    <w:rsid w:val="00B50F81"/>
    <w:rsid w:val="00B51400"/>
    <w:rsid w:val="00B51986"/>
    <w:rsid w:val="00B521FD"/>
    <w:rsid w:val="00B52961"/>
    <w:rsid w:val="00B52E1E"/>
    <w:rsid w:val="00B52FC8"/>
    <w:rsid w:val="00B53747"/>
    <w:rsid w:val="00B53E35"/>
    <w:rsid w:val="00B54361"/>
    <w:rsid w:val="00B548AC"/>
    <w:rsid w:val="00B54AC1"/>
    <w:rsid w:val="00B54AE1"/>
    <w:rsid w:val="00B55D53"/>
    <w:rsid w:val="00B60CBD"/>
    <w:rsid w:val="00B60F14"/>
    <w:rsid w:val="00B613F3"/>
    <w:rsid w:val="00B61B43"/>
    <w:rsid w:val="00B62B07"/>
    <w:rsid w:val="00B63570"/>
    <w:rsid w:val="00B63B46"/>
    <w:rsid w:val="00B64601"/>
    <w:rsid w:val="00B64C14"/>
    <w:rsid w:val="00B65031"/>
    <w:rsid w:val="00B65863"/>
    <w:rsid w:val="00B65905"/>
    <w:rsid w:val="00B66843"/>
    <w:rsid w:val="00B66ACC"/>
    <w:rsid w:val="00B679BC"/>
    <w:rsid w:val="00B70099"/>
    <w:rsid w:val="00B710CA"/>
    <w:rsid w:val="00B718D2"/>
    <w:rsid w:val="00B71F4D"/>
    <w:rsid w:val="00B72126"/>
    <w:rsid w:val="00B725A3"/>
    <w:rsid w:val="00B726ED"/>
    <w:rsid w:val="00B72FDD"/>
    <w:rsid w:val="00B73BFF"/>
    <w:rsid w:val="00B73F3A"/>
    <w:rsid w:val="00B74B24"/>
    <w:rsid w:val="00B754D9"/>
    <w:rsid w:val="00B755AA"/>
    <w:rsid w:val="00B756AA"/>
    <w:rsid w:val="00B756BB"/>
    <w:rsid w:val="00B75B48"/>
    <w:rsid w:val="00B767C9"/>
    <w:rsid w:val="00B77519"/>
    <w:rsid w:val="00B775BE"/>
    <w:rsid w:val="00B77717"/>
    <w:rsid w:val="00B77727"/>
    <w:rsid w:val="00B77D2F"/>
    <w:rsid w:val="00B77E0B"/>
    <w:rsid w:val="00B80691"/>
    <w:rsid w:val="00B808FE"/>
    <w:rsid w:val="00B80FFF"/>
    <w:rsid w:val="00B8102A"/>
    <w:rsid w:val="00B81126"/>
    <w:rsid w:val="00B81BEA"/>
    <w:rsid w:val="00B81E56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657"/>
    <w:rsid w:val="00B83A0B"/>
    <w:rsid w:val="00B84C9E"/>
    <w:rsid w:val="00B85534"/>
    <w:rsid w:val="00B85866"/>
    <w:rsid w:val="00B85C7A"/>
    <w:rsid w:val="00B86DBC"/>
    <w:rsid w:val="00B86E74"/>
    <w:rsid w:val="00B87164"/>
    <w:rsid w:val="00B8784D"/>
    <w:rsid w:val="00B90271"/>
    <w:rsid w:val="00B9089D"/>
    <w:rsid w:val="00B90A0B"/>
    <w:rsid w:val="00B92275"/>
    <w:rsid w:val="00B92472"/>
    <w:rsid w:val="00B93993"/>
    <w:rsid w:val="00B93E47"/>
    <w:rsid w:val="00B944CE"/>
    <w:rsid w:val="00B945F5"/>
    <w:rsid w:val="00B95971"/>
    <w:rsid w:val="00B9662B"/>
    <w:rsid w:val="00B967ED"/>
    <w:rsid w:val="00B96E15"/>
    <w:rsid w:val="00BA08CC"/>
    <w:rsid w:val="00BA1041"/>
    <w:rsid w:val="00BA18A0"/>
    <w:rsid w:val="00BA1CBE"/>
    <w:rsid w:val="00BA261F"/>
    <w:rsid w:val="00BA26E1"/>
    <w:rsid w:val="00BA366A"/>
    <w:rsid w:val="00BA3A3C"/>
    <w:rsid w:val="00BA3A8D"/>
    <w:rsid w:val="00BA4D6F"/>
    <w:rsid w:val="00BA5EF6"/>
    <w:rsid w:val="00BA6552"/>
    <w:rsid w:val="00BA69D9"/>
    <w:rsid w:val="00BA6E3E"/>
    <w:rsid w:val="00BA7007"/>
    <w:rsid w:val="00BA71AC"/>
    <w:rsid w:val="00BA73A4"/>
    <w:rsid w:val="00BA79B6"/>
    <w:rsid w:val="00BB0B7E"/>
    <w:rsid w:val="00BB0E64"/>
    <w:rsid w:val="00BB10CB"/>
    <w:rsid w:val="00BB128B"/>
    <w:rsid w:val="00BB12C3"/>
    <w:rsid w:val="00BB2322"/>
    <w:rsid w:val="00BB32A9"/>
    <w:rsid w:val="00BB343C"/>
    <w:rsid w:val="00BB3984"/>
    <w:rsid w:val="00BB3B94"/>
    <w:rsid w:val="00BB3C67"/>
    <w:rsid w:val="00BB4777"/>
    <w:rsid w:val="00BB51D1"/>
    <w:rsid w:val="00BB5344"/>
    <w:rsid w:val="00BB5CB2"/>
    <w:rsid w:val="00BB5E4C"/>
    <w:rsid w:val="00BB5ED7"/>
    <w:rsid w:val="00BB6666"/>
    <w:rsid w:val="00BB7CFA"/>
    <w:rsid w:val="00BC0D8B"/>
    <w:rsid w:val="00BC1661"/>
    <w:rsid w:val="00BC1C6E"/>
    <w:rsid w:val="00BC20EB"/>
    <w:rsid w:val="00BC21E0"/>
    <w:rsid w:val="00BC2BA6"/>
    <w:rsid w:val="00BC31B3"/>
    <w:rsid w:val="00BC359C"/>
    <w:rsid w:val="00BC4452"/>
    <w:rsid w:val="00BC4C8B"/>
    <w:rsid w:val="00BC4E8C"/>
    <w:rsid w:val="00BC5297"/>
    <w:rsid w:val="00BC5492"/>
    <w:rsid w:val="00BC5E05"/>
    <w:rsid w:val="00BC7C53"/>
    <w:rsid w:val="00BD07B0"/>
    <w:rsid w:val="00BD1B60"/>
    <w:rsid w:val="00BD1E80"/>
    <w:rsid w:val="00BD24A8"/>
    <w:rsid w:val="00BD2950"/>
    <w:rsid w:val="00BD2980"/>
    <w:rsid w:val="00BD37BC"/>
    <w:rsid w:val="00BD3984"/>
    <w:rsid w:val="00BD43B6"/>
    <w:rsid w:val="00BD505B"/>
    <w:rsid w:val="00BD5934"/>
    <w:rsid w:val="00BD5DC8"/>
    <w:rsid w:val="00BD61DA"/>
    <w:rsid w:val="00BD6C68"/>
    <w:rsid w:val="00BD7016"/>
    <w:rsid w:val="00BD74B8"/>
    <w:rsid w:val="00BD7A32"/>
    <w:rsid w:val="00BD7D64"/>
    <w:rsid w:val="00BE03AB"/>
    <w:rsid w:val="00BE03DA"/>
    <w:rsid w:val="00BE0B98"/>
    <w:rsid w:val="00BE1622"/>
    <w:rsid w:val="00BE16D1"/>
    <w:rsid w:val="00BE1A82"/>
    <w:rsid w:val="00BE1EC6"/>
    <w:rsid w:val="00BE1F73"/>
    <w:rsid w:val="00BE21C9"/>
    <w:rsid w:val="00BE2A7C"/>
    <w:rsid w:val="00BE307B"/>
    <w:rsid w:val="00BE3135"/>
    <w:rsid w:val="00BE3435"/>
    <w:rsid w:val="00BE3784"/>
    <w:rsid w:val="00BE3F20"/>
    <w:rsid w:val="00BE4217"/>
    <w:rsid w:val="00BE42EC"/>
    <w:rsid w:val="00BE498E"/>
    <w:rsid w:val="00BE50A2"/>
    <w:rsid w:val="00BE5BC2"/>
    <w:rsid w:val="00BE5BC8"/>
    <w:rsid w:val="00BE5DE3"/>
    <w:rsid w:val="00BE6838"/>
    <w:rsid w:val="00BE6F8C"/>
    <w:rsid w:val="00BE7429"/>
    <w:rsid w:val="00BE7AD8"/>
    <w:rsid w:val="00BF0021"/>
    <w:rsid w:val="00BF00F5"/>
    <w:rsid w:val="00BF0182"/>
    <w:rsid w:val="00BF0727"/>
    <w:rsid w:val="00BF072D"/>
    <w:rsid w:val="00BF20CF"/>
    <w:rsid w:val="00BF2495"/>
    <w:rsid w:val="00BF2E65"/>
    <w:rsid w:val="00BF35FF"/>
    <w:rsid w:val="00BF373B"/>
    <w:rsid w:val="00BF38AA"/>
    <w:rsid w:val="00BF4757"/>
    <w:rsid w:val="00BF6342"/>
    <w:rsid w:val="00BF6C33"/>
    <w:rsid w:val="00BF732F"/>
    <w:rsid w:val="00BF7A09"/>
    <w:rsid w:val="00C0068E"/>
    <w:rsid w:val="00C00921"/>
    <w:rsid w:val="00C00B26"/>
    <w:rsid w:val="00C01770"/>
    <w:rsid w:val="00C0225E"/>
    <w:rsid w:val="00C02D10"/>
    <w:rsid w:val="00C034C6"/>
    <w:rsid w:val="00C03586"/>
    <w:rsid w:val="00C0360C"/>
    <w:rsid w:val="00C03642"/>
    <w:rsid w:val="00C0367E"/>
    <w:rsid w:val="00C03A98"/>
    <w:rsid w:val="00C03E44"/>
    <w:rsid w:val="00C03F8C"/>
    <w:rsid w:val="00C0418A"/>
    <w:rsid w:val="00C0419A"/>
    <w:rsid w:val="00C04742"/>
    <w:rsid w:val="00C048BB"/>
    <w:rsid w:val="00C0572A"/>
    <w:rsid w:val="00C05C62"/>
    <w:rsid w:val="00C05C65"/>
    <w:rsid w:val="00C05E57"/>
    <w:rsid w:val="00C07195"/>
    <w:rsid w:val="00C072FB"/>
    <w:rsid w:val="00C07921"/>
    <w:rsid w:val="00C104FB"/>
    <w:rsid w:val="00C12870"/>
    <w:rsid w:val="00C136F8"/>
    <w:rsid w:val="00C13DA6"/>
    <w:rsid w:val="00C148C5"/>
    <w:rsid w:val="00C14BB2"/>
    <w:rsid w:val="00C15566"/>
    <w:rsid w:val="00C15729"/>
    <w:rsid w:val="00C16C4E"/>
    <w:rsid w:val="00C16CCB"/>
    <w:rsid w:val="00C16D94"/>
    <w:rsid w:val="00C178B3"/>
    <w:rsid w:val="00C178F9"/>
    <w:rsid w:val="00C17D06"/>
    <w:rsid w:val="00C17F6C"/>
    <w:rsid w:val="00C20F32"/>
    <w:rsid w:val="00C214F1"/>
    <w:rsid w:val="00C21BF4"/>
    <w:rsid w:val="00C22678"/>
    <w:rsid w:val="00C23126"/>
    <w:rsid w:val="00C232FE"/>
    <w:rsid w:val="00C23760"/>
    <w:rsid w:val="00C23E45"/>
    <w:rsid w:val="00C2406B"/>
    <w:rsid w:val="00C240EB"/>
    <w:rsid w:val="00C245A3"/>
    <w:rsid w:val="00C249EB"/>
    <w:rsid w:val="00C24FD2"/>
    <w:rsid w:val="00C25060"/>
    <w:rsid w:val="00C25135"/>
    <w:rsid w:val="00C25EA2"/>
    <w:rsid w:val="00C266EB"/>
    <w:rsid w:val="00C26ABD"/>
    <w:rsid w:val="00C275D7"/>
    <w:rsid w:val="00C27B18"/>
    <w:rsid w:val="00C30DCD"/>
    <w:rsid w:val="00C31419"/>
    <w:rsid w:val="00C31D7E"/>
    <w:rsid w:val="00C32423"/>
    <w:rsid w:val="00C3261B"/>
    <w:rsid w:val="00C33619"/>
    <w:rsid w:val="00C33A74"/>
    <w:rsid w:val="00C34114"/>
    <w:rsid w:val="00C34EFD"/>
    <w:rsid w:val="00C35911"/>
    <w:rsid w:val="00C35F70"/>
    <w:rsid w:val="00C367DC"/>
    <w:rsid w:val="00C36B06"/>
    <w:rsid w:val="00C3735F"/>
    <w:rsid w:val="00C373A1"/>
    <w:rsid w:val="00C41132"/>
    <w:rsid w:val="00C4128B"/>
    <w:rsid w:val="00C41379"/>
    <w:rsid w:val="00C41526"/>
    <w:rsid w:val="00C41A19"/>
    <w:rsid w:val="00C41C33"/>
    <w:rsid w:val="00C41E8A"/>
    <w:rsid w:val="00C42FAE"/>
    <w:rsid w:val="00C43059"/>
    <w:rsid w:val="00C43115"/>
    <w:rsid w:val="00C43334"/>
    <w:rsid w:val="00C433F9"/>
    <w:rsid w:val="00C44858"/>
    <w:rsid w:val="00C4523B"/>
    <w:rsid w:val="00C45403"/>
    <w:rsid w:val="00C45D54"/>
    <w:rsid w:val="00C464DB"/>
    <w:rsid w:val="00C46D1D"/>
    <w:rsid w:val="00C47606"/>
    <w:rsid w:val="00C479C3"/>
    <w:rsid w:val="00C506BE"/>
    <w:rsid w:val="00C50DBF"/>
    <w:rsid w:val="00C51377"/>
    <w:rsid w:val="00C51B58"/>
    <w:rsid w:val="00C51DD4"/>
    <w:rsid w:val="00C522DC"/>
    <w:rsid w:val="00C52C2C"/>
    <w:rsid w:val="00C53617"/>
    <w:rsid w:val="00C53833"/>
    <w:rsid w:val="00C54672"/>
    <w:rsid w:val="00C54C95"/>
    <w:rsid w:val="00C55A3F"/>
    <w:rsid w:val="00C5757C"/>
    <w:rsid w:val="00C57E6F"/>
    <w:rsid w:val="00C57ECA"/>
    <w:rsid w:val="00C6079D"/>
    <w:rsid w:val="00C60C77"/>
    <w:rsid w:val="00C612BE"/>
    <w:rsid w:val="00C61383"/>
    <w:rsid w:val="00C6255A"/>
    <w:rsid w:val="00C625D7"/>
    <w:rsid w:val="00C62ACF"/>
    <w:rsid w:val="00C62CA1"/>
    <w:rsid w:val="00C63744"/>
    <w:rsid w:val="00C638FA"/>
    <w:rsid w:val="00C63CA7"/>
    <w:rsid w:val="00C645F4"/>
    <w:rsid w:val="00C64E6F"/>
    <w:rsid w:val="00C65A40"/>
    <w:rsid w:val="00C65EDA"/>
    <w:rsid w:val="00C66440"/>
    <w:rsid w:val="00C66897"/>
    <w:rsid w:val="00C668BA"/>
    <w:rsid w:val="00C66C29"/>
    <w:rsid w:val="00C67127"/>
    <w:rsid w:val="00C672DA"/>
    <w:rsid w:val="00C673F9"/>
    <w:rsid w:val="00C675F8"/>
    <w:rsid w:val="00C679C4"/>
    <w:rsid w:val="00C703A3"/>
    <w:rsid w:val="00C707CE"/>
    <w:rsid w:val="00C70981"/>
    <w:rsid w:val="00C711CB"/>
    <w:rsid w:val="00C71503"/>
    <w:rsid w:val="00C72179"/>
    <w:rsid w:val="00C7325C"/>
    <w:rsid w:val="00C732CC"/>
    <w:rsid w:val="00C740FB"/>
    <w:rsid w:val="00C7442D"/>
    <w:rsid w:val="00C7453F"/>
    <w:rsid w:val="00C746D8"/>
    <w:rsid w:val="00C75391"/>
    <w:rsid w:val="00C7540A"/>
    <w:rsid w:val="00C756D9"/>
    <w:rsid w:val="00C7591E"/>
    <w:rsid w:val="00C7617A"/>
    <w:rsid w:val="00C7642B"/>
    <w:rsid w:val="00C764C3"/>
    <w:rsid w:val="00C769C0"/>
    <w:rsid w:val="00C76F89"/>
    <w:rsid w:val="00C805A6"/>
    <w:rsid w:val="00C80C44"/>
    <w:rsid w:val="00C80C9A"/>
    <w:rsid w:val="00C80E1C"/>
    <w:rsid w:val="00C81759"/>
    <w:rsid w:val="00C820D0"/>
    <w:rsid w:val="00C82368"/>
    <w:rsid w:val="00C823E3"/>
    <w:rsid w:val="00C82776"/>
    <w:rsid w:val="00C836E0"/>
    <w:rsid w:val="00C83898"/>
    <w:rsid w:val="00C84521"/>
    <w:rsid w:val="00C84DF2"/>
    <w:rsid w:val="00C85B27"/>
    <w:rsid w:val="00C86565"/>
    <w:rsid w:val="00C8678E"/>
    <w:rsid w:val="00C86C94"/>
    <w:rsid w:val="00C86EE4"/>
    <w:rsid w:val="00C87647"/>
    <w:rsid w:val="00C877AA"/>
    <w:rsid w:val="00C87DED"/>
    <w:rsid w:val="00C90E2C"/>
    <w:rsid w:val="00C91FCA"/>
    <w:rsid w:val="00C92D1D"/>
    <w:rsid w:val="00C93369"/>
    <w:rsid w:val="00C93731"/>
    <w:rsid w:val="00C9385C"/>
    <w:rsid w:val="00C93919"/>
    <w:rsid w:val="00C943C8"/>
    <w:rsid w:val="00C94A3B"/>
    <w:rsid w:val="00C95343"/>
    <w:rsid w:val="00C95B36"/>
    <w:rsid w:val="00C96514"/>
    <w:rsid w:val="00C969A0"/>
    <w:rsid w:val="00C969EC"/>
    <w:rsid w:val="00C977EE"/>
    <w:rsid w:val="00CA0394"/>
    <w:rsid w:val="00CA0BE3"/>
    <w:rsid w:val="00CA0DFA"/>
    <w:rsid w:val="00CA0ED9"/>
    <w:rsid w:val="00CA1DE8"/>
    <w:rsid w:val="00CA2223"/>
    <w:rsid w:val="00CA266C"/>
    <w:rsid w:val="00CA33B5"/>
    <w:rsid w:val="00CA5A5B"/>
    <w:rsid w:val="00CA5ADC"/>
    <w:rsid w:val="00CA60CC"/>
    <w:rsid w:val="00CA6A64"/>
    <w:rsid w:val="00CB004E"/>
    <w:rsid w:val="00CB05A8"/>
    <w:rsid w:val="00CB05BB"/>
    <w:rsid w:val="00CB0AE0"/>
    <w:rsid w:val="00CB17BB"/>
    <w:rsid w:val="00CB1C70"/>
    <w:rsid w:val="00CB1CC8"/>
    <w:rsid w:val="00CB1F5F"/>
    <w:rsid w:val="00CB23D8"/>
    <w:rsid w:val="00CB2832"/>
    <w:rsid w:val="00CB30AE"/>
    <w:rsid w:val="00CB3280"/>
    <w:rsid w:val="00CB3983"/>
    <w:rsid w:val="00CB47EE"/>
    <w:rsid w:val="00CB4A2A"/>
    <w:rsid w:val="00CB4C77"/>
    <w:rsid w:val="00CB5024"/>
    <w:rsid w:val="00CB52EA"/>
    <w:rsid w:val="00CB5454"/>
    <w:rsid w:val="00CB56ED"/>
    <w:rsid w:val="00CB5AAD"/>
    <w:rsid w:val="00CB5E64"/>
    <w:rsid w:val="00CB70AD"/>
    <w:rsid w:val="00CB74CA"/>
    <w:rsid w:val="00CC02BA"/>
    <w:rsid w:val="00CC0357"/>
    <w:rsid w:val="00CC0BF6"/>
    <w:rsid w:val="00CC1233"/>
    <w:rsid w:val="00CC1276"/>
    <w:rsid w:val="00CC1353"/>
    <w:rsid w:val="00CC1432"/>
    <w:rsid w:val="00CC1930"/>
    <w:rsid w:val="00CC1F2E"/>
    <w:rsid w:val="00CC2609"/>
    <w:rsid w:val="00CC2AAD"/>
    <w:rsid w:val="00CC2B93"/>
    <w:rsid w:val="00CC360B"/>
    <w:rsid w:val="00CC3BFD"/>
    <w:rsid w:val="00CC3FF3"/>
    <w:rsid w:val="00CC648B"/>
    <w:rsid w:val="00CC65EA"/>
    <w:rsid w:val="00CC6B32"/>
    <w:rsid w:val="00CC6D64"/>
    <w:rsid w:val="00CC713B"/>
    <w:rsid w:val="00CD0200"/>
    <w:rsid w:val="00CD0283"/>
    <w:rsid w:val="00CD048B"/>
    <w:rsid w:val="00CD08D7"/>
    <w:rsid w:val="00CD1021"/>
    <w:rsid w:val="00CD248B"/>
    <w:rsid w:val="00CD30FD"/>
    <w:rsid w:val="00CD32B8"/>
    <w:rsid w:val="00CD3453"/>
    <w:rsid w:val="00CD40A2"/>
    <w:rsid w:val="00CD431F"/>
    <w:rsid w:val="00CD4BA4"/>
    <w:rsid w:val="00CD4C54"/>
    <w:rsid w:val="00CD5513"/>
    <w:rsid w:val="00CD5B50"/>
    <w:rsid w:val="00CD61EF"/>
    <w:rsid w:val="00CD6563"/>
    <w:rsid w:val="00CD6C9B"/>
    <w:rsid w:val="00CE043F"/>
    <w:rsid w:val="00CE07B9"/>
    <w:rsid w:val="00CE0841"/>
    <w:rsid w:val="00CE0B68"/>
    <w:rsid w:val="00CE0C5B"/>
    <w:rsid w:val="00CE237B"/>
    <w:rsid w:val="00CE2AFE"/>
    <w:rsid w:val="00CE2B30"/>
    <w:rsid w:val="00CE339A"/>
    <w:rsid w:val="00CE40B3"/>
    <w:rsid w:val="00CE4148"/>
    <w:rsid w:val="00CE43B3"/>
    <w:rsid w:val="00CE4A33"/>
    <w:rsid w:val="00CE6620"/>
    <w:rsid w:val="00CE6947"/>
    <w:rsid w:val="00CE757E"/>
    <w:rsid w:val="00CE766D"/>
    <w:rsid w:val="00CE7834"/>
    <w:rsid w:val="00CE7BCB"/>
    <w:rsid w:val="00CE7F6A"/>
    <w:rsid w:val="00CF002F"/>
    <w:rsid w:val="00CF0958"/>
    <w:rsid w:val="00CF191F"/>
    <w:rsid w:val="00CF1E4A"/>
    <w:rsid w:val="00CF2A46"/>
    <w:rsid w:val="00CF302C"/>
    <w:rsid w:val="00CF3E03"/>
    <w:rsid w:val="00CF461E"/>
    <w:rsid w:val="00CF4FBE"/>
    <w:rsid w:val="00CF4FFF"/>
    <w:rsid w:val="00CF5B33"/>
    <w:rsid w:val="00CF6A9A"/>
    <w:rsid w:val="00CF7581"/>
    <w:rsid w:val="00CF7787"/>
    <w:rsid w:val="00CF7FAB"/>
    <w:rsid w:val="00D004F5"/>
    <w:rsid w:val="00D00C02"/>
    <w:rsid w:val="00D01039"/>
    <w:rsid w:val="00D010AA"/>
    <w:rsid w:val="00D01BEC"/>
    <w:rsid w:val="00D01DE3"/>
    <w:rsid w:val="00D01E0F"/>
    <w:rsid w:val="00D024D5"/>
    <w:rsid w:val="00D04CA4"/>
    <w:rsid w:val="00D053A7"/>
    <w:rsid w:val="00D0557A"/>
    <w:rsid w:val="00D05730"/>
    <w:rsid w:val="00D05D21"/>
    <w:rsid w:val="00D06970"/>
    <w:rsid w:val="00D06CBF"/>
    <w:rsid w:val="00D06D3C"/>
    <w:rsid w:val="00D072DF"/>
    <w:rsid w:val="00D07BF3"/>
    <w:rsid w:val="00D07C15"/>
    <w:rsid w:val="00D1050B"/>
    <w:rsid w:val="00D1091D"/>
    <w:rsid w:val="00D10DD9"/>
    <w:rsid w:val="00D111C1"/>
    <w:rsid w:val="00D11802"/>
    <w:rsid w:val="00D118A7"/>
    <w:rsid w:val="00D11AB6"/>
    <w:rsid w:val="00D13758"/>
    <w:rsid w:val="00D1437A"/>
    <w:rsid w:val="00D147D7"/>
    <w:rsid w:val="00D14BCA"/>
    <w:rsid w:val="00D14C3B"/>
    <w:rsid w:val="00D14E4E"/>
    <w:rsid w:val="00D1536B"/>
    <w:rsid w:val="00D164D1"/>
    <w:rsid w:val="00D16C6E"/>
    <w:rsid w:val="00D16F35"/>
    <w:rsid w:val="00D170ED"/>
    <w:rsid w:val="00D17EFD"/>
    <w:rsid w:val="00D17F3F"/>
    <w:rsid w:val="00D204BB"/>
    <w:rsid w:val="00D20C60"/>
    <w:rsid w:val="00D21433"/>
    <w:rsid w:val="00D21645"/>
    <w:rsid w:val="00D219A3"/>
    <w:rsid w:val="00D220C3"/>
    <w:rsid w:val="00D227CB"/>
    <w:rsid w:val="00D22D3F"/>
    <w:rsid w:val="00D22E36"/>
    <w:rsid w:val="00D23B8A"/>
    <w:rsid w:val="00D23DBB"/>
    <w:rsid w:val="00D24148"/>
    <w:rsid w:val="00D25D6E"/>
    <w:rsid w:val="00D26168"/>
    <w:rsid w:val="00D26AB3"/>
    <w:rsid w:val="00D26E70"/>
    <w:rsid w:val="00D2715B"/>
    <w:rsid w:val="00D27440"/>
    <w:rsid w:val="00D276B5"/>
    <w:rsid w:val="00D276D4"/>
    <w:rsid w:val="00D27C51"/>
    <w:rsid w:val="00D303CB"/>
    <w:rsid w:val="00D3154B"/>
    <w:rsid w:val="00D31EF5"/>
    <w:rsid w:val="00D31FF6"/>
    <w:rsid w:val="00D327BA"/>
    <w:rsid w:val="00D32990"/>
    <w:rsid w:val="00D33BD0"/>
    <w:rsid w:val="00D33DBB"/>
    <w:rsid w:val="00D33DC8"/>
    <w:rsid w:val="00D340AE"/>
    <w:rsid w:val="00D34525"/>
    <w:rsid w:val="00D34E32"/>
    <w:rsid w:val="00D34F3A"/>
    <w:rsid w:val="00D35F36"/>
    <w:rsid w:val="00D35F5B"/>
    <w:rsid w:val="00D36224"/>
    <w:rsid w:val="00D3657B"/>
    <w:rsid w:val="00D36667"/>
    <w:rsid w:val="00D3681A"/>
    <w:rsid w:val="00D36A1F"/>
    <w:rsid w:val="00D36C81"/>
    <w:rsid w:val="00D36F64"/>
    <w:rsid w:val="00D3730B"/>
    <w:rsid w:val="00D37340"/>
    <w:rsid w:val="00D375EC"/>
    <w:rsid w:val="00D37F73"/>
    <w:rsid w:val="00D40428"/>
    <w:rsid w:val="00D406FE"/>
    <w:rsid w:val="00D410A9"/>
    <w:rsid w:val="00D4145A"/>
    <w:rsid w:val="00D41EED"/>
    <w:rsid w:val="00D421D6"/>
    <w:rsid w:val="00D4222D"/>
    <w:rsid w:val="00D428A0"/>
    <w:rsid w:val="00D42FCB"/>
    <w:rsid w:val="00D439A5"/>
    <w:rsid w:val="00D43BC6"/>
    <w:rsid w:val="00D4404D"/>
    <w:rsid w:val="00D44203"/>
    <w:rsid w:val="00D44A9F"/>
    <w:rsid w:val="00D45499"/>
    <w:rsid w:val="00D457F8"/>
    <w:rsid w:val="00D45ECA"/>
    <w:rsid w:val="00D46454"/>
    <w:rsid w:val="00D4653C"/>
    <w:rsid w:val="00D46E65"/>
    <w:rsid w:val="00D47C8E"/>
    <w:rsid w:val="00D504C7"/>
    <w:rsid w:val="00D50796"/>
    <w:rsid w:val="00D50C22"/>
    <w:rsid w:val="00D51555"/>
    <w:rsid w:val="00D517C7"/>
    <w:rsid w:val="00D520F5"/>
    <w:rsid w:val="00D52101"/>
    <w:rsid w:val="00D524CD"/>
    <w:rsid w:val="00D527CA"/>
    <w:rsid w:val="00D52E36"/>
    <w:rsid w:val="00D5309D"/>
    <w:rsid w:val="00D53C15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4DE"/>
    <w:rsid w:val="00D62527"/>
    <w:rsid w:val="00D62873"/>
    <w:rsid w:val="00D628A0"/>
    <w:rsid w:val="00D62AF6"/>
    <w:rsid w:val="00D63425"/>
    <w:rsid w:val="00D63CD8"/>
    <w:rsid w:val="00D64412"/>
    <w:rsid w:val="00D64A88"/>
    <w:rsid w:val="00D653D1"/>
    <w:rsid w:val="00D6575E"/>
    <w:rsid w:val="00D65ACA"/>
    <w:rsid w:val="00D66AFD"/>
    <w:rsid w:val="00D66CF9"/>
    <w:rsid w:val="00D6711D"/>
    <w:rsid w:val="00D6747C"/>
    <w:rsid w:val="00D700F7"/>
    <w:rsid w:val="00D70C55"/>
    <w:rsid w:val="00D71008"/>
    <w:rsid w:val="00D71292"/>
    <w:rsid w:val="00D72037"/>
    <w:rsid w:val="00D72354"/>
    <w:rsid w:val="00D72C41"/>
    <w:rsid w:val="00D72C4F"/>
    <w:rsid w:val="00D73AA6"/>
    <w:rsid w:val="00D73E71"/>
    <w:rsid w:val="00D73E93"/>
    <w:rsid w:val="00D747BF"/>
    <w:rsid w:val="00D75F96"/>
    <w:rsid w:val="00D76558"/>
    <w:rsid w:val="00D767AA"/>
    <w:rsid w:val="00D767F6"/>
    <w:rsid w:val="00D77101"/>
    <w:rsid w:val="00D778EC"/>
    <w:rsid w:val="00D80555"/>
    <w:rsid w:val="00D8076E"/>
    <w:rsid w:val="00D813F0"/>
    <w:rsid w:val="00D81AC3"/>
    <w:rsid w:val="00D81B33"/>
    <w:rsid w:val="00D826B1"/>
    <w:rsid w:val="00D8350B"/>
    <w:rsid w:val="00D84157"/>
    <w:rsid w:val="00D842EA"/>
    <w:rsid w:val="00D85107"/>
    <w:rsid w:val="00D85446"/>
    <w:rsid w:val="00D85835"/>
    <w:rsid w:val="00D85861"/>
    <w:rsid w:val="00D859FD"/>
    <w:rsid w:val="00D85ADE"/>
    <w:rsid w:val="00D862C2"/>
    <w:rsid w:val="00D875D0"/>
    <w:rsid w:val="00D876E5"/>
    <w:rsid w:val="00D87875"/>
    <w:rsid w:val="00D87E28"/>
    <w:rsid w:val="00D900D5"/>
    <w:rsid w:val="00D911E8"/>
    <w:rsid w:val="00D916A6"/>
    <w:rsid w:val="00D91DDA"/>
    <w:rsid w:val="00D91FDE"/>
    <w:rsid w:val="00D924C2"/>
    <w:rsid w:val="00D92971"/>
    <w:rsid w:val="00D93CEB"/>
    <w:rsid w:val="00D94757"/>
    <w:rsid w:val="00D94D01"/>
    <w:rsid w:val="00D953C2"/>
    <w:rsid w:val="00D95537"/>
    <w:rsid w:val="00D95A22"/>
    <w:rsid w:val="00D96CA2"/>
    <w:rsid w:val="00D974F8"/>
    <w:rsid w:val="00D97B3F"/>
    <w:rsid w:val="00DA079F"/>
    <w:rsid w:val="00DA0BD1"/>
    <w:rsid w:val="00DA13A7"/>
    <w:rsid w:val="00DA1A2D"/>
    <w:rsid w:val="00DA1F48"/>
    <w:rsid w:val="00DA2680"/>
    <w:rsid w:val="00DA2EB7"/>
    <w:rsid w:val="00DA2F77"/>
    <w:rsid w:val="00DA30D5"/>
    <w:rsid w:val="00DA369A"/>
    <w:rsid w:val="00DA3E7F"/>
    <w:rsid w:val="00DA40A6"/>
    <w:rsid w:val="00DA410C"/>
    <w:rsid w:val="00DA48DF"/>
    <w:rsid w:val="00DA4FF6"/>
    <w:rsid w:val="00DA50D1"/>
    <w:rsid w:val="00DA6407"/>
    <w:rsid w:val="00DA66A7"/>
    <w:rsid w:val="00DA6843"/>
    <w:rsid w:val="00DA6C3E"/>
    <w:rsid w:val="00DA736C"/>
    <w:rsid w:val="00DA76D7"/>
    <w:rsid w:val="00DA773C"/>
    <w:rsid w:val="00DB0C57"/>
    <w:rsid w:val="00DB0CE8"/>
    <w:rsid w:val="00DB0EBB"/>
    <w:rsid w:val="00DB1E68"/>
    <w:rsid w:val="00DB226F"/>
    <w:rsid w:val="00DB359E"/>
    <w:rsid w:val="00DB3AB8"/>
    <w:rsid w:val="00DB4289"/>
    <w:rsid w:val="00DB48BB"/>
    <w:rsid w:val="00DB4C72"/>
    <w:rsid w:val="00DB553F"/>
    <w:rsid w:val="00DB5969"/>
    <w:rsid w:val="00DB5B7B"/>
    <w:rsid w:val="00DB5F1E"/>
    <w:rsid w:val="00DB6268"/>
    <w:rsid w:val="00DB699A"/>
    <w:rsid w:val="00DB6E4C"/>
    <w:rsid w:val="00DB7935"/>
    <w:rsid w:val="00DB7E14"/>
    <w:rsid w:val="00DC06A8"/>
    <w:rsid w:val="00DC09A5"/>
    <w:rsid w:val="00DC1BFF"/>
    <w:rsid w:val="00DC220B"/>
    <w:rsid w:val="00DC27B8"/>
    <w:rsid w:val="00DC344F"/>
    <w:rsid w:val="00DC36D1"/>
    <w:rsid w:val="00DC41E8"/>
    <w:rsid w:val="00DC49F5"/>
    <w:rsid w:val="00DC610F"/>
    <w:rsid w:val="00DC655C"/>
    <w:rsid w:val="00DC6A92"/>
    <w:rsid w:val="00DC6AD2"/>
    <w:rsid w:val="00DC6B1F"/>
    <w:rsid w:val="00DC779A"/>
    <w:rsid w:val="00DC7B2C"/>
    <w:rsid w:val="00DD0335"/>
    <w:rsid w:val="00DD05FD"/>
    <w:rsid w:val="00DD099D"/>
    <w:rsid w:val="00DD0E81"/>
    <w:rsid w:val="00DD0F13"/>
    <w:rsid w:val="00DD11A9"/>
    <w:rsid w:val="00DD1959"/>
    <w:rsid w:val="00DD1A1B"/>
    <w:rsid w:val="00DD1AC6"/>
    <w:rsid w:val="00DD239C"/>
    <w:rsid w:val="00DD23D9"/>
    <w:rsid w:val="00DD2B17"/>
    <w:rsid w:val="00DD4A37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DDA"/>
    <w:rsid w:val="00DD7E8E"/>
    <w:rsid w:val="00DD7FA3"/>
    <w:rsid w:val="00DE0E19"/>
    <w:rsid w:val="00DE11C3"/>
    <w:rsid w:val="00DE1F54"/>
    <w:rsid w:val="00DE2F38"/>
    <w:rsid w:val="00DE3060"/>
    <w:rsid w:val="00DE56B9"/>
    <w:rsid w:val="00DE57BA"/>
    <w:rsid w:val="00DE592F"/>
    <w:rsid w:val="00DE5E47"/>
    <w:rsid w:val="00DE6710"/>
    <w:rsid w:val="00DE6B4A"/>
    <w:rsid w:val="00DE6E3F"/>
    <w:rsid w:val="00DE74F4"/>
    <w:rsid w:val="00DF0194"/>
    <w:rsid w:val="00DF0281"/>
    <w:rsid w:val="00DF0444"/>
    <w:rsid w:val="00DF0A03"/>
    <w:rsid w:val="00DF1317"/>
    <w:rsid w:val="00DF1453"/>
    <w:rsid w:val="00DF1BE0"/>
    <w:rsid w:val="00DF330A"/>
    <w:rsid w:val="00DF343F"/>
    <w:rsid w:val="00DF3CCF"/>
    <w:rsid w:val="00DF3E42"/>
    <w:rsid w:val="00DF43D8"/>
    <w:rsid w:val="00DF5AC5"/>
    <w:rsid w:val="00DF5F50"/>
    <w:rsid w:val="00DF6397"/>
    <w:rsid w:val="00DF68D8"/>
    <w:rsid w:val="00DF6FCE"/>
    <w:rsid w:val="00DF768D"/>
    <w:rsid w:val="00DF787D"/>
    <w:rsid w:val="00DF7DB8"/>
    <w:rsid w:val="00E00BA4"/>
    <w:rsid w:val="00E01169"/>
    <w:rsid w:val="00E012CE"/>
    <w:rsid w:val="00E01513"/>
    <w:rsid w:val="00E01938"/>
    <w:rsid w:val="00E01CB5"/>
    <w:rsid w:val="00E01F45"/>
    <w:rsid w:val="00E02165"/>
    <w:rsid w:val="00E022A9"/>
    <w:rsid w:val="00E02645"/>
    <w:rsid w:val="00E02F0C"/>
    <w:rsid w:val="00E030CC"/>
    <w:rsid w:val="00E0330D"/>
    <w:rsid w:val="00E0345A"/>
    <w:rsid w:val="00E03ABD"/>
    <w:rsid w:val="00E041A3"/>
    <w:rsid w:val="00E04544"/>
    <w:rsid w:val="00E0465B"/>
    <w:rsid w:val="00E04DD7"/>
    <w:rsid w:val="00E057C2"/>
    <w:rsid w:val="00E05844"/>
    <w:rsid w:val="00E05F25"/>
    <w:rsid w:val="00E05F90"/>
    <w:rsid w:val="00E06289"/>
    <w:rsid w:val="00E06CED"/>
    <w:rsid w:val="00E07281"/>
    <w:rsid w:val="00E073DA"/>
    <w:rsid w:val="00E074CE"/>
    <w:rsid w:val="00E079DA"/>
    <w:rsid w:val="00E1059C"/>
    <w:rsid w:val="00E10C2B"/>
    <w:rsid w:val="00E11000"/>
    <w:rsid w:val="00E1132D"/>
    <w:rsid w:val="00E11652"/>
    <w:rsid w:val="00E11AA7"/>
    <w:rsid w:val="00E122BC"/>
    <w:rsid w:val="00E1363A"/>
    <w:rsid w:val="00E13752"/>
    <w:rsid w:val="00E13985"/>
    <w:rsid w:val="00E1419B"/>
    <w:rsid w:val="00E14304"/>
    <w:rsid w:val="00E149B5"/>
    <w:rsid w:val="00E14BE3"/>
    <w:rsid w:val="00E14F1E"/>
    <w:rsid w:val="00E1530A"/>
    <w:rsid w:val="00E153FB"/>
    <w:rsid w:val="00E16484"/>
    <w:rsid w:val="00E175F9"/>
    <w:rsid w:val="00E17798"/>
    <w:rsid w:val="00E17E64"/>
    <w:rsid w:val="00E203D1"/>
    <w:rsid w:val="00E2150F"/>
    <w:rsid w:val="00E2158C"/>
    <w:rsid w:val="00E21DE0"/>
    <w:rsid w:val="00E223CA"/>
    <w:rsid w:val="00E225CC"/>
    <w:rsid w:val="00E228B2"/>
    <w:rsid w:val="00E22E46"/>
    <w:rsid w:val="00E22E80"/>
    <w:rsid w:val="00E23ABA"/>
    <w:rsid w:val="00E23FC7"/>
    <w:rsid w:val="00E23FCB"/>
    <w:rsid w:val="00E240F3"/>
    <w:rsid w:val="00E244F6"/>
    <w:rsid w:val="00E24546"/>
    <w:rsid w:val="00E245CD"/>
    <w:rsid w:val="00E24AA9"/>
    <w:rsid w:val="00E2503A"/>
    <w:rsid w:val="00E25D76"/>
    <w:rsid w:val="00E26698"/>
    <w:rsid w:val="00E26792"/>
    <w:rsid w:val="00E26B32"/>
    <w:rsid w:val="00E274F8"/>
    <w:rsid w:val="00E27FE0"/>
    <w:rsid w:val="00E300ED"/>
    <w:rsid w:val="00E30146"/>
    <w:rsid w:val="00E3105E"/>
    <w:rsid w:val="00E315AB"/>
    <w:rsid w:val="00E319FD"/>
    <w:rsid w:val="00E3284D"/>
    <w:rsid w:val="00E3313F"/>
    <w:rsid w:val="00E334BD"/>
    <w:rsid w:val="00E337DF"/>
    <w:rsid w:val="00E339DF"/>
    <w:rsid w:val="00E33D5F"/>
    <w:rsid w:val="00E33EAD"/>
    <w:rsid w:val="00E33EE1"/>
    <w:rsid w:val="00E34035"/>
    <w:rsid w:val="00E35179"/>
    <w:rsid w:val="00E3545A"/>
    <w:rsid w:val="00E35E11"/>
    <w:rsid w:val="00E3611E"/>
    <w:rsid w:val="00E37C47"/>
    <w:rsid w:val="00E414BC"/>
    <w:rsid w:val="00E41B43"/>
    <w:rsid w:val="00E42029"/>
    <w:rsid w:val="00E42460"/>
    <w:rsid w:val="00E42E3C"/>
    <w:rsid w:val="00E43824"/>
    <w:rsid w:val="00E4494E"/>
    <w:rsid w:val="00E44B16"/>
    <w:rsid w:val="00E454E7"/>
    <w:rsid w:val="00E45619"/>
    <w:rsid w:val="00E45DB1"/>
    <w:rsid w:val="00E45DBB"/>
    <w:rsid w:val="00E460F9"/>
    <w:rsid w:val="00E464CC"/>
    <w:rsid w:val="00E46574"/>
    <w:rsid w:val="00E47571"/>
    <w:rsid w:val="00E501F0"/>
    <w:rsid w:val="00E507B8"/>
    <w:rsid w:val="00E51706"/>
    <w:rsid w:val="00E520EE"/>
    <w:rsid w:val="00E52D20"/>
    <w:rsid w:val="00E52E20"/>
    <w:rsid w:val="00E52F88"/>
    <w:rsid w:val="00E53408"/>
    <w:rsid w:val="00E537E5"/>
    <w:rsid w:val="00E544DB"/>
    <w:rsid w:val="00E54749"/>
    <w:rsid w:val="00E547F0"/>
    <w:rsid w:val="00E54A6E"/>
    <w:rsid w:val="00E54CCF"/>
    <w:rsid w:val="00E55CA5"/>
    <w:rsid w:val="00E569FF"/>
    <w:rsid w:val="00E61A65"/>
    <w:rsid w:val="00E620E5"/>
    <w:rsid w:val="00E62B51"/>
    <w:rsid w:val="00E6310B"/>
    <w:rsid w:val="00E64B0E"/>
    <w:rsid w:val="00E64E19"/>
    <w:rsid w:val="00E65744"/>
    <w:rsid w:val="00E65A9E"/>
    <w:rsid w:val="00E6639E"/>
    <w:rsid w:val="00E67044"/>
    <w:rsid w:val="00E675AD"/>
    <w:rsid w:val="00E6786C"/>
    <w:rsid w:val="00E710B8"/>
    <w:rsid w:val="00E71B71"/>
    <w:rsid w:val="00E71D0B"/>
    <w:rsid w:val="00E720AA"/>
    <w:rsid w:val="00E729B3"/>
    <w:rsid w:val="00E7348A"/>
    <w:rsid w:val="00E73DD3"/>
    <w:rsid w:val="00E750E5"/>
    <w:rsid w:val="00E75C02"/>
    <w:rsid w:val="00E77C25"/>
    <w:rsid w:val="00E8018A"/>
    <w:rsid w:val="00E80B36"/>
    <w:rsid w:val="00E81748"/>
    <w:rsid w:val="00E82359"/>
    <w:rsid w:val="00E82474"/>
    <w:rsid w:val="00E824D8"/>
    <w:rsid w:val="00E82E49"/>
    <w:rsid w:val="00E83C3F"/>
    <w:rsid w:val="00E8406B"/>
    <w:rsid w:val="00E8457A"/>
    <w:rsid w:val="00E848C8"/>
    <w:rsid w:val="00E85B3C"/>
    <w:rsid w:val="00E85C77"/>
    <w:rsid w:val="00E8606F"/>
    <w:rsid w:val="00E86E9E"/>
    <w:rsid w:val="00E8764E"/>
    <w:rsid w:val="00E87A92"/>
    <w:rsid w:val="00E87EAD"/>
    <w:rsid w:val="00E87FFB"/>
    <w:rsid w:val="00E900D1"/>
    <w:rsid w:val="00E90339"/>
    <w:rsid w:val="00E90505"/>
    <w:rsid w:val="00E91381"/>
    <w:rsid w:val="00E913FF"/>
    <w:rsid w:val="00E92BFE"/>
    <w:rsid w:val="00E9316B"/>
    <w:rsid w:val="00E9322A"/>
    <w:rsid w:val="00E93539"/>
    <w:rsid w:val="00E9371E"/>
    <w:rsid w:val="00E9399D"/>
    <w:rsid w:val="00E93BAB"/>
    <w:rsid w:val="00E94115"/>
    <w:rsid w:val="00E946D3"/>
    <w:rsid w:val="00E94D5C"/>
    <w:rsid w:val="00E94FE7"/>
    <w:rsid w:val="00E95191"/>
    <w:rsid w:val="00E95409"/>
    <w:rsid w:val="00E95BCC"/>
    <w:rsid w:val="00E9678E"/>
    <w:rsid w:val="00E97697"/>
    <w:rsid w:val="00EA0858"/>
    <w:rsid w:val="00EA14A4"/>
    <w:rsid w:val="00EA1654"/>
    <w:rsid w:val="00EA1675"/>
    <w:rsid w:val="00EA2959"/>
    <w:rsid w:val="00EA2B5A"/>
    <w:rsid w:val="00EA34BE"/>
    <w:rsid w:val="00EA3610"/>
    <w:rsid w:val="00EA373F"/>
    <w:rsid w:val="00EA3B1B"/>
    <w:rsid w:val="00EA3E64"/>
    <w:rsid w:val="00EA4315"/>
    <w:rsid w:val="00EA45DB"/>
    <w:rsid w:val="00EA4943"/>
    <w:rsid w:val="00EA4E5D"/>
    <w:rsid w:val="00EA4FA9"/>
    <w:rsid w:val="00EA54E6"/>
    <w:rsid w:val="00EA5559"/>
    <w:rsid w:val="00EA5B80"/>
    <w:rsid w:val="00EA6027"/>
    <w:rsid w:val="00EA6A92"/>
    <w:rsid w:val="00EB01A5"/>
    <w:rsid w:val="00EB0817"/>
    <w:rsid w:val="00EB0DBD"/>
    <w:rsid w:val="00EB1FF4"/>
    <w:rsid w:val="00EB2445"/>
    <w:rsid w:val="00EB3107"/>
    <w:rsid w:val="00EB35CA"/>
    <w:rsid w:val="00EB39B4"/>
    <w:rsid w:val="00EB3AA7"/>
    <w:rsid w:val="00EB3C4E"/>
    <w:rsid w:val="00EB3DF2"/>
    <w:rsid w:val="00EB4051"/>
    <w:rsid w:val="00EB4211"/>
    <w:rsid w:val="00EB453D"/>
    <w:rsid w:val="00EB5412"/>
    <w:rsid w:val="00EB5785"/>
    <w:rsid w:val="00EB5996"/>
    <w:rsid w:val="00EB59B6"/>
    <w:rsid w:val="00EB6539"/>
    <w:rsid w:val="00EB66CA"/>
    <w:rsid w:val="00EB73BD"/>
    <w:rsid w:val="00EB75E5"/>
    <w:rsid w:val="00EB7807"/>
    <w:rsid w:val="00EB780A"/>
    <w:rsid w:val="00EB7DE1"/>
    <w:rsid w:val="00EC058B"/>
    <w:rsid w:val="00EC0E9F"/>
    <w:rsid w:val="00EC1120"/>
    <w:rsid w:val="00EC1B83"/>
    <w:rsid w:val="00EC1C62"/>
    <w:rsid w:val="00EC203E"/>
    <w:rsid w:val="00EC2CBD"/>
    <w:rsid w:val="00EC2CCC"/>
    <w:rsid w:val="00EC3B9C"/>
    <w:rsid w:val="00EC3DE2"/>
    <w:rsid w:val="00EC56D4"/>
    <w:rsid w:val="00EC58FD"/>
    <w:rsid w:val="00EC5C78"/>
    <w:rsid w:val="00EC616C"/>
    <w:rsid w:val="00EC62B6"/>
    <w:rsid w:val="00EC6F56"/>
    <w:rsid w:val="00EC7206"/>
    <w:rsid w:val="00ED018F"/>
    <w:rsid w:val="00ED0405"/>
    <w:rsid w:val="00ED05F9"/>
    <w:rsid w:val="00ED0857"/>
    <w:rsid w:val="00ED15BF"/>
    <w:rsid w:val="00ED1C5E"/>
    <w:rsid w:val="00ED2F49"/>
    <w:rsid w:val="00ED2F51"/>
    <w:rsid w:val="00ED3139"/>
    <w:rsid w:val="00ED3367"/>
    <w:rsid w:val="00ED3CD1"/>
    <w:rsid w:val="00ED3CF9"/>
    <w:rsid w:val="00ED4562"/>
    <w:rsid w:val="00ED4ABA"/>
    <w:rsid w:val="00ED4B2A"/>
    <w:rsid w:val="00ED4C80"/>
    <w:rsid w:val="00ED5341"/>
    <w:rsid w:val="00ED5A38"/>
    <w:rsid w:val="00ED601A"/>
    <w:rsid w:val="00ED62AE"/>
    <w:rsid w:val="00ED6C34"/>
    <w:rsid w:val="00ED6F13"/>
    <w:rsid w:val="00ED7004"/>
    <w:rsid w:val="00ED70AA"/>
    <w:rsid w:val="00ED7211"/>
    <w:rsid w:val="00ED7B31"/>
    <w:rsid w:val="00EE1321"/>
    <w:rsid w:val="00EE146D"/>
    <w:rsid w:val="00EE17C5"/>
    <w:rsid w:val="00EE1C97"/>
    <w:rsid w:val="00EE1F75"/>
    <w:rsid w:val="00EE25B6"/>
    <w:rsid w:val="00EE291C"/>
    <w:rsid w:val="00EE2E13"/>
    <w:rsid w:val="00EE305E"/>
    <w:rsid w:val="00EE347A"/>
    <w:rsid w:val="00EE36A2"/>
    <w:rsid w:val="00EE429F"/>
    <w:rsid w:val="00EE42BE"/>
    <w:rsid w:val="00EE42D7"/>
    <w:rsid w:val="00EE4470"/>
    <w:rsid w:val="00EE4B39"/>
    <w:rsid w:val="00EE4BA7"/>
    <w:rsid w:val="00EE5084"/>
    <w:rsid w:val="00EE5652"/>
    <w:rsid w:val="00EE567E"/>
    <w:rsid w:val="00EE5974"/>
    <w:rsid w:val="00EE6729"/>
    <w:rsid w:val="00EE67C1"/>
    <w:rsid w:val="00EE6C71"/>
    <w:rsid w:val="00EE6EC8"/>
    <w:rsid w:val="00EE7208"/>
    <w:rsid w:val="00EE7273"/>
    <w:rsid w:val="00EE7558"/>
    <w:rsid w:val="00EE7F27"/>
    <w:rsid w:val="00EF0010"/>
    <w:rsid w:val="00EF0586"/>
    <w:rsid w:val="00EF1066"/>
    <w:rsid w:val="00EF10D4"/>
    <w:rsid w:val="00EF176C"/>
    <w:rsid w:val="00EF1B80"/>
    <w:rsid w:val="00EF3B32"/>
    <w:rsid w:val="00EF40B5"/>
    <w:rsid w:val="00EF4873"/>
    <w:rsid w:val="00EF4944"/>
    <w:rsid w:val="00EF5E33"/>
    <w:rsid w:val="00EF6A05"/>
    <w:rsid w:val="00EF79C3"/>
    <w:rsid w:val="00F007F7"/>
    <w:rsid w:val="00F00CA9"/>
    <w:rsid w:val="00F00D84"/>
    <w:rsid w:val="00F010AB"/>
    <w:rsid w:val="00F01475"/>
    <w:rsid w:val="00F0178A"/>
    <w:rsid w:val="00F0354F"/>
    <w:rsid w:val="00F038D4"/>
    <w:rsid w:val="00F03900"/>
    <w:rsid w:val="00F048BF"/>
    <w:rsid w:val="00F04AC1"/>
    <w:rsid w:val="00F05035"/>
    <w:rsid w:val="00F0634E"/>
    <w:rsid w:val="00F066F2"/>
    <w:rsid w:val="00F06C1E"/>
    <w:rsid w:val="00F10F1A"/>
    <w:rsid w:val="00F11128"/>
    <w:rsid w:val="00F1229C"/>
    <w:rsid w:val="00F122F3"/>
    <w:rsid w:val="00F128F0"/>
    <w:rsid w:val="00F12BD6"/>
    <w:rsid w:val="00F12CAD"/>
    <w:rsid w:val="00F1300F"/>
    <w:rsid w:val="00F131B9"/>
    <w:rsid w:val="00F13A37"/>
    <w:rsid w:val="00F1480A"/>
    <w:rsid w:val="00F14C6E"/>
    <w:rsid w:val="00F151F6"/>
    <w:rsid w:val="00F15792"/>
    <w:rsid w:val="00F15C26"/>
    <w:rsid w:val="00F15D2D"/>
    <w:rsid w:val="00F163AB"/>
    <w:rsid w:val="00F16CF8"/>
    <w:rsid w:val="00F1730A"/>
    <w:rsid w:val="00F17529"/>
    <w:rsid w:val="00F20022"/>
    <w:rsid w:val="00F208EC"/>
    <w:rsid w:val="00F20B63"/>
    <w:rsid w:val="00F2129E"/>
    <w:rsid w:val="00F213AD"/>
    <w:rsid w:val="00F2176B"/>
    <w:rsid w:val="00F227A8"/>
    <w:rsid w:val="00F23053"/>
    <w:rsid w:val="00F23C84"/>
    <w:rsid w:val="00F24041"/>
    <w:rsid w:val="00F2527A"/>
    <w:rsid w:val="00F25332"/>
    <w:rsid w:val="00F25663"/>
    <w:rsid w:val="00F2591E"/>
    <w:rsid w:val="00F25A47"/>
    <w:rsid w:val="00F2665D"/>
    <w:rsid w:val="00F26D81"/>
    <w:rsid w:val="00F271AF"/>
    <w:rsid w:val="00F279DD"/>
    <w:rsid w:val="00F30526"/>
    <w:rsid w:val="00F30CDC"/>
    <w:rsid w:val="00F30F2B"/>
    <w:rsid w:val="00F30F32"/>
    <w:rsid w:val="00F312DB"/>
    <w:rsid w:val="00F3180F"/>
    <w:rsid w:val="00F326A2"/>
    <w:rsid w:val="00F33A7F"/>
    <w:rsid w:val="00F33C80"/>
    <w:rsid w:val="00F35C86"/>
    <w:rsid w:val="00F3705E"/>
    <w:rsid w:val="00F376BC"/>
    <w:rsid w:val="00F37971"/>
    <w:rsid w:val="00F379B1"/>
    <w:rsid w:val="00F40325"/>
    <w:rsid w:val="00F40EB1"/>
    <w:rsid w:val="00F4252F"/>
    <w:rsid w:val="00F42798"/>
    <w:rsid w:val="00F429D3"/>
    <w:rsid w:val="00F42B13"/>
    <w:rsid w:val="00F43296"/>
    <w:rsid w:val="00F4365E"/>
    <w:rsid w:val="00F439DF"/>
    <w:rsid w:val="00F4481B"/>
    <w:rsid w:val="00F4526A"/>
    <w:rsid w:val="00F455DA"/>
    <w:rsid w:val="00F45C50"/>
    <w:rsid w:val="00F45EB2"/>
    <w:rsid w:val="00F47F6D"/>
    <w:rsid w:val="00F503B6"/>
    <w:rsid w:val="00F51518"/>
    <w:rsid w:val="00F52699"/>
    <w:rsid w:val="00F52753"/>
    <w:rsid w:val="00F53E26"/>
    <w:rsid w:val="00F54963"/>
    <w:rsid w:val="00F54A7C"/>
    <w:rsid w:val="00F55334"/>
    <w:rsid w:val="00F55BD0"/>
    <w:rsid w:val="00F55BDA"/>
    <w:rsid w:val="00F56549"/>
    <w:rsid w:val="00F56BC1"/>
    <w:rsid w:val="00F5733F"/>
    <w:rsid w:val="00F57942"/>
    <w:rsid w:val="00F60345"/>
    <w:rsid w:val="00F60957"/>
    <w:rsid w:val="00F61217"/>
    <w:rsid w:val="00F61797"/>
    <w:rsid w:val="00F619D0"/>
    <w:rsid w:val="00F61F50"/>
    <w:rsid w:val="00F62522"/>
    <w:rsid w:val="00F64185"/>
    <w:rsid w:val="00F64282"/>
    <w:rsid w:val="00F6431A"/>
    <w:rsid w:val="00F646A1"/>
    <w:rsid w:val="00F64CF4"/>
    <w:rsid w:val="00F64FB9"/>
    <w:rsid w:val="00F654E2"/>
    <w:rsid w:val="00F65D0F"/>
    <w:rsid w:val="00F65E4D"/>
    <w:rsid w:val="00F66520"/>
    <w:rsid w:val="00F66E34"/>
    <w:rsid w:val="00F67388"/>
    <w:rsid w:val="00F709DB"/>
    <w:rsid w:val="00F70A8D"/>
    <w:rsid w:val="00F71103"/>
    <w:rsid w:val="00F714A1"/>
    <w:rsid w:val="00F71BEA"/>
    <w:rsid w:val="00F7254D"/>
    <w:rsid w:val="00F72CB1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6D66"/>
    <w:rsid w:val="00F76DCD"/>
    <w:rsid w:val="00F7734F"/>
    <w:rsid w:val="00F77C7F"/>
    <w:rsid w:val="00F806B5"/>
    <w:rsid w:val="00F806C5"/>
    <w:rsid w:val="00F80A37"/>
    <w:rsid w:val="00F814AC"/>
    <w:rsid w:val="00F81A66"/>
    <w:rsid w:val="00F81AAE"/>
    <w:rsid w:val="00F81BB0"/>
    <w:rsid w:val="00F81E6B"/>
    <w:rsid w:val="00F8208A"/>
    <w:rsid w:val="00F823C4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5A2"/>
    <w:rsid w:val="00F86886"/>
    <w:rsid w:val="00F86DB7"/>
    <w:rsid w:val="00F86ED4"/>
    <w:rsid w:val="00F86F10"/>
    <w:rsid w:val="00F87E9B"/>
    <w:rsid w:val="00F91DBE"/>
    <w:rsid w:val="00F9237E"/>
    <w:rsid w:val="00F926F8"/>
    <w:rsid w:val="00F93E42"/>
    <w:rsid w:val="00F9434F"/>
    <w:rsid w:val="00F943B3"/>
    <w:rsid w:val="00F95260"/>
    <w:rsid w:val="00F9564D"/>
    <w:rsid w:val="00F969C4"/>
    <w:rsid w:val="00F97F10"/>
    <w:rsid w:val="00FA0106"/>
    <w:rsid w:val="00FA1593"/>
    <w:rsid w:val="00FA23C0"/>
    <w:rsid w:val="00FA26D6"/>
    <w:rsid w:val="00FA28F7"/>
    <w:rsid w:val="00FA2929"/>
    <w:rsid w:val="00FA3063"/>
    <w:rsid w:val="00FA37A0"/>
    <w:rsid w:val="00FA3987"/>
    <w:rsid w:val="00FA53F7"/>
    <w:rsid w:val="00FA56E8"/>
    <w:rsid w:val="00FA680F"/>
    <w:rsid w:val="00FB071D"/>
    <w:rsid w:val="00FB0918"/>
    <w:rsid w:val="00FB0B5A"/>
    <w:rsid w:val="00FB0DA2"/>
    <w:rsid w:val="00FB1867"/>
    <w:rsid w:val="00FB1ACA"/>
    <w:rsid w:val="00FB1B5D"/>
    <w:rsid w:val="00FB1DC9"/>
    <w:rsid w:val="00FB26D9"/>
    <w:rsid w:val="00FB2A96"/>
    <w:rsid w:val="00FB2AE4"/>
    <w:rsid w:val="00FB30C7"/>
    <w:rsid w:val="00FB30E5"/>
    <w:rsid w:val="00FB311C"/>
    <w:rsid w:val="00FB31B0"/>
    <w:rsid w:val="00FB3526"/>
    <w:rsid w:val="00FB3B74"/>
    <w:rsid w:val="00FB3BF8"/>
    <w:rsid w:val="00FB3CF9"/>
    <w:rsid w:val="00FB426B"/>
    <w:rsid w:val="00FB5025"/>
    <w:rsid w:val="00FB5265"/>
    <w:rsid w:val="00FB53E9"/>
    <w:rsid w:val="00FB540C"/>
    <w:rsid w:val="00FB5ACD"/>
    <w:rsid w:val="00FB7166"/>
    <w:rsid w:val="00FB771A"/>
    <w:rsid w:val="00FB78DC"/>
    <w:rsid w:val="00FB7C83"/>
    <w:rsid w:val="00FB7D12"/>
    <w:rsid w:val="00FB7E04"/>
    <w:rsid w:val="00FC045D"/>
    <w:rsid w:val="00FC0EDD"/>
    <w:rsid w:val="00FC0F7E"/>
    <w:rsid w:val="00FC14D7"/>
    <w:rsid w:val="00FC17AB"/>
    <w:rsid w:val="00FC1CBB"/>
    <w:rsid w:val="00FC207C"/>
    <w:rsid w:val="00FC2199"/>
    <w:rsid w:val="00FC223B"/>
    <w:rsid w:val="00FC238B"/>
    <w:rsid w:val="00FC2CBB"/>
    <w:rsid w:val="00FC438D"/>
    <w:rsid w:val="00FC45CF"/>
    <w:rsid w:val="00FC5281"/>
    <w:rsid w:val="00FC5A39"/>
    <w:rsid w:val="00FC7234"/>
    <w:rsid w:val="00FC755C"/>
    <w:rsid w:val="00FC782E"/>
    <w:rsid w:val="00FC7A3B"/>
    <w:rsid w:val="00FC7C85"/>
    <w:rsid w:val="00FC7ED0"/>
    <w:rsid w:val="00FC7EE9"/>
    <w:rsid w:val="00FD1EF0"/>
    <w:rsid w:val="00FD229D"/>
    <w:rsid w:val="00FD22DD"/>
    <w:rsid w:val="00FD32C2"/>
    <w:rsid w:val="00FD3645"/>
    <w:rsid w:val="00FD4344"/>
    <w:rsid w:val="00FD5774"/>
    <w:rsid w:val="00FD5C12"/>
    <w:rsid w:val="00FD64AE"/>
    <w:rsid w:val="00FD6944"/>
    <w:rsid w:val="00FD6C3C"/>
    <w:rsid w:val="00FD795A"/>
    <w:rsid w:val="00FD798C"/>
    <w:rsid w:val="00FD7B3F"/>
    <w:rsid w:val="00FE0094"/>
    <w:rsid w:val="00FE082D"/>
    <w:rsid w:val="00FE08F2"/>
    <w:rsid w:val="00FE150A"/>
    <w:rsid w:val="00FE1FD7"/>
    <w:rsid w:val="00FE25E6"/>
    <w:rsid w:val="00FE2EBD"/>
    <w:rsid w:val="00FE307F"/>
    <w:rsid w:val="00FE4B9B"/>
    <w:rsid w:val="00FE502F"/>
    <w:rsid w:val="00FE53E9"/>
    <w:rsid w:val="00FE5419"/>
    <w:rsid w:val="00FE552C"/>
    <w:rsid w:val="00FE58B9"/>
    <w:rsid w:val="00FE6326"/>
    <w:rsid w:val="00FE6DC0"/>
    <w:rsid w:val="00FF0493"/>
    <w:rsid w:val="00FF0EB1"/>
    <w:rsid w:val="00FF1112"/>
    <w:rsid w:val="00FF1345"/>
    <w:rsid w:val="00FF1A43"/>
    <w:rsid w:val="00FF28B4"/>
    <w:rsid w:val="00FF29BA"/>
    <w:rsid w:val="00FF3DED"/>
    <w:rsid w:val="00FF4A18"/>
    <w:rsid w:val="00FF4ACB"/>
    <w:rsid w:val="00FF505D"/>
    <w:rsid w:val="00FF5767"/>
    <w:rsid w:val="00FF64BE"/>
    <w:rsid w:val="00FF6986"/>
    <w:rsid w:val="00FF6D0C"/>
    <w:rsid w:val="00FF715E"/>
    <w:rsid w:val="00FF71BC"/>
    <w:rsid w:val="00FF73FE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95A6D"/>
  <w15:docId w15:val="{1574E18D-0E4A-4293-8306-46825D454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b475e48-3f0f-4749-848b-605dbbb7957b" xsi:nil="true"/>
    <Preparer_x0020_Sign_x002d_off xmlns="eb475e48-3f0f-4749-848b-605dbbb7957b">Chanon 11-8-64</Preparer_x0020_Sign_x002d_off>
    <_Flow_SignoffStatus xmlns="eb475e48-3f0f-4749-848b-605dbbb7957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BC4A8F4AA1FE642856CA3E098A217B7" ma:contentTypeVersion="11" ma:contentTypeDescription="สร้างเอกสารใหม่" ma:contentTypeScope="" ma:versionID="4165d01425fac2b45cad49533d9576db">
  <xsd:schema xmlns:xsd="http://www.w3.org/2001/XMLSchema" xmlns:xs="http://www.w3.org/2001/XMLSchema" xmlns:p="http://schemas.microsoft.com/office/2006/metadata/properties" xmlns:ns2="eb475e48-3f0f-4749-848b-605dbbb7957b" targetNamespace="http://schemas.microsoft.com/office/2006/metadata/properties" ma:root="true" ma:fieldsID="d1623ee890ff92d52fc02c29aeafeb70" ns2:_="">
    <xsd:import namespace="eb475e48-3f0f-4749-848b-605dbbb7957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475e48-3f0f-4749-848b-605dbbb7957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FA338-61F5-434A-8BBD-ED1D411C32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eb475e48-3f0f-4749-848b-605dbbb7957b"/>
  </ds:schemaRefs>
</ds:datastoreItem>
</file>

<file path=customXml/itemProps4.xml><?xml version="1.0" encoding="utf-8"?>
<ds:datastoreItem xmlns:ds="http://schemas.openxmlformats.org/officeDocument/2006/customXml" ds:itemID="{6A7BDAD4-72E1-4212-A0AD-F6CF2E78E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475e48-3f0f-4749-848b-605dbbb795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1688</TotalTime>
  <Pages>39</Pages>
  <Words>8541</Words>
  <Characters>48685</Characters>
  <Application>Microsoft Office Word</Application>
  <DocSecurity>0</DocSecurity>
  <Lines>405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57112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chanon</cp:lastModifiedBy>
  <cp:revision>152</cp:revision>
  <cp:lastPrinted>2021-08-10T18:11:00Z</cp:lastPrinted>
  <dcterms:created xsi:type="dcterms:W3CDTF">2021-08-09T02:53:00Z</dcterms:created>
  <dcterms:modified xsi:type="dcterms:W3CDTF">2021-11-10T06:38:00Z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0x0101007BC4A8F4AA1FE642856CA3E098A217B7</vt:lpwstr>
  </property>
</Properties>
</file>