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18A4E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CB6983" w14:paraId="21390D00" w14:textId="77777777" w:rsidTr="005077BF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CB698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CB698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CB698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CB6983" w14:paraId="72C866C1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CB698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6DD8" w14:textId="77777777" w:rsidR="00135230" w:rsidRPr="00CB698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FEDD9C6" w14:textId="77777777" w:rsidR="00135230" w:rsidRPr="00CB698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5230" w:rsidRPr="00CB6983" w14:paraId="4458324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31F2639F" w:rsidR="00135230" w:rsidRPr="00CB6983" w:rsidRDefault="00FE5A4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CB698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CB6983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CB6983" w14:paraId="25D4ED13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F6926AD" w:rsidR="0012201F" w:rsidRPr="00CB6983" w:rsidRDefault="00FE5A4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CB698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CB698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CB6983" w14:paraId="485B5D5A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51EC98B1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36DE8" w:rsidRPr="00CB6983" w14:paraId="4833CB6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5B931" w14:textId="7C1C0E3E" w:rsidR="00B36DE8" w:rsidRPr="00CB698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4E6AEA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C684BE0" w14:textId="037361DC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</w:tr>
      <w:tr w:rsidR="00B36DE8" w:rsidRPr="00CB6983" w14:paraId="775D94C2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59E2C52D" w:rsidR="00B36DE8" w:rsidRPr="00CB698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C1E03A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B36DE8" w:rsidRPr="00CB6983" w14:paraId="4B718340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57C653FD" w:rsidR="00B36DE8" w:rsidRPr="00CB698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11F4C9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B36DE8" w:rsidRPr="00CB6983" w14:paraId="461C1B3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4C8FAB1F" w:rsidR="00B36DE8" w:rsidRPr="00CB698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C8AC8C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36DE8" w:rsidRPr="00CB6983" w14:paraId="00C5468B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448638AF" w:rsidR="00B36DE8" w:rsidRPr="00CB698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C1FD46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6DE8" w:rsidRPr="00CB6983" w14:paraId="1FC14BB9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070BA522" w:rsidR="00B36DE8" w:rsidRPr="00CB698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9D791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36DE8" w:rsidRPr="00CB6983" w14:paraId="43259639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279BF51" w14:textId="4E92FB84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D2B27"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3AD6CA1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F2D2D09" w14:textId="0035878B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36DE8" w:rsidRPr="00CB6983" w14:paraId="098BFF76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4B2864CF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D2B27"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B109B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3CDCF07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36DE8" w:rsidRPr="00CB6983" w14:paraId="61C8600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6F1E473B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BD2B27"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84B6A7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85FE45C" w14:textId="10422EC0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36DE8" w:rsidRPr="00CB6983" w14:paraId="6814D502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411565A3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D2B27"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CFF6D5F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E13C90D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36DE8" w:rsidRPr="00CB6983" w14:paraId="1297A0F9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83A3550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C02D9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9A60EEF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43392267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55C99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2AE4927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79A4C1DB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7778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7CC64C7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B998C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71B91A00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A160E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00E4D4E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110E9C5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3284D584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E8A1643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22634AF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A02A43C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CB6983" w14:paraId="77BEF6E3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CB698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125BC5" w14:textId="77777777" w:rsidR="00710575" w:rsidRPr="00CB6983" w:rsidRDefault="00710575" w:rsidP="003D41E8">
      <w:pPr>
        <w:rPr>
          <w:b/>
          <w:bCs/>
        </w:rPr>
      </w:pPr>
    </w:p>
    <w:p w14:paraId="7F5797C3" w14:textId="77777777" w:rsidR="009E3C9A" w:rsidRPr="00CB6983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CB6983">
        <w:br w:type="page"/>
      </w:r>
      <w:r w:rsidR="009E3C9A" w:rsidRPr="00CB698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CB6983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0D6C3820" w14:textId="6BA0FBD5" w:rsidR="0009267B" w:rsidRPr="00CB6983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CB698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D03FD3" w:rsidRPr="00CB69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717" w:rsidRPr="00CB6983">
        <w:rPr>
          <w:rFonts w:asciiTheme="majorBidi" w:hAnsiTheme="majorBidi" w:cstheme="majorBidi"/>
          <w:sz w:val="30"/>
          <w:szCs w:val="30"/>
        </w:rPr>
        <w:t xml:space="preserve">11 </w:t>
      </w:r>
      <w:r w:rsidR="00177717" w:rsidRPr="00CB698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03FD3" w:rsidRPr="00CB69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8BF" w:rsidRPr="00CB6983">
        <w:rPr>
          <w:rFonts w:asciiTheme="majorBidi" w:hAnsiTheme="majorBidi" w:cstheme="majorBidi"/>
          <w:sz w:val="30"/>
          <w:szCs w:val="30"/>
        </w:rPr>
        <w:t>2564</w:t>
      </w:r>
    </w:p>
    <w:p w14:paraId="0554470E" w14:textId="67BA8B0A" w:rsidR="0035760D" w:rsidRPr="00CB6983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trike/>
          <w:sz w:val="30"/>
          <w:szCs w:val="30"/>
        </w:rPr>
      </w:pPr>
    </w:p>
    <w:p w14:paraId="0D3699E3" w14:textId="3153F67A" w:rsidR="0009267B" w:rsidRPr="00CB6983" w:rsidRDefault="00822342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1</w:t>
      </w:r>
      <w:r w:rsidR="00805CAE"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09267B"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CB6983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B26B3" w14:textId="406ED81E" w:rsidR="0009267B" w:rsidRPr="00CB6983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CB6983">
        <w:rPr>
          <w:rFonts w:asciiTheme="majorBidi" w:hAnsiTheme="majorBidi" w:cstheme="majorBidi"/>
          <w:sz w:val="30"/>
          <w:szCs w:val="30"/>
        </w:rPr>
        <w:br/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CB6983">
        <w:rPr>
          <w:rFonts w:asciiTheme="majorBidi" w:hAnsiTheme="majorBidi" w:cstheme="majorBidi"/>
          <w:sz w:val="30"/>
          <w:szCs w:val="30"/>
        </w:rPr>
        <w:br/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7B78BF" w:rsidRPr="00CB6983">
        <w:rPr>
          <w:rFonts w:asciiTheme="majorBidi" w:hAnsiTheme="majorBidi" w:cstheme="majorBidi"/>
          <w:sz w:val="30"/>
          <w:szCs w:val="30"/>
        </w:rPr>
        <w:t>34</w:t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698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CB6983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CB6983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0F2132" w:rsidRPr="00CB6983">
        <w:rPr>
          <w:rFonts w:asciiTheme="majorBidi" w:hAnsiTheme="majorBidi" w:cstheme="majorBidi"/>
          <w:sz w:val="30"/>
          <w:szCs w:val="30"/>
        </w:rPr>
        <w:t xml:space="preserve">31 </w:t>
      </w:r>
      <w:r w:rsidR="00822342" w:rsidRPr="00CB698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F2132" w:rsidRPr="00CB6983"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4EE1E1E9" w14:textId="77777777" w:rsidR="008E531E" w:rsidRPr="00CB6983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GB"/>
        </w:rPr>
      </w:pPr>
    </w:p>
    <w:p w14:paraId="4AA476B2" w14:textId="77777777" w:rsidR="00886BE1" w:rsidRPr="00CB6983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78BF" w:rsidRPr="00CB6983">
        <w:rPr>
          <w:rFonts w:asciiTheme="majorBidi" w:hAnsiTheme="majorBidi" w:cstheme="majorBidi"/>
          <w:sz w:val="30"/>
          <w:szCs w:val="30"/>
        </w:rPr>
        <w:t>31</w:t>
      </w:r>
      <w:r w:rsidRPr="00CB6983">
        <w:rPr>
          <w:rFonts w:asciiTheme="majorBidi" w:hAnsiTheme="majorBidi" w:cstheme="majorBidi"/>
          <w:sz w:val="30"/>
          <w:szCs w:val="30"/>
        </w:rPr>
        <w:t xml:space="preserve"> </w:t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B78BF" w:rsidRPr="00CB6983">
        <w:rPr>
          <w:rFonts w:asciiTheme="majorBidi" w:hAnsiTheme="majorBidi" w:cstheme="majorBidi"/>
          <w:sz w:val="30"/>
          <w:szCs w:val="30"/>
        </w:rPr>
        <w:t>2563</w:t>
      </w:r>
    </w:p>
    <w:p w14:paraId="647F32FA" w14:textId="77777777" w:rsidR="00345FE7" w:rsidRPr="00CB6983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ED385D2" w14:textId="335C291D" w:rsidR="00F212CE" w:rsidRPr="00CB6983" w:rsidRDefault="00822342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2</w:t>
      </w:r>
      <w:r w:rsidR="00805CAE"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F212CE"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CB6983" w:rsidRDefault="00F212CE" w:rsidP="009A0048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lang w:val="en-US"/>
        </w:rPr>
      </w:pPr>
    </w:p>
    <w:p w14:paraId="0B81425A" w14:textId="2A7C7F21" w:rsidR="00D01187" w:rsidRPr="00CB6983" w:rsidRDefault="00611E72" w:rsidP="009A0048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B6983">
        <w:rPr>
          <w:rFonts w:asciiTheme="majorBidi" w:hAnsiTheme="majorBidi" w:cs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78DB36FB" w14:textId="77777777" w:rsidR="00E269F1" w:rsidRPr="00CB6983" w:rsidRDefault="00E269F1" w:rsidP="00905F1A">
      <w:pPr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638"/>
        <w:gridCol w:w="3438"/>
      </w:tblGrid>
      <w:tr w:rsidR="00526911" w:rsidRPr="00CB6983" w14:paraId="506FB69C" w14:textId="77777777" w:rsidTr="006F6A51">
        <w:trPr>
          <w:trHeight w:val="20"/>
          <w:tblHeader/>
        </w:trPr>
        <w:tc>
          <w:tcPr>
            <w:tcW w:w="4032" w:type="dxa"/>
          </w:tcPr>
          <w:p w14:paraId="0CD9358C" w14:textId="77777777" w:rsidR="00526911" w:rsidRPr="00CB6983" w:rsidRDefault="00E269F1" w:rsidP="003D41E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B6983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  <w:r w:rsidR="00526911"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38" w:type="dxa"/>
            <w:shd w:val="clear" w:color="auto" w:fill="auto"/>
          </w:tcPr>
          <w:p w14:paraId="03E7E0CE" w14:textId="77777777" w:rsidR="00526911" w:rsidRPr="00CB6983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38" w:type="dxa"/>
          </w:tcPr>
          <w:p w14:paraId="71A7E100" w14:textId="6BD9CAD7" w:rsidR="00526911" w:rsidRPr="00CB6983" w:rsidRDefault="00526911" w:rsidP="00CC246F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CB6983" w14:paraId="1D2FF9E2" w14:textId="77777777" w:rsidTr="006F6A51">
        <w:trPr>
          <w:trHeight w:val="20"/>
        </w:trPr>
        <w:tc>
          <w:tcPr>
            <w:tcW w:w="4032" w:type="dxa"/>
          </w:tcPr>
          <w:p w14:paraId="68BD5104" w14:textId="77777777" w:rsidR="00CC246F" w:rsidRPr="00CB6983" w:rsidRDefault="00271BF4" w:rsidP="003D41E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shd w:val="clear" w:color="auto" w:fill="auto"/>
          </w:tcPr>
          <w:p w14:paraId="41D9F832" w14:textId="77777777" w:rsidR="00526911" w:rsidRPr="00CB6983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621365A9" w14:textId="77777777" w:rsidR="00526911" w:rsidRPr="00CB6983" w:rsidRDefault="00CC246F" w:rsidP="00CC246F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98397D" w:rsidRPr="00CB6983" w14:paraId="4A2950D7" w14:textId="77777777" w:rsidTr="006F6A51">
        <w:trPr>
          <w:trHeight w:val="20"/>
        </w:trPr>
        <w:tc>
          <w:tcPr>
            <w:tcW w:w="4032" w:type="dxa"/>
          </w:tcPr>
          <w:p w14:paraId="549225BF" w14:textId="77777777" w:rsidR="0098397D" w:rsidRPr="00CB6983" w:rsidRDefault="0098397D" w:rsidP="0098397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shd w:val="clear" w:color="auto" w:fill="auto"/>
          </w:tcPr>
          <w:p w14:paraId="05BEF7A4" w14:textId="77777777" w:rsidR="0098397D" w:rsidRPr="00CB698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0A2F0D99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98397D" w:rsidRPr="00CB6983" w14:paraId="1FD73367" w14:textId="77777777" w:rsidTr="006F6A51">
        <w:trPr>
          <w:trHeight w:val="20"/>
        </w:trPr>
        <w:tc>
          <w:tcPr>
            <w:tcW w:w="4032" w:type="dxa"/>
          </w:tcPr>
          <w:p w14:paraId="2E0F3308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TIME DOTCOM INTERNATIONAL </w:t>
            </w:r>
          </w:p>
          <w:p w14:paraId="1825751A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  SDN BHD</w:t>
            </w:r>
          </w:p>
        </w:tc>
        <w:tc>
          <w:tcPr>
            <w:tcW w:w="1638" w:type="dxa"/>
            <w:shd w:val="clear" w:color="auto" w:fill="auto"/>
          </w:tcPr>
          <w:p w14:paraId="700A2CF3" w14:textId="77777777" w:rsidR="0098397D" w:rsidRPr="00CB698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38" w:type="dxa"/>
          </w:tcPr>
          <w:p w14:paraId="516B638F" w14:textId="736103C6" w:rsidR="0098397D" w:rsidRPr="00CB6983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 ถือหุ้นในบริษัท</w:t>
            </w:r>
            <w:r w:rsidR="00611E72"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ร้อยละ </w:t>
            </w:r>
            <w:r w:rsidR="007B78BF" w:rsidRPr="00CB698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ขึ้นไป และมี</w:t>
            </w:r>
            <w:r w:rsidR="00611E72"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ผู้แทนเป็น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8397D" w:rsidRPr="00CB6983" w14:paraId="7811F785" w14:textId="77777777" w:rsidTr="006F6A51">
        <w:trPr>
          <w:trHeight w:val="20"/>
        </w:trPr>
        <w:tc>
          <w:tcPr>
            <w:tcW w:w="4032" w:type="dxa"/>
          </w:tcPr>
          <w:p w14:paraId="1DDBB0B7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TIME DOTCOM BERHAD</w:t>
            </w:r>
          </w:p>
        </w:tc>
        <w:tc>
          <w:tcPr>
            <w:tcW w:w="1638" w:type="dxa"/>
            <w:shd w:val="clear" w:color="auto" w:fill="auto"/>
          </w:tcPr>
          <w:p w14:paraId="10171C19" w14:textId="77777777" w:rsidR="0098397D" w:rsidRPr="00CB698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38" w:type="dxa"/>
          </w:tcPr>
          <w:p w14:paraId="619DA6B9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8397D" w:rsidRPr="00CB6983" w14:paraId="410213FA" w14:textId="77777777" w:rsidTr="006F6A51">
        <w:trPr>
          <w:trHeight w:val="20"/>
        </w:trPr>
        <w:tc>
          <w:tcPr>
            <w:tcW w:w="4032" w:type="dxa"/>
          </w:tcPr>
          <w:p w14:paraId="6451B43B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TT </w:t>
            </w:r>
            <w:proofErr w:type="spellStart"/>
            <w:r w:rsidRPr="00CB6983">
              <w:rPr>
                <w:rFonts w:asciiTheme="majorBidi" w:hAnsiTheme="majorBidi" w:cstheme="majorBidi"/>
                <w:sz w:val="30"/>
                <w:szCs w:val="30"/>
              </w:rPr>
              <w:t>dotCom</w:t>
            </w:r>
            <w:proofErr w:type="spellEnd"/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CB6983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="002F7B3E" w:rsidRPr="00CB698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Bhd</w:t>
            </w:r>
            <w:r w:rsidR="002F7B3E" w:rsidRPr="00CB6983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38" w:type="dxa"/>
            <w:shd w:val="clear" w:color="auto" w:fill="auto"/>
          </w:tcPr>
          <w:p w14:paraId="2D7C32A5" w14:textId="77777777" w:rsidR="0098397D" w:rsidRPr="00CB698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38" w:type="dxa"/>
          </w:tcPr>
          <w:p w14:paraId="10AFBD69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</w:tbl>
    <w:p w14:paraId="6000128E" w14:textId="77777777" w:rsidR="006F6A51" w:rsidRPr="00CB6983" w:rsidRDefault="006F6A51">
      <w:r w:rsidRPr="00CB6983"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3438"/>
      </w:tblGrid>
      <w:tr w:rsidR="006F6A51" w:rsidRPr="00CB6983" w14:paraId="027042B0" w14:textId="77777777" w:rsidTr="0022593C">
        <w:trPr>
          <w:trHeight w:val="20"/>
          <w:tblHeader/>
        </w:trPr>
        <w:tc>
          <w:tcPr>
            <w:tcW w:w="4140" w:type="dxa"/>
          </w:tcPr>
          <w:p w14:paraId="5B97C466" w14:textId="77777777" w:rsidR="006F6A51" w:rsidRPr="00CB6983" w:rsidRDefault="006F6A51" w:rsidP="002C447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CB6983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14:paraId="68566547" w14:textId="77777777" w:rsidR="006F6A51" w:rsidRPr="00CB6983" w:rsidRDefault="006F6A51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38" w:type="dxa"/>
          </w:tcPr>
          <w:p w14:paraId="55784808" w14:textId="4C778D0C" w:rsidR="006F6A51" w:rsidRPr="00CB6983" w:rsidRDefault="006F6A51" w:rsidP="002C4472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8397D" w:rsidRPr="00CB6983" w14:paraId="3B5E38A1" w14:textId="77777777" w:rsidTr="0022593C">
        <w:trPr>
          <w:trHeight w:val="20"/>
        </w:trPr>
        <w:tc>
          <w:tcPr>
            <w:tcW w:w="4140" w:type="dxa"/>
            <w:tcBorders>
              <w:bottom w:val="nil"/>
            </w:tcBorders>
          </w:tcPr>
          <w:p w14:paraId="07C52575" w14:textId="1305C916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TIME </w:t>
            </w:r>
            <w:proofErr w:type="spellStart"/>
            <w:r w:rsidRPr="00CB6983">
              <w:rPr>
                <w:rFonts w:asciiTheme="majorBidi" w:hAnsiTheme="majorBidi" w:cstheme="majorBidi"/>
                <w:sz w:val="30"/>
                <w:szCs w:val="30"/>
              </w:rPr>
              <w:t>dotCom</w:t>
            </w:r>
            <w:proofErr w:type="spellEnd"/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(Cambodia) Co.,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="002F7B3E" w:rsidRPr="00CB6983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313A9F7E" w14:textId="77777777" w:rsidR="0098397D" w:rsidRPr="00CB698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38" w:type="dxa"/>
          </w:tcPr>
          <w:p w14:paraId="31058223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CB6983" w14:paraId="689C3CE9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CB6983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CMC Telecommunication Infrastructure </w:t>
            </w:r>
          </w:p>
          <w:p w14:paraId="689D1632" w14:textId="77777777" w:rsidR="0098397D" w:rsidRPr="00CB6983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CB698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38" w:type="dxa"/>
          </w:tcPr>
          <w:p w14:paraId="7EE9C0F4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CB6983" w14:paraId="53A5BF17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CB6983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TIME </w:t>
            </w:r>
            <w:proofErr w:type="spellStart"/>
            <w:r w:rsidRPr="00CB6983">
              <w:rPr>
                <w:rFonts w:asciiTheme="majorBidi" w:hAnsiTheme="majorBidi" w:cstheme="majorBidi"/>
                <w:sz w:val="30"/>
                <w:szCs w:val="30"/>
              </w:rPr>
              <w:t>dotCom</w:t>
            </w:r>
            <w:proofErr w:type="spellEnd"/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Global Services </w:t>
            </w:r>
            <w:proofErr w:type="spellStart"/>
            <w:r w:rsidRPr="00CB6983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="002F7B3E" w:rsidRPr="00CB698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Bhd</w:t>
            </w:r>
            <w:r w:rsidR="002F7B3E" w:rsidRPr="00CB6983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CB698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38" w:type="dxa"/>
          </w:tcPr>
          <w:p w14:paraId="4366A3C6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CB6983" w14:paraId="5A30C2F8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18A0BF3B" w14:textId="77777777" w:rsidR="0098397D" w:rsidRPr="00CB6983" w:rsidRDefault="0098397D" w:rsidP="0098397D">
            <w:pPr>
              <w:spacing w:line="380" w:lineRule="exac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620" w:type="dxa"/>
            <w:shd w:val="clear" w:color="auto" w:fill="auto"/>
          </w:tcPr>
          <w:p w14:paraId="69D50728" w14:textId="77777777" w:rsidR="0098397D" w:rsidRPr="00CB6983" w:rsidRDefault="0098397D" w:rsidP="00E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2C8089BC" w14:textId="77777777" w:rsidR="0098397D" w:rsidRPr="00CB6983" w:rsidRDefault="0098397D" w:rsidP="0098397D">
            <w:pPr>
              <w:spacing w:line="380" w:lineRule="exact"/>
              <w:ind w:left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6568A944" w14:textId="77777777" w:rsidR="0022593C" w:rsidRPr="00CB6983" w:rsidRDefault="0022593C" w:rsidP="00B52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67"/>
        <w:gridCol w:w="1080"/>
        <w:gridCol w:w="267"/>
        <w:gridCol w:w="1086"/>
      </w:tblGrid>
      <w:tr w:rsidR="00B52A63" w:rsidRPr="00CB6983" w14:paraId="13D14F2C" w14:textId="77777777" w:rsidTr="00956A8A">
        <w:trPr>
          <w:tblHeader/>
        </w:trPr>
        <w:tc>
          <w:tcPr>
            <w:tcW w:w="4050" w:type="dxa"/>
            <w:shd w:val="clear" w:color="auto" w:fill="auto"/>
          </w:tcPr>
          <w:p w14:paraId="312438EF" w14:textId="4A4D0861" w:rsidR="00B52A63" w:rsidRPr="00CB6983" w:rsidRDefault="00B647CE" w:rsidP="0056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A8F925" w14:textId="77777777" w:rsidR="00B52A63" w:rsidRPr="00CB6983" w:rsidRDefault="00B52A63" w:rsidP="00565B6A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4E6AF5DA" w14:textId="77777777" w:rsidR="00B52A63" w:rsidRPr="00CB6983" w:rsidRDefault="00B52A63" w:rsidP="00565B6A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78669E3C" w14:textId="77777777" w:rsidR="00B52A63" w:rsidRPr="00CB6983" w:rsidRDefault="00B52A63" w:rsidP="00565B6A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A63" w:rsidRPr="00CB6983" w14:paraId="22690250" w14:textId="77777777" w:rsidTr="00956A8A">
        <w:trPr>
          <w:tblHeader/>
        </w:trPr>
        <w:tc>
          <w:tcPr>
            <w:tcW w:w="4050" w:type="dxa"/>
            <w:shd w:val="clear" w:color="auto" w:fill="auto"/>
          </w:tcPr>
          <w:p w14:paraId="5FD709B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579BF324" w14:textId="7A617952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CB8120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256251" w14:textId="048910E4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5B39B862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636436" w14:textId="212A5061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100858F1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2B48C98D" w14:textId="79FB0F15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52A63" w:rsidRPr="00CB6983" w14:paraId="3A6821FF" w14:textId="77777777" w:rsidTr="00956A8A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318A739B" w14:textId="77777777" w:rsidR="00B52A63" w:rsidRPr="00CB6983" w:rsidRDefault="00B52A63" w:rsidP="00565B6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781D228" w14:textId="77777777" w:rsidR="00B52A63" w:rsidRPr="00CB6983" w:rsidRDefault="00B52A63" w:rsidP="00565B6A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B69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</w:t>
            </w: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นบาท)</w:t>
            </w:r>
          </w:p>
        </w:tc>
      </w:tr>
      <w:tr w:rsidR="00B52A63" w:rsidRPr="00CB6983" w14:paraId="79AED3E3" w14:textId="77777777" w:rsidTr="00956A8A">
        <w:tc>
          <w:tcPr>
            <w:tcW w:w="4050" w:type="dxa"/>
            <w:shd w:val="clear" w:color="auto" w:fill="auto"/>
          </w:tcPr>
          <w:p w14:paraId="47ED08D4" w14:textId="77777777" w:rsidR="00B52A63" w:rsidRPr="00CB6983" w:rsidRDefault="00B52A63" w:rsidP="00565B6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6B789B02" w14:textId="77777777" w:rsidR="00B52A63" w:rsidRPr="00CB6983" w:rsidRDefault="00B52A63" w:rsidP="00565B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DF8E72" w14:textId="77777777" w:rsidR="00B52A63" w:rsidRPr="00CB6983" w:rsidRDefault="00B52A63" w:rsidP="00565B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68627C" w14:textId="77777777" w:rsidR="00B52A63" w:rsidRPr="00CB6983" w:rsidRDefault="00B52A63" w:rsidP="00565B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7A971C4A" w14:textId="77777777" w:rsidR="00B52A63" w:rsidRPr="00CB6983" w:rsidRDefault="00B52A63" w:rsidP="00565B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253CCB" w14:textId="77777777" w:rsidR="00B52A63" w:rsidRPr="00CB6983" w:rsidRDefault="00B52A63" w:rsidP="00565B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999FF9A" w14:textId="77777777" w:rsidR="00B52A63" w:rsidRPr="00CB6983" w:rsidRDefault="00B52A63" w:rsidP="00565B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3EF9833" w14:textId="77777777" w:rsidR="00B52A63" w:rsidRPr="00CB6983" w:rsidRDefault="00B52A63" w:rsidP="00565B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2A63" w:rsidRPr="00CB6983" w14:paraId="26F82104" w14:textId="77777777" w:rsidTr="00956A8A">
        <w:tc>
          <w:tcPr>
            <w:tcW w:w="4050" w:type="dxa"/>
            <w:shd w:val="clear" w:color="auto" w:fill="auto"/>
          </w:tcPr>
          <w:p w14:paraId="430392DE" w14:textId="77777777" w:rsidR="00B52A63" w:rsidRPr="00CB6983" w:rsidRDefault="00B52A63" w:rsidP="00B52A6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B261B99" w14:textId="5D6F0534" w:rsidR="00B52A63" w:rsidRPr="00CB6983" w:rsidRDefault="00BB1369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7FFDAB53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A27AF9" w14:textId="547711F8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67" w:type="dxa"/>
            <w:shd w:val="clear" w:color="auto" w:fill="auto"/>
          </w:tcPr>
          <w:p w14:paraId="11548AFC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64A7EE" w14:textId="2655387A" w:rsidR="00B52A63" w:rsidRPr="00CB6983" w:rsidRDefault="00BB1369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86</w:t>
            </w:r>
          </w:p>
        </w:tc>
        <w:tc>
          <w:tcPr>
            <w:tcW w:w="267" w:type="dxa"/>
            <w:shd w:val="clear" w:color="auto" w:fill="auto"/>
          </w:tcPr>
          <w:p w14:paraId="778B531D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70070E7" w14:textId="5D125AF0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86</w:t>
            </w:r>
          </w:p>
        </w:tc>
      </w:tr>
      <w:tr w:rsidR="00B52A63" w:rsidRPr="00CB6983" w14:paraId="2DE783EA" w14:textId="77777777" w:rsidTr="00956A8A">
        <w:tc>
          <w:tcPr>
            <w:tcW w:w="4050" w:type="dxa"/>
            <w:shd w:val="clear" w:color="auto" w:fill="auto"/>
          </w:tcPr>
          <w:p w14:paraId="18175ACA" w14:textId="77777777" w:rsidR="00B52A63" w:rsidRPr="00CB6983" w:rsidRDefault="00B52A63" w:rsidP="00B52A6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5302C409" w14:textId="3A5282A1" w:rsidR="00B52A63" w:rsidRPr="00CB6983" w:rsidRDefault="00BB1369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1,119</w:t>
            </w:r>
          </w:p>
        </w:tc>
        <w:tc>
          <w:tcPr>
            <w:tcW w:w="270" w:type="dxa"/>
            <w:shd w:val="clear" w:color="auto" w:fill="auto"/>
          </w:tcPr>
          <w:p w14:paraId="2C276024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A01ADE" w14:textId="534116B1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1,881</w:t>
            </w:r>
          </w:p>
        </w:tc>
        <w:tc>
          <w:tcPr>
            <w:tcW w:w="267" w:type="dxa"/>
            <w:shd w:val="clear" w:color="auto" w:fill="auto"/>
          </w:tcPr>
          <w:p w14:paraId="0233B608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DAFC4B" w14:textId="6DA715D9" w:rsidR="00B52A63" w:rsidRPr="00CB6983" w:rsidRDefault="00BB1369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1,119</w:t>
            </w:r>
          </w:p>
        </w:tc>
        <w:tc>
          <w:tcPr>
            <w:tcW w:w="267" w:type="dxa"/>
            <w:shd w:val="clear" w:color="auto" w:fill="auto"/>
          </w:tcPr>
          <w:p w14:paraId="300D833F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1170C2A2" w14:textId="01E6A6FE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1,881</w:t>
            </w:r>
          </w:p>
        </w:tc>
      </w:tr>
      <w:tr w:rsidR="00B52A63" w:rsidRPr="00CB6983" w14:paraId="1A662494" w14:textId="77777777" w:rsidTr="00956A8A">
        <w:tc>
          <w:tcPr>
            <w:tcW w:w="4050" w:type="dxa"/>
            <w:shd w:val="clear" w:color="auto" w:fill="auto"/>
          </w:tcPr>
          <w:p w14:paraId="25BC714A" w14:textId="77777777" w:rsidR="00B52A63" w:rsidRPr="00CB6983" w:rsidRDefault="00B52A63" w:rsidP="00B52A6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952F016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DD14B6B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471007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E3EB350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71C494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258F244E" w14:textId="77777777" w:rsidR="00B52A63" w:rsidRPr="00CB6983" w:rsidRDefault="00B52A63" w:rsidP="00B52A6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7F708332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D4FCA" w:rsidRPr="00CB6983" w14:paraId="433AA1BD" w14:textId="77777777" w:rsidTr="00956A8A">
        <w:tc>
          <w:tcPr>
            <w:tcW w:w="4050" w:type="dxa"/>
            <w:shd w:val="clear" w:color="auto" w:fill="auto"/>
          </w:tcPr>
          <w:p w14:paraId="6BC7C566" w14:textId="78AD3863" w:rsidR="00FD4FCA" w:rsidRPr="00CB6983" w:rsidRDefault="00FD4FCA" w:rsidP="00FD4FC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69ECCFC4" w14:textId="3A68F079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3CEB79D4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AD9BE0" w14:textId="0248D7E4" w:rsidR="00FD4FCA" w:rsidRPr="00CB6983" w:rsidRDefault="00FD4FCA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F419C65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9951F" w14:textId="1DBB53F5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677ABC92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6AA125F9" w14:textId="2F60A902" w:rsidR="00FD4FCA" w:rsidRPr="00CB6983" w:rsidRDefault="00FD4FCA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FCA" w:rsidRPr="00CB6983" w14:paraId="404D9D9E" w14:textId="77777777" w:rsidTr="00956A8A">
        <w:tc>
          <w:tcPr>
            <w:tcW w:w="4050" w:type="dxa"/>
            <w:shd w:val="clear" w:color="auto" w:fill="auto"/>
          </w:tcPr>
          <w:p w14:paraId="2ACBB6C0" w14:textId="509761D2" w:rsidR="00FD4FCA" w:rsidRPr="00CB6983" w:rsidRDefault="00FD4FCA" w:rsidP="00FD4FC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642EAD8D" w14:textId="2CBF28BE" w:rsidR="00FD4FCA" w:rsidRPr="00CB6983" w:rsidRDefault="00FD3A4C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7,335</w:t>
            </w:r>
          </w:p>
        </w:tc>
        <w:tc>
          <w:tcPr>
            <w:tcW w:w="270" w:type="dxa"/>
            <w:shd w:val="clear" w:color="auto" w:fill="auto"/>
          </w:tcPr>
          <w:p w14:paraId="6DC4F733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4C5ED5" w14:textId="04531FAF" w:rsidR="00FD4FCA" w:rsidRPr="00CB6983" w:rsidRDefault="00FD4FCA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4DEDC3B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B3AEE1" w14:textId="735E857E" w:rsidR="00FD4FCA" w:rsidRPr="00CB6983" w:rsidRDefault="00FD3A4C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7,335</w:t>
            </w:r>
          </w:p>
        </w:tc>
        <w:tc>
          <w:tcPr>
            <w:tcW w:w="267" w:type="dxa"/>
            <w:shd w:val="clear" w:color="auto" w:fill="auto"/>
          </w:tcPr>
          <w:p w14:paraId="0C48D9B7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61D4EB24" w14:textId="643B2430" w:rsidR="00FD4FCA" w:rsidRPr="00CB6983" w:rsidRDefault="00582EA3" w:rsidP="005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D4FCA" w:rsidRPr="00CB6983" w14:paraId="2E3583AE" w14:textId="77777777" w:rsidTr="00956A8A">
        <w:tc>
          <w:tcPr>
            <w:tcW w:w="4050" w:type="dxa"/>
            <w:shd w:val="clear" w:color="auto" w:fill="auto"/>
          </w:tcPr>
          <w:p w14:paraId="5B960EB7" w14:textId="19D3941E" w:rsidR="00FD4FCA" w:rsidRPr="00CB6983" w:rsidRDefault="00FD4FCA" w:rsidP="00FD4FC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26BF713A" w14:textId="55F29150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3,332</w:t>
            </w:r>
          </w:p>
        </w:tc>
        <w:tc>
          <w:tcPr>
            <w:tcW w:w="270" w:type="dxa"/>
            <w:shd w:val="clear" w:color="auto" w:fill="auto"/>
          </w:tcPr>
          <w:p w14:paraId="19678362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27FAC1" w14:textId="255D23BC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7" w:type="dxa"/>
            <w:shd w:val="clear" w:color="auto" w:fill="auto"/>
          </w:tcPr>
          <w:p w14:paraId="1FCB81C7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3E6397" w14:textId="3A0E126F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3,332</w:t>
            </w:r>
          </w:p>
        </w:tc>
        <w:tc>
          <w:tcPr>
            <w:tcW w:w="267" w:type="dxa"/>
            <w:shd w:val="clear" w:color="auto" w:fill="auto"/>
          </w:tcPr>
          <w:p w14:paraId="3D7F8FD1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1BD1758" w14:textId="272FB90C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44</w:t>
            </w:r>
          </w:p>
        </w:tc>
      </w:tr>
      <w:tr w:rsidR="00FD4FCA" w:rsidRPr="00CB6983" w14:paraId="3AE4B848" w14:textId="77777777" w:rsidTr="00956A8A">
        <w:tc>
          <w:tcPr>
            <w:tcW w:w="4050" w:type="dxa"/>
            <w:shd w:val="clear" w:color="auto" w:fill="auto"/>
          </w:tcPr>
          <w:p w14:paraId="15E9712D" w14:textId="1EB01D0F" w:rsidR="00FD4FCA" w:rsidRPr="00CB6983" w:rsidRDefault="00582EA3" w:rsidP="00FD4FC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รายได้อื่น*</w:t>
            </w:r>
          </w:p>
        </w:tc>
        <w:tc>
          <w:tcPr>
            <w:tcW w:w="1080" w:type="dxa"/>
            <w:shd w:val="clear" w:color="auto" w:fill="auto"/>
          </w:tcPr>
          <w:p w14:paraId="37A7960D" w14:textId="7EF8AFB8" w:rsidR="00FD4FCA" w:rsidRPr="00CB6983" w:rsidRDefault="00FD4FCA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44E3C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AA21A5" w14:textId="05468F6B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267" w:type="dxa"/>
            <w:shd w:val="clear" w:color="auto" w:fill="auto"/>
          </w:tcPr>
          <w:p w14:paraId="31D9AC94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BE8A80" w14:textId="257A1A5C" w:rsidR="00FD4FCA" w:rsidRPr="00CB6983" w:rsidRDefault="00FD4FCA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6D41715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21865E84" w14:textId="174A542C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3,581</w:t>
            </w:r>
          </w:p>
        </w:tc>
      </w:tr>
      <w:tr w:rsidR="00FD4FCA" w:rsidRPr="00CB6983" w14:paraId="23C0E63D" w14:textId="77777777" w:rsidTr="00956A8A">
        <w:tc>
          <w:tcPr>
            <w:tcW w:w="4050" w:type="dxa"/>
            <w:shd w:val="clear" w:color="auto" w:fill="auto"/>
          </w:tcPr>
          <w:p w14:paraId="5B5AF93B" w14:textId="77777777" w:rsidR="00FD4FCA" w:rsidRPr="00CB6983" w:rsidRDefault="00FD4FCA" w:rsidP="00FD4FC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184272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B9EC79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B1CEB9" w14:textId="77777777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5C547735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E0A97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2B9910A2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2A1FDF29" w14:textId="77777777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FD4FCA" w:rsidRPr="00CB6983" w14:paraId="105DAB00" w14:textId="77777777" w:rsidTr="00956A8A">
        <w:tc>
          <w:tcPr>
            <w:tcW w:w="4050" w:type="dxa"/>
            <w:shd w:val="clear" w:color="auto" w:fill="auto"/>
          </w:tcPr>
          <w:p w14:paraId="3A4D6A6F" w14:textId="77777777" w:rsidR="00FD4FCA" w:rsidRPr="00CB6983" w:rsidRDefault="00FD4FCA" w:rsidP="00FD4FC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6F8E79C" w14:textId="429253C2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36,169</w:t>
            </w:r>
          </w:p>
        </w:tc>
        <w:tc>
          <w:tcPr>
            <w:tcW w:w="270" w:type="dxa"/>
            <w:shd w:val="clear" w:color="auto" w:fill="auto"/>
          </w:tcPr>
          <w:p w14:paraId="55DA29DB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849CC3" w14:textId="51FC7748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20,81</w:t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14:paraId="537EB563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017AEB" w14:textId="44D45CE1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36,169</w:t>
            </w:r>
          </w:p>
        </w:tc>
        <w:tc>
          <w:tcPr>
            <w:tcW w:w="267" w:type="dxa"/>
            <w:shd w:val="clear" w:color="auto" w:fill="auto"/>
          </w:tcPr>
          <w:p w14:paraId="36D56F0D" w14:textId="77777777" w:rsidR="00FD4FCA" w:rsidRPr="00CB6983" w:rsidRDefault="00FD4FCA" w:rsidP="00FD4FCA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5120BDB" w14:textId="090E44EC" w:rsidR="00FD4FCA" w:rsidRPr="00CB6983" w:rsidRDefault="00FD4FCA" w:rsidP="00FD4FC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20,810</w:t>
            </w:r>
          </w:p>
        </w:tc>
      </w:tr>
      <w:tr w:rsidR="00FD3A4C" w:rsidRPr="00CB6983" w14:paraId="3B288CA5" w14:textId="77777777" w:rsidTr="00956A8A">
        <w:tc>
          <w:tcPr>
            <w:tcW w:w="4050" w:type="dxa"/>
            <w:shd w:val="clear" w:color="auto" w:fill="auto"/>
          </w:tcPr>
          <w:p w14:paraId="7475DBB0" w14:textId="77777777" w:rsidR="00FD3A4C" w:rsidRPr="00CB6983" w:rsidRDefault="00FD3A4C" w:rsidP="00FD3A4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6879F415" w14:textId="769C70D5" w:rsidR="00FD3A4C" w:rsidRPr="00CB6983" w:rsidRDefault="00FD3A4C" w:rsidP="00FD3A4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36,588</w:t>
            </w:r>
          </w:p>
        </w:tc>
        <w:tc>
          <w:tcPr>
            <w:tcW w:w="270" w:type="dxa"/>
            <w:shd w:val="clear" w:color="auto" w:fill="auto"/>
          </w:tcPr>
          <w:p w14:paraId="2995C14B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2510CB" w14:textId="7AB04792" w:rsidR="00FD3A4C" w:rsidRPr="00CB6983" w:rsidRDefault="00582EA3" w:rsidP="00FD3A4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10</w:t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,756</w:t>
            </w:r>
          </w:p>
        </w:tc>
        <w:tc>
          <w:tcPr>
            <w:tcW w:w="267" w:type="dxa"/>
            <w:shd w:val="clear" w:color="auto" w:fill="auto"/>
          </w:tcPr>
          <w:p w14:paraId="36021E94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5BDDB9" w14:textId="3E81B29F" w:rsidR="00FD3A4C" w:rsidRPr="00CB6983" w:rsidRDefault="00FD3A4C" w:rsidP="00FD3A4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36,588</w:t>
            </w:r>
          </w:p>
        </w:tc>
        <w:tc>
          <w:tcPr>
            <w:tcW w:w="267" w:type="dxa"/>
            <w:shd w:val="clear" w:color="auto" w:fill="auto"/>
          </w:tcPr>
          <w:p w14:paraId="0155C067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51C2D9C0" w14:textId="52D9016B" w:rsidR="00FD3A4C" w:rsidRPr="00CB6983" w:rsidRDefault="00FD3A4C" w:rsidP="00FD3A4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10,</w:t>
            </w:r>
            <w:r w:rsidR="00582EA3" w:rsidRPr="00CB6983">
              <w:rPr>
                <w:rFonts w:ascii="Angsana New" w:hAnsi="Angsana New"/>
                <w:sz w:val="30"/>
                <w:szCs w:val="30"/>
                <w:lang w:val="en-GB"/>
              </w:rPr>
              <w:t>756</w:t>
            </w:r>
          </w:p>
        </w:tc>
      </w:tr>
      <w:tr w:rsidR="00FD3A4C" w:rsidRPr="00CB6983" w14:paraId="6D67A283" w14:textId="77777777" w:rsidTr="00956A8A">
        <w:tc>
          <w:tcPr>
            <w:tcW w:w="4050" w:type="dxa"/>
            <w:shd w:val="clear" w:color="auto" w:fill="auto"/>
          </w:tcPr>
          <w:p w14:paraId="1DA8587B" w14:textId="77777777" w:rsidR="00FD3A4C" w:rsidRPr="00CB6983" w:rsidRDefault="00FD3A4C" w:rsidP="00FD3A4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E57258C" w14:textId="77777777" w:rsidR="00FD3A4C" w:rsidRPr="00CB6983" w:rsidRDefault="00FD3A4C" w:rsidP="00FD3A4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4854E8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EE3B73" w14:textId="77777777" w:rsidR="00FD3A4C" w:rsidRPr="00CB6983" w:rsidRDefault="00FD3A4C" w:rsidP="00FD3A4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2B6B6539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170942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58CB19BE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02A77607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A4C" w:rsidRPr="00CB6983" w14:paraId="40E06DF5" w14:textId="77777777" w:rsidTr="00956A8A">
        <w:tc>
          <w:tcPr>
            <w:tcW w:w="4050" w:type="dxa"/>
            <w:shd w:val="clear" w:color="auto" w:fill="auto"/>
          </w:tcPr>
          <w:p w14:paraId="3BD26FBB" w14:textId="77777777" w:rsidR="00FD3A4C" w:rsidRPr="00CB6983" w:rsidRDefault="00FD3A4C" w:rsidP="00FD3A4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3153852" w14:textId="77777777" w:rsidR="00FD3A4C" w:rsidRPr="00CB6983" w:rsidRDefault="00FD3A4C" w:rsidP="00FD3A4C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1E5E08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0A343F" w14:textId="77777777" w:rsidR="00FD3A4C" w:rsidRPr="00CB6983" w:rsidRDefault="00FD3A4C" w:rsidP="00FD3A4C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A831879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4EADA6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4F68B563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7F036902" w14:textId="77777777" w:rsidR="00FD3A4C" w:rsidRPr="00CB6983" w:rsidRDefault="00FD3A4C" w:rsidP="00FD3A4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2EA3" w:rsidRPr="00CB6983" w14:paraId="2F773CBF" w14:textId="77777777" w:rsidTr="00956A8A">
        <w:trPr>
          <w:trHeight w:val="80"/>
        </w:trPr>
        <w:tc>
          <w:tcPr>
            <w:tcW w:w="4050" w:type="dxa"/>
            <w:shd w:val="clear" w:color="auto" w:fill="auto"/>
          </w:tcPr>
          <w:p w14:paraId="7CE73022" w14:textId="77777777" w:rsidR="00582EA3" w:rsidRPr="00CB6983" w:rsidRDefault="00582EA3" w:rsidP="00582EA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C2E8A47" w14:textId="4DD39DF6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12,790</w:t>
            </w:r>
          </w:p>
        </w:tc>
        <w:tc>
          <w:tcPr>
            <w:tcW w:w="270" w:type="dxa"/>
            <w:shd w:val="clear" w:color="auto" w:fill="auto"/>
          </w:tcPr>
          <w:p w14:paraId="307B9E6F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79DD99" w14:textId="0F33B176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10,629</w:t>
            </w:r>
          </w:p>
        </w:tc>
        <w:tc>
          <w:tcPr>
            <w:tcW w:w="267" w:type="dxa"/>
            <w:shd w:val="clear" w:color="auto" w:fill="auto"/>
          </w:tcPr>
          <w:p w14:paraId="0B36DED2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0EE685" w14:textId="160C4495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12,790</w:t>
            </w:r>
          </w:p>
        </w:tc>
        <w:tc>
          <w:tcPr>
            <w:tcW w:w="267" w:type="dxa"/>
            <w:shd w:val="clear" w:color="auto" w:fill="auto"/>
          </w:tcPr>
          <w:p w14:paraId="7DAE5A0C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24C1877B" w14:textId="2C1C6C97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10,629</w:t>
            </w:r>
          </w:p>
        </w:tc>
      </w:tr>
      <w:tr w:rsidR="00582EA3" w:rsidRPr="00CB6983" w14:paraId="3138DC95" w14:textId="77777777" w:rsidTr="00956A8A">
        <w:trPr>
          <w:trHeight w:val="80"/>
        </w:trPr>
        <w:tc>
          <w:tcPr>
            <w:tcW w:w="4050" w:type="dxa"/>
            <w:shd w:val="clear" w:color="auto" w:fill="auto"/>
          </w:tcPr>
          <w:p w14:paraId="0C6234AC" w14:textId="77777777" w:rsidR="00582EA3" w:rsidRPr="00CB6983" w:rsidRDefault="00582EA3" w:rsidP="00582EA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8B5053" w14:textId="0566E293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31954F94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1AA8EC" w14:textId="227F1749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848</w:t>
            </w:r>
          </w:p>
        </w:tc>
        <w:tc>
          <w:tcPr>
            <w:tcW w:w="267" w:type="dxa"/>
            <w:shd w:val="clear" w:color="auto" w:fill="auto"/>
          </w:tcPr>
          <w:p w14:paraId="41CF3C80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50E160" w14:textId="46550B79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623</w:t>
            </w:r>
          </w:p>
        </w:tc>
        <w:tc>
          <w:tcPr>
            <w:tcW w:w="267" w:type="dxa"/>
            <w:shd w:val="clear" w:color="auto" w:fill="auto"/>
          </w:tcPr>
          <w:p w14:paraId="27E308C7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BD47928" w14:textId="6896317D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>848</w:t>
            </w:r>
          </w:p>
        </w:tc>
      </w:tr>
      <w:tr w:rsidR="00582EA3" w:rsidRPr="00CB6983" w14:paraId="29D16B7B" w14:textId="77777777" w:rsidTr="00956A8A">
        <w:trPr>
          <w:trHeight w:val="80"/>
        </w:trPr>
        <w:tc>
          <w:tcPr>
            <w:tcW w:w="4050" w:type="dxa"/>
            <w:shd w:val="clear" w:color="auto" w:fill="auto"/>
          </w:tcPr>
          <w:p w14:paraId="6D730CEE" w14:textId="77777777" w:rsidR="00582EA3" w:rsidRPr="00CB6983" w:rsidRDefault="00582EA3" w:rsidP="00582EA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3E744" w14:textId="0A413B2C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13,413</w:t>
            </w:r>
          </w:p>
        </w:tc>
        <w:tc>
          <w:tcPr>
            <w:tcW w:w="270" w:type="dxa"/>
            <w:shd w:val="clear" w:color="auto" w:fill="auto"/>
          </w:tcPr>
          <w:p w14:paraId="038C0F9F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FFA3D" w14:textId="0B37865A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11,477</w:t>
            </w:r>
          </w:p>
        </w:tc>
        <w:tc>
          <w:tcPr>
            <w:tcW w:w="267" w:type="dxa"/>
            <w:shd w:val="clear" w:color="auto" w:fill="auto"/>
          </w:tcPr>
          <w:p w14:paraId="446FC7D5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20FC6" w14:textId="47A60489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13,413</w:t>
            </w:r>
          </w:p>
        </w:tc>
        <w:tc>
          <w:tcPr>
            <w:tcW w:w="267" w:type="dxa"/>
            <w:shd w:val="clear" w:color="auto" w:fill="auto"/>
          </w:tcPr>
          <w:p w14:paraId="5A33C6CA" w14:textId="77777777" w:rsidR="00582EA3" w:rsidRPr="00CB6983" w:rsidRDefault="00582EA3" w:rsidP="00582EA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E2580" w14:textId="359319BE" w:rsidR="00582EA3" w:rsidRPr="00CB6983" w:rsidRDefault="00582EA3" w:rsidP="00582EA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11,477</w:t>
            </w:r>
          </w:p>
        </w:tc>
      </w:tr>
    </w:tbl>
    <w:p w14:paraId="382FE907" w14:textId="77777777" w:rsidR="00C263CB" w:rsidRPr="00CB6983" w:rsidRDefault="00C263CB" w:rsidP="00C26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0B7CC" w14:textId="1EA9E427" w:rsidR="00582EA3" w:rsidRPr="00CB6983" w:rsidRDefault="00582EA3" w:rsidP="00582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</w:rPr>
        <w:t>*</w:t>
      </w:r>
      <w:r w:rsidRPr="00CB6983">
        <w:rPr>
          <w:rFonts w:ascii="Angsana New" w:hAnsi="Angsana New" w:hint="cs"/>
          <w:sz w:val="30"/>
          <w:szCs w:val="30"/>
          <w:cs/>
        </w:rPr>
        <w:t>บริษัทจำหน่ายสินทรัพย์ถาวรและสินทรัพย์อื่นให้แก่บริษัทร่วมเป็นจำนวนเงินรวม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151.96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ล้านบาท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โดยมีกำไรจากการจำหน่ายสินทรัพย์ดังกล่าวในงบการเงินเฉพาะกิจการและงบการเงินรวมเป็นจำนวน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3.58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ล้านบาท</w:t>
      </w:r>
    </w:p>
    <w:p w14:paraId="4B88E981" w14:textId="77777777" w:rsidR="006F6A51" w:rsidRPr="00CB6983" w:rsidRDefault="006F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21175E" w14:textId="355C973A" w:rsidR="00A662CB" w:rsidRPr="00CB6983" w:rsidRDefault="004F6633" w:rsidP="00B52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CB6983">
        <w:rPr>
          <w:rFonts w:asciiTheme="majorBidi" w:hAnsiTheme="majorBidi" w:cstheme="majorBidi"/>
          <w:sz w:val="30"/>
          <w:szCs w:val="30"/>
        </w:rPr>
        <w:t xml:space="preserve"> </w:t>
      </w:r>
      <w:r w:rsidRPr="00CB698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371CEC" w:rsidRPr="00CB698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E2751F" w:rsidRPr="00CB6983">
        <w:rPr>
          <w:rFonts w:asciiTheme="majorBidi" w:hAnsiTheme="majorBidi" w:cstheme="majorBidi"/>
          <w:sz w:val="30"/>
          <w:szCs w:val="30"/>
        </w:rPr>
        <w:t xml:space="preserve">30 </w:t>
      </w:r>
      <w:r w:rsidR="00B52A63" w:rsidRPr="00CB6983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2751F" w:rsidRPr="00CB6983">
        <w:rPr>
          <w:rFonts w:asciiTheme="majorBidi" w:hAnsiTheme="majorBidi" w:cstheme="majorBidi"/>
          <w:sz w:val="30"/>
          <w:szCs w:val="30"/>
          <w:cs/>
        </w:rPr>
        <w:t>ยน</w:t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8BF" w:rsidRPr="00CB6983">
        <w:rPr>
          <w:rFonts w:asciiTheme="majorBidi" w:hAnsiTheme="majorBidi" w:cstheme="majorBidi"/>
          <w:sz w:val="30"/>
          <w:szCs w:val="30"/>
        </w:rPr>
        <w:t>2564</w:t>
      </w:r>
      <w:r w:rsidRPr="00CB6983">
        <w:rPr>
          <w:rFonts w:asciiTheme="majorBidi" w:hAnsiTheme="majorBidi" w:cstheme="majorBidi"/>
          <w:sz w:val="30"/>
          <w:szCs w:val="30"/>
        </w:rPr>
        <w:t xml:space="preserve"> </w:t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B78BF" w:rsidRPr="00CB6983">
        <w:rPr>
          <w:rFonts w:asciiTheme="majorBidi" w:hAnsiTheme="majorBidi" w:cstheme="majorBidi"/>
          <w:sz w:val="30"/>
          <w:szCs w:val="30"/>
        </w:rPr>
        <w:t>31</w:t>
      </w:r>
      <w:r w:rsidRPr="00CB6983">
        <w:rPr>
          <w:rFonts w:asciiTheme="majorBidi" w:hAnsiTheme="majorBidi" w:cstheme="majorBidi"/>
          <w:sz w:val="30"/>
          <w:szCs w:val="30"/>
        </w:rPr>
        <w:t xml:space="preserve"> </w:t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B78BF" w:rsidRPr="00CB6983">
        <w:rPr>
          <w:rFonts w:asciiTheme="majorBidi" w:hAnsiTheme="majorBidi" w:cstheme="majorBidi"/>
          <w:sz w:val="30"/>
          <w:szCs w:val="30"/>
        </w:rPr>
        <w:t>2563</w:t>
      </w:r>
      <w:r w:rsidRPr="00CB6983">
        <w:rPr>
          <w:rFonts w:asciiTheme="majorBidi" w:hAnsiTheme="majorBidi" w:cstheme="majorBidi"/>
          <w:sz w:val="30"/>
          <w:szCs w:val="30"/>
        </w:rPr>
        <w:t xml:space="preserve"> </w:t>
      </w:r>
      <w:r w:rsidRPr="00CB69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C8A6330" w14:textId="77777777" w:rsidR="00945C2A" w:rsidRPr="00CB6983" w:rsidRDefault="00945C2A" w:rsidP="00945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088"/>
        <w:gridCol w:w="252"/>
        <w:gridCol w:w="1109"/>
        <w:gridCol w:w="243"/>
        <w:gridCol w:w="1098"/>
        <w:gridCol w:w="238"/>
        <w:gridCol w:w="1128"/>
      </w:tblGrid>
      <w:tr w:rsidR="00945C2A" w:rsidRPr="00CB6983" w14:paraId="40401A87" w14:textId="77777777" w:rsidTr="00A95794">
        <w:trPr>
          <w:cantSplit/>
          <w:trHeight w:val="425"/>
          <w:tblHeader/>
        </w:trPr>
        <w:tc>
          <w:tcPr>
            <w:tcW w:w="4024" w:type="dxa"/>
          </w:tcPr>
          <w:p w14:paraId="740C13F5" w14:textId="77777777" w:rsidR="00945C2A" w:rsidRPr="00CB6983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49" w:type="dxa"/>
            <w:gridSpan w:val="3"/>
          </w:tcPr>
          <w:p w14:paraId="0E6690F3" w14:textId="77777777" w:rsidR="00945C2A" w:rsidRPr="00CB6983" w:rsidRDefault="00945C2A" w:rsidP="000D47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35FF8" w14:textId="77777777" w:rsidR="00945C2A" w:rsidRPr="00CB6983" w:rsidRDefault="00945C2A" w:rsidP="000D47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B156E95" w14:textId="77777777" w:rsidR="00945C2A" w:rsidRPr="00CB6983" w:rsidRDefault="00945C2A" w:rsidP="000D47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A63" w:rsidRPr="00CB6983" w14:paraId="35594106" w14:textId="77777777" w:rsidTr="00A95794">
        <w:trPr>
          <w:cantSplit/>
          <w:tblHeader/>
        </w:trPr>
        <w:tc>
          <w:tcPr>
            <w:tcW w:w="4024" w:type="dxa"/>
          </w:tcPr>
          <w:p w14:paraId="7646830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A1EC45F" w14:textId="3ADE55DD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2" w:type="dxa"/>
          </w:tcPr>
          <w:p w14:paraId="596035F8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</w:tcPr>
          <w:p w14:paraId="5B03538B" w14:textId="77777777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3" w:type="dxa"/>
          </w:tcPr>
          <w:p w14:paraId="29A8DD47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</w:tcPr>
          <w:p w14:paraId="4E3DC834" w14:textId="7DB02294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8" w:type="dxa"/>
          </w:tcPr>
          <w:p w14:paraId="333663CF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</w:tcPr>
          <w:p w14:paraId="489FCBC6" w14:textId="77777777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2A63" w:rsidRPr="00CB6983" w14:paraId="0E195AFE" w14:textId="77777777" w:rsidTr="00A95794">
        <w:trPr>
          <w:cantSplit/>
          <w:tblHeader/>
        </w:trPr>
        <w:tc>
          <w:tcPr>
            <w:tcW w:w="4024" w:type="dxa"/>
          </w:tcPr>
          <w:p w14:paraId="3C2051B5" w14:textId="6657CB72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3EEB4E04" w14:textId="77777777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641CD14F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096A615" w14:textId="77777777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6E6E3A0F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B647C4" w14:textId="77777777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0CEBD67D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E903A4C" w14:textId="77777777" w:rsidR="00B52A63" w:rsidRPr="00CB6983" w:rsidRDefault="00B52A63" w:rsidP="00B52A6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52A63" w:rsidRPr="00CB6983" w14:paraId="3E6EE026" w14:textId="77777777" w:rsidTr="00A95794">
        <w:trPr>
          <w:cantSplit/>
          <w:tblHeader/>
        </w:trPr>
        <w:tc>
          <w:tcPr>
            <w:tcW w:w="4024" w:type="dxa"/>
          </w:tcPr>
          <w:p w14:paraId="7DC46C88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6" w:type="dxa"/>
            <w:gridSpan w:val="7"/>
            <w:shd w:val="clear" w:color="auto" w:fill="auto"/>
          </w:tcPr>
          <w:p w14:paraId="73848853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A63" w:rsidRPr="00CB6983" w14:paraId="7784F859" w14:textId="77777777" w:rsidTr="00A95794">
        <w:trPr>
          <w:cantSplit/>
        </w:trPr>
        <w:tc>
          <w:tcPr>
            <w:tcW w:w="4024" w:type="dxa"/>
          </w:tcPr>
          <w:p w14:paraId="3E99DF5B" w14:textId="1E816DA3" w:rsidR="00B52A63" w:rsidRPr="00CB6983" w:rsidRDefault="00B52A63" w:rsidP="00B52A6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8" w:type="dxa"/>
          </w:tcPr>
          <w:p w14:paraId="301A7FD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A68C5C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635C92" w14:textId="0C0C0DF0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29E31AE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B6C1B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BF0207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5BDA58E" w14:textId="5124CE52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52A63" w:rsidRPr="00CB6983" w14:paraId="18073481" w14:textId="77777777" w:rsidTr="00A95794">
        <w:trPr>
          <w:cantSplit/>
        </w:trPr>
        <w:tc>
          <w:tcPr>
            <w:tcW w:w="4024" w:type="dxa"/>
          </w:tcPr>
          <w:p w14:paraId="39B91E11" w14:textId="04C41850" w:rsidR="00B52A63" w:rsidRPr="00CB6983" w:rsidRDefault="00B52A63" w:rsidP="00B52A6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8" w:type="dxa"/>
          </w:tcPr>
          <w:p w14:paraId="0DC3456D" w14:textId="21EF071A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174B128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11C9A3" w14:textId="71E555BB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</w:p>
        </w:tc>
        <w:tc>
          <w:tcPr>
            <w:tcW w:w="243" w:type="dxa"/>
          </w:tcPr>
          <w:p w14:paraId="637145D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90F17F" w14:textId="13607897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528D44F1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9AA70C" w14:textId="0616C845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B52A63" w:rsidRPr="00CB6983" w14:paraId="4C6E47AC" w14:textId="77777777" w:rsidTr="00A95794">
        <w:trPr>
          <w:cantSplit/>
        </w:trPr>
        <w:tc>
          <w:tcPr>
            <w:tcW w:w="4024" w:type="dxa"/>
          </w:tcPr>
          <w:p w14:paraId="43385E46" w14:textId="77777777" w:rsidR="00B52A63" w:rsidRPr="00CB6983" w:rsidRDefault="00B52A63" w:rsidP="00B52A6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</w:tcPr>
          <w:p w14:paraId="64858BA7" w14:textId="4005DF39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</w:tcPr>
          <w:p w14:paraId="724B78E8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6A440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C1BCF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7ABDC0" w14:textId="3021637F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8" w:type="dxa"/>
          </w:tcPr>
          <w:p w14:paraId="59CE31C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659C1D7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A63" w:rsidRPr="00CB6983" w14:paraId="410685BA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DC060E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185292CE" w14:textId="08A1B919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52" w:type="dxa"/>
          </w:tcPr>
          <w:p w14:paraId="32D6993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DC1A009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575</w:t>
            </w:r>
          </w:p>
        </w:tc>
        <w:tc>
          <w:tcPr>
            <w:tcW w:w="243" w:type="dxa"/>
          </w:tcPr>
          <w:p w14:paraId="3825622C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33F0DA" w14:textId="2163BB11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38" w:type="dxa"/>
          </w:tcPr>
          <w:p w14:paraId="1CAB9DE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ED4B3E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B52A63" w:rsidRPr="00CB6983" w14:paraId="063F917D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244FE1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D5C507" w14:textId="1502C674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1,427</w:t>
            </w:r>
          </w:p>
        </w:tc>
        <w:tc>
          <w:tcPr>
            <w:tcW w:w="252" w:type="dxa"/>
          </w:tcPr>
          <w:p w14:paraId="72F4683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01666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585</w:t>
            </w:r>
          </w:p>
        </w:tc>
        <w:tc>
          <w:tcPr>
            <w:tcW w:w="243" w:type="dxa"/>
          </w:tcPr>
          <w:p w14:paraId="0C7814E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C6D78D" w14:textId="68A8289A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1,427</w:t>
            </w:r>
          </w:p>
        </w:tc>
        <w:tc>
          <w:tcPr>
            <w:tcW w:w="238" w:type="dxa"/>
          </w:tcPr>
          <w:p w14:paraId="6848432B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745A7B5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left="-14" w:righ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585</w:t>
            </w:r>
          </w:p>
        </w:tc>
      </w:tr>
      <w:tr w:rsidR="00B52A63" w:rsidRPr="00CB6983" w14:paraId="4C025554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69095B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</w:tcBorders>
          </w:tcPr>
          <w:p w14:paraId="23CCD850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0493438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2091D940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14:paraId="16482BD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9C79F4A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2A36CA3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12F7EB16" w14:textId="77777777" w:rsidR="00B52A63" w:rsidRPr="00CB698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B52A63" w:rsidRPr="00CB6983" w14:paraId="51AEB369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76B51D8" w14:textId="7D6177D3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8" w:type="dxa"/>
            <w:tcBorders>
              <w:left w:val="nil"/>
            </w:tcBorders>
          </w:tcPr>
          <w:p w14:paraId="3B2F7FC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457A2A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6C6FAF" w14:textId="23A87563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705388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57915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6F130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0394F94" w14:textId="2B2ACA8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74D" w:rsidRPr="00CB6983" w14:paraId="128E2BC6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68122A8C" w14:textId="004163B0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</w:tcBorders>
          </w:tcPr>
          <w:p w14:paraId="1BF720B4" w14:textId="2C940BE3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AE617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6DE2EC2" w14:textId="6799FE0C" w:rsidR="00E5774D" w:rsidRPr="00CB6983" w:rsidRDefault="00E5774D" w:rsidP="00E5774D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</w:t>
            </w:r>
          </w:p>
        </w:tc>
        <w:tc>
          <w:tcPr>
            <w:tcW w:w="243" w:type="dxa"/>
          </w:tcPr>
          <w:p w14:paraId="34B48D3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D993392" w14:textId="29F7121A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95C264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F365600" w14:textId="19B40B86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E5774D" w:rsidRPr="00CB6983" w14:paraId="58B7CCCB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625AA66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E06CA11" w14:textId="7EA3BB35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582E529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E40D1" w14:textId="77777777" w:rsidR="00E5774D" w:rsidRPr="00CB6983" w:rsidRDefault="00E5774D" w:rsidP="00E5774D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</w:t>
            </w:r>
          </w:p>
        </w:tc>
        <w:tc>
          <w:tcPr>
            <w:tcW w:w="243" w:type="dxa"/>
          </w:tcPr>
          <w:p w14:paraId="5729737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C40228D" w14:textId="326A2E40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37A788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C6DBB5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  <w:tr w:rsidR="00E5774D" w:rsidRPr="00CB6983" w14:paraId="5D859A34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1E3874B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</w:tcBorders>
          </w:tcPr>
          <w:p w14:paraId="76E1882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453263C4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92A373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2395DB4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91A04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4337D74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04AB81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774D" w:rsidRPr="00CB6983" w14:paraId="19B8045E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69A1CA36" w14:textId="78C1EDA0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8" w:type="dxa"/>
            <w:tcBorders>
              <w:left w:val="nil"/>
            </w:tcBorders>
          </w:tcPr>
          <w:p w14:paraId="7ED76D3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8654B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16BBF4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95CA6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81BEE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86AC8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96228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74D" w:rsidRPr="00CB6983" w14:paraId="4AFA2ABC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A01CEFA" w14:textId="42C6155A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326E34D2" w14:textId="4D7C7E0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52" w:type="dxa"/>
          </w:tcPr>
          <w:p w14:paraId="48ED3AA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FEED9E6" w14:textId="442DEBD8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43" w:type="dxa"/>
          </w:tcPr>
          <w:p w14:paraId="192A3B3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2EDE6A" w14:textId="32D5584E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38" w:type="dxa"/>
          </w:tcPr>
          <w:p w14:paraId="151740C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381CFBF1" w14:textId="30BDA89E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</w:tr>
      <w:tr w:rsidR="00E5774D" w:rsidRPr="00CB6983" w14:paraId="207C86CF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233E5CFB" w14:textId="76FA857E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81D157" w14:textId="77C4FF8C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52" w:type="dxa"/>
          </w:tcPr>
          <w:p w14:paraId="5148CD5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B9C63" w14:textId="03E039A6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43" w:type="dxa"/>
          </w:tcPr>
          <w:p w14:paraId="7FAB6AD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E2F8583" w14:textId="4DD75F03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38" w:type="dxa"/>
          </w:tcPr>
          <w:p w14:paraId="3021DBB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1DF6CF54" w14:textId="4C1046FB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</w:tr>
      <w:tr w:rsidR="00E5774D" w:rsidRPr="00CB6983" w14:paraId="520FF71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4E8BE72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</w:tcBorders>
          </w:tcPr>
          <w:p w14:paraId="682E86F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5BFBE753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69E64D3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432C3C2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30D48F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7FB5E60D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0047804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774D" w:rsidRPr="00CB6983" w14:paraId="7B90664B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595A9F2" w14:textId="43CE01F0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8" w:type="dxa"/>
            <w:tcBorders>
              <w:left w:val="nil"/>
            </w:tcBorders>
          </w:tcPr>
          <w:p w14:paraId="59A5520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498BD9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E86D67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DEED9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4CDF6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23DC7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ECEB8B3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74D" w:rsidRPr="00CB6983" w14:paraId="1E5421D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552D5409" w14:textId="3DE766A6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46FDBBC1" w14:textId="5B29C1BE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52" w:type="dxa"/>
          </w:tcPr>
          <w:p w14:paraId="0F18B6D4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22AA314" w14:textId="6DB1DCCD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83,300</w:t>
            </w:r>
          </w:p>
        </w:tc>
        <w:tc>
          <w:tcPr>
            <w:tcW w:w="243" w:type="dxa"/>
          </w:tcPr>
          <w:p w14:paraId="78BF1BB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97396F" w14:textId="441A1BE0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38" w:type="dxa"/>
          </w:tcPr>
          <w:p w14:paraId="02833E34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FF6136C" w14:textId="47683B9E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83,300</w:t>
            </w:r>
          </w:p>
        </w:tc>
      </w:tr>
      <w:tr w:rsidR="00E5774D" w:rsidRPr="00CB6983" w14:paraId="0B0DDD9A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3BB4C41" w14:textId="1C68A4BA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690BD1" w14:textId="4828085E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107,800</w:t>
            </w:r>
          </w:p>
        </w:tc>
        <w:tc>
          <w:tcPr>
            <w:tcW w:w="252" w:type="dxa"/>
          </w:tcPr>
          <w:p w14:paraId="2FF71F3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5C6CB" w14:textId="726CB701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83,300</w:t>
            </w:r>
          </w:p>
        </w:tc>
        <w:tc>
          <w:tcPr>
            <w:tcW w:w="243" w:type="dxa"/>
          </w:tcPr>
          <w:p w14:paraId="5F58219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0DF234" w14:textId="58014235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107,800</w:t>
            </w:r>
          </w:p>
        </w:tc>
        <w:tc>
          <w:tcPr>
            <w:tcW w:w="238" w:type="dxa"/>
          </w:tcPr>
          <w:p w14:paraId="591185E3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104A3CDE" w14:textId="6F0939F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83,300</w:t>
            </w:r>
          </w:p>
        </w:tc>
      </w:tr>
      <w:tr w:rsidR="00E5774D" w:rsidRPr="00CB6983" w14:paraId="2B5929E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86C4E54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</w:tcBorders>
          </w:tcPr>
          <w:p w14:paraId="6E05D87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714F038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F4672C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4CAF4E4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5B0D53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4C1B1BF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70BD0E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774D" w:rsidRPr="00CB6983" w14:paraId="3728F3EC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2DA3913C" w14:textId="306BE7CD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8" w:type="dxa"/>
            <w:tcBorders>
              <w:left w:val="nil"/>
            </w:tcBorders>
          </w:tcPr>
          <w:p w14:paraId="77077054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36D35E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FBAEF8F" w14:textId="3077DF1B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8523C9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BA7989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D55A5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2F8357D" w14:textId="439FE4DB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74D" w:rsidRPr="00CB6983" w14:paraId="3127A65F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F83A724" w14:textId="202E865C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  <w:tcBorders>
              <w:left w:val="nil"/>
              <w:bottom w:val="nil"/>
            </w:tcBorders>
          </w:tcPr>
          <w:p w14:paraId="38AFDC95" w14:textId="36C0F270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2,00</w:t>
            </w:r>
            <w:r w:rsidR="000D0C93" w:rsidRPr="00CB69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DAE051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80514D9" w14:textId="2770FD38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2,728</w:t>
            </w:r>
          </w:p>
        </w:tc>
        <w:tc>
          <w:tcPr>
            <w:tcW w:w="243" w:type="dxa"/>
          </w:tcPr>
          <w:p w14:paraId="65FDA11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1A14DF" w14:textId="0E63BCC9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2,00</w:t>
            </w:r>
            <w:r w:rsidR="000D0C93" w:rsidRPr="00CB69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99F923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14:paraId="59B934B3" w14:textId="74BB37E5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2,728</w:t>
            </w:r>
          </w:p>
        </w:tc>
      </w:tr>
      <w:tr w:rsidR="00E5774D" w:rsidRPr="00CB6983" w14:paraId="30E281F8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72EEF2D8" w14:textId="33E54845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</w:tcBorders>
          </w:tcPr>
          <w:p w14:paraId="53E72BF9" w14:textId="7A3152F5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36,315</w:t>
            </w:r>
          </w:p>
        </w:tc>
        <w:tc>
          <w:tcPr>
            <w:tcW w:w="252" w:type="dxa"/>
          </w:tcPr>
          <w:p w14:paraId="668ED1B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00F2BCD" w14:textId="60F2A838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  <w:tc>
          <w:tcPr>
            <w:tcW w:w="243" w:type="dxa"/>
          </w:tcPr>
          <w:p w14:paraId="3110094D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41A0CB" w14:textId="64B0E281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36,315</w:t>
            </w:r>
          </w:p>
        </w:tc>
        <w:tc>
          <w:tcPr>
            <w:tcW w:w="238" w:type="dxa"/>
          </w:tcPr>
          <w:p w14:paraId="23C27313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5C565E2" w14:textId="7917AB13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E5774D" w:rsidRPr="00CB6983" w14:paraId="72A4A024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63D342F3" w14:textId="7E12588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BC3F17" w14:textId="59AE61FD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38,32</w:t>
            </w:r>
            <w:r w:rsidR="000D0C93"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62CD34E3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2D901" w14:textId="4F32662E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8,471</w:t>
            </w:r>
          </w:p>
        </w:tc>
        <w:tc>
          <w:tcPr>
            <w:tcW w:w="243" w:type="dxa"/>
          </w:tcPr>
          <w:p w14:paraId="51FBF4D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9EC0710" w14:textId="0625C920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38,32</w:t>
            </w:r>
            <w:r w:rsidR="000D0C93"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7ED7C46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697A513" w14:textId="2419FF94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8,471</w:t>
            </w:r>
          </w:p>
        </w:tc>
      </w:tr>
      <w:tr w:rsidR="00E5774D" w:rsidRPr="00CB6983" w14:paraId="2EACCDB3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38652B1C" w14:textId="62AA2D62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</w:tcBorders>
          </w:tcPr>
          <w:p w14:paraId="1C339F06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03687875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E1DAB9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4890CA3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</w:tcPr>
          <w:p w14:paraId="75AA861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29E7A9C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</w:tcPr>
          <w:p w14:paraId="376812F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hanging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774D" w:rsidRPr="00CB6983" w14:paraId="5A8BF9D5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5DE4D6B7" w14:textId="065BA641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8" w:type="dxa"/>
            <w:tcBorders>
              <w:left w:val="nil"/>
            </w:tcBorders>
          </w:tcPr>
          <w:p w14:paraId="2F0E21D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351C8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C93742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DCD11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4E4B0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A1260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C3DD11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74D" w:rsidRPr="00CB6983" w14:paraId="279D142D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2F0CC47B" w14:textId="2F1D49D6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8" w:type="dxa"/>
            <w:tcBorders>
              <w:left w:val="nil"/>
              <w:bottom w:val="nil"/>
            </w:tcBorders>
          </w:tcPr>
          <w:p w14:paraId="17DA6286" w14:textId="6614A151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3,365</w:t>
            </w:r>
          </w:p>
        </w:tc>
        <w:tc>
          <w:tcPr>
            <w:tcW w:w="252" w:type="dxa"/>
          </w:tcPr>
          <w:p w14:paraId="30027F3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6AD7B806" w14:textId="218A7219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243" w:type="dxa"/>
          </w:tcPr>
          <w:p w14:paraId="70BBA3D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989F521" w14:textId="5E6458B3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3,365</w:t>
            </w:r>
          </w:p>
        </w:tc>
        <w:tc>
          <w:tcPr>
            <w:tcW w:w="238" w:type="dxa"/>
          </w:tcPr>
          <w:p w14:paraId="6C8DD47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14:paraId="181CE580" w14:textId="65DA3C03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</w:tr>
      <w:tr w:rsidR="00E5774D" w:rsidRPr="00CB6983" w14:paraId="344F1BB6" w14:textId="77777777" w:rsidTr="00A95794">
        <w:trPr>
          <w:cantSplit/>
        </w:trPr>
        <w:tc>
          <w:tcPr>
            <w:tcW w:w="4024" w:type="dxa"/>
            <w:shd w:val="clear" w:color="auto" w:fill="auto"/>
            <w:vAlign w:val="center"/>
          </w:tcPr>
          <w:p w14:paraId="0D1F40E2" w14:textId="351DC523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08CA63" w14:textId="63C56107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3,365</w:t>
            </w:r>
          </w:p>
        </w:tc>
        <w:tc>
          <w:tcPr>
            <w:tcW w:w="252" w:type="dxa"/>
          </w:tcPr>
          <w:p w14:paraId="0348F8D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FA894" w14:textId="4B50C78E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2,246</w:t>
            </w:r>
          </w:p>
        </w:tc>
        <w:tc>
          <w:tcPr>
            <w:tcW w:w="243" w:type="dxa"/>
          </w:tcPr>
          <w:p w14:paraId="3972F706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A7B7B66" w14:textId="6DAE3FA7" w:rsidR="00E5774D" w:rsidRPr="00CB6983" w:rsidRDefault="00FF494B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3,365</w:t>
            </w:r>
          </w:p>
        </w:tc>
        <w:tc>
          <w:tcPr>
            <w:tcW w:w="238" w:type="dxa"/>
          </w:tcPr>
          <w:p w14:paraId="3E399FD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43B5E641" w14:textId="10B283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2,246</w:t>
            </w:r>
          </w:p>
        </w:tc>
      </w:tr>
    </w:tbl>
    <w:p w14:paraId="69840447" w14:textId="77777777" w:rsidR="00FA4A23" w:rsidRPr="00CB6983" w:rsidRDefault="00FA4A2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8B07647" w14:textId="3845D187" w:rsidR="0010350E" w:rsidRPr="00CB6983" w:rsidRDefault="00994644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3</w:t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CB698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040C2DEA" w14:textId="77777777" w:rsidR="00670A45" w:rsidRPr="00CB6983" w:rsidRDefault="00670A45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8"/>
        <w:gridCol w:w="260"/>
        <w:gridCol w:w="1064"/>
      </w:tblGrid>
      <w:tr w:rsidR="0010350E" w:rsidRPr="00CB6983" w14:paraId="746B6128" w14:textId="77777777" w:rsidTr="00A95794">
        <w:tc>
          <w:tcPr>
            <w:tcW w:w="3150" w:type="dxa"/>
          </w:tcPr>
          <w:p w14:paraId="30267BFE" w14:textId="77777777" w:rsidR="0010350E" w:rsidRPr="00CB6983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Hlk39352964"/>
          </w:p>
        </w:tc>
        <w:tc>
          <w:tcPr>
            <w:tcW w:w="900" w:type="dxa"/>
          </w:tcPr>
          <w:p w14:paraId="4F6F7CA4" w14:textId="77777777" w:rsidR="0010350E" w:rsidRPr="00CB6983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30D705B" w14:textId="77777777" w:rsidR="0010350E" w:rsidRPr="00CB6983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59BFF31" w14:textId="77777777" w:rsidR="0010350E" w:rsidRPr="00CB6983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  <w:hideMark/>
          </w:tcPr>
          <w:p w14:paraId="3C99D41E" w14:textId="77777777" w:rsidR="0010350E" w:rsidRPr="00CB6983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bookmarkEnd w:id="0"/>
      <w:tr w:rsidR="00B52A63" w:rsidRPr="00CB6983" w14:paraId="5FA01216" w14:textId="77777777" w:rsidTr="00A95794">
        <w:tc>
          <w:tcPr>
            <w:tcW w:w="3150" w:type="dxa"/>
          </w:tcPr>
          <w:p w14:paraId="567B28B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DD54DE4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B1A0F21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hideMark/>
          </w:tcPr>
          <w:p w14:paraId="01C31CAA" w14:textId="09D379B0" w:rsidR="00B52A63" w:rsidRPr="00CB6983" w:rsidRDefault="00B52A63" w:rsidP="00B52A63">
            <w:pPr>
              <w:pStyle w:val="a1"/>
              <w:ind w:left="-40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352F57A9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7442C72F" w14:textId="77777777" w:rsidR="00B52A63" w:rsidRPr="00CB6983" w:rsidRDefault="00B52A63" w:rsidP="00B52A63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0E05048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hideMark/>
          </w:tcPr>
          <w:p w14:paraId="7874BDE2" w14:textId="28D47433" w:rsidR="00B52A63" w:rsidRPr="00CB6983" w:rsidRDefault="00B52A63" w:rsidP="00B52A63">
            <w:pPr>
              <w:pStyle w:val="a1"/>
              <w:ind w:left="-130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31A57E3D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64" w:type="dxa"/>
            <w:hideMark/>
          </w:tcPr>
          <w:p w14:paraId="34E8BCCF" w14:textId="77777777" w:rsidR="00B52A63" w:rsidRPr="00CB6983" w:rsidRDefault="00B52A63" w:rsidP="00B52A63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52A63" w:rsidRPr="00CB6983" w14:paraId="5A7051FC" w14:textId="77777777" w:rsidTr="00A95794">
        <w:tc>
          <w:tcPr>
            <w:tcW w:w="3150" w:type="dxa"/>
          </w:tcPr>
          <w:p w14:paraId="1AE2BB5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3AFC2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14:paraId="7CE78F45" w14:textId="77777777" w:rsidR="00B52A63" w:rsidRPr="00CB6983" w:rsidRDefault="00B52A63" w:rsidP="00B52A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2A63" w:rsidRPr="00CB6983" w14:paraId="0489A8BA" w14:textId="77777777" w:rsidTr="00A95794">
        <w:tc>
          <w:tcPr>
            <w:tcW w:w="3150" w:type="dxa"/>
            <w:hideMark/>
          </w:tcPr>
          <w:p w14:paraId="22061D92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FA92887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7784AF9C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51FB71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27FCFC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12EB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09A374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DD080D8" w14:textId="77777777" w:rsidR="00B52A63" w:rsidRPr="00CB6983" w:rsidRDefault="00B52A63" w:rsidP="00B52A6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EBA0EE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63" w:rsidRPr="00CB6983" w14:paraId="01A0089A" w14:textId="77777777" w:rsidTr="00A95794">
        <w:tc>
          <w:tcPr>
            <w:tcW w:w="3150" w:type="dxa"/>
            <w:hideMark/>
          </w:tcPr>
          <w:p w14:paraId="301A8804" w14:textId="6A3BDA0C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hideMark/>
          </w:tcPr>
          <w:p w14:paraId="04E0CDE2" w14:textId="64D0E43A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3F471511" w14:textId="407C1D63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  <w:tc>
          <w:tcPr>
            <w:tcW w:w="262" w:type="dxa"/>
          </w:tcPr>
          <w:p w14:paraId="25000F55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E5907C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088BECE2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7B0B452F" w14:textId="0AF77416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  <w:tc>
          <w:tcPr>
            <w:tcW w:w="260" w:type="dxa"/>
          </w:tcPr>
          <w:p w14:paraId="7A6A06EB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5098667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B52A63" w:rsidRPr="00CB6983" w14:paraId="14FC167E" w14:textId="77777777" w:rsidTr="00A95794">
        <w:tc>
          <w:tcPr>
            <w:tcW w:w="3150" w:type="dxa"/>
            <w:hideMark/>
          </w:tcPr>
          <w:p w14:paraId="7376AAD9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A853BCC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3D4F4" w14:textId="50C2D184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301,75</w:t>
            </w:r>
            <w:r w:rsidR="00582EA3" w:rsidRPr="00CB698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62" w:type="dxa"/>
          </w:tcPr>
          <w:p w14:paraId="2F1D784C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CC56B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232,388</w:t>
            </w:r>
          </w:p>
        </w:tc>
        <w:tc>
          <w:tcPr>
            <w:tcW w:w="270" w:type="dxa"/>
          </w:tcPr>
          <w:p w14:paraId="514E4A20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E8691" w14:textId="056B4E42" w:rsidR="00B52A63" w:rsidRPr="00CB6983" w:rsidRDefault="00E5774D" w:rsidP="006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301,689</w:t>
            </w:r>
          </w:p>
        </w:tc>
        <w:tc>
          <w:tcPr>
            <w:tcW w:w="260" w:type="dxa"/>
          </w:tcPr>
          <w:p w14:paraId="67FD337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BCD9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232,327</w:t>
            </w:r>
          </w:p>
        </w:tc>
      </w:tr>
      <w:tr w:rsidR="00B52A63" w:rsidRPr="00CB6983" w14:paraId="0F6142D1" w14:textId="77777777" w:rsidTr="00A95794">
        <w:tc>
          <w:tcPr>
            <w:tcW w:w="3150" w:type="dxa"/>
          </w:tcPr>
          <w:p w14:paraId="25F7AF6D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A119F4C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118F104" w14:textId="79265F50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303,17</w:t>
            </w:r>
            <w:r w:rsidR="00582EA3"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62" w:type="dxa"/>
          </w:tcPr>
          <w:p w14:paraId="34E2E817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FEE98B0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232,973</w:t>
            </w:r>
          </w:p>
        </w:tc>
        <w:tc>
          <w:tcPr>
            <w:tcW w:w="270" w:type="dxa"/>
          </w:tcPr>
          <w:p w14:paraId="7F64979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17DFC2" w14:textId="32016B39" w:rsidR="00B52A63" w:rsidRPr="00CB6983" w:rsidRDefault="00E5774D" w:rsidP="006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  <w:r w:rsidR="006C6B77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60" w:type="dxa"/>
          </w:tcPr>
          <w:p w14:paraId="1BEFEAF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5E160F9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232,912</w:t>
            </w:r>
          </w:p>
        </w:tc>
      </w:tr>
      <w:tr w:rsidR="00B52A63" w:rsidRPr="00CB6983" w14:paraId="1285868A" w14:textId="77777777" w:rsidTr="00A95794">
        <w:trPr>
          <w:trHeight w:val="794"/>
        </w:trPr>
        <w:tc>
          <w:tcPr>
            <w:tcW w:w="3150" w:type="dxa"/>
          </w:tcPr>
          <w:p w14:paraId="214D046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69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2AF7B6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</w:tcPr>
          <w:p w14:paraId="411ED66B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AE32" w14:textId="7C3ECAFB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(18,</w:t>
            </w:r>
            <w:r w:rsidR="00F160B9" w:rsidRPr="00CB6983">
              <w:rPr>
                <w:rFonts w:ascii="Angsana New" w:hAnsi="Angsana New"/>
                <w:sz w:val="30"/>
                <w:szCs w:val="30"/>
              </w:rPr>
              <w:t>52</w:t>
            </w:r>
            <w:r w:rsidR="00582EA3" w:rsidRPr="00CB698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B69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4F6BA08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98E17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(18,333)</w:t>
            </w:r>
          </w:p>
        </w:tc>
        <w:tc>
          <w:tcPr>
            <w:tcW w:w="270" w:type="dxa"/>
            <w:vAlign w:val="bottom"/>
          </w:tcPr>
          <w:p w14:paraId="76CCF3A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2BB4" w14:textId="61FAA5C7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(18,</w:t>
            </w:r>
            <w:r w:rsidR="00F160B9" w:rsidRPr="00CB6983">
              <w:rPr>
                <w:rFonts w:ascii="Angsana New" w:hAnsi="Angsana New"/>
                <w:sz w:val="30"/>
                <w:szCs w:val="30"/>
              </w:rPr>
              <w:t>464</w:t>
            </w:r>
            <w:r w:rsidRPr="00CB69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14:paraId="7B1570BA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295B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(18,272)</w:t>
            </w:r>
          </w:p>
        </w:tc>
      </w:tr>
      <w:tr w:rsidR="00B52A63" w:rsidRPr="00CB6983" w14:paraId="4444B23C" w14:textId="77777777" w:rsidTr="00A95794">
        <w:tc>
          <w:tcPr>
            <w:tcW w:w="3150" w:type="dxa"/>
          </w:tcPr>
          <w:p w14:paraId="27870A71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2A859C6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88AC0E" w14:textId="0E4FA62E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284,</w:t>
            </w:r>
            <w:r w:rsidR="00F160B9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62" w:type="dxa"/>
          </w:tcPr>
          <w:p w14:paraId="093D49E1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7F2BA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214,640</w:t>
            </w:r>
          </w:p>
        </w:tc>
        <w:tc>
          <w:tcPr>
            <w:tcW w:w="270" w:type="dxa"/>
          </w:tcPr>
          <w:p w14:paraId="56378B5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E89E65" w14:textId="4B835CB4" w:rsidR="00B52A63" w:rsidRPr="00CB6983" w:rsidRDefault="00E5774D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284,</w:t>
            </w:r>
            <w:r w:rsidR="00F160B9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60" w:type="dxa"/>
          </w:tcPr>
          <w:p w14:paraId="1611638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232B6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214,640</w:t>
            </w:r>
          </w:p>
        </w:tc>
      </w:tr>
      <w:tr w:rsidR="00B52A63" w:rsidRPr="00CB6983" w14:paraId="6136075F" w14:textId="77777777" w:rsidTr="00A95794">
        <w:tc>
          <w:tcPr>
            <w:tcW w:w="3150" w:type="dxa"/>
          </w:tcPr>
          <w:p w14:paraId="1A767AE5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E556787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D7172B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4449E989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910290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1C275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D934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</w:tcPr>
          <w:p w14:paraId="20A751C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F8EA01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2A63" w:rsidRPr="00CB6983" w14:paraId="21B7E570" w14:textId="77777777" w:rsidTr="00A95794">
        <w:tc>
          <w:tcPr>
            <w:tcW w:w="3150" w:type="dxa"/>
          </w:tcPr>
          <w:p w14:paraId="70C5ADA3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6AA33628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6184C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2ED35A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96F0B7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7EA6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3487B21B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4C87CF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center"/>
          </w:tcPr>
          <w:p w14:paraId="2A6FE52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74D" w:rsidRPr="00CB6983" w14:paraId="12127947" w14:textId="77777777" w:rsidTr="00A95794">
        <w:tc>
          <w:tcPr>
            <w:tcW w:w="3150" w:type="dxa"/>
          </w:tcPr>
          <w:p w14:paraId="26E9B75B" w14:textId="3E37112A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6F2BE457" w14:textId="7B84B074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1E3C5FC" w14:textId="0C6495F3" w:rsidR="00E5774D" w:rsidRPr="00CB6983" w:rsidRDefault="00E5774D" w:rsidP="0003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A2F0913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97BDE0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002290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DEDEEDB" w14:textId="5BBAEBF6" w:rsidR="00E5774D" w:rsidRPr="00CB6983" w:rsidRDefault="00E5774D" w:rsidP="0003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BF10933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08FAA18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E5774D" w:rsidRPr="00CB6983" w14:paraId="1030565A" w14:textId="77777777" w:rsidTr="00A95794">
        <w:tc>
          <w:tcPr>
            <w:tcW w:w="3150" w:type="dxa"/>
          </w:tcPr>
          <w:p w14:paraId="69C36119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0770E0CA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06C5DA8" w14:textId="1C71097C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25,432</w:t>
            </w:r>
          </w:p>
        </w:tc>
        <w:tc>
          <w:tcPr>
            <w:tcW w:w="262" w:type="dxa"/>
            <w:vAlign w:val="center"/>
          </w:tcPr>
          <w:p w14:paraId="2851B95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23F369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23,157</w:t>
            </w:r>
          </w:p>
        </w:tc>
        <w:tc>
          <w:tcPr>
            <w:tcW w:w="270" w:type="dxa"/>
            <w:vAlign w:val="center"/>
          </w:tcPr>
          <w:p w14:paraId="2E1EE4E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723F35EC" w14:textId="164B0DF5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25,432</w:t>
            </w:r>
          </w:p>
        </w:tc>
        <w:tc>
          <w:tcPr>
            <w:tcW w:w="260" w:type="dxa"/>
            <w:vAlign w:val="center"/>
          </w:tcPr>
          <w:p w14:paraId="7E0482A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E167FC5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23,157</w:t>
            </w:r>
          </w:p>
        </w:tc>
      </w:tr>
      <w:tr w:rsidR="00E5774D" w:rsidRPr="00CB6983" w14:paraId="48210FE2" w14:textId="77777777" w:rsidTr="00A95794">
        <w:tc>
          <w:tcPr>
            <w:tcW w:w="3150" w:type="dxa"/>
            <w:hideMark/>
          </w:tcPr>
          <w:p w14:paraId="296D6D8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60E80D1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0D067" w14:textId="31CB7089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25,432</w:t>
            </w:r>
          </w:p>
        </w:tc>
        <w:tc>
          <w:tcPr>
            <w:tcW w:w="262" w:type="dxa"/>
          </w:tcPr>
          <w:p w14:paraId="63F7F0A2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7624D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23,191</w:t>
            </w:r>
          </w:p>
        </w:tc>
        <w:tc>
          <w:tcPr>
            <w:tcW w:w="270" w:type="dxa"/>
          </w:tcPr>
          <w:p w14:paraId="16E2E995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7C928" w14:textId="7473F465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25,432</w:t>
            </w:r>
          </w:p>
        </w:tc>
        <w:tc>
          <w:tcPr>
            <w:tcW w:w="260" w:type="dxa"/>
          </w:tcPr>
          <w:p w14:paraId="035CB6B6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19E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23,191</w:t>
            </w:r>
          </w:p>
        </w:tc>
      </w:tr>
      <w:tr w:rsidR="00E5774D" w:rsidRPr="00CB6983" w14:paraId="11CB9D28" w14:textId="77777777" w:rsidTr="00A95794">
        <w:tc>
          <w:tcPr>
            <w:tcW w:w="3150" w:type="dxa"/>
          </w:tcPr>
          <w:p w14:paraId="376B1DD4" w14:textId="3AC3244F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36427DB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4" w:type="dxa"/>
          </w:tcPr>
          <w:p w14:paraId="5459CE3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144986D3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3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C61AE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01F57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6033AEC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</w:tcPr>
          <w:p w14:paraId="39C3DCA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9F4075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774D" w:rsidRPr="00CB6983" w14:paraId="03856E69" w14:textId="77777777" w:rsidTr="00A95794">
        <w:tc>
          <w:tcPr>
            <w:tcW w:w="3150" w:type="dxa"/>
            <w:hideMark/>
          </w:tcPr>
          <w:p w14:paraId="4B58D29C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99484AA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2270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A8F2282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102BCA9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6E16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2015C1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936E95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A2D2F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74D" w:rsidRPr="00CB6983" w14:paraId="698E844A" w14:textId="77777777" w:rsidTr="00A95794">
        <w:tc>
          <w:tcPr>
            <w:tcW w:w="3150" w:type="dxa"/>
          </w:tcPr>
          <w:p w14:paraId="30E96998" w14:textId="7929B0CB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0584AF95" w14:textId="3840F221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4E50A5EB" w14:textId="7E141A05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62" w:type="dxa"/>
          </w:tcPr>
          <w:p w14:paraId="06FA0A75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16FD510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7A4DA73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015ECF6" w14:textId="7ECE21BE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60" w:type="dxa"/>
          </w:tcPr>
          <w:p w14:paraId="34306186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1A2872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655</w:t>
            </w:r>
          </w:p>
        </w:tc>
      </w:tr>
      <w:tr w:rsidR="00E5774D" w:rsidRPr="00CB6983" w14:paraId="510FB6C4" w14:textId="77777777" w:rsidTr="00A95794">
        <w:tc>
          <w:tcPr>
            <w:tcW w:w="3150" w:type="dxa"/>
            <w:hideMark/>
          </w:tcPr>
          <w:p w14:paraId="1B75F3C9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71624E3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1DB27" w14:textId="5E765D16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45</w:t>
            </w:r>
            <w:r w:rsidR="00FD3A4C" w:rsidRPr="00CB698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vAlign w:val="center"/>
          </w:tcPr>
          <w:p w14:paraId="419133F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391E6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center"/>
          </w:tcPr>
          <w:p w14:paraId="24811879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948D70" w14:textId="03579C2E" w:rsidR="004F0815" w:rsidRPr="00CB6983" w:rsidRDefault="004F0815" w:rsidP="004F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45</w:t>
            </w:r>
            <w:r w:rsidR="00FD3A4C" w:rsidRPr="00CB698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0" w:type="dxa"/>
            <w:vAlign w:val="center"/>
          </w:tcPr>
          <w:p w14:paraId="6902ACFE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38C0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E5774D" w:rsidRPr="00CB6983" w14:paraId="3BFC90F9" w14:textId="77777777" w:rsidTr="00A95794">
        <w:trPr>
          <w:trHeight w:val="352"/>
        </w:trPr>
        <w:tc>
          <w:tcPr>
            <w:tcW w:w="3150" w:type="dxa"/>
            <w:hideMark/>
          </w:tcPr>
          <w:p w14:paraId="62E36F51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A3268C4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A0817" w14:textId="4A7B80DF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FD3A4C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4F450883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45F3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vAlign w:val="center"/>
          </w:tcPr>
          <w:p w14:paraId="73A64BDF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9AA5D" w14:textId="0A98440C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FD3A4C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0" w:type="dxa"/>
            <w:vAlign w:val="center"/>
          </w:tcPr>
          <w:p w14:paraId="66C9917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E80B5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</w:tr>
      <w:tr w:rsidR="00E5774D" w:rsidRPr="00CB6983" w14:paraId="26534503" w14:textId="77777777" w:rsidTr="00A95794">
        <w:tc>
          <w:tcPr>
            <w:tcW w:w="3150" w:type="dxa"/>
          </w:tcPr>
          <w:p w14:paraId="6352658A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B0E4B1A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41AD6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vAlign w:val="center"/>
          </w:tcPr>
          <w:p w14:paraId="016636E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55B188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77889847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6DA59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  <w:vAlign w:val="center"/>
          </w:tcPr>
          <w:p w14:paraId="0F335A3B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9515D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E5774D" w:rsidRPr="00CB6983" w14:paraId="5A7467EB" w14:textId="77777777" w:rsidTr="00A95794">
        <w:tc>
          <w:tcPr>
            <w:tcW w:w="4050" w:type="dxa"/>
            <w:gridSpan w:val="2"/>
            <w:hideMark/>
          </w:tcPr>
          <w:p w14:paraId="638B50F7" w14:textId="77777777" w:rsidR="00E5774D" w:rsidRPr="00CB698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DFB81" w14:textId="1F47E2E9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160B9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0,912</w:t>
            </w:r>
          </w:p>
        </w:tc>
        <w:tc>
          <w:tcPr>
            <w:tcW w:w="262" w:type="dxa"/>
            <w:vAlign w:val="bottom"/>
          </w:tcPr>
          <w:p w14:paraId="179673A9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FCE2D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238,559</w:t>
            </w:r>
          </w:p>
        </w:tc>
        <w:tc>
          <w:tcPr>
            <w:tcW w:w="270" w:type="dxa"/>
            <w:vAlign w:val="bottom"/>
          </w:tcPr>
          <w:p w14:paraId="01F5352C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057B88" w14:textId="70DF8FED" w:rsidR="00E5774D" w:rsidRPr="00CB6983" w:rsidRDefault="004F0815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160B9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0,912</w:t>
            </w:r>
          </w:p>
        </w:tc>
        <w:tc>
          <w:tcPr>
            <w:tcW w:w="260" w:type="dxa"/>
            <w:vAlign w:val="bottom"/>
          </w:tcPr>
          <w:p w14:paraId="6860D0C3" w14:textId="77777777" w:rsidR="00E5774D" w:rsidRPr="00CB6983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5C285" w14:textId="77777777" w:rsidR="00E5774D" w:rsidRPr="00CB6983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238,559</w:t>
            </w:r>
          </w:p>
        </w:tc>
      </w:tr>
    </w:tbl>
    <w:p w14:paraId="153607CB" w14:textId="77777777" w:rsidR="00A95794" w:rsidRPr="00CB6983" w:rsidRDefault="00A95794">
      <w:r w:rsidRPr="00CB6983">
        <w:br w:type="page"/>
      </w: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4"/>
        <w:gridCol w:w="262"/>
        <w:gridCol w:w="1084"/>
        <w:gridCol w:w="270"/>
        <w:gridCol w:w="1080"/>
        <w:gridCol w:w="262"/>
        <w:gridCol w:w="1072"/>
      </w:tblGrid>
      <w:tr w:rsidR="0010350E" w:rsidRPr="00CB6983" w14:paraId="24164CE2" w14:textId="77777777" w:rsidTr="00A95794">
        <w:trPr>
          <w:tblHeader/>
        </w:trPr>
        <w:tc>
          <w:tcPr>
            <w:tcW w:w="4140" w:type="dxa"/>
          </w:tcPr>
          <w:p w14:paraId="3EC38906" w14:textId="0B0D3850" w:rsidR="0010350E" w:rsidRPr="00CB6983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E6C7F2C" w14:textId="77777777" w:rsidR="0010350E" w:rsidRPr="00CB6983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57AC93" w14:textId="77777777" w:rsidR="0010350E" w:rsidRPr="00CB6983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vAlign w:val="bottom"/>
            <w:hideMark/>
          </w:tcPr>
          <w:p w14:paraId="65846B53" w14:textId="77777777" w:rsidR="0010350E" w:rsidRPr="00CB6983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52A63" w:rsidRPr="00CB6983" w14:paraId="7486BEF5" w14:textId="77777777" w:rsidTr="00A95794">
        <w:trPr>
          <w:tblHeader/>
        </w:trPr>
        <w:tc>
          <w:tcPr>
            <w:tcW w:w="4140" w:type="dxa"/>
          </w:tcPr>
          <w:p w14:paraId="68C063EE" w14:textId="54209722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hideMark/>
          </w:tcPr>
          <w:p w14:paraId="37C689B0" w14:textId="09B1393B" w:rsidR="00B52A63" w:rsidRPr="00CB6983" w:rsidRDefault="00B52A63" w:rsidP="00B52A63">
            <w:pPr>
              <w:pStyle w:val="a1"/>
              <w:ind w:left="-110" w:right="-10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569CF1D0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5DF5A056" w14:textId="77777777" w:rsidR="00B52A63" w:rsidRPr="00CB6983" w:rsidRDefault="00B52A63" w:rsidP="00B52A63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314F309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5BC7A69" w14:textId="34598AE1" w:rsidR="00B52A63" w:rsidRPr="00CB6983" w:rsidRDefault="00B52A63" w:rsidP="00B52A63">
            <w:pPr>
              <w:pStyle w:val="a1"/>
              <w:ind w:left="-110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6AB0D553" w14:textId="77777777" w:rsidR="00B52A63" w:rsidRPr="00CB698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2" w:type="dxa"/>
            <w:hideMark/>
          </w:tcPr>
          <w:p w14:paraId="1CF4C06C" w14:textId="77777777" w:rsidR="00B52A63" w:rsidRPr="00CB6983" w:rsidRDefault="00B52A63" w:rsidP="00B52A63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52A63" w:rsidRPr="00CB6983" w14:paraId="4B53958B" w14:textId="77777777" w:rsidTr="00A95794">
        <w:trPr>
          <w:tblHeader/>
        </w:trPr>
        <w:tc>
          <w:tcPr>
            <w:tcW w:w="4140" w:type="dxa"/>
          </w:tcPr>
          <w:p w14:paraId="7058A108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  <w:vAlign w:val="bottom"/>
            <w:hideMark/>
          </w:tcPr>
          <w:p w14:paraId="13269CA1" w14:textId="77777777" w:rsidR="00B52A63" w:rsidRPr="00CB6983" w:rsidRDefault="00B52A63" w:rsidP="00B52A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2A63" w:rsidRPr="00CB6983" w14:paraId="4A98F86D" w14:textId="77777777" w:rsidTr="00A95794">
        <w:tc>
          <w:tcPr>
            <w:tcW w:w="4140" w:type="dxa"/>
          </w:tcPr>
          <w:p w14:paraId="27EAA3D3" w14:textId="0152D3CA" w:rsidR="00B52A63" w:rsidRPr="00CB6983" w:rsidRDefault="00B52A63" w:rsidP="00B52A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6F9B9A5C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F7DAAEA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312B7A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BBFE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D0883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0A5C410A" w14:textId="77777777" w:rsidR="00B52A63" w:rsidRPr="00CB6983" w:rsidRDefault="00B52A63" w:rsidP="00B52A6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037DFF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63" w:rsidRPr="00CB6983" w14:paraId="59018133" w14:textId="77777777" w:rsidTr="00A95794">
        <w:tc>
          <w:tcPr>
            <w:tcW w:w="4140" w:type="dxa"/>
            <w:hideMark/>
          </w:tcPr>
          <w:p w14:paraId="609CD328" w14:textId="77777777" w:rsidR="00B52A63" w:rsidRPr="00CB6983" w:rsidRDefault="00B52A63" w:rsidP="00B52A63">
            <w:pPr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4" w:type="dxa"/>
          </w:tcPr>
          <w:p w14:paraId="7B5D8151" w14:textId="006686D4" w:rsidR="00B52A63" w:rsidRPr="00CB6983" w:rsidRDefault="004F0815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197,579</w:t>
            </w:r>
          </w:p>
        </w:tc>
        <w:tc>
          <w:tcPr>
            <w:tcW w:w="262" w:type="dxa"/>
          </w:tcPr>
          <w:p w14:paraId="4D36EDD2" w14:textId="77777777" w:rsidR="00B52A63" w:rsidRPr="00CB6983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F4E729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126,312</w:t>
            </w:r>
          </w:p>
        </w:tc>
        <w:tc>
          <w:tcPr>
            <w:tcW w:w="270" w:type="dxa"/>
          </w:tcPr>
          <w:p w14:paraId="0F9015BB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E63DA" w14:textId="18352ABB" w:rsidR="00B52A63" w:rsidRPr="00CB6983" w:rsidRDefault="004F0815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197,579</w:t>
            </w:r>
          </w:p>
        </w:tc>
        <w:tc>
          <w:tcPr>
            <w:tcW w:w="262" w:type="dxa"/>
          </w:tcPr>
          <w:p w14:paraId="48696F85" w14:textId="77777777" w:rsidR="00B52A63" w:rsidRPr="00CB6983" w:rsidRDefault="00B52A63" w:rsidP="00B52A6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FE82C8B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126,312</w:t>
            </w:r>
          </w:p>
        </w:tc>
      </w:tr>
      <w:tr w:rsidR="00B52A63" w:rsidRPr="00CB6983" w14:paraId="72E60FAA" w14:textId="77777777" w:rsidTr="00A95794">
        <w:tc>
          <w:tcPr>
            <w:tcW w:w="4140" w:type="dxa"/>
            <w:hideMark/>
          </w:tcPr>
          <w:p w14:paraId="29C65DEA" w14:textId="77777777" w:rsidR="00B52A63" w:rsidRPr="00CB6983" w:rsidRDefault="00B52A63" w:rsidP="00B52A63">
            <w:pPr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dxa"/>
          </w:tcPr>
          <w:p w14:paraId="3A0DB26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A82BFF6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50B1B5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452FC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9075D9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05D9AE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327CA581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63" w:rsidRPr="00CB6983" w14:paraId="6CC8C4E3" w14:textId="77777777" w:rsidTr="00A95794">
        <w:tc>
          <w:tcPr>
            <w:tcW w:w="4140" w:type="dxa"/>
            <w:hideMark/>
          </w:tcPr>
          <w:p w14:paraId="7EF3E9BC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6E5AD099" w14:textId="6887F5EA" w:rsidR="004F0815" w:rsidRPr="00CB6983" w:rsidRDefault="004F0815" w:rsidP="004F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51,301</w:t>
            </w:r>
          </w:p>
        </w:tc>
        <w:tc>
          <w:tcPr>
            <w:tcW w:w="262" w:type="dxa"/>
          </w:tcPr>
          <w:p w14:paraId="2D016ECD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B0473A2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72,480</w:t>
            </w:r>
          </w:p>
        </w:tc>
        <w:tc>
          <w:tcPr>
            <w:tcW w:w="270" w:type="dxa"/>
          </w:tcPr>
          <w:p w14:paraId="64D4DA6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CC79DD" w14:textId="0C587A23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51,301</w:t>
            </w:r>
          </w:p>
        </w:tc>
        <w:tc>
          <w:tcPr>
            <w:tcW w:w="262" w:type="dxa"/>
          </w:tcPr>
          <w:p w14:paraId="436BED3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1E77962B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72,480</w:t>
            </w:r>
          </w:p>
        </w:tc>
      </w:tr>
      <w:tr w:rsidR="00B52A63" w:rsidRPr="00CB6983" w14:paraId="451D775F" w14:textId="77777777" w:rsidTr="00A95794">
        <w:tc>
          <w:tcPr>
            <w:tcW w:w="4140" w:type="dxa"/>
          </w:tcPr>
          <w:p w14:paraId="6D362D6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CB698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B6983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52799D44" w14:textId="56F405AC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24,611</w:t>
            </w:r>
          </w:p>
        </w:tc>
        <w:tc>
          <w:tcPr>
            <w:tcW w:w="262" w:type="dxa"/>
          </w:tcPr>
          <w:p w14:paraId="1E931E7C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D053A4A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10,800</w:t>
            </w:r>
          </w:p>
        </w:tc>
        <w:tc>
          <w:tcPr>
            <w:tcW w:w="270" w:type="dxa"/>
          </w:tcPr>
          <w:p w14:paraId="1C99E80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67F2EB" w14:textId="559C6C7C" w:rsidR="004F0815" w:rsidRPr="00CB6983" w:rsidRDefault="004F0815" w:rsidP="004F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24,611</w:t>
            </w:r>
          </w:p>
        </w:tc>
        <w:tc>
          <w:tcPr>
            <w:tcW w:w="262" w:type="dxa"/>
          </w:tcPr>
          <w:p w14:paraId="49DF040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0BAB4908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10,800</w:t>
            </w:r>
          </w:p>
        </w:tc>
      </w:tr>
      <w:tr w:rsidR="00B52A63" w:rsidRPr="00CB6983" w14:paraId="4753BF98" w14:textId="77777777" w:rsidTr="00A95794">
        <w:tc>
          <w:tcPr>
            <w:tcW w:w="4140" w:type="dxa"/>
          </w:tcPr>
          <w:p w14:paraId="16794B9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CB69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6983">
              <w:rPr>
                <w:rFonts w:ascii="Angsana New" w:hAnsi="Angsana New" w:hint="cs"/>
                <w:sz w:val="30"/>
                <w:szCs w:val="30"/>
              </w:rPr>
              <w:t>360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46556553" w14:textId="09E76952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7,736</w:t>
            </w:r>
          </w:p>
        </w:tc>
        <w:tc>
          <w:tcPr>
            <w:tcW w:w="262" w:type="dxa"/>
            <w:vAlign w:val="bottom"/>
          </w:tcPr>
          <w:p w14:paraId="551D04F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55402B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5,802</w:t>
            </w:r>
          </w:p>
        </w:tc>
        <w:tc>
          <w:tcPr>
            <w:tcW w:w="270" w:type="dxa"/>
            <w:vAlign w:val="bottom"/>
          </w:tcPr>
          <w:p w14:paraId="12FA27C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D43D88" w14:textId="30EBA81B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7,736</w:t>
            </w:r>
          </w:p>
        </w:tc>
        <w:tc>
          <w:tcPr>
            <w:tcW w:w="262" w:type="dxa"/>
            <w:vAlign w:val="bottom"/>
          </w:tcPr>
          <w:p w14:paraId="66494E24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25479CB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5,802</w:t>
            </w:r>
          </w:p>
        </w:tc>
      </w:tr>
      <w:tr w:rsidR="00B52A63" w:rsidRPr="00CB6983" w14:paraId="6EBE98DC" w14:textId="77777777" w:rsidTr="00A95794">
        <w:tc>
          <w:tcPr>
            <w:tcW w:w="4140" w:type="dxa"/>
          </w:tcPr>
          <w:p w14:paraId="72E9FD0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B6983">
              <w:rPr>
                <w:rFonts w:ascii="Angsana New" w:hAnsi="Angsana New" w:hint="cs"/>
                <w:sz w:val="30"/>
                <w:szCs w:val="30"/>
              </w:rPr>
              <w:t>360</w:t>
            </w: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C5148" w14:textId="393F32CC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21,95</w:t>
            </w:r>
            <w:r w:rsidR="00FD3A4C" w:rsidRPr="00CB698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2" w:type="dxa"/>
            <w:vAlign w:val="bottom"/>
          </w:tcPr>
          <w:p w14:paraId="28E6EDE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294D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17,579</w:t>
            </w:r>
          </w:p>
        </w:tc>
        <w:tc>
          <w:tcPr>
            <w:tcW w:w="270" w:type="dxa"/>
            <w:vAlign w:val="bottom"/>
          </w:tcPr>
          <w:p w14:paraId="1B549343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229B0" w14:textId="23DD3734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21,889</w:t>
            </w:r>
          </w:p>
        </w:tc>
        <w:tc>
          <w:tcPr>
            <w:tcW w:w="262" w:type="dxa"/>
            <w:vAlign w:val="bottom"/>
          </w:tcPr>
          <w:p w14:paraId="66260F30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1A4D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17,518</w:t>
            </w:r>
          </w:p>
        </w:tc>
      </w:tr>
      <w:tr w:rsidR="00B52A63" w:rsidRPr="00CB6983" w14:paraId="71B1891E" w14:textId="77777777" w:rsidTr="00A95794">
        <w:tc>
          <w:tcPr>
            <w:tcW w:w="4140" w:type="dxa"/>
          </w:tcPr>
          <w:p w14:paraId="20FB2350" w14:textId="77777777" w:rsidR="00B52A63" w:rsidRPr="00CB698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D868369" w14:textId="561C0908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303,17</w:t>
            </w:r>
            <w:r w:rsidR="00FD3A4C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0C6C3AB3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F14998E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</w:rPr>
              <w:t>232,973</w:t>
            </w:r>
          </w:p>
        </w:tc>
        <w:tc>
          <w:tcPr>
            <w:tcW w:w="270" w:type="dxa"/>
          </w:tcPr>
          <w:p w14:paraId="44539CBA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B051A1" w14:textId="79D07433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303,116</w:t>
            </w:r>
          </w:p>
        </w:tc>
        <w:tc>
          <w:tcPr>
            <w:tcW w:w="262" w:type="dxa"/>
          </w:tcPr>
          <w:p w14:paraId="453860F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EC7E2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232,912</w:t>
            </w:r>
          </w:p>
        </w:tc>
      </w:tr>
      <w:tr w:rsidR="00B52A63" w:rsidRPr="00CB6983" w14:paraId="6FBE2B85" w14:textId="77777777" w:rsidTr="00A95794">
        <w:tc>
          <w:tcPr>
            <w:tcW w:w="4140" w:type="dxa"/>
            <w:vAlign w:val="bottom"/>
          </w:tcPr>
          <w:p w14:paraId="42E63F01" w14:textId="77777777" w:rsidR="00B52A63" w:rsidRPr="00CB6983" w:rsidRDefault="00B52A63" w:rsidP="00B52A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698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60BF3FD" w14:textId="0D434093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(18,</w:t>
            </w:r>
            <w:r w:rsidR="00575860" w:rsidRPr="00CB6983">
              <w:rPr>
                <w:rFonts w:ascii="Angsana New" w:hAnsi="Angsana New"/>
                <w:sz w:val="30"/>
                <w:szCs w:val="30"/>
              </w:rPr>
              <w:t>52</w:t>
            </w:r>
            <w:r w:rsidR="00FD3A4C" w:rsidRPr="00CB6983">
              <w:rPr>
                <w:rFonts w:ascii="Angsana New" w:hAnsi="Angsana New"/>
                <w:sz w:val="30"/>
                <w:szCs w:val="30"/>
              </w:rPr>
              <w:t>5</w:t>
            </w:r>
            <w:r w:rsidRPr="00CB69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639BF697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714FFC35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</w:rPr>
              <w:t>(18,333)</w:t>
            </w:r>
          </w:p>
        </w:tc>
        <w:tc>
          <w:tcPr>
            <w:tcW w:w="270" w:type="dxa"/>
          </w:tcPr>
          <w:p w14:paraId="248B790A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AF2ACF" w14:textId="2231C4AE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(18,</w:t>
            </w:r>
            <w:r w:rsidR="00575860" w:rsidRPr="00CB6983">
              <w:rPr>
                <w:rFonts w:ascii="Angsana New" w:hAnsi="Angsana New"/>
                <w:sz w:val="30"/>
                <w:szCs w:val="30"/>
              </w:rPr>
              <w:t>464</w:t>
            </w:r>
            <w:r w:rsidRPr="00CB69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7C0A072F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C29AE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(18,272)</w:t>
            </w:r>
          </w:p>
        </w:tc>
      </w:tr>
      <w:tr w:rsidR="00B52A63" w:rsidRPr="00CB6983" w14:paraId="78A06DF7" w14:textId="77777777" w:rsidTr="00A95794">
        <w:tc>
          <w:tcPr>
            <w:tcW w:w="4140" w:type="dxa"/>
            <w:shd w:val="clear" w:color="auto" w:fill="auto"/>
          </w:tcPr>
          <w:p w14:paraId="6D987AB6" w14:textId="77777777" w:rsidR="00B52A63" w:rsidRPr="00CB6983" w:rsidRDefault="00B52A63" w:rsidP="00B52A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87974" w14:textId="0199865D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284,</w:t>
            </w:r>
            <w:r w:rsidR="00575860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62" w:type="dxa"/>
          </w:tcPr>
          <w:p w14:paraId="134808D2" w14:textId="77777777" w:rsidR="00B52A63" w:rsidRPr="00CB6983" w:rsidRDefault="00B52A63" w:rsidP="00B52A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7242C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214,640</w:t>
            </w:r>
          </w:p>
        </w:tc>
        <w:tc>
          <w:tcPr>
            <w:tcW w:w="270" w:type="dxa"/>
          </w:tcPr>
          <w:p w14:paraId="54839B8D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F35BD2" w14:textId="17AD0EA6" w:rsidR="00B52A63" w:rsidRPr="00CB6983" w:rsidRDefault="004F0815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284,</w:t>
            </w:r>
            <w:r w:rsidR="00575860" w:rsidRPr="00CB6983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62" w:type="dxa"/>
          </w:tcPr>
          <w:p w14:paraId="2E165AD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A78B86" w14:textId="77777777" w:rsidR="00B52A63" w:rsidRPr="00CB698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214,640</w:t>
            </w:r>
          </w:p>
        </w:tc>
      </w:tr>
    </w:tbl>
    <w:p w14:paraId="4264CD58" w14:textId="23157715" w:rsidR="0010350E" w:rsidRPr="00CB6983" w:rsidRDefault="0010350E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1"/>
        <w:gridCol w:w="180"/>
        <w:gridCol w:w="1169"/>
        <w:gridCol w:w="180"/>
        <w:gridCol w:w="1171"/>
      </w:tblGrid>
      <w:tr w:rsidR="00B36DE8" w:rsidRPr="00CB6983" w14:paraId="04DF2ABE" w14:textId="77777777" w:rsidTr="004B4E75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35D9357" w14:textId="77777777" w:rsidR="00B36DE8" w:rsidRPr="00CB6983" w:rsidRDefault="00B36DE8" w:rsidP="00BD2B2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bidi="th-TH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521" w:type="dxa"/>
            <w:gridSpan w:val="3"/>
            <w:vAlign w:val="bottom"/>
          </w:tcPr>
          <w:p w14:paraId="27EA42A7" w14:textId="77777777" w:rsidR="00B36DE8" w:rsidRPr="00CB6983" w:rsidRDefault="00B36DE8" w:rsidP="00033B32">
            <w:pPr>
              <w:pStyle w:val="acctmergecolhdg"/>
              <w:spacing w:line="240" w:lineRule="auto"/>
              <w:ind w:left="-83" w:right="-26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0BD689" w14:textId="77777777" w:rsidR="00B36DE8" w:rsidRPr="00CB6983" w:rsidRDefault="00B36DE8" w:rsidP="00BD2B2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E3225C1" w14:textId="77777777" w:rsidR="00B36DE8" w:rsidRPr="00CB6983" w:rsidRDefault="00B36DE8" w:rsidP="00033B32">
            <w:pPr>
              <w:pStyle w:val="acctmergecolhdg"/>
              <w:spacing w:line="240" w:lineRule="auto"/>
              <w:ind w:left="-83" w:right="-258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B698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DE8" w:rsidRPr="00CB6983" w14:paraId="2E186B89" w14:textId="77777777" w:rsidTr="004B4E75">
        <w:trPr>
          <w:cantSplit/>
          <w:tblHeader/>
        </w:trPr>
        <w:tc>
          <w:tcPr>
            <w:tcW w:w="4050" w:type="dxa"/>
            <w:vAlign w:val="bottom"/>
          </w:tcPr>
          <w:p w14:paraId="00777566" w14:textId="2EB1D27A" w:rsidR="00B36DE8" w:rsidRPr="00CB6983" w:rsidRDefault="004C3981" w:rsidP="00BD2B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bidi="th-TH"/>
              </w:rPr>
            </w:pPr>
            <w:r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 xml:space="preserve">   </w:t>
            </w:r>
            <w:r w:rsidR="00B36DE8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สำหรับงวด</w:t>
            </w:r>
            <w:r w:rsidR="00B52A63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</w:t>
            </w:r>
            <w:r w:rsidR="00B36DE8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ก</w:t>
            </w:r>
            <w:r w:rsidR="00B52A63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้า</w:t>
            </w:r>
            <w:r w:rsidR="00B36DE8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B36DE8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30 </w:t>
            </w:r>
            <w:r w:rsidR="00B52A63" w:rsidRPr="00CB698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กันยา</w:t>
            </w:r>
            <w:r w:rsidR="00B36DE8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ยน</w:t>
            </w:r>
            <w:r w:rsidR="00B36DE8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bidi="th-TH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01DF6A47" w14:textId="77777777" w:rsidR="00B36DE8" w:rsidRPr="00CB6983" w:rsidRDefault="00B36DE8" w:rsidP="00B36D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2FCDD50" w14:textId="77777777" w:rsidR="00B36DE8" w:rsidRPr="00CB6983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9C34240" w14:textId="77777777" w:rsidR="00B36DE8" w:rsidRPr="00CB6983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  <w:tc>
          <w:tcPr>
            <w:tcW w:w="180" w:type="dxa"/>
            <w:vAlign w:val="bottom"/>
          </w:tcPr>
          <w:p w14:paraId="02D19068" w14:textId="77777777" w:rsidR="00B36DE8" w:rsidRPr="00CB6983" w:rsidRDefault="00B36DE8" w:rsidP="00BD2B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C9DA2A0" w14:textId="77777777" w:rsidR="00B36DE8" w:rsidRPr="00CB6983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6749A7D" w14:textId="77777777" w:rsidR="00B36DE8" w:rsidRPr="00CB6983" w:rsidRDefault="00B36DE8" w:rsidP="00BD2B27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2576708" w14:textId="77777777" w:rsidR="00B36DE8" w:rsidRPr="00CB6983" w:rsidRDefault="00B36DE8" w:rsidP="00BD2B2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</w:tr>
      <w:tr w:rsidR="00B36DE8" w:rsidRPr="00CB6983" w14:paraId="670AB96D" w14:textId="77777777" w:rsidTr="004B4E75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9E22123" w14:textId="77777777" w:rsidR="00B36DE8" w:rsidRPr="00CB6983" w:rsidRDefault="00B36DE8" w:rsidP="00BD2B2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5221" w:type="dxa"/>
            <w:gridSpan w:val="7"/>
            <w:vAlign w:val="bottom"/>
            <w:hideMark/>
          </w:tcPr>
          <w:p w14:paraId="731E28A8" w14:textId="77777777" w:rsidR="00B36DE8" w:rsidRPr="00CB6983" w:rsidRDefault="00B36DE8" w:rsidP="00BD2B2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B69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3040" w:rsidRPr="00CB6983" w14:paraId="60466398" w14:textId="77777777" w:rsidTr="004B4E75">
        <w:trPr>
          <w:cantSplit/>
        </w:trPr>
        <w:tc>
          <w:tcPr>
            <w:tcW w:w="4050" w:type="dxa"/>
          </w:tcPr>
          <w:p w14:paraId="2178894E" w14:textId="77777777" w:rsidR="00573040" w:rsidRPr="00CB6983" w:rsidRDefault="00573040" w:rsidP="00573040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8382EBC" w14:textId="07CD5BEB" w:rsidR="00573040" w:rsidRPr="00CB6983" w:rsidRDefault="00573040" w:rsidP="005730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180" w:type="dxa"/>
          </w:tcPr>
          <w:p w14:paraId="0E659B05" w14:textId="77777777" w:rsidR="00573040" w:rsidRPr="00CB6983" w:rsidRDefault="00573040" w:rsidP="005730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AF8D58C" w14:textId="29B72EAF" w:rsidR="00573040" w:rsidRPr="00CB6983" w:rsidRDefault="00573040" w:rsidP="005730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(2,478)</w:t>
            </w:r>
          </w:p>
        </w:tc>
        <w:tc>
          <w:tcPr>
            <w:tcW w:w="180" w:type="dxa"/>
          </w:tcPr>
          <w:p w14:paraId="672547AE" w14:textId="77777777" w:rsidR="00573040" w:rsidRPr="00CB6983" w:rsidRDefault="00573040" w:rsidP="005730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C3BC6BD" w14:textId="0CE3F951" w:rsidR="00573040" w:rsidRPr="00CB6983" w:rsidRDefault="00573040" w:rsidP="005730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180" w:type="dxa"/>
          </w:tcPr>
          <w:p w14:paraId="3C44030C" w14:textId="77777777" w:rsidR="00573040" w:rsidRPr="00CB6983" w:rsidRDefault="00573040" w:rsidP="0057304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35BAA7" w14:textId="20E04BE7" w:rsidR="00573040" w:rsidRPr="00CB6983" w:rsidRDefault="00573040" w:rsidP="005730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(2,478)</w:t>
            </w:r>
          </w:p>
        </w:tc>
      </w:tr>
    </w:tbl>
    <w:p w14:paraId="09863886" w14:textId="77777777" w:rsidR="006B03E1" w:rsidRPr="00CB6983" w:rsidRDefault="006B03E1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415C8C4E" w14:textId="34BB880C" w:rsidR="004B4E75" w:rsidRPr="00CB6983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4</w:t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เงินลงทุนในบริษัทร่วม</w:t>
      </w:r>
    </w:p>
    <w:p w14:paraId="7FF18FCC" w14:textId="77777777" w:rsidR="007C3EF7" w:rsidRPr="00CB6983" w:rsidRDefault="007C3EF7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95"/>
        <w:gridCol w:w="262"/>
        <w:gridCol w:w="1898"/>
      </w:tblGrid>
      <w:tr w:rsidR="007C3EF7" w:rsidRPr="00CB6983" w14:paraId="6839F15E" w14:textId="77777777" w:rsidTr="00033B32">
        <w:trPr>
          <w:tblHeader/>
        </w:trPr>
        <w:tc>
          <w:tcPr>
            <w:tcW w:w="5400" w:type="dxa"/>
            <w:vAlign w:val="bottom"/>
          </w:tcPr>
          <w:p w14:paraId="13A83040" w14:textId="77777777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8E4CCB7" w14:textId="6CE20AAF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52A6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B52A6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52A6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2C8E8670" w14:textId="77777777" w:rsidR="007C3EF7" w:rsidRPr="00CB698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72C83720" w14:textId="37A6131A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5F7A88F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98" w:type="dxa"/>
            <w:vAlign w:val="bottom"/>
          </w:tcPr>
          <w:p w14:paraId="3DE28BEA" w14:textId="77777777" w:rsidR="007C3EF7" w:rsidRPr="00CB698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0A3904" w14:textId="371E6175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CB6983" w14:paraId="5A5CB774" w14:textId="77777777" w:rsidTr="00033B32">
        <w:trPr>
          <w:tblHeader/>
        </w:trPr>
        <w:tc>
          <w:tcPr>
            <w:tcW w:w="5400" w:type="dxa"/>
          </w:tcPr>
          <w:p w14:paraId="11ED95B8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2955CE7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  <w:vAlign w:val="bottom"/>
            <w:hideMark/>
          </w:tcPr>
          <w:p w14:paraId="1719F871" w14:textId="77777777" w:rsidR="007C3EF7" w:rsidRPr="00CB698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CB6983" w14:paraId="7766FBE8" w14:textId="77777777" w:rsidTr="00033B32">
        <w:tc>
          <w:tcPr>
            <w:tcW w:w="5400" w:type="dxa"/>
          </w:tcPr>
          <w:p w14:paraId="3E1871A2" w14:textId="7550C0C1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4ACC2D9E" w14:textId="77777777" w:rsidR="007C3EF7" w:rsidRPr="00CB698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15FED11B" w14:textId="1D9E7AC0" w:rsidR="007C3EF7" w:rsidRPr="00CB6983" w:rsidRDefault="00D85FE3" w:rsidP="0003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25,407</w:t>
            </w:r>
          </w:p>
        </w:tc>
        <w:tc>
          <w:tcPr>
            <w:tcW w:w="262" w:type="dxa"/>
            <w:vAlign w:val="bottom"/>
          </w:tcPr>
          <w:p w14:paraId="6BA8AFF4" w14:textId="77777777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98" w:type="dxa"/>
            <w:vAlign w:val="bottom"/>
          </w:tcPr>
          <w:p w14:paraId="417317DB" w14:textId="63D7E812" w:rsidR="007C3EF7" w:rsidRPr="00CB6983" w:rsidRDefault="00D85FE3" w:rsidP="0003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699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</w:tbl>
    <w:p w14:paraId="265EF9DC" w14:textId="00848EB0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57AA1444" w14:textId="77777777" w:rsidR="00A95794" w:rsidRPr="00CB6983" w:rsidRDefault="00A9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9A0C206" w14:textId="23C50052" w:rsidR="004B4E75" w:rsidRPr="00CB6983" w:rsidRDefault="004B4E75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5</w:t>
      </w:r>
      <w:r w:rsidR="00A12768"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อุปกรณ์โครงข่าย</w:t>
      </w:r>
    </w:p>
    <w:p w14:paraId="7E077FB2" w14:textId="77777777" w:rsidR="007C3EF7" w:rsidRPr="00CB6983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4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75"/>
        <w:gridCol w:w="276"/>
        <w:gridCol w:w="1705"/>
        <w:gridCol w:w="261"/>
        <w:gridCol w:w="1629"/>
      </w:tblGrid>
      <w:tr w:rsidR="007C3EF7" w:rsidRPr="00CB6983" w14:paraId="35D397CB" w14:textId="77777777" w:rsidTr="00033B32">
        <w:trPr>
          <w:tblHeader/>
        </w:trPr>
        <w:tc>
          <w:tcPr>
            <w:tcW w:w="5575" w:type="dxa"/>
            <w:vAlign w:val="bottom"/>
          </w:tcPr>
          <w:p w14:paraId="4E95DC00" w14:textId="5A8835AD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14:paraId="6625D6EC" w14:textId="77777777" w:rsidR="007C3EF7" w:rsidRPr="00CB698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54B2FD4A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6BA67F07" w14:textId="77777777" w:rsidR="007C3EF7" w:rsidRPr="00CB698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64245B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CB6983" w14:paraId="3633DA9F" w14:textId="77777777" w:rsidTr="00033B32">
        <w:trPr>
          <w:tblHeader/>
        </w:trPr>
        <w:tc>
          <w:tcPr>
            <w:tcW w:w="5575" w:type="dxa"/>
          </w:tcPr>
          <w:p w14:paraId="11730D68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D60D46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7FC7FCA2" w14:textId="77777777" w:rsidR="007C3EF7" w:rsidRPr="00CB698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0BB3" w:rsidRPr="00CB6983" w14:paraId="766C749E" w14:textId="77777777" w:rsidTr="00033B32">
        <w:tc>
          <w:tcPr>
            <w:tcW w:w="5575" w:type="dxa"/>
          </w:tcPr>
          <w:p w14:paraId="7E56E4B1" w14:textId="31DAEF5E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6" w:type="dxa"/>
          </w:tcPr>
          <w:p w14:paraId="66905FD2" w14:textId="77777777" w:rsidR="00860BB3" w:rsidRPr="00CB6983" w:rsidRDefault="00860BB3" w:rsidP="00860B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4BB8EF81" w14:textId="0EE81645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310,954</w:t>
            </w:r>
          </w:p>
        </w:tc>
        <w:tc>
          <w:tcPr>
            <w:tcW w:w="261" w:type="dxa"/>
            <w:vAlign w:val="bottom"/>
          </w:tcPr>
          <w:p w14:paraId="10C8F724" w14:textId="77777777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9" w:type="dxa"/>
            <w:vAlign w:val="bottom"/>
          </w:tcPr>
          <w:p w14:paraId="08BDDA4D" w14:textId="4ECB3591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310,954</w:t>
            </w:r>
          </w:p>
        </w:tc>
      </w:tr>
      <w:tr w:rsidR="00860BB3" w:rsidRPr="00CB6983" w14:paraId="37449296" w14:textId="77777777" w:rsidTr="00033B32">
        <w:tc>
          <w:tcPr>
            <w:tcW w:w="5575" w:type="dxa"/>
          </w:tcPr>
          <w:p w14:paraId="4AD9C0F2" w14:textId="1521B82D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860BB3" w:rsidRPr="00CB6983" w:rsidRDefault="00860BB3" w:rsidP="00860B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bottom"/>
          </w:tcPr>
          <w:p w14:paraId="0E20E5A0" w14:textId="031645B9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1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(2,945)</w:t>
            </w:r>
          </w:p>
        </w:tc>
        <w:tc>
          <w:tcPr>
            <w:tcW w:w="261" w:type="dxa"/>
            <w:vAlign w:val="bottom"/>
          </w:tcPr>
          <w:p w14:paraId="1F15DF6D" w14:textId="77777777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9" w:type="dxa"/>
            <w:vAlign w:val="bottom"/>
          </w:tcPr>
          <w:p w14:paraId="25292A32" w14:textId="0AA3149B" w:rsidR="00860BB3" w:rsidRPr="00CB6983" w:rsidRDefault="00860BB3" w:rsidP="0086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15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(2,945)</w:t>
            </w:r>
          </w:p>
        </w:tc>
      </w:tr>
    </w:tbl>
    <w:p w14:paraId="78A71A2A" w14:textId="77777777" w:rsidR="004B4E75" w:rsidRPr="00CB6983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4A948D0D" w14:textId="7E273302" w:rsidR="004B4E75" w:rsidRPr="00CB6983" w:rsidRDefault="004B4E75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6</w:t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CB6983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46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275"/>
        <w:gridCol w:w="1801"/>
        <w:gridCol w:w="262"/>
        <w:gridCol w:w="1629"/>
        <w:gridCol w:w="6"/>
      </w:tblGrid>
      <w:tr w:rsidR="007C3EF7" w:rsidRPr="00CB6983" w14:paraId="2FA70FA6" w14:textId="77777777" w:rsidTr="004E5AA9">
        <w:trPr>
          <w:tblHeader/>
        </w:trPr>
        <w:tc>
          <w:tcPr>
            <w:tcW w:w="5490" w:type="dxa"/>
            <w:vAlign w:val="bottom"/>
          </w:tcPr>
          <w:p w14:paraId="6C424CC9" w14:textId="51126A55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46889B87" w14:textId="77777777" w:rsidR="007C3EF7" w:rsidRPr="00CB698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35" w:type="dxa"/>
            <w:gridSpan w:val="2"/>
            <w:vAlign w:val="bottom"/>
          </w:tcPr>
          <w:p w14:paraId="11FFE5F3" w14:textId="77777777" w:rsidR="007C3EF7" w:rsidRPr="00CB698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255127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CB6983" w14:paraId="07B1F6B1" w14:textId="77777777" w:rsidTr="004E5AA9">
        <w:trPr>
          <w:gridAfter w:val="1"/>
          <w:wAfter w:w="6" w:type="dxa"/>
          <w:tblHeader/>
        </w:trPr>
        <w:tc>
          <w:tcPr>
            <w:tcW w:w="5490" w:type="dxa"/>
          </w:tcPr>
          <w:p w14:paraId="37101BE9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00B93DD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vAlign w:val="bottom"/>
            <w:hideMark/>
          </w:tcPr>
          <w:p w14:paraId="57342D12" w14:textId="77777777" w:rsidR="007C3EF7" w:rsidRPr="00CB698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3A4C" w:rsidRPr="00CB6983" w14:paraId="7663335E" w14:textId="77777777" w:rsidTr="004E5AA9">
        <w:tc>
          <w:tcPr>
            <w:tcW w:w="5490" w:type="dxa"/>
          </w:tcPr>
          <w:p w14:paraId="51519BAC" w14:textId="060C5A15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72B9256E" w14:textId="556CA10A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25,487</w:t>
            </w:r>
          </w:p>
        </w:tc>
        <w:tc>
          <w:tcPr>
            <w:tcW w:w="262" w:type="dxa"/>
            <w:vAlign w:val="bottom"/>
          </w:tcPr>
          <w:p w14:paraId="43DDF508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5" w:type="dxa"/>
            <w:gridSpan w:val="2"/>
            <w:vAlign w:val="bottom"/>
          </w:tcPr>
          <w:p w14:paraId="350E085A" w14:textId="5C9A51AA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25,487</w:t>
            </w:r>
          </w:p>
        </w:tc>
      </w:tr>
      <w:tr w:rsidR="00FD3A4C" w:rsidRPr="00CB6983" w14:paraId="6B0D73FA" w14:textId="77777777" w:rsidTr="004E5AA9">
        <w:tc>
          <w:tcPr>
            <w:tcW w:w="5490" w:type="dxa"/>
          </w:tcPr>
          <w:p w14:paraId="56B692B6" w14:textId="17089451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5" w:type="dxa"/>
          </w:tcPr>
          <w:p w14:paraId="352729CF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3A7BADEF" w14:textId="615AA0A3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1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62" w:type="dxa"/>
            <w:vAlign w:val="bottom"/>
          </w:tcPr>
          <w:p w14:paraId="35CC8B75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5" w:type="dxa"/>
            <w:gridSpan w:val="2"/>
            <w:vAlign w:val="bottom"/>
          </w:tcPr>
          <w:p w14:paraId="030ED4FC" w14:textId="3A9D7C2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15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</w:tbl>
    <w:p w14:paraId="06BA56DD" w14:textId="77777777" w:rsidR="004B4E75" w:rsidRPr="00CB6983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35A2FF94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7</w:t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14:paraId="1C384420" w14:textId="6F808EA1" w:rsidR="00522E9A" w:rsidRPr="00CB6983" w:rsidRDefault="004B4E75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ในระหว่างงวด</w:t>
      </w:r>
      <w:r w:rsidR="00395D23" w:rsidRPr="00CB6983">
        <w:rPr>
          <w:rFonts w:asciiTheme="majorBidi" w:hAnsiTheme="majorBidi" w:cstheme="majorBidi" w:hint="cs"/>
          <w:sz w:val="30"/>
          <w:szCs w:val="30"/>
          <w:cs/>
          <w:lang w:val="th-TH"/>
        </w:rPr>
        <w:t>เ</w:t>
      </w:r>
      <w:r w:rsidRPr="00CB6983">
        <w:rPr>
          <w:rFonts w:asciiTheme="majorBidi" w:hAnsiTheme="majorBidi" w:cstheme="majorBidi"/>
          <w:sz w:val="30"/>
          <w:szCs w:val="30"/>
          <w:cs/>
          <w:lang w:val="th-TH"/>
        </w:rPr>
        <w:t>ก</w:t>
      </w:r>
      <w:r w:rsidR="00395D23" w:rsidRPr="00CB6983">
        <w:rPr>
          <w:rFonts w:asciiTheme="majorBidi" w:hAnsiTheme="majorBidi" w:cstheme="majorBidi" w:hint="cs"/>
          <w:sz w:val="30"/>
          <w:szCs w:val="30"/>
          <w:cs/>
          <w:lang w:val="th-TH"/>
        </w:rPr>
        <w:t>้า</w:t>
      </w:r>
      <w:r w:rsidRPr="00CB698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Pr="00CB6983">
        <w:rPr>
          <w:rFonts w:asciiTheme="majorBidi" w:hAnsiTheme="majorBidi" w:cstheme="majorBidi"/>
          <w:sz w:val="30"/>
          <w:szCs w:val="30"/>
        </w:rPr>
        <w:t>30</w:t>
      </w:r>
      <w:r w:rsidRPr="00CB698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95D23" w:rsidRPr="00CB6983">
        <w:rPr>
          <w:rFonts w:asciiTheme="majorBidi" w:hAnsiTheme="majorBidi" w:cstheme="majorBidi" w:hint="cs"/>
          <w:sz w:val="30"/>
          <w:szCs w:val="30"/>
          <w:cs/>
          <w:lang w:val="th-TH"/>
        </w:rPr>
        <w:t>กันยา</w:t>
      </w:r>
      <w:r w:rsidRPr="00CB6983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ยน </w:t>
      </w:r>
      <w:r w:rsidRPr="00CB6983">
        <w:rPr>
          <w:rFonts w:asciiTheme="majorBidi" w:hAnsiTheme="majorBidi" w:cstheme="majorBidi"/>
          <w:sz w:val="30"/>
          <w:szCs w:val="30"/>
        </w:rPr>
        <w:t>2564</w:t>
      </w:r>
      <w:r w:rsidRPr="00CB698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กลุ่มบริษัทเช่าอาคารและยานพาหนะเป็นระยะเวลา </w:t>
      </w:r>
      <w:r w:rsidRPr="00CB6983">
        <w:rPr>
          <w:rFonts w:asciiTheme="majorBidi" w:hAnsiTheme="majorBidi" w:cstheme="majorBidi"/>
          <w:sz w:val="30"/>
          <w:szCs w:val="30"/>
        </w:rPr>
        <w:t xml:space="preserve">3 </w:t>
      </w:r>
      <w:r w:rsidRPr="00CB6983">
        <w:rPr>
          <w:rFonts w:asciiTheme="majorBidi" w:hAnsiTheme="majorBidi" w:cstheme="majorBidi"/>
          <w:sz w:val="30"/>
          <w:szCs w:val="30"/>
          <w:cs/>
        </w:rPr>
        <w:t>ถึง</w:t>
      </w:r>
      <w:r w:rsidRPr="00CB6983">
        <w:rPr>
          <w:rFonts w:asciiTheme="majorBidi" w:hAnsiTheme="majorBidi" w:cstheme="majorBidi"/>
          <w:sz w:val="30"/>
          <w:szCs w:val="30"/>
        </w:rPr>
        <w:t xml:space="preserve"> 6</w:t>
      </w:r>
      <w:r w:rsidRPr="00CB6983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B6983">
        <w:rPr>
          <w:rFonts w:asciiTheme="majorBidi" w:hAnsiTheme="majorBidi" w:cstheme="majorBidi"/>
          <w:sz w:val="30"/>
          <w:szCs w:val="30"/>
          <w:cs/>
          <w:lang w:val="th-TH"/>
        </w:rPr>
        <w:t>ปี โดยมีค่าเช่าคงที่ตลอดอายุสัญญา</w:t>
      </w:r>
    </w:p>
    <w:p w14:paraId="4D4F34E6" w14:textId="77777777" w:rsidR="007C3EF7" w:rsidRPr="00CB6983" w:rsidRDefault="007C3EF7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4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273"/>
        <w:gridCol w:w="1791"/>
        <w:gridCol w:w="262"/>
        <w:gridCol w:w="1641"/>
      </w:tblGrid>
      <w:tr w:rsidR="007C3EF7" w:rsidRPr="00CB6983" w14:paraId="6AB073C4" w14:textId="77777777" w:rsidTr="004E5AA9">
        <w:trPr>
          <w:tblHeader/>
        </w:trPr>
        <w:tc>
          <w:tcPr>
            <w:tcW w:w="5490" w:type="dxa"/>
            <w:vAlign w:val="bottom"/>
          </w:tcPr>
          <w:p w14:paraId="3D8AB447" w14:textId="4D222C1F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5D23" w:rsidRPr="00CB69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0D32E9BA" w14:textId="77777777" w:rsidR="007C3EF7" w:rsidRPr="00CB698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41" w:type="dxa"/>
            <w:vAlign w:val="bottom"/>
          </w:tcPr>
          <w:p w14:paraId="4D2A09BD" w14:textId="77777777" w:rsidR="007C3EF7" w:rsidRPr="00CB698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0C46DAD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CB6983" w14:paraId="6F33B446" w14:textId="77777777" w:rsidTr="004E5AA9">
        <w:trPr>
          <w:tblHeader/>
        </w:trPr>
        <w:tc>
          <w:tcPr>
            <w:tcW w:w="5490" w:type="dxa"/>
          </w:tcPr>
          <w:p w14:paraId="0E5611F4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6FB78C3" w14:textId="77777777" w:rsidR="007C3EF7" w:rsidRPr="00CB698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4" w:type="dxa"/>
            <w:gridSpan w:val="3"/>
            <w:vAlign w:val="bottom"/>
            <w:hideMark/>
          </w:tcPr>
          <w:p w14:paraId="48549061" w14:textId="77777777" w:rsidR="007C3EF7" w:rsidRPr="00CB698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CB6983" w14:paraId="41517669" w14:textId="77777777" w:rsidTr="004E5AA9">
        <w:tc>
          <w:tcPr>
            <w:tcW w:w="5490" w:type="dxa"/>
          </w:tcPr>
          <w:p w14:paraId="2D97D5DF" w14:textId="6DD223CF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- ราคาทุน</w:t>
            </w:r>
          </w:p>
        </w:tc>
        <w:tc>
          <w:tcPr>
            <w:tcW w:w="273" w:type="dxa"/>
          </w:tcPr>
          <w:p w14:paraId="34F489FA" w14:textId="77777777" w:rsidR="007C3EF7" w:rsidRPr="00CB698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02120B75" w:rsidR="007C3EF7" w:rsidRPr="00CB6983" w:rsidRDefault="000A6353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17,86</w:t>
            </w:r>
            <w:r w:rsidR="00FD3A4C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2" w:type="dxa"/>
            <w:vAlign w:val="bottom"/>
          </w:tcPr>
          <w:p w14:paraId="49B0D7B6" w14:textId="77777777" w:rsidR="007C3EF7" w:rsidRPr="00CB698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41" w:type="dxa"/>
            <w:vAlign w:val="bottom"/>
          </w:tcPr>
          <w:p w14:paraId="20503D6E" w14:textId="1BB1E469" w:rsidR="007C3EF7" w:rsidRPr="00CB6983" w:rsidRDefault="000A6353" w:rsidP="00A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17,86</w:t>
            </w:r>
            <w:r w:rsidR="00FD3A4C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24B8DCFD" w14:textId="77777777" w:rsidR="00522E9A" w:rsidRPr="00CB6983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637400CB" w14:textId="332F1105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หนี้สินที่มีภาระดอกเบี้ย</w:t>
      </w:r>
    </w:p>
    <w:p w14:paraId="1A360895" w14:textId="77777777" w:rsidR="004B4E75" w:rsidRPr="00CB6983" w:rsidRDefault="004B4E75" w:rsidP="004B4E75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14:paraId="25F40C3B" w14:textId="77777777" w:rsidR="004B4E75" w:rsidRPr="00CB6983" w:rsidRDefault="004B4E75" w:rsidP="004B4E75">
      <w:pPr>
        <w:pStyle w:val="Heading6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1E85ED95" w14:textId="77777777" w:rsidR="004B4E75" w:rsidRPr="00CB6983" w:rsidRDefault="004B4E75" w:rsidP="004B4E75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12F81ECF" w14:textId="391A3BC5" w:rsidR="004B4E75" w:rsidRPr="00CB6983" w:rsidRDefault="004B4E75" w:rsidP="004B4E75">
      <w:pPr>
        <w:pStyle w:val="Heading6"/>
        <w:ind w:left="540" w:right="-25"/>
        <w:jc w:val="thaiDistribute"/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</w:pP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ณ วันที่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30 </w:t>
      </w:r>
      <w:r w:rsidR="00395D23"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กันยา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ยน 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2564 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บริษัทมีวงเงิน</w:t>
      </w:r>
      <w:r w:rsidR="00751837"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กู้ยืม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ซึ่งยังมิได้เบิกใช้เป็นจำนวนรวม</w:t>
      </w:r>
      <w:r w:rsidR="00710690"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="008325A4"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405 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2563: </w:t>
      </w:r>
      <w:r w:rsidR="00751837"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405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)</w:t>
      </w:r>
    </w:p>
    <w:p w14:paraId="53C2AF15" w14:textId="77777777" w:rsidR="004B4E75" w:rsidRPr="00CB6983" w:rsidRDefault="004B4E75" w:rsidP="004B4E75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EC3A832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9</w:t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p w14:paraId="3BD11963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CB6983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CB6983">
        <w:rPr>
          <w:rFonts w:asciiTheme="majorBidi" w:hAnsiTheme="majorBidi" w:cstheme="majorBidi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2123AE" w14:textId="76DA7FBD" w:rsidR="004B4E75" w:rsidRPr="00CB698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7636DB2" w14:textId="77777777" w:rsidR="0022593C" w:rsidRPr="00CB6983" w:rsidRDefault="0022593C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22593C" w:rsidRPr="00CB6983" w14:paraId="46328CB0" w14:textId="77777777" w:rsidTr="00582EA3">
        <w:trPr>
          <w:tblHeader/>
        </w:trPr>
        <w:tc>
          <w:tcPr>
            <w:tcW w:w="5400" w:type="dxa"/>
          </w:tcPr>
          <w:p w14:paraId="1108DE93" w14:textId="77777777" w:rsidR="0022593C" w:rsidRPr="00CB6983" w:rsidRDefault="0022593C" w:rsidP="00582E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C4F5964" w14:textId="77777777" w:rsidR="0022593C" w:rsidRPr="00CB6983" w:rsidRDefault="0022593C" w:rsidP="00582E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2B2504B6" w14:textId="77777777" w:rsidR="0022593C" w:rsidRPr="00CB6983" w:rsidRDefault="0022593C" w:rsidP="00582EA3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2593C" w:rsidRPr="00CB6983" w14:paraId="1666BC31" w14:textId="77777777" w:rsidTr="00582EA3">
        <w:trPr>
          <w:tblHeader/>
        </w:trPr>
        <w:tc>
          <w:tcPr>
            <w:tcW w:w="5400" w:type="dxa"/>
          </w:tcPr>
          <w:p w14:paraId="1C4C1C39" w14:textId="07FE1176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75" w:type="dxa"/>
          </w:tcPr>
          <w:p w14:paraId="2EE379D8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</w:tcPr>
          <w:p w14:paraId="67C623B7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375511ED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</w:tcPr>
          <w:p w14:paraId="559D80E5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22593C" w:rsidRPr="00CB6983" w14:paraId="4BDC8F78" w14:textId="77777777" w:rsidTr="00582EA3">
        <w:trPr>
          <w:tblHeader/>
        </w:trPr>
        <w:tc>
          <w:tcPr>
            <w:tcW w:w="5400" w:type="dxa"/>
          </w:tcPr>
          <w:p w14:paraId="7E4E65F6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0AA771F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46A89157" w14:textId="77777777" w:rsidR="0022593C" w:rsidRPr="00CB6983" w:rsidRDefault="0022593C" w:rsidP="002259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593C" w:rsidRPr="00CB6983" w14:paraId="6CE60171" w14:textId="77777777" w:rsidTr="00582EA3">
        <w:tc>
          <w:tcPr>
            <w:tcW w:w="5400" w:type="dxa"/>
            <w:vAlign w:val="bottom"/>
          </w:tcPr>
          <w:p w14:paraId="6778D8C4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</w:tcPr>
          <w:p w14:paraId="2220BFCE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5D6B0B30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6E9929F8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vAlign w:val="center"/>
          </w:tcPr>
          <w:p w14:paraId="04EC00C4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2593C" w:rsidRPr="00CB6983" w14:paraId="61C66B7E" w14:textId="77777777" w:rsidTr="00582EA3">
        <w:tc>
          <w:tcPr>
            <w:tcW w:w="5400" w:type="dxa"/>
          </w:tcPr>
          <w:p w14:paraId="4ED24CA1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</w:tcPr>
          <w:p w14:paraId="74D28AA3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4C1D7A5D" w14:textId="579AA6CC" w:rsidR="0022593C" w:rsidRPr="00CB6983" w:rsidRDefault="00D455CB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1,07</w:t>
            </w:r>
            <w:r w:rsidR="00212A24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8,578</w:t>
            </w:r>
          </w:p>
        </w:tc>
        <w:tc>
          <w:tcPr>
            <w:tcW w:w="262" w:type="dxa"/>
            <w:vAlign w:val="center"/>
          </w:tcPr>
          <w:p w14:paraId="21EC1209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787CAB59" w14:textId="73E3DD9F" w:rsidR="0022593C" w:rsidRPr="00CB6983" w:rsidRDefault="00807ECA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  <w:lang w:eastAsia="zh-CN"/>
              </w:rPr>
              <w:t>976</w:t>
            </w: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CB698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  <w:lang w:eastAsia="zh-CN"/>
              </w:rPr>
              <w:t>332</w:t>
            </w:r>
          </w:p>
        </w:tc>
      </w:tr>
      <w:tr w:rsidR="0022593C" w:rsidRPr="00CB6983" w14:paraId="0F6A80D6" w14:textId="77777777" w:rsidTr="00582EA3">
        <w:tc>
          <w:tcPr>
            <w:tcW w:w="5400" w:type="dxa"/>
          </w:tcPr>
          <w:p w14:paraId="1416ABD9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275" w:type="dxa"/>
          </w:tcPr>
          <w:p w14:paraId="44CB6CF6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4B1FFDFF" w14:textId="146BDB19" w:rsidR="0022593C" w:rsidRPr="00CB6983" w:rsidRDefault="00D455CB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2" w:type="dxa"/>
            <w:vAlign w:val="center"/>
          </w:tcPr>
          <w:p w14:paraId="255FF74E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14:paraId="6D9F32BD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22593C" w:rsidRPr="00CB6983" w14:paraId="28C99204" w14:textId="77777777" w:rsidTr="00582EA3">
        <w:tc>
          <w:tcPr>
            <w:tcW w:w="5400" w:type="dxa"/>
          </w:tcPr>
          <w:p w14:paraId="03DD551B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5D16AB99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C1EEAA" w14:textId="539A48D4" w:rsidR="0022593C" w:rsidRPr="00CB6983" w:rsidRDefault="00D455CB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1,07</w:t>
            </w:r>
            <w:r w:rsidR="00212A24"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8,578</w:t>
            </w:r>
          </w:p>
        </w:tc>
        <w:tc>
          <w:tcPr>
            <w:tcW w:w="262" w:type="dxa"/>
            <w:vAlign w:val="center"/>
          </w:tcPr>
          <w:p w14:paraId="2FEDC0AF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05B3A5" w14:textId="36F6E802" w:rsidR="0022593C" w:rsidRPr="00CB6983" w:rsidRDefault="00807ECA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976,332</w:t>
            </w:r>
          </w:p>
        </w:tc>
      </w:tr>
      <w:tr w:rsidR="0022593C" w:rsidRPr="00CB6983" w14:paraId="7EB1D3C7" w14:textId="77777777" w:rsidTr="00582EA3">
        <w:trPr>
          <w:trHeight w:val="215"/>
        </w:trPr>
        <w:tc>
          <w:tcPr>
            <w:tcW w:w="5400" w:type="dxa"/>
            <w:vAlign w:val="center"/>
          </w:tcPr>
          <w:p w14:paraId="57F36B75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5" w:type="dxa"/>
          </w:tcPr>
          <w:p w14:paraId="306E56B3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center"/>
          </w:tcPr>
          <w:p w14:paraId="1400D9C9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7FAFB5CE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  <w:vAlign w:val="center"/>
          </w:tcPr>
          <w:p w14:paraId="12DE8C1C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22593C" w:rsidRPr="00CB6983" w14:paraId="38D3EF35" w14:textId="77777777" w:rsidTr="00582EA3">
        <w:tc>
          <w:tcPr>
            <w:tcW w:w="5400" w:type="dxa"/>
            <w:vAlign w:val="bottom"/>
          </w:tcPr>
          <w:p w14:paraId="07166FAF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</w:tcPr>
          <w:p w14:paraId="02C73FC1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30E584EA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7028C885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67A17A0B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22593C" w:rsidRPr="00CB6983" w14:paraId="56F78290" w14:textId="77777777" w:rsidTr="00582EA3">
        <w:tc>
          <w:tcPr>
            <w:tcW w:w="5400" w:type="dxa"/>
          </w:tcPr>
          <w:p w14:paraId="358C9DB8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</w:tcPr>
          <w:p w14:paraId="6E8B7109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767C5443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AB9810F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5998D385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22593C" w:rsidRPr="00CB6983" w14:paraId="5A13CB28" w14:textId="77777777" w:rsidTr="00582EA3">
        <w:tc>
          <w:tcPr>
            <w:tcW w:w="5400" w:type="dxa"/>
          </w:tcPr>
          <w:p w14:paraId="7058A1B4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5" w:type="dxa"/>
          </w:tcPr>
          <w:p w14:paraId="13407CF7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2C06CBE6" w14:textId="73FED9DB" w:rsidR="0022593C" w:rsidRPr="00CB6983" w:rsidRDefault="002B1A82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87</w:t>
            </w:r>
            <w:r w:rsidR="00212A24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7,151</w:t>
            </w:r>
          </w:p>
        </w:tc>
        <w:tc>
          <w:tcPr>
            <w:tcW w:w="262" w:type="dxa"/>
            <w:vAlign w:val="center"/>
          </w:tcPr>
          <w:p w14:paraId="1BC90AED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0AB4EDCF" w14:textId="67D5D225" w:rsidR="0022593C" w:rsidRPr="00CB6983" w:rsidRDefault="00807ECA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  <w:r w:rsidR="002B1A82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59,923</w:t>
            </w:r>
          </w:p>
        </w:tc>
      </w:tr>
      <w:tr w:rsidR="0022593C" w:rsidRPr="00CB6983" w14:paraId="08F2C4B5" w14:textId="77777777" w:rsidTr="00582EA3">
        <w:tc>
          <w:tcPr>
            <w:tcW w:w="5400" w:type="dxa"/>
          </w:tcPr>
          <w:p w14:paraId="446596C5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</w:tcPr>
          <w:p w14:paraId="0855EA39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63073A56" w14:textId="51949E55" w:rsidR="0022593C" w:rsidRPr="00CB6983" w:rsidRDefault="002B1A82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174,849</w:t>
            </w:r>
          </w:p>
        </w:tc>
        <w:tc>
          <w:tcPr>
            <w:tcW w:w="262" w:type="dxa"/>
            <w:vAlign w:val="center"/>
          </w:tcPr>
          <w:p w14:paraId="2755E6D6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2585614E" w14:textId="610E827D" w:rsidR="0022593C" w:rsidRPr="00CB6983" w:rsidRDefault="002B1A82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91,288</w:t>
            </w:r>
          </w:p>
        </w:tc>
      </w:tr>
      <w:tr w:rsidR="0022593C" w:rsidRPr="00CB6983" w14:paraId="4611469E" w14:textId="77777777" w:rsidTr="00582EA3">
        <w:tc>
          <w:tcPr>
            <w:tcW w:w="5400" w:type="dxa"/>
          </w:tcPr>
          <w:p w14:paraId="6470FF49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5" w:type="dxa"/>
          </w:tcPr>
          <w:p w14:paraId="5DFE81D0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6F0CB" w14:textId="41254120" w:rsidR="0022593C" w:rsidRPr="00CB6983" w:rsidRDefault="002B1A82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26,578</w:t>
            </w:r>
          </w:p>
        </w:tc>
        <w:tc>
          <w:tcPr>
            <w:tcW w:w="262" w:type="dxa"/>
            <w:vAlign w:val="center"/>
          </w:tcPr>
          <w:p w14:paraId="76104242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CAC5C0" w14:textId="7764D80E" w:rsidR="0022593C" w:rsidRPr="00CB6983" w:rsidRDefault="002B1A82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25,121</w:t>
            </w:r>
          </w:p>
        </w:tc>
      </w:tr>
      <w:tr w:rsidR="0022593C" w:rsidRPr="00CB6983" w14:paraId="67432466" w14:textId="77777777" w:rsidTr="00582EA3">
        <w:tc>
          <w:tcPr>
            <w:tcW w:w="5400" w:type="dxa"/>
          </w:tcPr>
          <w:p w14:paraId="1FCEFC82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62B9CA49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92422B" w14:textId="1C1372F3" w:rsidR="0022593C" w:rsidRPr="00CB6983" w:rsidRDefault="00D455CB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1,07</w:t>
            </w:r>
            <w:r w:rsidR="00212A24"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8,578</w:t>
            </w:r>
          </w:p>
        </w:tc>
        <w:tc>
          <w:tcPr>
            <w:tcW w:w="262" w:type="dxa"/>
            <w:vAlign w:val="center"/>
          </w:tcPr>
          <w:p w14:paraId="62011175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7AB4A" w14:textId="6F89F32D" w:rsidR="0022593C" w:rsidRPr="00CB6983" w:rsidRDefault="00807ECA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976</w:t>
            </w: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,332</w:t>
            </w:r>
          </w:p>
        </w:tc>
      </w:tr>
      <w:tr w:rsidR="0022593C" w:rsidRPr="00CB6983" w14:paraId="07A4EBD1" w14:textId="77777777" w:rsidTr="00582EA3">
        <w:tc>
          <w:tcPr>
            <w:tcW w:w="5400" w:type="dxa"/>
          </w:tcPr>
          <w:p w14:paraId="15D85A30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2808A3F4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6E868A2D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14:paraId="3A6FC594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6CFB8186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2593C" w:rsidRPr="00CB6983" w14:paraId="511C009E" w14:textId="77777777" w:rsidTr="00582EA3">
        <w:tc>
          <w:tcPr>
            <w:tcW w:w="5400" w:type="dxa"/>
          </w:tcPr>
          <w:p w14:paraId="5CF76766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</w:tcPr>
          <w:p w14:paraId="1A468FEB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200BF860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64431BA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01345E8D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2593C" w:rsidRPr="00CB6983" w14:paraId="27C6F763" w14:textId="77777777" w:rsidTr="00582EA3">
        <w:tc>
          <w:tcPr>
            <w:tcW w:w="5400" w:type="dxa"/>
          </w:tcPr>
          <w:p w14:paraId="3A508C7C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</w:tcPr>
          <w:p w14:paraId="3F2A433E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53628554" w14:textId="494874F0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990,291</w:t>
            </w:r>
          </w:p>
        </w:tc>
        <w:tc>
          <w:tcPr>
            <w:tcW w:w="262" w:type="dxa"/>
            <w:vAlign w:val="center"/>
          </w:tcPr>
          <w:p w14:paraId="05A1BF43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933155A" w14:textId="7107CA5D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897,306</w:t>
            </w:r>
          </w:p>
        </w:tc>
      </w:tr>
      <w:tr w:rsidR="0022593C" w:rsidRPr="00CB6983" w14:paraId="63F3B7F7" w14:textId="77777777" w:rsidTr="00582EA3">
        <w:tc>
          <w:tcPr>
            <w:tcW w:w="5400" w:type="dxa"/>
          </w:tcPr>
          <w:p w14:paraId="170D54B4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</w:tcPr>
          <w:p w14:paraId="757738A8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79C578DE" w14:textId="75CFF9FC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76,624</w:t>
            </w:r>
          </w:p>
        </w:tc>
        <w:tc>
          <w:tcPr>
            <w:tcW w:w="262" w:type="dxa"/>
            <w:vAlign w:val="center"/>
          </w:tcPr>
          <w:p w14:paraId="27BAD5F6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45AEF4D7" w14:textId="7A8AA2CA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63,8</w:t>
            </w:r>
            <w:r w:rsidR="00860BB3"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22593C" w:rsidRPr="00CB6983" w14:paraId="4C5EB10C" w14:textId="77777777" w:rsidTr="00582EA3">
        <w:tc>
          <w:tcPr>
            <w:tcW w:w="5400" w:type="dxa"/>
          </w:tcPr>
          <w:p w14:paraId="17E57319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</w:tcPr>
          <w:p w14:paraId="587D3CEE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57974ECD" w14:textId="62830F5F" w:rsidR="0022593C" w:rsidRPr="00CB6983" w:rsidRDefault="00212A24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9,815</w:t>
            </w:r>
          </w:p>
        </w:tc>
        <w:tc>
          <w:tcPr>
            <w:tcW w:w="262" w:type="dxa"/>
            <w:vAlign w:val="center"/>
          </w:tcPr>
          <w:p w14:paraId="62B6EE3B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1EDE2C85" w14:textId="67D65ADC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9,734</w:t>
            </w:r>
          </w:p>
        </w:tc>
      </w:tr>
      <w:tr w:rsidR="0022593C" w:rsidRPr="00CB6983" w14:paraId="067848E6" w14:textId="77777777" w:rsidTr="00582EA3">
        <w:tc>
          <w:tcPr>
            <w:tcW w:w="5675" w:type="dxa"/>
            <w:gridSpan w:val="2"/>
          </w:tcPr>
          <w:p w14:paraId="67BB052E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29E2A" w14:textId="7FC0A066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1,84</w:t>
            </w:r>
            <w:r w:rsidR="00212A24"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213A6CAE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80442" w14:textId="3738B404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5,477</w:t>
            </w:r>
          </w:p>
        </w:tc>
      </w:tr>
      <w:tr w:rsidR="0022593C" w:rsidRPr="00CB6983" w14:paraId="7895E560" w14:textId="77777777" w:rsidTr="00582EA3">
        <w:tc>
          <w:tcPr>
            <w:tcW w:w="5400" w:type="dxa"/>
          </w:tcPr>
          <w:p w14:paraId="4F9148C4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13A15D4C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84FB23" w14:textId="4159B4C1" w:rsidR="0022593C" w:rsidRPr="00CB6983" w:rsidRDefault="00D455CB" w:rsidP="0022593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1,07</w:t>
            </w:r>
            <w:r w:rsidR="00212A24" w:rsidRPr="00CB69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8,578</w:t>
            </w:r>
          </w:p>
        </w:tc>
        <w:tc>
          <w:tcPr>
            <w:tcW w:w="262" w:type="dxa"/>
            <w:vAlign w:val="center"/>
          </w:tcPr>
          <w:p w14:paraId="78A32EF9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4E0EAE" w14:textId="2AC7E2AE" w:rsidR="0022593C" w:rsidRPr="00CB6983" w:rsidRDefault="00807ECA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976</w:t>
            </w: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,332</w:t>
            </w:r>
          </w:p>
        </w:tc>
      </w:tr>
      <w:tr w:rsidR="0022593C" w:rsidRPr="00CB6983" w14:paraId="6FDD5616" w14:textId="77777777" w:rsidTr="00582EA3">
        <w:tc>
          <w:tcPr>
            <w:tcW w:w="5400" w:type="dxa"/>
          </w:tcPr>
          <w:p w14:paraId="298D8E9C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6A4BE87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92E224C" w14:textId="77777777" w:rsidR="0022593C" w:rsidRPr="00CB6983" w:rsidRDefault="0022593C" w:rsidP="0022593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29E6B4F9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B9757F" w14:textId="77777777" w:rsidR="0022593C" w:rsidRPr="00CB6983" w:rsidRDefault="0022593C" w:rsidP="0022593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22593C" w:rsidRPr="00CB6983" w14:paraId="780F66D4" w14:textId="77777777" w:rsidTr="00582EA3">
        <w:tc>
          <w:tcPr>
            <w:tcW w:w="5400" w:type="dxa"/>
          </w:tcPr>
          <w:p w14:paraId="193C78BD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</w:tcPr>
          <w:p w14:paraId="3FF0B01E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0FA1575A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3BA0D31D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3CFDAF3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07ECA" w:rsidRPr="00CB6983" w14:paraId="720D7CD6" w14:textId="77777777" w:rsidTr="00582EA3">
        <w:tc>
          <w:tcPr>
            <w:tcW w:w="5400" w:type="dxa"/>
          </w:tcPr>
          <w:p w14:paraId="01E8C8F5" w14:textId="77777777" w:rsidR="00807ECA" w:rsidRPr="00CB6983" w:rsidRDefault="00807ECA" w:rsidP="00807E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</w:tcPr>
          <w:p w14:paraId="5A720EE2" w14:textId="77777777" w:rsidR="00807ECA" w:rsidRPr="00CB6983" w:rsidRDefault="00807ECA" w:rsidP="00807E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64B1D090" w14:textId="2C510F36" w:rsidR="00807ECA" w:rsidRPr="00CB6983" w:rsidRDefault="00D455CB" w:rsidP="00807EC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6,524</w:t>
            </w:r>
          </w:p>
        </w:tc>
        <w:tc>
          <w:tcPr>
            <w:tcW w:w="262" w:type="dxa"/>
            <w:vAlign w:val="center"/>
          </w:tcPr>
          <w:p w14:paraId="149B1AB4" w14:textId="77777777" w:rsidR="00807ECA" w:rsidRPr="00CB6983" w:rsidRDefault="00807ECA" w:rsidP="00807EC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1D5C1E92" w14:textId="4BE0C630" w:rsidR="00807ECA" w:rsidRPr="00CB6983" w:rsidRDefault="00807ECA" w:rsidP="00807EC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5,440</w:t>
            </w:r>
          </w:p>
        </w:tc>
      </w:tr>
      <w:tr w:rsidR="00807ECA" w:rsidRPr="00CB6983" w14:paraId="07675B4C" w14:textId="77777777" w:rsidTr="00582EA3">
        <w:tc>
          <w:tcPr>
            <w:tcW w:w="5400" w:type="dxa"/>
          </w:tcPr>
          <w:p w14:paraId="0A7B079F" w14:textId="77777777" w:rsidR="00807ECA" w:rsidRPr="00CB6983" w:rsidRDefault="00807ECA" w:rsidP="00807E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</w:tcPr>
          <w:p w14:paraId="2CE00534" w14:textId="77777777" w:rsidR="00807ECA" w:rsidRPr="00CB6983" w:rsidRDefault="00807ECA" w:rsidP="00807E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45656" w14:textId="027385DE" w:rsidR="00807ECA" w:rsidRPr="00CB6983" w:rsidRDefault="00D455CB" w:rsidP="00807EC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</w:t>
            </w:r>
            <w:r w:rsidR="00212A24" w:rsidRPr="00CB69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2,054</w:t>
            </w:r>
          </w:p>
        </w:tc>
        <w:tc>
          <w:tcPr>
            <w:tcW w:w="262" w:type="dxa"/>
            <w:vAlign w:val="center"/>
          </w:tcPr>
          <w:p w14:paraId="57E0EECB" w14:textId="77777777" w:rsidR="00807ECA" w:rsidRPr="00CB6983" w:rsidRDefault="00807ECA" w:rsidP="00807EC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5BB82" w14:textId="2D684AE9" w:rsidR="00807ECA" w:rsidRPr="00CB6983" w:rsidRDefault="00807ECA" w:rsidP="00807EC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698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970,892</w:t>
            </w:r>
          </w:p>
        </w:tc>
      </w:tr>
      <w:tr w:rsidR="0022593C" w:rsidRPr="00CB6983" w14:paraId="08983070" w14:textId="77777777" w:rsidTr="00582EA3">
        <w:tc>
          <w:tcPr>
            <w:tcW w:w="5400" w:type="dxa"/>
          </w:tcPr>
          <w:p w14:paraId="232629D5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0A1FA534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1160AD" w14:textId="321FADA9" w:rsidR="00D455CB" w:rsidRPr="00CB6983" w:rsidRDefault="00D455CB" w:rsidP="00D45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1,07</w:t>
            </w:r>
            <w:r w:rsidR="00212A24"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8,578</w:t>
            </w:r>
          </w:p>
        </w:tc>
        <w:tc>
          <w:tcPr>
            <w:tcW w:w="262" w:type="dxa"/>
            <w:vAlign w:val="center"/>
          </w:tcPr>
          <w:p w14:paraId="64B6D42B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F65142" w14:textId="40C7A6E7" w:rsidR="0022593C" w:rsidRPr="00CB6983" w:rsidRDefault="00807ECA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976</w:t>
            </w:r>
            <w:r w:rsidRPr="00CB698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,332</w:t>
            </w:r>
          </w:p>
        </w:tc>
      </w:tr>
      <w:tr w:rsidR="0022593C" w:rsidRPr="00CB6983" w14:paraId="7F2811FA" w14:textId="77777777" w:rsidTr="00582EA3">
        <w:tc>
          <w:tcPr>
            <w:tcW w:w="5400" w:type="dxa"/>
          </w:tcPr>
          <w:p w14:paraId="5186FBE6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27A7DC5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037D8E3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29887301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B0AEA0" w14:textId="77777777" w:rsidR="0022593C" w:rsidRPr="00CB6983" w:rsidRDefault="0022593C" w:rsidP="0022593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2593C" w:rsidRPr="00CB6983" w14:paraId="29415F14" w14:textId="77777777" w:rsidTr="00582EA3">
        <w:tc>
          <w:tcPr>
            <w:tcW w:w="5400" w:type="dxa"/>
          </w:tcPr>
          <w:p w14:paraId="3F46ACB7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</w:tcPr>
          <w:p w14:paraId="155CBCED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21C89EC6" w14:textId="39C8BEBC" w:rsidR="0022593C" w:rsidRPr="00CB6983" w:rsidRDefault="00860BB3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139,494</w:t>
            </w:r>
          </w:p>
        </w:tc>
        <w:tc>
          <w:tcPr>
            <w:tcW w:w="262" w:type="dxa"/>
            <w:vAlign w:val="bottom"/>
          </w:tcPr>
          <w:p w14:paraId="287FE121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4CEC889A" w14:textId="12804340" w:rsidR="0022593C" w:rsidRPr="00CB6983" w:rsidRDefault="00807ECA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96,342</w:t>
            </w:r>
          </w:p>
        </w:tc>
      </w:tr>
      <w:tr w:rsidR="0022593C" w:rsidRPr="00CB6983" w14:paraId="2461CC07" w14:textId="77777777" w:rsidTr="00582EA3">
        <w:tc>
          <w:tcPr>
            <w:tcW w:w="5400" w:type="dxa"/>
          </w:tcPr>
          <w:p w14:paraId="4BE941A8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</w:tcPr>
          <w:p w14:paraId="4E889722" w14:textId="77777777" w:rsidR="0022593C" w:rsidRPr="00CB6983" w:rsidRDefault="0022593C" w:rsidP="002259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center"/>
          </w:tcPr>
          <w:p w14:paraId="691AC9AB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43B7888D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center"/>
          </w:tcPr>
          <w:p w14:paraId="72FE647C" w14:textId="77777777" w:rsidR="0022593C" w:rsidRPr="00CB6983" w:rsidRDefault="0022593C" w:rsidP="0022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807ECA" w:rsidRPr="00CB6983" w14:paraId="2A36C035" w14:textId="77777777" w:rsidTr="00582EA3">
        <w:tc>
          <w:tcPr>
            <w:tcW w:w="5400" w:type="dxa"/>
            <w:vAlign w:val="bottom"/>
          </w:tcPr>
          <w:p w14:paraId="56DD006F" w14:textId="2117764E" w:rsidR="00807ECA" w:rsidRPr="00CB6983" w:rsidRDefault="00807ECA" w:rsidP="00807E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ยน/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77667EA2" w14:textId="77777777" w:rsidR="00807ECA" w:rsidRPr="00CB6983" w:rsidRDefault="00807ECA" w:rsidP="00807E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321504AA" w14:textId="1AFA2203" w:rsidR="00807ECA" w:rsidRPr="00CB6983" w:rsidRDefault="00D455CB" w:rsidP="0080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4,05</w:t>
            </w:r>
            <w:r w:rsidR="00212A24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3,621</w:t>
            </w:r>
          </w:p>
        </w:tc>
        <w:tc>
          <w:tcPr>
            <w:tcW w:w="262" w:type="dxa"/>
            <w:vAlign w:val="bottom"/>
          </w:tcPr>
          <w:p w14:paraId="6B60B251" w14:textId="77777777" w:rsidR="00807ECA" w:rsidRPr="00CB6983" w:rsidRDefault="00807ECA" w:rsidP="0080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77A5AEFB" w14:textId="127947C0" w:rsidR="00807ECA" w:rsidRPr="00CB6983" w:rsidRDefault="00D455CB" w:rsidP="0080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4,229,917</w:t>
            </w:r>
          </w:p>
        </w:tc>
      </w:tr>
      <w:tr w:rsidR="00807ECA" w:rsidRPr="00CB6983" w14:paraId="4103385B" w14:textId="77777777" w:rsidTr="00582EA3">
        <w:tc>
          <w:tcPr>
            <w:tcW w:w="5400" w:type="dxa"/>
            <w:vAlign w:val="bottom"/>
          </w:tcPr>
          <w:p w14:paraId="11786FD2" w14:textId="1CA071EC" w:rsidR="00807ECA" w:rsidRPr="00CB6983" w:rsidRDefault="00807ECA" w:rsidP="00807E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ยน/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54669877" w14:textId="77777777" w:rsidR="00807ECA" w:rsidRPr="00CB6983" w:rsidRDefault="00807ECA" w:rsidP="00807E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7EF3EA83" w14:textId="6142749B" w:rsidR="00807ECA" w:rsidRPr="00CB6983" w:rsidRDefault="00D455CB" w:rsidP="0080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1,5</w:t>
            </w:r>
            <w:r w:rsidR="00212A24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="00860BB3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="00212A24" w:rsidRPr="00CB69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,510</w:t>
            </w:r>
          </w:p>
        </w:tc>
        <w:tc>
          <w:tcPr>
            <w:tcW w:w="262" w:type="dxa"/>
            <w:vAlign w:val="bottom"/>
          </w:tcPr>
          <w:p w14:paraId="6E78A942" w14:textId="77777777" w:rsidR="00807ECA" w:rsidRPr="00CB6983" w:rsidRDefault="00807ECA" w:rsidP="0080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26024AFB" w14:textId="5C719296" w:rsidR="00807ECA" w:rsidRPr="00CB6983" w:rsidRDefault="00807ECA" w:rsidP="0080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B698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</w:t>
            </w:r>
            <w:r w:rsidR="00D455CB" w:rsidRPr="00CB698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797,571</w:t>
            </w:r>
          </w:p>
        </w:tc>
      </w:tr>
    </w:tbl>
    <w:p w14:paraId="6A16747D" w14:textId="3AA67CFC" w:rsidR="00565B6A" w:rsidRPr="00CB6983" w:rsidRDefault="00565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DDE45CC" w14:textId="1C970E90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10</w:t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เงินปันผล</w:t>
      </w:r>
    </w:p>
    <w:p w14:paraId="43287E99" w14:textId="77777777" w:rsidR="004B4E75" w:rsidRPr="00CB6983" w:rsidRDefault="004B4E75" w:rsidP="00565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038D851C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6983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CB6983">
        <w:rPr>
          <w:rFonts w:asciiTheme="majorBidi" w:hAnsiTheme="majorBidi" w:cstheme="majorBidi"/>
          <w:sz w:val="30"/>
          <w:szCs w:val="30"/>
        </w:rPr>
        <w:t>2564</w:t>
      </w:r>
      <w:r w:rsidRPr="00CB698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7382842" w14:textId="77777777" w:rsidR="004B4E75" w:rsidRPr="00CB6983" w:rsidRDefault="004B4E75" w:rsidP="004B4E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20"/>
        <w:gridCol w:w="1260"/>
        <w:gridCol w:w="231"/>
        <w:gridCol w:w="1209"/>
      </w:tblGrid>
      <w:tr w:rsidR="004B4E75" w:rsidRPr="00CB6983" w14:paraId="4E490928" w14:textId="77777777" w:rsidTr="00956A8A">
        <w:trPr>
          <w:tblHeader/>
        </w:trPr>
        <w:tc>
          <w:tcPr>
            <w:tcW w:w="2970" w:type="dxa"/>
            <w:vAlign w:val="bottom"/>
          </w:tcPr>
          <w:p w14:paraId="706D68CE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05A9834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E8DD5FD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2570F3F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0F0B08A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4CB17101" w14:textId="77777777" w:rsidR="004B4E75" w:rsidRPr="00CB6983" w:rsidDel="00D43E7A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B4E75" w:rsidRPr="00CB6983" w14:paraId="69B2D4D2" w14:textId="77777777" w:rsidTr="00956A8A">
        <w:trPr>
          <w:tblHeader/>
        </w:trPr>
        <w:tc>
          <w:tcPr>
            <w:tcW w:w="2970" w:type="dxa"/>
          </w:tcPr>
          <w:p w14:paraId="62F11C8B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E0F89B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AE32AB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943A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4754132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015309FD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4E75" w:rsidRPr="00CB6983" w14:paraId="79020621" w14:textId="77777777" w:rsidTr="00956A8A">
        <w:tc>
          <w:tcPr>
            <w:tcW w:w="2970" w:type="dxa"/>
          </w:tcPr>
          <w:p w14:paraId="0C9B790D" w14:textId="3242F018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3326B" w:rsidRPr="00CB698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437F90DC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620" w:type="dxa"/>
          </w:tcPr>
          <w:p w14:paraId="0FE5170D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B6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</w:tcPr>
          <w:p w14:paraId="62B1FA01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0.055</w:t>
            </w:r>
          </w:p>
        </w:tc>
        <w:tc>
          <w:tcPr>
            <w:tcW w:w="231" w:type="dxa"/>
          </w:tcPr>
          <w:p w14:paraId="60D0DF9D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81F6F6A" w14:textId="77777777" w:rsidR="004B4E75" w:rsidRPr="00CB6983" w:rsidRDefault="004B4E75" w:rsidP="004B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983">
              <w:rPr>
                <w:rFonts w:asciiTheme="majorBidi" w:hAnsiTheme="majorBidi" w:cstheme="majorBidi"/>
                <w:sz w:val="30"/>
                <w:szCs w:val="30"/>
                <w:cs/>
              </w:rPr>
              <w:t>23.85</w:t>
            </w:r>
          </w:p>
        </w:tc>
      </w:tr>
    </w:tbl>
    <w:p w14:paraId="04A085E0" w14:textId="77777777" w:rsidR="00E952E2" w:rsidRPr="00CB6983" w:rsidRDefault="00E952E2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2596E47" w14:textId="77777777" w:rsidR="004B4E75" w:rsidRPr="00CB698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B6983">
        <w:rPr>
          <w:rFonts w:asciiTheme="majorBidi" w:hAnsiTheme="majorBidi" w:cstheme="majorBidi"/>
          <w:b/>
          <w:bCs/>
          <w:sz w:val="30"/>
          <w:szCs w:val="30"/>
        </w:rPr>
        <w:t>11</w:t>
      </w:r>
      <w:r w:rsidRPr="00CB698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B698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E86746" w14:textId="77777777" w:rsidR="004B4E75" w:rsidRPr="00CB6983" w:rsidRDefault="004B4E75" w:rsidP="004B4E7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DCE94DC" w14:textId="77777777" w:rsidR="004B4E75" w:rsidRPr="00CB6983" w:rsidRDefault="004B4E75" w:rsidP="004B4E75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B698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1B11D" w14:textId="77777777" w:rsidR="004B4E75" w:rsidRPr="00CB6983" w:rsidRDefault="004B4E75" w:rsidP="004B4E7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CF12A67" w14:textId="4D68AF76" w:rsidR="00D23BBA" w:rsidRPr="00CB6983" w:rsidRDefault="004B4E75" w:rsidP="00E952E2">
      <w:pPr>
        <w:pStyle w:val="Heading6"/>
        <w:ind w:left="540" w:right="-25"/>
        <w:jc w:val="thaiDistribute"/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sectPr w:rsidR="00D23BBA" w:rsidRPr="00CB6983" w:rsidSect="0037474F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4"/>
          <w:cols w:space="720"/>
          <w:docGrid w:linePitch="245"/>
        </w:sectPr>
      </w:pP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5A619F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br/>
      </w:r>
      <w:r w:rsidR="00D7276C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บางรายการ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tbl>
      <w:tblPr>
        <w:tblW w:w="147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710"/>
        <w:gridCol w:w="236"/>
        <w:gridCol w:w="1564"/>
        <w:gridCol w:w="236"/>
        <w:gridCol w:w="1654"/>
        <w:gridCol w:w="241"/>
        <w:gridCol w:w="1109"/>
        <w:gridCol w:w="270"/>
        <w:gridCol w:w="1080"/>
        <w:gridCol w:w="260"/>
        <w:gridCol w:w="1087"/>
        <w:gridCol w:w="273"/>
        <w:gridCol w:w="1170"/>
      </w:tblGrid>
      <w:tr w:rsidR="006460D6" w:rsidRPr="00CB6983" w14:paraId="415B1A59" w14:textId="77777777" w:rsidTr="00B52A6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D76EBC8" w14:textId="77777777" w:rsidR="006460D6" w:rsidRPr="00CB6983" w:rsidRDefault="006460D6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564048DF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90" w:type="dxa"/>
            <w:gridSpan w:val="13"/>
            <w:vAlign w:val="bottom"/>
          </w:tcPr>
          <w:p w14:paraId="7B387E88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60D6" w:rsidRPr="00CB6983" w14:paraId="79685107" w14:textId="77777777" w:rsidTr="00B52A6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F0E9462" w14:textId="77777777" w:rsidR="006460D6" w:rsidRPr="00CB6983" w:rsidRDefault="006460D6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4D5F5B74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E44418A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7B932126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566B9CB9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60D6" w:rsidRPr="00CB6983" w14:paraId="00D78F14" w14:textId="77777777" w:rsidTr="00B52A6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1F961FF" w14:textId="77777777" w:rsidR="006460D6" w:rsidRPr="00CB6983" w:rsidRDefault="006460D6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312F34" w14:textId="77777777" w:rsidR="006460D6" w:rsidRPr="00CB6983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44ECC73D" w14:textId="77777777" w:rsidR="006460D6" w:rsidRPr="00CB6983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732093" w14:textId="3373EEBC" w:rsidR="001F5C1B" w:rsidRPr="00CB6983" w:rsidRDefault="0054553A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1DCA7D11" w14:textId="35259FE0" w:rsidR="006460D6" w:rsidRPr="00CB6983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7C2CC439" w14:textId="77777777" w:rsidR="006460D6" w:rsidRPr="00CB6983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C70B0BF" w14:textId="77777777" w:rsidR="006460D6" w:rsidRPr="00CB6983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CB6983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CB69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  <w:r w:rsidRPr="00CB698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397AE8" w14:textId="77777777" w:rsidR="006460D6" w:rsidRPr="00CB6983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A2D0939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6CC79B9B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40A98996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CB698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3101822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7AA59E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CB698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0" w:type="dxa"/>
          </w:tcPr>
          <w:p w14:paraId="0B30935D" w14:textId="77777777" w:rsidR="006460D6" w:rsidRPr="00CB6983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61921F04" w14:textId="77777777" w:rsidR="006460D6" w:rsidRPr="00CB6983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CB698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3DBCBA30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FA632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60D6" w:rsidRPr="00CB6983" w14:paraId="024399D2" w14:textId="77777777" w:rsidTr="00B52A6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898AD9B" w14:textId="77777777" w:rsidR="006460D6" w:rsidRPr="00CB6983" w:rsidRDefault="006460D6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490E1E" w14:textId="77777777" w:rsidR="006460D6" w:rsidRPr="00CB6983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90" w:type="dxa"/>
            <w:gridSpan w:val="13"/>
          </w:tcPr>
          <w:p w14:paraId="41AF6F0A" w14:textId="77777777" w:rsidR="006460D6" w:rsidRPr="00CB6983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60D6" w:rsidRPr="00CB6983" w14:paraId="6384EBE9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7670AFD4" w14:textId="3585C767" w:rsidR="006460D6" w:rsidRPr="00CB6983" w:rsidRDefault="006460D6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5202"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46C6B"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15202"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5113D9"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78BF"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5C164E1B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F368D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9CA9C5" w14:textId="77777777" w:rsidR="006460D6" w:rsidRPr="00CB6983" w:rsidRDefault="006460D6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D29CFA5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0FC80E" w14:textId="77777777" w:rsidR="006460D6" w:rsidRPr="00CB6983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007A9622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9DE500B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B1B0F4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E68DE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9D986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DCAD174" w14:textId="77777777" w:rsidR="006460D6" w:rsidRPr="00CB6983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D23EEE" w14:textId="77777777" w:rsidR="006460D6" w:rsidRPr="00CB6983" w:rsidRDefault="006460D6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4C530F6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43AE9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CB6983" w14:paraId="61BE11C7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7D5B3FCE" w14:textId="77777777" w:rsidR="006460D6" w:rsidRPr="00CB6983" w:rsidRDefault="006460D6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0ABACD6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124FE7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9039AA" w14:textId="77777777" w:rsidR="006460D6" w:rsidRPr="00CB6983" w:rsidRDefault="006460D6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A012C6A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11A96F" w14:textId="77777777" w:rsidR="006460D6" w:rsidRPr="00CB6983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729DF9BD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182AF83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940522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5F3AC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1CCF3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9105A58" w14:textId="77777777" w:rsidR="006460D6" w:rsidRPr="00CB6983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366DA88" w14:textId="77777777" w:rsidR="006460D6" w:rsidRPr="00CB6983" w:rsidRDefault="006460D6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DA50DA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5C6C93" w14:textId="77777777" w:rsidR="006460D6" w:rsidRPr="00CB6983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D34" w:rsidRPr="00CB6983" w14:paraId="4279B9DE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53BCD8FB" w14:textId="77777777" w:rsidR="00871D34" w:rsidRPr="00CB6983" w:rsidRDefault="00871D34" w:rsidP="00871D3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0EDCFF49" w14:textId="4B08A95C" w:rsidR="00871D34" w:rsidRPr="00CB698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3A4ECA" w14:textId="775C5B87" w:rsidR="00871D34" w:rsidRPr="00CB6983" w:rsidRDefault="00674360" w:rsidP="008A1B8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D68DD" w14:textId="77777777" w:rsidR="00871D34" w:rsidRPr="00CB6983" w:rsidRDefault="00871D34" w:rsidP="00871D3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0DC92B8" w14:textId="4B20AECE" w:rsidR="00871D34" w:rsidRPr="00CB6983" w:rsidRDefault="00674360" w:rsidP="00871D3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107,800</w:t>
            </w:r>
          </w:p>
        </w:tc>
        <w:tc>
          <w:tcPr>
            <w:tcW w:w="236" w:type="dxa"/>
            <w:shd w:val="clear" w:color="auto" w:fill="auto"/>
          </w:tcPr>
          <w:p w14:paraId="38F56BAB" w14:textId="77777777" w:rsidR="00871D34" w:rsidRPr="00CB6983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3A305C42" w14:textId="1766BBA6" w:rsidR="00871D34" w:rsidRPr="00CB6983" w:rsidRDefault="00674360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107,800</w:t>
            </w:r>
          </w:p>
        </w:tc>
        <w:tc>
          <w:tcPr>
            <w:tcW w:w="241" w:type="dxa"/>
            <w:vAlign w:val="bottom"/>
          </w:tcPr>
          <w:p w14:paraId="6C502159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91C3736" w14:textId="4B02669F" w:rsidR="00871D34" w:rsidRPr="00CB6983" w:rsidRDefault="00674360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7EF167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FCDA3" w14:textId="58F9EB1C" w:rsidR="00871D34" w:rsidRPr="00CB6983" w:rsidRDefault="00674360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107,800</w:t>
            </w:r>
          </w:p>
        </w:tc>
        <w:tc>
          <w:tcPr>
            <w:tcW w:w="260" w:type="dxa"/>
          </w:tcPr>
          <w:p w14:paraId="0A80E286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D7EEF45" w14:textId="3627AF2A" w:rsidR="00871D34" w:rsidRPr="00CB6983" w:rsidRDefault="00674360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9ADF392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660926" w14:textId="7CCFCD42" w:rsidR="00871D34" w:rsidRPr="00CB6983" w:rsidRDefault="00674360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107,800</w:t>
            </w:r>
          </w:p>
        </w:tc>
      </w:tr>
      <w:tr w:rsidR="00871D34" w:rsidRPr="00CB6983" w14:paraId="6EB3F947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52DC42EE" w14:textId="77777777" w:rsidR="00871D34" w:rsidRPr="00CB6983" w:rsidRDefault="00871D34" w:rsidP="00871D34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67007C20" w14:textId="77777777" w:rsidR="00871D34" w:rsidRPr="00CB698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6C566" w14:textId="2D304A06" w:rsidR="00871D34" w:rsidRPr="00CB6983" w:rsidRDefault="00674360" w:rsidP="008A1B8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EF9180" w14:textId="77777777" w:rsidR="00871D34" w:rsidRPr="00CB6983" w:rsidRDefault="00871D34" w:rsidP="00871D3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DC53A" w14:textId="6B35A2F8" w:rsidR="00871D34" w:rsidRPr="00CB6983" w:rsidRDefault="00674360" w:rsidP="00871D3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107,800</w:t>
            </w:r>
          </w:p>
        </w:tc>
        <w:tc>
          <w:tcPr>
            <w:tcW w:w="236" w:type="dxa"/>
            <w:shd w:val="clear" w:color="auto" w:fill="auto"/>
          </w:tcPr>
          <w:p w14:paraId="527400DC" w14:textId="77777777" w:rsidR="00871D34" w:rsidRPr="00CB6983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1DA01" w14:textId="7532464B" w:rsidR="00871D34" w:rsidRPr="00CB6983" w:rsidRDefault="00674360" w:rsidP="008A756E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107,800</w:t>
            </w:r>
          </w:p>
        </w:tc>
        <w:tc>
          <w:tcPr>
            <w:tcW w:w="241" w:type="dxa"/>
            <w:vAlign w:val="bottom"/>
          </w:tcPr>
          <w:p w14:paraId="2A25294A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EADB5F3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2A22B7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28EA4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BA6D9FC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B055910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573688D9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CE0AB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CB6983" w14:paraId="3C6F1F99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096F0DFC" w14:textId="77777777" w:rsidR="006460D6" w:rsidRPr="00CB6983" w:rsidRDefault="006460D6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783353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55A22A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3AE2C5" w14:textId="77777777" w:rsidR="006460D6" w:rsidRPr="00CB6983" w:rsidRDefault="006460D6" w:rsidP="006460D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401AA4A4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2AF1D5" w14:textId="77777777" w:rsidR="006460D6" w:rsidRPr="00CB6983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</w:tcPr>
          <w:p w14:paraId="5F8C5271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5439FA1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E4FB084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3874D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A7C86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1E7FB91" w14:textId="77777777" w:rsidR="006460D6" w:rsidRPr="00CB6983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AAD02D" w14:textId="77777777" w:rsidR="006460D6" w:rsidRPr="00CB6983" w:rsidRDefault="006460D6" w:rsidP="006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3013AC4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386B0A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CB6983" w14:paraId="5AE40754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0E1BF692" w14:textId="77777777" w:rsidR="006460D6" w:rsidRPr="00CB6983" w:rsidRDefault="006460D6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1CEE52D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3ADAA5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E2C9FA" w14:textId="77777777" w:rsidR="006460D6" w:rsidRPr="00CB6983" w:rsidRDefault="006460D6" w:rsidP="006460D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46B5416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85A8C9" w14:textId="77777777" w:rsidR="006460D6" w:rsidRPr="00CB6983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66A8E3DC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83A5BA4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DA91EB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CE193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6B253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FF3DF89" w14:textId="77777777" w:rsidR="006460D6" w:rsidRPr="00CB6983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9D36C41" w14:textId="77777777" w:rsidR="006460D6" w:rsidRPr="00CB6983" w:rsidRDefault="006460D6" w:rsidP="006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EECB927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87E835" w14:textId="77777777" w:rsidR="006460D6" w:rsidRPr="00CB6983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5AB" w:rsidRPr="00CB6983" w14:paraId="009A1E08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78FA05B1" w14:textId="77777777" w:rsidR="003225AB" w:rsidRPr="00CB6983" w:rsidRDefault="003225AB" w:rsidP="003225AB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AB951E3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2872B3D" w14:textId="60CC8729" w:rsidR="003225AB" w:rsidRPr="00CB6983" w:rsidRDefault="007F5826" w:rsidP="008A1B8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2785C" w14:textId="77777777" w:rsidR="003225AB" w:rsidRPr="00CB6983" w:rsidRDefault="003225AB" w:rsidP="003225A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C2039EA" w14:textId="2C686C89" w:rsidR="003225AB" w:rsidRPr="00CB6983" w:rsidRDefault="007F5826" w:rsidP="003225A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(1,009,12</w:t>
            </w:r>
            <w:r w:rsidR="008121A2" w:rsidRPr="00CB698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B698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5A8D56" w14:textId="77777777" w:rsidR="003225AB" w:rsidRPr="00CB6983" w:rsidRDefault="003225AB" w:rsidP="003225A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0BED1973" w14:textId="7007ED85" w:rsidR="003225AB" w:rsidRPr="00CB6983" w:rsidRDefault="007F5826" w:rsidP="00E952E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(1,009,12</w:t>
            </w:r>
            <w:r w:rsidR="008121A2"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21F61856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910609F" w14:textId="2B77AA16" w:rsidR="003225AB" w:rsidRPr="00CB6983" w:rsidRDefault="00674360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57BB9C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50F49" w14:textId="37D7DB21" w:rsidR="003225AB" w:rsidRPr="00CB6983" w:rsidRDefault="007F5826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(1,009,12</w:t>
            </w:r>
            <w:r w:rsidR="00C73E13"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06E84588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7C01600" w14:textId="28C4E0F1" w:rsidR="003225AB" w:rsidRPr="00CB6983" w:rsidRDefault="00674360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3F18BC31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87480" w14:textId="2D76B9A1" w:rsidR="003225AB" w:rsidRPr="00CB6983" w:rsidRDefault="007F5826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(1,009,12</w:t>
            </w:r>
            <w:r w:rsidR="00C73E13" w:rsidRPr="00CB6983">
              <w:rPr>
                <w:rFonts w:ascii="Angsana New" w:hAnsi="Angsana New"/>
                <w:sz w:val="30"/>
                <w:szCs w:val="30"/>
              </w:rPr>
              <w:t>1</w:t>
            </w:r>
            <w:r w:rsidRPr="00CB69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1D34" w:rsidRPr="00CB6983" w14:paraId="3BC26B1F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337ECFFB" w14:textId="77777777" w:rsidR="00871D34" w:rsidRPr="00CB6983" w:rsidRDefault="00871D34" w:rsidP="00871D34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22FD9712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5994612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20F66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9B578AB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3364D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4A6FD51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550E1FE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AFAB7C0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67F880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B4FF5E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24B5B42F" w14:textId="77777777" w:rsidR="00871D34" w:rsidRPr="00CB6983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CE2C70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258BBBD3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B16025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25AB" w:rsidRPr="00CB6983" w14:paraId="27C29121" w14:textId="77777777" w:rsidTr="00B52A63">
        <w:trPr>
          <w:trHeight w:val="261"/>
        </w:trPr>
        <w:tc>
          <w:tcPr>
            <w:tcW w:w="3870" w:type="dxa"/>
            <w:gridSpan w:val="2"/>
            <w:shd w:val="clear" w:color="auto" w:fill="auto"/>
          </w:tcPr>
          <w:p w14:paraId="2C944B85" w14:textId="77777777" w:rsidR="003225AB" w:rsidRPr="00CB6983" w:rsidRDefault="003225AB" w:rsidP="003225AB">
            <w:pPr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CB698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21FD30" w14:textId="4BE8BA1F" w:rsidR="003225AB" w:rsidRPr="00CB6983" w:rsidRDefault="007F5826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(4,995)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FB0C67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7AFD3" w14:textId="0011F449" w:rsidR="003225AB" w:rsidRPr="00CB6983" w:rsidRDefault="007F5826" w:rsidP="003225A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C0F46B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D5A48" w14:textId="53EC62B0" w:rsidR="003225AB" w:rsidRPr="00CB6983" w:rsidRDefault="007F5826" w:rsidP="00E952E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(4,995)</w:t>
            </w:r>
          </w:p>
        </w:tc>
        <w:tc>
          <w:tcPr>
            <w:tcW w:w="241" w:type="dxa"/>
            <w:vAlign w:val="bottom"/>
          </w:tcPr>
          <w:p w14:paraId="722D327A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AF6669C" w14:textId="23F633F3" w:rsidR="003225AB" w:rsidRPr="00CB6983" w:rsidRDefault="00674360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CB44EA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FA178" w14:textId="4841B04F" w:rsidR="003225AB" w:rsidRPr="00CB6983" w:rsidRDefault="007F5826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(4,995)</w:t>
            </w:r>
          </w:p>
        </w:tc>
        <w:tc>
          <w:tcPr>
            <w:tcW w:w="260" w:type="dxa"/>
            <w:vAlign w:val="bottom"/>
          </w:tcPr>
          <w:p w14:paraId="768257F9" w14:textId="77777777" w:rsidR="003225AB" w:rsidRPr="00CB6983" w:rsidRDefault="003225AB" w:rsidP="003225A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175F46E" w14:textId="3733C62C" w:rsidR="003225AB" w:rsidRPr="00CB6983" w:rsidRDefault="00674360" w:rsidP="003225AB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52ED4F0" w14:textId="77777777" w:rsidR="003225AB" w:rsidRPr="00CB6983" w:rsidRDefault="003225AB" w:rsidP="003225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BBEC7" w14:textId="31FB0AAB" w:rsidR="003225AB" w:rsidRPr="00CB6983" w:rsidRDefault="007F5826" w:rsidP="003225A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(4,995)</w:t>
            </w:r>
          </w:p>
        </w:tc>
      </w:tr>
      <w:tr w:rsidR="00871D34" w:rsidRPr="00CB6983" w14:paraId="7E55D332" w14:textId="77777777" w:rsidTr="00B52A63">
        <w:trPr>
          <w:trHeight w:val="261"/>
        </w:trPr>
        <w:tc>
          <w:tcPr>
            <w:tcW w:w="2880" w:type="dxa"/>
            <w:shd w:val="clear" w:color="auto" w:fill="auto"/>
          </w:tcPr>
          <w:p w14:paraId="6E465CFD" w14:textId="77777777" w:rsidR="00871D34" w:rsidRPr="00CB6983" w:rsidRDefault="00871D34" w:rsidP="00871D34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6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C6A4EBC" w14:textId="77777777" w:rsidR="00871D34" w:rsidRPr="00CB6983" w:rsidRDefault="00871D34" w:rsidP="00871D34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B450F" w14:textId="18893772" w:rsidR="00871D34" w:rsidRPr="00CB6983" w:rsidRDefault="007F5826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(4,995)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52439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B5507" w14:textId="70385090" w:rsidR="00871D34" w:rsidRPr="00CB6983" w:rsidRDefault="00D85FE3" w:rsidP="00871D3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(1,009,12</w:t>
            </w:r>
            <w:r w:rsidR="008121A2" w:rsidRPr="00CB69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F9E1D5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97E9F" w14:textId="7AB4A10C" w:rsidR="00871D34" w:rsidRPr="00CB6983" w:rsidRDefault="007F5826" w:rsidP="00E952E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85FE3"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1,014,11</w:t>
            </w:r>
            <w:r w:rsidR="008121A2"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85FE3"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25B7639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9D34817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817CF6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A3C4B5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30BE1757" w14:textId="77777777" w:rsidR="00871D34" w:rsidRPr="00CB6983" w:rsidRDefault="00871D34" w:rsidP="00871D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792384E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0F86B7B2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1D359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610BE6F1" w14:textId="77777777" w:rsidR="00945E30" w:rsidRPr="00CB6983" w:rsidRDefault="00945E30" w:rsidP="00945E30"/>
    <w:p w14:paraId="5A5289D9" w14:textId="77777777" w:rsidR="00E85568" w:rsidRPr="00CB6983" w:rsidRDefault="00E85568" w:rsidP="00E85568"/>
    <w:p w14:paraId="4699B9E4" w14:textId="688D4D21" w:rsidR="00E85568" w:rsidRPr="00CB6983" w:rsidRDefault="00E85568" w:rsidP="00E8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05"/>
        </w:tabs>
      </w:pPr>
      <w:r w:rsidRPr="00CB6983">
        <w:tab/>
      </w:r>
    </w:p>
    <w:p w14:paraId="3D942B83" w14:textId="127D3600" w:rsidR="00E85568" w:rsidRPr="00CB6983" w:rsidRDefault="00E85568" w:rsidP="00E8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05"/>
        </w:tabs>
        <w:sectPr w:rsidR="00E85568" w:rsidRPr="00CB6983" w:rsidSect="00B52A63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691" w:right="1152" w:bottom="576" w:left="1152" w:header="720" w:footer="490" w:gutter="0"/>
          <w:cols w:space="720"/>
        </w:sectPr>
      </w:pPr>
      <w:r w:rsidRPr="00CB6983">
        <w:tab/>
      </w:r>
    </w:p>
    <w:p w14:paraId="26353E66" w14:textId="77777777" w:rsidR="00F12FB6" w:rsidRPr="00CB6983" w:rsidRDefault="00152A02" w:rsidP="00F12F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B698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3A7878C" w14:textId="77777777" w:rsidR="00F12FB6" w:rsidRPr="00CB6983" w:rsidRDefault="00F12FB6" w:rsidP="00F12F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D08046A" w14:textId="77777777" w:rsidR="00152A02" w:rsidRPr="00CB6983" w:rsidRDefault="00152A02" w:rsidP="00152A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B6983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279E2855" w14:textId="77777777" w:rsidR="00152A02" w:rsidRPr="00CB6983" w:rsidRDefault="00152A02" w:rsidP="00F12FB6">
      <w:pPr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797E05D7" w14:textId="32A39CF8" w:rsidR="00E02AC7" w:rsidRPr="00CB6983" w:rsidRDefault="00215B79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B6983">
        <w:rPr>
          <w:rFonts w:ascii="Angsana New" w:hAnsi="Angsana New"/>
          <w:i/>
          <w:iCs/>
          <w:sz w:val="30"/>
          <w:szCs w:val="30"/>
          <w:lang w:bidi="th-TH"/>
        </w:rPr>
        <w:t>Swap model</w:t>
      </w:r>
      <w:r w:rsidR="00C726CC" w:rsidRPr="00CB6983">
        <w:rPr>
          <w:rFonts w:ascii="Angsana New" w:hAnsi="Angsana New"/>
          <w:i/>
          <w:iCs/>
          <w:sz w:val="30"/>
          <w:szCs w:val="30"/>
          <w:lang w:bidi="th-TH"/>
        </w:rPr>
        <w:t>s</w:t>
      </w:r>
      <w:r w:rsidRPr="00CB6983">
        <w:rPr>
          <w:rFonts w:ascii="Angsana New" w:hAnsi="Angsana New"/>
          <w:sz w:val="30"/>
          <w:szCs w:val="30"/>
          <w:lang w:bidi="th-TH"/>
        </w:rPr>
        <w:t xml:space="preserve"> </w:t>
      </w:r>
      <w:r w:rsidR="000819B2" w:rsidRPr="00CB6983">
        <w:rPr>
          <w:rFonts w:ascii="Angsana New" w:hAnsi="Angsana New"/>
          <w:sz w:val="30"/>
          <w:szCs w:val="30"/>
          <w:lang w:bidi="th-TH"/>
        </w:rPr>
        <w:t xml:space="preserve">- </w:t>
      </w:r>
      <w:r w:rsidR="000819B2" w:rsidRPr="00CB6983">
        <w:rPr>
          <w:rFonts w:ascii="Angsana New" w:hAnsi="Angsana New" w:hint="cs"/>
          <w:sz w:val="30"/>
          <w:szCs w:val="30"/>
          <w:cs/>
          <w:lang w:bidi="th-TH"/>
        </w:rPr>
        <w:t>มูลค่าปัจจุบันของประมาณการกระแสเงินสดในอนาคต</w:t>
      </w:r>
      <w:r w:rsidR="000819B2" w:rsidRPr="00CB698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819B2" w:rsidRPr="00CB6983">
        <w:rPr>
          <w:rFonts w:ascii="Angsana New" w:hAnsi="Angsana New" w:hint="cs"/>
          <w:sz w:val="30"/>
          <w:szCs w:val="30"/>
          <w:cs/>
          <w:lang w:bidi="th-TH"/>
        </w:rPr>
        <w:t>โดยใช้เส้นอัตราผลตอบแทนที่สังเกตได้</w:t>
      </w:r>
    </w:p>
    <w:p w14:paraId="5C5F624D" w14:textId="524B18EF" w:rsidR="007C5A2E" w:rsidRPr="00CB6983" w:rsidRDefault="007C5A2E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</w:rPr>
      </w:pPr>
    </w:p>
    <w:p w14:paraId="567F2FCB" w14:textId="44B5A4E4" w:rsidR="00913400" w:rsidRPr="00CB6983" w:rsidRDefault="00DD00F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CB6983">
        <w:rPr>
          <w:rFonts w:ascii="Angsana New" w:hAnsi="Angsana New" w:hint="cs"/>
          <w:b/>
          <w:bCs/>
          <w:sz w:val="30"/>
          <w:szCs w:val="30"/>
          <w:cs/>
          <w:lang w:val="th-TH"/>
        </w:rPr>
        <w:t>1</w:t>
      </w:r>
      <w:r w:rsidR="00193118" w:rsidRPr="00CB6983">
        <w:rPr>
          <w:rFonts w:ascii="Angsana New" w:hAnsi="Angsana New" w:hint="cs"/>
          <w:b/>
          <w:bCs/>
          <w:sz w:val="30"/>
          <w:szCs w:val="30"/>
          <w:cs/>
          <w:lang w:val="th-TH"/>
        </w:rPr>
        <w:t>2</w:t>
      </w:r>
      <w:r w:rsidR="00515202" w:rsidRPr="00CB698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0371F" w:rsidRPr="00CB6983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CB6983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CB6983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CB6983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685951B1" w14:textId="77777777" w:rsidR="001D2061" w:rsidRPr="00CB6983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711"/>
        <w:gridCol w:w="272"/>
        <w:gridCol w:w="1707"/>
      </w:tblGrid>
      <w:tr w:rsidR="00EA3875" w:rsidRPr="00CB6983" w14:paraId="46FF80AF" w14:textId="77777777" w:rsidTr="00FD3A4C">
        <w:trPr>
          <w:trHeight w:val="659"/>
          <w:tblHeader/>
        </w:trPr>
        <w:tc>
          <w:tcPr>
            <w:tcW w:w="2990" w:type="pct"/>
            <w:vAlign w:val="bottom"/>
            <w:hideMark/>
          </w:tcPr>
          <w:p w14:paraId="459FD010" w14:textId="198E1BD0" w:rsidR="00EA3875" w:rsidRPr="00CB6983" w:rsidRDefault="00EA3875" w:rsidP="00A17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EC0B4E"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446C6B"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A47DD" w:rsidRPr="00CB69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C0B4E"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932" w:type="pct"/>
            <w:vAlign w:val="bottom"/>
            <w:hideMark/>
          </w:tcPr>
          <w:p w14:paraId="1EFDCAB5" w14:textId="77777777" w:rsidR="00EA3875" w:rsidRPr="00CB698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14:paraId="095653E1" w14:textId="77777777" w:rsidR="00EA3875" w:rsidRPr="00CB698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vAlign w:val="bottom"/>
            <w:hideMark/>
          </w:tcPr>
          <w:p w14:paraId="4FDC9536" w14:textId="77777777" w:rsidR="00EA3875" w:rsidRPr="00CB698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55147A" w14:textId="77777777" w:rsidR="00EA3875" w:rsidRPr="00CB698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CB6983" w14:paraId="704C2A2D" w14:textId="77777777" w:rsidTr="00FD3A4C">
        <w:trPr>
          <w:tblHeader/>
        </w:trPr>
        <w:tc>
          <w:tcPr>
            <w:tcW w:w="2990" w:type="pct"/>
          </w:tcPr>
          <w:p w14:paraId="52F896C9" w14:textId="77777777" w:rsidR="00EA3875" w:rsidRPr="00CB6983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hideMark/>
          </w:tcPr>
          <w:p w14:paraId="25BD755D" w14:textId="77777777" w:rsidR="00EA3875" w:rsidRPr="00CB698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CB6983" w14:paraId="41DFB0D8" w14:textId="77777777" w:rsidTr="00FD3A4C">
        <w:tc>
          <w:tcPr>
            <w:tcW w:w="2990" w:type="pct"/>
            <w:hideMark/>
          </w:tcPr>
          <w:p w14:paraId="34FB05CC" w14:textId="77777777" w:rsidR="00EA3875" w:rsidRPr="00CB6983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32" w:type="pct"/>
          </w:tcPr>
          <w:p w14:paraId="1D1A29EB" w14:textId="77777777" w:rsidR="00EA3875" w:rsidRPr="00CB698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C6E8CD" w14:textId="77777777" w:rsidR="00EA3875" w:rsidRPr="00CB6983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0" w:type="pct"/>
          </w:tcPr>
          <w:p w14:paraId="5CDDBE70" w14:textId="77777777" w:rsidR="00EA3875" w:rsidRPr="00CB698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CB6983" w14:paraId="50472099" w14:textId="77777777" w:rsidTr="00FD3A4C">
        <w:tc>
          <w:tcPr>
            <w:tcW w:w="2990" w:type="pct"/>
            <w:hideMark/>
          </w:tcPr>
          <w:p w14:paraId="3D90265C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32" w:type="pct"/>
          </w:tcPr>
          <w:p w14:paraId="5E1C73BB" w14:textId="5B9122ED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479,469</w:t>
            </w:r>
          </w:p>
        </w:tc>
        <w:tc>
          <w:tcPr>
            <w:tcW w:w="148" w:type="pct"/>
          </w:tcPr>
          <w:p w14:paraId="0490C4BF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40D897DF" w14:textId="2CDED2A5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479,469</w:t>
            </w:r>
          </w:p>
        </w:tc>
      </w:tr>
      <w:tr w:rsidR="00FD3A4C" w:rsidRPr="00CB6983" w14:paraId="3EC326E4" w14:textId="77777777" w:rsidTr="00FD3A4C">
        <w:tc>
          <w:tcPr>
            <w:tcW w:w="2990" w:type="pct"/>
          </w:tcPr>
          <w:p w14:paraId="53BA7E93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932" w:type="pct"/>
          </w:tcPr>
          <w:p w14:paraId="3496A3F2" w14:textId="275248E1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8" w:type="pct"/>
          </w:tcPr>
          <w:p w14:paraId="121C4CE4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62BE6F5D" w14:textId="7B43BDB5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FD3A4C" w:rsidRPr="00CB6983" w14:paraId="147CC351" w14:textId="77777777" w:rsidTr="00FD3A4C">
        <w:tc>
          <w:tcPr>
            <w:tcW w:w="2990" w:type="pct"/>
          </w:tcPr>
          <w:p w14:paraId="5FB7C614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32" w:type="pct"/>
          </w:tcPr>
          <w:p w14:paraId="2836D185" w14:textId="370542DD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  <w:tc>
          <w:tcPr>
            <w:tcW w:w="148" w:type="pct"/>
          </w:tcPr>
          <w:p w14:paraId="5A10B681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4E364EE0" w14:textId="70D1CAAD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</w:tr>
      <w:tr w:rsidR="00FD3A4C" w:rsidRPr="00CB6983" w14:paraId="28508A4E" w14:textId="77777777" w:rsidTr="00FD3A4C">
        <w:tc>
          <w:tcPr>
            <w:tcW w:w="2990" w:type="pct"/>
            <w:hideMark/>
          </w:tcPr>
          <w:p w14:paraId="115DA909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07AFC300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482,056</w:t>
            </w:r>
          </w:p>
        </w:tc>
        <w:tc>
          <w:tcPr>
            <w:tcW w:w="148" w:type="pct"/>
          </w:tcPr>
          <w:p w14:paraId="643DBF5A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3B594DDA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482,056</w:t>
            </w:r>
          </w:p>
        </w:tc>
      </w:tr>
      <w:tr w:rsidR="00871D34" w:rsidRPr="00CB6983" w14:paraId="027B7B92" w14:textId="77777777" w:rsidTr="00FD3A4C">
        <w:tc>
          <w:tcPr>
            <w:tcW w:w="2990" w:type="pct"/>
          </w:tcPr>
          <w:p w14:paraId="34D69AF1" w14:textId="77777777" w:rsidR="00871D34" w:rsidRPr="00CB6983" w:rsidRDefault="00871D34" w:rsidP="00871D34">
            <w:pPr>
              <w:pStyle w:val="NoSpacing"/>
              <w:ind w:firstLine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02E9C4" w14:textId="77777777" w:rsidR="00871D34" w:rsidRPr="00CB6983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12CED25B" w14:textId="77777777" w:rsidR="00871D34" w:rsidRPr="00CB6983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68B1D8" w14:textId="77777777" w:rsidR="00871D34" w:rsidRPr="00CB6983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0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1D34" w:rsidRPr="00CB6983" w14:paraId="04D4459D" w14:textId="77777777" w:rsidTr="00FD3A4C">
        <w:tc>
          <w:tcPr>
            <w:tcW w:w="2990" w:type="pct"/>
          </w:tcPr>
          <w:p w14:paraId="56404A2F" w14:textId="77777777" w:rsidR="00871D34" w:rsidRPr="00CB6983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70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40097820"/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32" w:type="pct"/>
          </w:tcPr>
          <w:p w14:paraId="7B6AC51D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18EAC9" w14:textId="77777777" w:rsidR="00871D34" w:rsidRPr="00CB698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38F40799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FD3A4C" w:rsidRPr="00CB6983" w14:paraId="578CE1FD" w14:textId="77777777" w:rsidTr="00FD3A4C">
        <w:tc>
          <w:tcPr>
            <w:tcW w:w="2990" w:type="pct"/>
          </w:tcPr>
          <w:p w14:paraId="5E7F4105" w14:textId="124576C9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B69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</w:tcPr>
          <w:p w14:paraId="52EE445E" w14:textId="4BD20EB8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sz w:val="30"/>
                <w:szCs w:val="30"/>
                <w:lang w:val="en-US" w:bidi="th-TH"/>
              </w:rPr>
              <w:t>9,396</w:t>
            </w:r>
          </w:p>
        </w:tc>
        <w:tc>
          <w:tcPr>
            <w:tcW w:w="148" w:type="pct"/>
          </w:tcPr>
          <w:p w14:paraId="19C1A50A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34E530C6" w14:textId="4B1DE533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9,396</w:t>
            </w:r>
          </w:p>
        </w:tc>
      </w:tr>
      <w:tr w:rsidR="00FD3A4C" w:rsidRPr="00CB6983" w14:paraId="56C92915" w14:textId="77777777" w:rsidTr="00FD3A4C">
        <w:tc>
          <w:tcPr>
            <w:tcW w:w="2990" w:type="pct"/>
          </w:tcPr>
          <w:p w14:paraId="52C67A61" w14:textId="0DEAAC01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B69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</w:tcPr>
          <w:p w14:paraId="2351C26B" w14:textId="40109DB9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16,732</w:t>
            </w:r>
          </w:p>
        </w:tc>
        <w:tc>
          <w:tcPr>
            <w:tcW w:w="148" w:type="pct"/>
          </w:tcPr>
          <w:p w14:paraId="129C3AEC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0E8D1E1E" w14:textId="54EEB1EA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16,732</w:t>
            </w:r>
          </w:p>
        </w:tc>
      </w:tr>
      <w:tr w:rsidR="00FD3A4C" w:rsidRPr="00CB6983" w14:paraId="65C24E04" w14:textId="77777777" w:rsidTr="00FD3A4C">
        <w:tc>
          <w:tcPr>
            <w:tcW w:w="2990" w:type="pct"/>
          </w:tcPr>
          <w:p w14:paraId="7E39EFB4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 xml:space="preserve">หลัง </w:t>
            </w:r>
            <w:r w:rsidRPr="00CB698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B69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</w:tcPr>
          <w:p w14:paraId="0FADCDDF" w14:textId="5D6E2AA2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80,746</w:t>
            </w:r>
          </w:p>
        </w:tc>
        <w:tc>
          <w:tcPr>
            <w:tcW w:w="148" w:type="pct"/>
          </w:tcPr>
          <w:p w14:paraId="19BF92B2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656B705B" w14:textId="642C366C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80,746</w:t>
            </w:r>
          </w:p>
        </w:tc>
      </w:tr>
      <w:tr w:rsidR="00FD3A4C" w:rsidRPr="00CB6983" w14:paraId="1601B254" w14:textId="77777777" w:rsidTr="00FD3A4C">
        <w:tc>
          <w:tcPr>
            <w:tcW w:w="2990" w:type="pct"/>
          </w:tcPr>
          <w:p w14:paraId="6A37CC10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4094294A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106,874</w:t>
            </w:r>
          </w:p>
        </w:tc>
        <w:tc>
          <w:tcPr>
            <w:tcW w:w="148" w:type="pct"/>
            <w:vAlign w:val="bottom"/>
          </w:tcPr>
          <w:p w14:paraId="016045B8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0F30B3F7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</w:rPr>
              <w:t>106,874</w:t>
            </w:r>
          </w:p>
        </w:tc>
      </w:tr>
      <w:tr w:rsidR="00871D34" w:rsidRPr="00CB6983" w14:paraId="1767EBA8" w14:textId="77777777" w:rsidTr="00FD3A4C">
        <w:tc>
          <w:tcPr>
            <w:tcW w:w="2990" w:type="pct"/>
          </w:tcPr>
          <w:p w14:paraId="5A22EE38" w14:textId="77777777" w:rsidR="00871D34" w:rsidRPr="00CB6983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2" w:type="pct"/>
          </w:tcPr>
          <w:p w14:paraId="0919D2E8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48" w:type="pct"/>
          </w:tcPr>
          <w:p w14:paraId="3EBCCBB9" w14:textId="77777777" w:rsidR="00871D34" w:rsidRPr="00CB698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pct"/>
          </w:tcPr>
          <w:p w14:paraId="6BE04FF2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</w:tr>
      <w:tr w:rsidR="00871D34" w:rsidRPr="00CB6983" w14:paraId="3E9D75D5" w14:textId="77777777" w:rsidTr="00FD3A4C">
        <w:tc>
          <w:tcPr>
            <w:tcW w:w="2990" w:type="pct"/>
            <w:hideMark/>
          </w:tcPr>
          <w:p w14:paraId="08C83F83" w14:textId="77777777" w:rsidR="00871D34" w:rsidRPr="00CB6983" w:rsidRDefault="00871D34" w:rsidP="00871D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05392FE7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EF63F1" w14:textId="77777777" w:rsidR="00871D34" w:rsidRPr="00CB698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63DA0923" w14:textId="77777777" w:rsidR="00871D34" w:rsidRPr="00CB698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CB6983" w14:paraId="2BB0873B" w14:textId="77777777" w:rsidTr="00FD3A4C">
        <w:tc>
          <w:tcPr>
            <w:tcW w:w="2990" w:type="pct"/>
            <w:hideMark/>
          </w:tcPr>
          <w:p w14:paraId="39BE385B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32" w:type="pct"/>
          </w:tcPr>
          <w:p w14:paraId="5184DBF1" w14:textId="01B4F4BE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8" w:type="pct"/>
          </w:tcPr>
          <w:p w14:paraId="70F68111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0" w:type="pct"/>
          </w:tcPr>
          <w:p w14:paraId="3BC2652F" w14:textId="37AC2D89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FD3A4C" w:rsidRPr="00CB6983" w14:paraId="5EAF5CF9" w14:textId="77777777" w:rsidTr="00FD3A4C">
        <w:tc>
          <w:tcPr>
            <w:tcW w:w="2990" w:type="pct"/>
            <w:hideMark/>
          </w:tcPr>
          <w:p w14:paraId="2E409D07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CB698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2" w:type="pct"/>
          </w:tcPr>
          <w:p w14:paraId="7FD4F107" w14:textId="29527BD6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38,550</w:t>
            </w:r>
          </w:p>
        </w:tc>
        <w:tc>
          <w:tcPr>
            <w:tcW w:w="148" w:type="pct"/>
          </w:tcPr>
          <w:p w14:paraId="272F916E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pct"/>
          </w:tcPr>
          <w:p w14:paraId="66EAF469" w14:textId="635BA806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6983">
              <w:rPr>
                <w:rFonts w:ascii="Angsana New" w:hAnsi="Angsana New"/>
                <w:sz w:val="30"/>
                <w:szCs w:val="30"/>
              </w:rPr>
              <w:t>38,550</w:t>
            </w:r>
          </w:p>
        </w:tc>
      </w:tr>
      <w:tr w:rsidR="00FD3A4C" w:rsidRPr="00CB6983" w14:paraId="2BFDC09C" w14:textId="77777777" w:rsidTr="00FD3A4C">
        <w:tc>
          <w:tcPr>
            <w:tcW w:w="2990" w:type="pct"/>
            <w:hideMark/>
          </w:tcPr>
          <w:p w14:paraId="088EADD4" w14:textId="77777777" w:rsidR="00FD3A4C" w:rsidRPr="00CB6983" w:rsidRDefault="00FD3A4C" w:rsidP="00FD3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688FB4ED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39,020</w:t>
            </w:r>
          </w:p>
        </w:tc>
        <w:tc>
          <w:tcPr>
            <w:tcW w:w="148" w:type="pct"/>
            <w:vAlign w:val="bottom"/>
          </w:tcPr>
          <w:p w14:paraId="33D08C37" w14:textId="77777777" w:rsidR="00FD3A4C" w:rsidRPr="00CB698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4E49E46A" w:rsidR="00FD3A4C" w:rsidRPr="00CB6983" w:rsidRDefault="00FD3A4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B69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39,020</w:t>
            </w:r>
          </w:p>
        </w:tc>
      </w:tr>
    </w:tbl>
    <w:p w14:paraId="482AD85D" w14:textId="13295257" w:rsidR="00B36DE8" w:rsidRPr="00CB6983" w:rsidRDefault="00B36DE8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02A0A937" w14:textId="40873D05" w:rsidR="00751837" w:rsidRPr="00CB6983" w:rsidRDefault="00751837" w:rsidP="00751837">
      <w:pPr>
        <w:pStyle w:val="Heading6"/>
        <w:ind w:left="540" w:right="-25"/>
        <w:jc w:val="thaiDistribute"/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</w:pP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ณ วันที่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30 </w:t>
      </w:r>
      <w:r w:rsidR="00446C6B"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กันยา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ยน 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2564 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บริษัทมีวงเงิน</w:t>
      </w:r>
      <w:r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สินเชื่อ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ซึ่งยังมิได้เบิกใช้</w:t>
      </w:r>
      <w:r w:rsidRPr="00CB6983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นอกเหนือจากวงเงินกู้ยืม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เป็นจำนวนรวม </w:t>
      </w:r>
      <w:r w:rsidR="004B4657"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130.45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2563: 129.25 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CB6983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)</w:t>
      </w:r>
    </w:p>
    <w:p w14:paraId="3348959E" w14:textId="77777777" w:rsidR="00751837" w:rsidRPr="00CB6983" w:rsidRDefault="00751837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78CD262A" w14:textId="1E9EABA0" w:rsidR="00C50C0A" w:rsidRPr="00CB6983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CB698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CB6983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20"/>
          <w:lang w:val="en-US" w:bidi="th-TH"/>
        </w:rPr>
      </w:pPr>
    </w:p>
    <w:p w14:paraId="74E546E3" w14:textId="1EB9DDD0" w:rsidR="00C50C0A" w:rsidRPr="00CB6983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B6983">
        <w:rPr>
          <w:rFonts w:ascii="Angsana New" w:hAnsi="Angsana New"/>
          <w:sz w:val="30"/>
          <w:szCs w:val="30"/>
          <w:cs/>
          <w:lang w:bidi="th-TH"/>
        </w:rPr>
        <w:t>ณ</w:t>
      </w:r>
      <w:r w:rsidR="00EC0B4E" w:rsidRPr="00CB698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CB6983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EC0B4E" w:rsidRPr="00CB698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9A47DD" w:rsidRPr="00CB6983">
        <w:rPr>
          <w:rFonts w:ascii="Angsana New" w:hAnsi="Angsana New"/>
          <w:sz w:val="30"/>
          <w:szCs w:val="30"/>
          <w:lang w:val="en-US"/>
        </w:rPr>
        <w:t xml:space="preserve">30 </w:t>
      </w:r>
      <w:r w:rsidR="00446C6B" w:rsidRPr="00CB6983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9A47DD" w:rsidRPr="00CB6983">
        <w:rPr>
          <w:rFonts w:ascii="Angsana New" w:hAnsi="Angsana New" w:hint="cs"/>
          <w:sz w:val="30"/>
          <w:szCs w:val="30"/>
          <w:cs/>
          <w:lang w:val="en-US" w:bidi="th-TH"/>
        </w:rPr>
        <w:t>ยน</w:t>
      </w:r>
      <w:r w:rsidRPr="00CB698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7B78BF" w:rsidRPr="00CB6983">
        <w:rPr>
          <w:rFonts w:ascii="Angsana New" w:hAnsi="Angsana New"/>
          <w:sz w:val="30"/>
          <w:szCs w:val="30"/>
          <w:lang w:val="en-US"/>
        </w:rPr>
        <w:t>256</w:t>
      </w:r>
      <w:r w:rsidR="007B78BF" w:rsidRPr="00CB6983">
        <w:rPr>
          <w:rFonts w:ascii="Angsana New" w:hAnsi="Angsana New"/>
          <w:sz w:val="30"/>
          <w:szCs w:val="30"/>
          <w:lang w:val="en-US" w:bidi="th-TH"/>
        </w:rPr>
        <w:t>4</w:t>
      </w:r>
      <w:r w:rsidRPr="00CB6983">
        <w:rPr>
          <w:rFonts w:ascii="Angsana New" w:hAnsi="Angsana New"/>
          <w:sz w:val="30"/>
          <w:szCs w:val="30"/>
          <w:lang w:bidi="th-TH"/>
        </w:rPr>
        <w:t xml:space="preserve"> </w:t>
      </w:r>
      <w:r w:rsidRPr="00CB6983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CB6983">
        <w:rPr>
          <w:rFonts w:ascii="Angsana New" w:hAnsi="Angsana New"/>
          <w:sz w:val="30"/>
          <w:szCs w:val="30"/>
          <w:cs/>
          <w:lang w:bidi="th-TH"/>
        </w:rPr>
        <w:t>มีหนังสือค้ำประกัน</w:t>
      </w:r>
      <w:r w:rsidR="00097FEF" w:rsidRPr="00CB6983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CB6983">
        <w:rPr>
          <w:rFonts w:ascii="Angsana New" w:hAnsi="Angsana New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CB6983">
        <w:rPr>
          <w:rFonts w:ascii="Angsana New" w:hAnsi="Angsana New"/>
          <w:sz w:val="30"/>
          <w:szCs w:val="30"/>
          <w:cs/>
          <w:lang w:bidi="th-TH"/>
        </w:rPr>
        <w:t>สาธารณูปโภค</w:t>
      </w:r>
    </w:p>
    <w:p w14:paraId="1ADD64E2" w14:textId="4AB68303" w:rsidR="00DD1892" w:rsidRPr="00CB698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CB698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สัญญาบริการ</w:t>
      </w:r>
    </w:p>
    <w:p w14:paraId="3A73F3AA" w14:textId="77777777" w:rsidR="00DD1892" w:rsidRPr="00CB6983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D579821" w14:textId="77777777" w:rsidR="00DD1892" w:rsidRPr="00CB698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CB6983">
        <w:rPr>
          <w:rFonts w:ascii="Angsana New" w:hAnsi="Angsana New"/>
          <w:sz w:val="30"/>
          <w:szCs w:val="30"/>
          <w:cs/>
          <w:lang w:bidi="th-TH"/>
        </w:rPr>
        <w:t>บริษัทได้เข้าทำสัญญา</w:t>
      </w:r>
      <w:r w:rsidR="001E6861" w:rsidRPr="00CB6983">
        <w:rPr>
          <w:rFonts w:ascii="Angsana New" w:hAnsi="Angsana New"/>
          <w:sz w:val="30"/>
          <w:szCs w:val="30"/>
          <w:cs/>
          <w:lang w:bidi="th-TH"/>
        </w:rPr>
        <w:t>บริการ</w:t>
      </w:r>
      <w:r w:rsidRPr="00CB6983">
        <w:rPr>
          <w:rFonts w:ascii="Angsana New" w:hAnsi="Angsana New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CB6983">
        <w:rPr>
          <w:rFonts w:ascii="Angsana New" w:hAnsi="Angsana New"/>
          <w:sz w:val="30"/>
          <w:szCs w:val="30"/>
          <w:cs/>
          <w:lang w:bidi="th-TH"/>
        </w:rPr>
        <w:t>อื่น</w:t>
      </w:r>
      <w:r w:rsidRPr="00CB6983">
        <w:rPr>
          <w:rFonts w:ascii="Angsana New" w:hAnsi="Angsana New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CB6983">
        <w:rPr>
          <w:rFonts w:ascii="Angsana New" w:hAnsi="Angsana New" w:hint="cs"/>
          <w:sz w:val="30"/>
          <w:szCs w:val="30"/>
          <w:cs/>
          <w:lang w:bidi="th-TH"/>
        </w:rPr>
        <w:t>่</w:t>
      </w:r>
      <w:r w:rsidR="000819B2" w:rsidRPr="00CB6983">
        <w:rPr>
          <w:rFonts w:ascii="Angsana New" w:hAnsi="Angsana New"/>
          <w:sz w:val="30"/>
          <w:szCs w:val="30"/>
          <w:cs/>
          <w:lang w:bidi="th-TH"/>
        </w:rPr>
        <w:br/>
      </w:r>
      <w:r w:rsidR="007B78BF" w:rsidRPr="00CB6983">
        <w:rPr>
          <w:rFonts w:ascii="Angsana New" w:hAnsi="Angsana New"/>
          <w:sz w:val="30"/>
          <w:szCs w:val="30"/>
          <w:lang w:val="en-US" w:bidi="th-TH"/>
        </w:rPr>
        <w:t>1</w:t>
      </w:r>
      <w:r w:rsidRPr="00CB698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B6983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7B78BF" w:rsidRPr="00CB6983">
        <w:rPr>
          <w:rFonts w:ascii="Angsana New" w:hAnsi="Angsana New"/>
          <w:sz w:val="30"/>
          <w:szCs w:val="30"/>
          <w:lang w:val="en-US" w:bidi="th-TH"/>
        </w:rPr>
        <w:t>30</w:t>
      </w:r>
      <w:r w:rsidRPr="00CB698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B6983">
        <w:rPr>
          <w:rFonts w:ascii="Angsana New" w:hAnsi="Angsana New"/>
          <w:sz w:val="30"/>
          <w:szCs w:val="30"/>
          <w:cs/>
          <w:lang w:val="en-US" w:bidi="th-TH"/>
        </w:rPr>
        <w:t>ปี</w:t>
      </w:r>
    </w:p>
    <w:p w14:paraId="7473D585" w14:textId="77777777" w:rsidR="00DD1892" w:rsidRPr="00CB6983" w:rsidRDefault="00DD1892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1AD33D9D" w14:textId="3143054E" w:rsidR="00271CF5" w:rsidRPr="00CB6983" w:rsidRDefault="00786A1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bookmarkStart w:id="2" w:name="_Hlk85999046"/>
      <w:r w:rsidRPr="00CB6983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9A4627" w:rsidRPr="00CB6983">
        <w:rPr>
          <w:rFonts w:ascii="Angsana New" w:hAnsi="Angsana New"/>
          <w:b/>
          <w:bCs/>
          <w:sz w:val="30"/>
          <w:szCs w:val="30"/>
        </w:rPr>
        <w:t>3</w:t>
      </w:r>
      <w:r w:rsidR="00515202" w:rsidRPr="00CB6983">
        <w:rPr>
          <w:rFonts w:ascii="Angsana New" w:hAnsi="Angsana New"/>
          <w:b/>
          <w:bCs/>
          <w:sz w:val="30"/>
          <w:szCs w:val="30"/>
          <w:cs/>
        </w:rPr>
        <w:tab/>
      </w:r>
      <w:r w:rsidR="00271CF5" w:rsidRPr="00CB6983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</w:t>
      </w:r>
    </w:p>
    <w:p w14:paraId="34EF71E6" w14:textId="77777777" w:rsidR="00B83A79" w:rsidRPr="00CB6983" w:rsidRDefault="00B83A79" w:rsidP="00F80A3C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B79EE65" w14:textId="13F08003" w:rsidR="001F5C1B" w:rsidRPr="00CB6983" w:rsidRDefault="001F5C1B" w:rsidP="001F5C1B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 xml:space="preserve">ในปี </w:t>
      </w:r>
      <w:r w:rsidRPr="00CB6983">
        <w:rPr>
          <w:rFonts w:ascii="Angsana New" w:hAnsi="Angsana New"/>
          <w:sz w:val="30"/>
          <w:szCs w:val="30"/>
        </w:rPr>
        <w:t>2554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Pr="00CB6983">
        <w:rPr>
          <w:rFonts w:ascii="Angsana New" w:hAnsi="Angsana New"/>
          <w:sz w:val="30"/>
          <w:szCs w:val="30"/>
        </w:rPr>
        <w:t>1</w:t>
      </w:r>
      <w:r w:rsidRPr="00CB6983">
        <w:rPr>
          <w:rFonts w:ascii="Angsana New" w:hAnsi="Angsana New"/>
          <w:sz w:val="30"/>
          <w:szCs w:val="30"/>
          <w:cs/>
        </w:rPr>
        <w:t xml:space="preserve"> ปี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Pr="00CB6983">
        <w:rPr>
          <w:rFonts w:ascii="Angsana New" w:hAnsi="Angsana New"/>
          <w:sz w:val="30"/>
          <w:szCs w:val="30"/>
        </w:rPr>
        <w:t>2549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/>
          <w:sz w:val="30"/>
          <w:szCs w:val="30"/>
        </w:rPr>
        <w:t>“</w:t>
      </w:r>
      <w:r w:rsidRPr="00CB6983">
        <w:rPr>
          <w:rFonts w:ascii="Angsana New" w:hAnsi="Angsana New"/>
          <w:sz w:val="30"/>
          <w:szCs w:val="30"/>
          <w:cs/>
        </w:rPr>
        <w:t>ประกาศไอซี</w:t>
      </w:r>
      <w:r w:rsidRPr="00CB6983">
        <w:rPr>
          <w:rFonts w:ascii="Angsana New" w:hAnsi="Angsana New"/>
          <w:sz w:val="30"/>
          <w:szCs w:val="30"/>
        </w:rPr>
        <w:t xml:space="preserve">”) </w:t>
      </w:r>
      <w:r w:rsidRPr="00CB6983">
        <w:rPr>
          <w:rFonts w:ascii="Angsana New" w:hAnsi="Angsana New"/>
          <w:sz w:val="30"/>
          <w:szCs w:val="3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Pr="00CB6983">
        <w:rPr>
          <w:rFonts w:ascii="Angsana New" w:hAnsi="Angsana New"/>
          <w:sz w:val="30"/>
          <w:szCs w:val="30"/>
        </w:rPr>
        <w:t>10</w:t>
      </w:r>
      <w:r w:rsidRPr="00CB6983">
        <w:rPr>
          <w:rFonts w:ascii="Angsana New" w:hAnsi="Angsana New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CB6983">
        <w:rPr>
          <w:rFonts w:ascii="Angsana New" w:hAnsi="Angsana New"/>
          <w:sz w:val="30"/>
          <w:szCs w:val="30"/>
        </w:rPr>
        <w:t>cost-based basis) (</w:t>
      </w:r>
      <w:r w:rsidRPr="00CB6983">
        <w:rPr>
          <w:rFonts w:ascii="Angsana New" w:hAnsi="Angsana New"/>
          <w:sz w:val="30"/>
          <w:szCs w:val="30"/>
          <w:cs/>
        </w:rPr>
        <w:t xml:space="preserve">ประกาศไอซีข้อ </w:t>
      </w:r>
      <w:r w:rsidRPr="00CB6983">
        <w:rPr>
          <w:rFonts w:ascii="Angsana New" w:hAnsi="Angsana New"/>
          <w:sz w:val="30"/>
          <w:szCs w:val="30"/>
        </w:rPr>
        <w:t>19</w:t>
      </w:r>
      <w:r w:rsidRPr="00CB6983">
        <w:rPr>
          <w:rFonts w:ascii="Angsana New" w:hAnsi="Angsana New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Pr="00CB6983">
        <w:rPr>
          <w:rFonts w:ascii="Angsana New" w:hAnsi="Angsana New"/>
          <w:sz w:val="30"/>
          <w:szCs w:val="30"/>
        </w:rPr>
        <w:t>20</w:t>
      </w:r>
      <w:r w:rsidRPr="00CB6983">
        <w:rPr>
          <w:rFonts w:ascii="Angsana New" w:hAnsi="Angsana New"/>
          <w:sz w:val="30"/>
          <w:szCs w:val="3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Pr="00CB6983">
        <w:rPr>
          <w:rFonts w:ascii="Angsana New" w:hAnsi="Angsana New"/>
          <w:sz w:val="30"/>
          <w:szCs w:val="30"/>
        </w:rPr>
        <w:t>90</w:t>
      </w:r>
      <w:r w:rsidRPr="00CB6983">
        <w:rPr>
          <w:rFonts w:ascii="Angsana New" w:hAnsi="Angsana New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Pr="00CB6983">
        <w:rPr>
          <w:rFonts w:ascii="Angsana New" w:hAnsi="Angsana New"/>
          <w:sz w:val="30"/>
          <w:szCs w:val="30"/>
        </w:rPr>
        <w:t>21</w:t>
      </w:r>
      <w:r w:rsidRPr="00CB6983">
        <w:rPr>
          <w:rFonts w:ascii="Angsana New" w:hAnsi="Angsana New"/>
          <w:sz w:val="30"/>
          <w:szCs w:val="30"/>
          <w:cs/>
        </w:rPr>
        <w:t>) แต่ผู้ประกอบกิจการโทรคมนาคมรายนั้นก็ยังมิได้ดำเนินการเช่นกัน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FBB63B2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lastRenderedPageBreak/>
        <w:t xml:space="preserve">ต่อมาในเดือนกรกฎาคม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บริษัท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พร้อมทั้งแจ้งให้บริษัทยืนยันการชำระค่าเช่าท่อร้อยสายเคเบิลใต้ดินภายในวันที่</w:t>
      </w:r>
      <w:r w:rsidRPr="00CB6983">
        <w:rPr>
          <w:rFonts w:ascii="Angsana New" w:hAnsi="Angsana New"/>
          <w:sz w:val="30"/>
          <w:szCs w:val="30"/>
        </w:rPr>
        <w:t xml:space="preserve"> 15 </w:t>
      </w:r>
      <w:r w:rsidRPr="00CB6983">
        <w:rPr>
          <w:rFonts w:ascii="Angsana New" w:hAnsi="Angsana New"/>
          <w:sz w:val="30"/>
          <w:szCs w:val="30"/>
          <w:cs/>
        </w:rPr>
        <w:t>สิงหาคม</w:t>
      </w:r>
      <w:r w:rsidRPr="00CB6983">
        <w:rPr>
          <w:rFonts w:ascii="Angsana New" w:hAnsi="Angsana New"/>
          <w:sz w:val="30"/>
          <w:szCs w:val="30"/>
        </w:rPr>
        <w:t xml:space="preserve"> 2555 </w:t>
      </w:r>
      <w:r w:rsidRPr="00CB6983">
        <w:rPr>
          <w:rFonts w:ascii="Angsana New" w:hAnsi="Angsana New"/>
          <w:sz w:val="30"/>
          <w:szCs w:val="30"/>
          <w:cs/>
        </w:rPr>
        <w:t>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โดยมิได้มีการปรับลดอัตราค่าเช่าท่อร้อยสายเคเบิลใต้ดินตามที่บริษัทได้โต้แย้งไว้แต่อย่างใด</w:t>
      </w:r>
    </w:p>
    <w:p w14:paraId="62EC76AF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491FB4E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CB6983">
        <w:rPr>
          <w:rFonts w:ascii="Angsana New" w:hAnsi="Angsana New"/>
          <w:sz w:val="30"/>
          <w:szCs w:val="30"/>
        </w:rPr>
        <w:br/>
        <w:t>1</w:t>
      </w:r>
      <w:r w:rsidRPr="00CB6983">
        <w:rPr>
          <w:rFonts w:ascii="Angsana New" w:hAnsi="Angsana New"/>
          <w:sz w:val="30"/>
          <w:szCs w:val="30"/>
          <w:cs/>
        </w:rPr>
        <w:t xml:space="preserve"> เมษายน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</w:t>
      </w:r>
      <w:r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 xml:space="preserve">ค่าเช่าท่อร้อยสายเคเบิลใต้ดินเพิ่มเติมในเดือนสิงหาคม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0F62B01D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80AF4AB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หากเกิดกรณีการโต้แย้งสิทธิในข้อสัญญาใช้ท่อร้อยสายเคเบิลใต้ดินซึ่งยังมีความเห็นแตกต่างกันระหว่างบริษัทกับผู้ประกอบกิจการโทรคมนาคมรายดังกล่าว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บริษัทยังมีสิทธิที่จะเรียนขอความเป็นธรรมไปยังกสทช.เพื่อขอให้รับเรื่องข้อโต้แย้งดังกล่าว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37591D70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0CB18F1" w14:textId="182F6341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B6983">
        <w:rPr>
          <w:rFonts w:ascii="Angsana New" w:hAnsi="Angsana New"/>
          <w:sz w:val="30"/>
          <w:szCs w:val="30"/>
          <w:cs/>
        </w:rPr>
        <w:t>ต่อมาในระหว่างที่บริษัทกำลังเตรียมการเพื่อเรียนขอความเป็นธรรมจาก กสทช.นั้น  ฝ่ายบริหารของบริษัทได้เข้าเจรจา</w:t>
      </w:r>
      <w:r w:rsidRPr="00CB6983">
        <w:rPr>
          <w:rFonts w:ascii="Angsana New" w:hAnsi="Angsana New"/>
          <w:sz w:val="30"/>
          <w:szCs w:val="30"/>
          <w:cs/>
          <w:lang w:val="th-TH"/>
        </w:rPr>
        <w:t xml:space="preserve">กับฝ่ายบริหารของผู้ประกอบการกิจการโทรคมนาคมรายดังกล่าวเพื่อหาแนวทางแก้ไขปัญหาหนี้ดังกล่าว ปรากฏว่า 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CB6983">
        <w:rPr>
          <w:rFonts w:ascii="Angsana New" w:hAnsi="Angsana New"/>
          <w:sz w:val="30"/>
          <w:szCs w:val="30"/>
        </w:rPr>
        <w:t xml:space="preserve">39.2 </w:t>
      </w:r>
      <w:r w:rsidRPr="00CB6983">
        <w:rPr>
          <w:rFonts w:ascii="Angsana New" w:hAnsi="Angsana New"/>
          <w:sz w:val="30"/>
          <w:szCs w:val="30"/>
          <w:cs/>
        </w:rPr>
        <w:t>ล้านบาท พร้อมดอกเบี้ย</w:t>
      </w:r>
      <w:r w:rsidRPr="00CB6983">
        <w:rPr>
          <w:rFonts w:ascii="Angsana New" w:hAnsi="Angsana New"/>
          <w:sz w:val="30"/>
          <w:szCs w:val="30"/>
          <w:cs/>
          <w:lang w:val="th-TH"/>
        </w:rPr>
        <w:t xml:space="preserve">ในอัตรา </w:t>
      </w:r>
      <w:r w:rsidRPr="00CB6983">
        <w:rPr>
          <w:rFonts w:ascii="Angsana New" w:hAnsi="Angsana New"/>
          <w:sz w:val="30"/>
          <w:szCs w:val="30"/>
        </w:rPr>
        <w:t>7.5%</w:t>
      </w:r>
      <w:r w:rsidRPr="00CB6983">
        <w:rPr>
          <w:rFonts w:ascii="Angsana New" w:hAnsi="Angsana New"/>
          <w:sz w:val="30"/>
          <w:szCs w:val="30"/>
          <w:cs/>
          <w:lang w:val="th-TH"/>
        </w:rPr>
        <w:t xml:space="preserve"> ต่อปีของต้นเงิน </w:t>
      </w:r>
      <w:r w:rsidRPr="00CB6983">
        <w:rPr>
          <w:rFonts w:ascii="Angsana New" w:hAnsi="Angsana New"/>
          <w:sz w:val="30"/>
          <w:szCs w:val="30"/>
        </w:rPr>
        <w:t xml:space="preserve">36.8 </w:t>
      </w:r>
      <w:r w:rsidRPr="00CB6983">
        <w:rPr>
          <w:rFonts w:ascii="Angsana New" w:hAnsi="Angsana New"/>
          <w:sz w:val="30"/>
          <w:szCs w:val="30"/>
          <w:cs/>
        </w:rPr>
        <w:t>ล้านบาท</w:t>
      </w:r>
      <w:r w:rsidRPr="00CB6983">
        <w:rPr>
          <w:rFonts w:ascii="Angsana New" w:hAnsi="Angsana New"/>
          <w:sz w:val="30"/>
          <w:szCs w:val="30"/>
          <w:cs/>
          <w:lang w:val="th-TH"/>
        </w:rPr>
        <w:t xml:space="preserve">ด้วย โดยบริษัทได้รับสำเนาคำฟ้องเมื่อวันที่ </w:t>
      </w:r>
      <w:r w:rsidRPr="00CB6983">
        <w:rPr>
          <w:rFonts w:ascii="Angsana New" w:hAnsi="Angsana New"/>
          <w:sz w:val="30"/>
          <w:szCs w:val="30"/>
        </w:rPr>
        <w:t>24</w:t>
      </w:r>
      <w:r w:rsidRPr="00CB698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B6983">
        <w:rPr>
          <w:rFonts w:ascii="Angsana New" w:hAnsi="Angsana New"/>
          <w:sz w:val="30"/>
          <w:szCs w:val="30"/>
        </w:rPr>
        <w:t>2556</w:t>
      </w:r>
      <w:r w:rsidRPr="00CB6983">
        <w:rPr>
          <w:rFonts w:ascii="Angsana New" w:hAnsi="Angsana New"/>
          <w:sz w:val="30"/>
          <w:szCs w:val="30"/>
          <w:cs/>
        </w:rPr>
        <w:t xml:space="preserve"> ทั้งนี้ ฝ่าย</w:t>
      </w:r>
      <w:r w:rsidRPr="00CB6983">
        <w:rPr>
          <w:rFonts w:ascii="Angsana New" w:hAnsi="Angsana New"/>
          <w:sz w:val="30"/>
          <w:szCs w:val="30"/>
          <w:cs/>
          <w:lang w:val="th-TH"/>
        </w:rPr>
        <w:t>บริหารของผู้ประกอบการกิจการโทรคมนาคมรายดังกล่าวไม่เคยแจ้งบอกกล่าวหรือเตือน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และผู้ประกอบการโทรคมนาคมไม่ปฏิบัติตามข้อกำหนดของ กสทช. (ประกาศไอซี)</w:t>
      </w:r>
    </w:p>
    <w:p w14:paraId="6CFF7187" w14:textId="77777777" w:rsidR="00B36DE8" w:rsidRPr="00CB6983" w:rsidRDefault="00B36DE8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D076028" w14:textId="77777777" w:rsidR="00B36DE8" w:rsidRPr="00CB6983" w:rsidRDefault="00B3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B6983">
        <w:rPr>
          <w:rFonts w:ascii="Angsana New" w:hAnsi="Angsana New"/>
          <w:sz w:val="30"/>
          <w:szCs w:val="30"/>
          <w:cs/>
        </w:rPr>
        <w:br w:type="page"/>
      </w:r>
    </w:p>
    <w:p w14:paraId="2CFED023" w14:textId="1EB33BBC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อย่างไรก็ตาม ผลการพิจารณาของผู้ประกอบกิจการโทรคมนาคมรายดังกล่าว ปรากฏว่าไม่อาจทำความตกลงประนีประนอมตามที่บริษัทเสนอมาได้ เนื่องจากได้มีการฟ้องร้องคดีไปแล้ว ดังนั้น บริษัทจึงได้ดำเนินการเป็นสองแนวทาง</w:t>
      </w:r>
    </w:p>
    <w:p w14:paraId="46839AB1" w14:textId="77777777" w:rsidR="001F5C1B" w:rsidRPr="00CB6983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1D2592F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 xml:space="preserve">แนวทางแรกคือ บริษัทได้ยื่นคำร้องเรียนต่อ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กสทช.ให้ความคุ้มครองแก่บริษัทให้สามารถใช้ท่อร้อยสายเคเบิลใต้ดินได้ต่อไป หลังจากนั้น 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Pr="00CB6983">
        <w:rPr>
          <w:rFonts w:ascii="Angsana New" w:hAnsi="Angsana New"/>
          <w:sz w:val="30"/>
          <w:szCs w:val="30"/>
        </w:rPr>
        <w:t>29</w:t>
      </w:r>
      <w:r w:rsidRPr="00CB6983">
        <w:rPr>
          <w:rFonts w:ascii="Angsana New" w:hAnsi="Angsana New"/>
          <w:sz w:val="30"/>
          <w:szCs w:val="30"/>
          <w:cs/>
        </w:rPr>
        <w:t xml:space="preserve"> เมษายน </w:t>
      </w:r>
      <w:r w:rsidRPr="00CB6983">
        <w:rPr>
          <w:rFonts w:ascii="Angsana New" w:hAnsi="Angsana New"/>
          <w:sz w:val="30"/>
          <w:szCs w:val="30"/>
        </w:rPr>
        <w:t>2558</w:t>
      </w:r>
      <w:r w:rsidRPr="00CB6983">
        <w:rPr>
          <w:rFonts w:ascii="Angsana New" w:hAnsi="Angsana New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3DB43498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</w:rPr>
        <w:br w:type="page"/>
      </w:r>
      <w:r w:rsidRPr="00CB6983">
        <w:rPr>
          <w:rFonts w:ascii="Angsana New" w:hAnsi="Angsana New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CB6983">
        <w:rPr>
          <w:rFonts w:ascii="Angsana New" w:hAnsi="Angsana New"/>
          <w:sz w:val="30"/>
          <w:szCs w:val="30"/>
        </w:rPr>
        <w:t xml:space="preserve"> 26</w:t>
      </w:r>
      <w:r w:rsidRPr="00CB6983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CB6983">
        <w:rPr>
          <w:rFonts w:ascii="Angsana New" w:hAnsi="Angsana New"/>
          <w:sz w:val="30"/>
          <w:szCs w:val="30"/>
        </w:rPr>
        <w:t>2558</w:t>
      </w:r>
      <w:r w:rsidRPr="00CB6983">
        <w:rPr>
          <w:rFonts w:ascii="Angsana New" w:hAnsi="Angsana New"/>
          <w:sz w:val="30"/>
          <w:szCs w:val="30"/>
          <w:cs/>
        </w:rPr>
        <w:t xml:space="preserve"> ถึงบริษัทว่าศาลปกครองกลางได้รับโอนคดีนี้มาจากศาลแพ่งแล้ว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ดังนั้น บริษัทจึงได้ยื่นคำร้องโต้แย้งคำสั่งศาลปกครองกลางเมื่อวันที่ </w:t>
      </w:r>
      <w:r w:rsidRPr="00CB6983">
        <w:rPr>
          <w:rFonts w:ascii="Angsana New" w:hAnsi="Angsana New"/>
          <w:sz w:val="30"/>
          <w:szCs w:val="30"/>
        </w:rPr>
        <w:t>13</w:t>
      </w:r>
      <w:r w:rsidRPr="00CB698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B6983">
        <w:rPr>
          <w:rFonts w:ascii="Angsana New" w:hAnsi="Angsana New"/>
          <w:sz w:val="30"/>
          <w:szCs w:val="30"/>
        </w:rPr>
        <w:t>2558</w:t>
      </w:r>
      <w:r w:rsidRPr="00CB6983">
        <w:rPr>
          <w:rFonts w:ascii="Angsana New" w:hAnsi="Angsana New"/>
          <w:sz w:val="30"/>
          <w:szCs w:val="30"/>
          <w:cs/>
        </w:rPr>
        <w:t xml:space="preserve"> ซึ่งศาลปกครองกลางพิจารณาคำร้องของบริษัทแล้วมีคำสั่งเมื่อวันที่</w:t>
      </w:r>
      <w:r w:rsidRPr="00CB6983">
        <w:rPr>
          <w:rFonts w:ascii="Angsana New" w:hAnsi="Angsana New"/>
          <w:sz w:val="30"/>
          <w:szCs w:val="30"/>
        </w:rPr>
        <w:t xml:space="preserve"> 28</w:t>
      </w:r>
      <w:r w:rsidRPr="00CB698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B6983">
        <w:rPr>
          <w:rFonts w:ascii="Angsana New" w:hAnsi="Angsana New"/>
          <w:sz w:val="30"/>
          <w:szCs w:val="30"/>
        </w:rPr>
        <w:t>2558</w:t>
      </w:r>
      <w:r w:rsidRPr="00CB6983">
        <w:rPr>
          <w:rFonts w:ascii="Angsana New" w:hAnsi="Angsana New"/>
          <w:sz w:val="30"/>
          <w:szCs w:val="30"/>
          <w:cs/>
        </w:rPr>
        <w:t xml:space="preserve"> ว่าไม่รับคำร้องของบริษัท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ซึ่งศาลปกครองกลางได้มีคำสั่งกำหนดให้วันที่</w:t>
      </w:r>
      <w:r w:rsidRPr="00CB6983">
        <w:rPr>
          <w:rFonts w:ascii="Angsana New" w:hAnsi="Angsana New"/>
          <w:sz w:val="30"/>
          <w:szCs w:val="30"/>
        </w:rPr>
        <w:t xml:space="preserve"> 30</w:t>
      </w:r>
      <w:r w:rsidRPr="00CB6983">
        <w:rPr>
          <w:rFonts w:ascii="Angsana New" w:hAnsi="Angsana New"/>
          <w:sz w:val="30"/>
          <w:szCs w:val="30"/>
          <w:cs/>
        </w:rPr>
        <w:t xml:space="preserve"> มีนาคม</w:t>
      </w:r>
      <w:r w:rsidRPr="00CB6983">
        <w:rPr>
          <w:rFonts w:ascii="Angsana New" w:hAnsi="Angsana New"/>
          <w:sz w:val="30"/>
          <w:szCs w:val="30"/>
        </w:rPr>
        <w:t xml:space="preserve"> 2561</w:t>
      </w:r>
      <w:r w:rsidRPr="00CB6983">
        <w:rPr>
          <w:rFonts w:ascii="Angsana New" w:hAnsi="Angsana New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455280DD" w14:textId="77777777" w:rsidR="001F5C1B" w:rsidRPr="00CB6983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26695E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เมื่อวันที่</w:t>
      </w:r>
      <w:r w:rsidRPr="00CB6983">
        <w:rPr>
          <w:rFonts w:ascii="Angsana New" w:hAnsi="Angsana New"/>
          <w:sz w:val="30"/>
          <w:szCs w:val="30"/>
        </w:rPr>
        <w:t xml:space="preserve"> 31</w:t>
      </w:r>
      <w:r w:rsidRPr="00CB6983">
        <w:rPr>
          <w:rFonts w:ascii="Angsana New" w:hAnsi="Angsana New"/>
          <w:sz w:val="30"/>
          <w:szCs w:val="30"/>
          <w:cs/>
        </w:rPr>
        <w:t xml:space="preserve"> กรกฎาคม</w:t>
      </w:r>
      <w:r w:rsidRPr="00CB6983">
        <w:rPr>
          <w:rFonts w:ascii="Angsana New" w:hAnsi="Angsana New"/>
          <w:sz w:val="30"/>
          <w:szCs w:val="30"/>
        </w:rPr>
        <w:t xml:space="preserve"> 2562</w:t>
      </w:r>
      <w:r w:rsidRPr="00CB6983">
        <w:rPr>
          <w:rFonts w:ascii="Angsana New" w:hAnsi="Angsana New"/>
          <w:sz w:val="30"/>
          <w:szCs w:val="30"/>
          <w:cs/>
        </w:rPr>
        <w:t xml:space="preserve"> ศาลปกครองกลางได้มีคำพิพากษาให้บริษัทชำระค่าเช่าแก่ผู้ประกอบกิจการ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CB6983">
        <w:rPr>
          <w:rFonts w:ascii="Angsana New" w:hAnsi="Angsana New"/>
          <w:sz w:val="30"/>
          <w:szCs w:val="30"/>
        </w:rPr>
        <w:t xml:space="preserve"> 7.5 </w:t>
      </w:r>
      <w:r w:rsidRPr="00CB6983">
        <w:rPr>
          <w:rFonts w:ascii="Angsana New" w:hAnsi="Angsana New"/>
          <w:sz w:val="30"/>
          <w:szCs w:val="30"/>
          <w:cs/>
        </w:rPr>
        <w:t>ต่อปีของเงินต้นจำนวน</w:t>
      </w:r>
      <w:r w:rsidRPr="00CB6983">
        <w:rPr>
          <w:rFonts w:ascii="Angsana New" w:hAnsi="Angsana New"/>
          <w:sz w:val="30"/>
          <w:szCs w:val="30"/>
        </w:rPr>
        <w:t xml:space="preserve"> 7</w:t>
      </w:r>
      <w:r w:rsidRPr="00CB6983">
        <w:rPr>
          <w:rFonts w:ascii="Angsana New" w:hAnsi="Angsana New"/>
          <w:sz w:val="30"/>
          <w:szCs w:val="3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CB6983">
        <w:rPr>
          <w:rFonts w:ascii="Angsana New" w:hAnsi="Angsana New"/>
          <w:sz w:val="30"/>
          <w:szCs w:val="30"/>
        </w:rPr>
        <w:t xml:space="preserve">16 </w:t>
      </w:r>
      <w:r w:rsidRPr="00CB6983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Pr="00CB6983">
        <w:rPr>
          <w:rFonts w:ascii="Angsana New" w:hAnsi="Angsana New"/>
          <w:sz w:val="30"/>
          <w:szCs w:val="30"/>
        </w:rPr>
        <w:t>21</w:t>
      </w:r>
      <w:r w:rsidRPr="00CB698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B6983">
        <w:rPr>
          <w:rFonts w:ascii="Angsana New" w:hAnsi="Angsana New"/>
          <w:sz w:val="30"/>
          <w:szCs w:val="30"/>
        </w:rPr>
        <w:t>2562</w:t>
      </w:r>
    </w:p>
    <w:p w14:paraId="21A4EEC7" w14:textId="77777777" w:rsidR="001F5C1B" w:rsidRPr="00CB6983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F69018A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Pr="00CB6983">
        <w:rPr>
          <w:rFonts w:ascii="Angsana New" w:hAnsi="Angsana New"/>
          <w:sz w:val="30"/>
          <w:szCs w:val="30"/>
        </w:rPr>
        <w:t xml:space="preserve">28 </w:t>
      </w:r>
      <w:r w:rsidRPr="00CB6983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B6983">
        <w:rPr>
          <w:rFonts w:ascii="Angsana New" w:hAnsi="Angsana New"/>
          <w:sz w:val="30"/>
          <w:szCs w:val="30"/>
        </w:rPr>
        <w:t>2562</w:t>
      </w:r>
      <w:r w:rsidRPr="00CB6983">
        <w:rPr>
          <w:rFonts w:ascii="Angsana New" w:hAnsi="Angsana New"/>
          <w:sz w:val="30"/>
          <w:szCs w:val="3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CB6983">
        <w:rPr>
          <w:rFonts w:ascii="Angsana New" w:hAnsi="Angsana New"/>
          <w:sz w:val="30"/>
          <w:szCs w:val="30"/>
        </w:rPr>
        <w:t xml:space="preserve"> 17</w:t>
      </w:r>
      <w:r w:rsidRPr="00CB6983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B6983">
        <w:rPr>
          <w:rFonts w:ascii="Angsana New" w:hAnsi="Angsana New"/>
          <w:sz w:val="30"/>
          <w:szCs w:val="30"/>
        </w:rPr>
        <w:t xml:space="preserve"> 2562</w:t>
      </w:r>
      <w:r w:rsidRPr="00CB6983">
        <w:rPr>
          <w:rFonts w:ascii="Angsana New" w:hAnsi="Angsana New"/>
          <w:sz w:val="30"/>
          <w:szCs w:val="30"/>
          <w:cs/>
        </w:rPr>
        <w:t xml:space="preserve"> โดยขณะนี้บริษัทอยู่ระหว่างรอผลการตัดสินพิพากษาจากศาลปกครองสูงสุด</w:t>
      </w:r>
    </w:p>
    <w:p w14:paraId="0A6CDC49" w14:textId="77777777" w:rsidR="001F5C1B" w:rsidRPr="00CB6983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D21EB52" w14:textId="7378385A" w:rsidR="00A1757C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ทั้งนี้ บริษัทได้บันทึกค่าเช่าท่อสำหรับเดือนสิงหาคม </w:t>
      </w:r>
      <w:r w:rsidRPr="00CB6983">
        <w:rPr>
          <w:rFonts w:ascii="Angsana New" w:hAnsi="Angsana New" w:hint="cs"/>
          <w:sz w:val="30"/>
          <w:szCs w:val="30"/>
        </w:rPr>
        <w:t xml:space="preserve">2562 </w:t>
      </w:r>
      <w:r w:rsidRPr="00CB6983">
        <w:rPr>
          <w:rFonts w:ascii="Angsana New" w:hAnsi="Angsana New" w:hint="cs"/>
          <w:sz w:val="30"/>
          <w:szCs w:val="30"/>
          <w:cs/>
        </w:rPr>
        <w:t>เป็นต้นไป ในจำนวนต่อเดือนตามคำพิพากษาของศาลปกครองกลาง โดย ณ วันที่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="00B36DE8" w:rsidRPr="00CB6983">
        <w:rPr>
          <w:rFonts w:ascii="Angsana New" w:hAnsi="Angsana New"/>
          <w:sz w:val="30"/>
          <w:szCs w:val="30"/>
        </w:rPr>
        <w:t>30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="00D31F14" w:rsidRPr="00CB6983">
        <w:rPr>
          <w:rFonts w:ascii="Angsana New" w:hAnsi="Angsana New" w:hint="cs"/>
          <w:sz w:val="30"/>
          <w:szCs w:val="30"/>
          <w:cs/>
        </w:rPr>
        <w:t>กันยา</w:t>
      </w:r>
      <w:r w:rsidR="00B36DE8" w:rsidRPr="00CB6983">
        <w:rPr>
          <w:rFonts w:ascii="Angsana New" w:hAnsi="Angsana New" w:hint="cs"/>
          <w:sz w:val="30"/>
          <w:szCs w:val="30"/>
          <w:cs/>
        </w:rPr>
        <w:t>ยน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</w:rPr>
        <w:t>256</w:t>
      </w:r>
      <w:r w:rsidRPr="00CB6983">
        <w:rPr>
          <w:rFonts w:ascii="Angsana New" w:hAnsi="Angsana New"/>
          <w:sz w:val="30"/>
          <w:szCs w:val="30"/>
        </w:rPr>
        <w:t>4</w:t>
      </w:r>
      <w:r w:rsidRPr="00CB6983">
        <w:rPr>
          <w:rFonts w:ascii="Angsana New" w:hAnsi="Angsana New" w:hint="cs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C042C3" w:rsidRPr="00CB6983">
        <w:rPr>
          <w:rFonts w:ascii="Angsana New" w:hAnsi="Angsana New"/>
          <w:sz w:val="30"/>
          <w:szCs w:val="30"/>
        </w:rPr>
        <w:t xml:space="preserve">0.1 </w:t>
      </w:r>
      <w:r w:rsidRPr="00CB698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B6983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94D6748" w14:textId="77777777" w:rsidR="00213205" w:rsidRPr="00CB6983" w:rsidRDefault="00213205" w:rsidP="00537047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29AF574E" w14:textId="77777777" w:rsidR="001F5C1B" w:rsidRPr="00CB6983" w:rsidRDefault="001F5C1B" w:rsidP="001F5C1B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 xml:space="preserve">ในปี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Pr="00CB6983">
        <w:rPr>
          <w:rFonts w:ascii="Angsana New" w:hAnsi="Angsana New"/>
          <w:sz w:val="30"/>
          <w:szCs w:val="30"/>
        </w:rPr>
        <w:t>5</w:t>
      </w:r>
      <w:r w:rsidRPr="00CB6983">
        <w:rPr>
          <w:rFonts w:ascii="Angsana New" w:hAnsi="Angsana New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Pr="00CB6983">
        <w:rPr>
          <w:rFonts w:ascii="Angsana New" w:hAnsi="Angsana New"/>
          <w:sz w:val="30"/>
          <w:szCs w:val="30"/>
        </w:rPr>
        <w:t>13</w:t>
      </w:r>
      <w:r w:rsidRPr="00CB6983">
        <w:rPr>
          <w:rFonts w:ascii="Angsana New" w:hAnsi="Angsana New"/>
          <w:sz w:val="30"/>
          <w:szCs w:val="30"/>
          <w:cs/>
        </w:rPr>
        <w:t xml:space="preserve"> มกราคม </w:t>
      </w:r>
      <w:r w:rsidRPr="00CB6983">
        <w:rPr>
          <w:rFonts w:ascii="Angsana New" w:hAnsi="Angsana New"/>
          <w:sz w:val="30"/>
          <w:szCs w:val="30"/>
        </w:rPr>
        <w:t>2560</w:t>
      </w:r>
    </w:p>
    <w:p w14:paraId="46B513CB" w14:textId="77777777" w:rsidR="001F5C1B" w:rsidRPr="00CB6983" w:rsidRDefault="001F5C1B" w:rsidP="001F5C1B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lastRenderedPageBreak/>
        <w:t xml:space="preserve">ต่อมาเมื่อวันที่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21 </w:t>
      </w:r>
      <w:r w:rsidRPr="00CB6983">
        <w:rPr>
          <w:rFonts w:ascii="Angsana New" w:hAnsi="Angsana New"/>
          <w:sz w:val="30"/>
          <w:szCs w:val="30"/>
          <w:cs/>
        </w:rPr>
        <w:t xml:space="preserve">ตุลาคม </w:t>
      </w:r>
      <w:r w:rsidRPr="00CB6983">
        <w:rPr>
          <w:rFonts w:ascii="Angsana New" w:hAnsi="Angsana New"/>
          <w:sz w:val="30"/>
          <w:szCs w:val="30"/>
        </w:rPr>
        <w:t xml:space="preserve">2562 </w:t>
      </w:r>
      <w:r w:rsidRPr="00CB6983">
        <w:rPr>
          <w:rFonts w:ascii="Angsana New" w:hAnsi="Angsana New"/>
          <w:sz w:val="30"/>
          <w:szCs w:val="30"/>
          <w:cs/>
        </w:rPr>
        <w:t xml:space="preserve">ศาลชั้นต้นได้มีคำพิพากษายกฟ้องโดยให้เหตุผลว่า ไม่พบปัญหาตามที่บริษัทชี้แจง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และมีคำสั่งให้บริษัทต้องชำระเงินพร้อมดอกเบี้ยอัตราร้อยละ </w:t>
      </w:r>
      <w:r w:rsidRPr="00CB6983">
        <w:rPr>
          <w:rFonts w:ascii="Angsana New" w:hAnsi="Angsana New"/>
          <w:sz w:val="30"/>
          <w:szCs w:val="30"/>
        </w:rPr>
        <w:t xml:space="preserve">7.5 </w:t>
      </w:r>
      <w:r w:rsidRPr="00CB6983">
        <w:rPr>
          <w:rFonts w:ascii="Angsana New" w:hAnsi="Angsana New"/>
          <w:sz w:val="30"/>
          <w:szCs w:val="30"/>
          <w:cs/>
        </w:rPr>
        <w:t xml:space="preserve">ต่อปีของเงินต้นจำนวน </w:t>
      </w:r>
      <w:r w:rsidRPr="00CB6983">
        <w:rPr>
          <w:rFonts w:ascii="Angsana New" w:hAnsi="Angsana New"/>
          <w:sz w:val="30"/>
          <w:szCs w:val="30"/>
        </w:rPr>
        <w:t xml:space="preserve">1.3 </w:t>
      </w:r>
      <w:r w:rsidRPr="00CB6983">
        <w:rPr>
          <w:rFonts w:ascii="Angsana New" w:hAnsi="Angsana New"/>
          <w:sz w:val="30"/>
          <w:szCs w:val="30"/>
          <w:cs/>
        </w:rPr>
        <w:t xml:space="preserve">ล้านบาทนับแต่วันที่ </w:t>
      </w:r>
      <w:r w:rsidRPr="00CB6983">
        <w:rPr>
          <w:rFonts w:ascii="Angsana New" w:hAnsi="Angsana New"/>
          <w:sz w:val="30"/>
          <w:szCs w:val="30"/>
        </w:rPr>
        <w:t xml:space="preserve">20 </w:t>
      </w:r>
      <w:r w:rsidRPr="00CB6983">
        <w:rPr>
          <w:rFonts w:ascii="Angsana New" w:hAnsi="Angsana New"/>
          <w:sz w:val="30"/>
          <w:szCs w:val="30"/>
          <w:cs/>
        </w:rPr>
        <w:t xml:space="preserve">เมษายน </w:t>
      </w:r>
      <w:r w:rsidRPr="00CB6983">
        <w:rPr>
          <w:rFonts w:ascii="Angsana New" w:hAnsi="Angsana New"/>
          <w:sz w:val="30"/>
          <w:szCs w:val="30"/>
        </w:rPr>
        <w:t xml:space="preserve">2561 </w:t>
      </w:r>
      <w:r w:rsidRPr="00CB6983">
        <w:rPr>
          <w:rFonts w:ascii="Angsana New" w:hAnsi="Angsana New"/>
          <w:sz w:val="30"/>
          <w:szCs w:val="30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บริษัทจึงยื่นอุทธรณ์ต่อศาลชั้นต้น 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17 </w:t>
      </w:r>
      <w:r w:rsidRPr="00CB698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B6983">
        <w:rPr>
          <w:rFonts w:ascii="Angsana New" w:hAnsi="Angsana New"/>
          <w:sz w:val="30"/>
          <w:szCs w:val="30"/>
        </w:rPr>
        <w:t xml:space="preserve">2563 </w:t>
      </w:r>
      <w:r w:rsidRPr="00CB6983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Pr="00CB6983">
        <w:rPr>
          <w:rFonts w:ascii="Angsana New" w:hAnsi="Angsana New"/>
          <w:sz w:val="30"/>
          <w:szCs w:val="30"/>
        </w:rPr>
        <w:t>20</w:t>
      </w:r>
      <w:r w:rsidRPr="00CB6983">
        <w:rPr>
          <w:rFonts w:ascii="Angsana New" w:hAnsi="Angsana New"/>
          <w:sz w:val="30"/>
          <w:szCs w:val="30"/>
          <w:cs/>
        </w:rPr>
        <w:t xml:space="preserve"> มกราคม </w:t>
      </w:r>
      <w:r w:rsidRPr="00CB6983">
        <w:rPr>
          <w:rFonts w:ascii="Angsana New" w:hAnsi="Angsana New"/>
          <w:sz w:val="30"/>
          <w:szCs w:val="30"/>
        </w:rPr>
        <w:t>2564</w:t>
      </w:r>
      <w:r w:rsidRPr="00CB6983">
        <w:rPr>
          <w:rFonts w:ascii="Angsana New" w:hAnsi="Angsana New"/>
          <w:sz w:val="30"/>
          <w:szCs w:val="30"/>
          <w:cs/>
        </w:rPr>
        <w:t xml:space="preserve"> ศาลอุทธรณ์พิพากษายืนตามคำพิพากษาของศาลชั้นต้น</w:t>
      </w:r>
    </w:p>
    <w:p w14:paraId="2BC51F06" w14:textId="77777777" w:rsidR="001F5C1B" w:rsidRPr="00CB6983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77A987" w14:textId="70FF81D6" w:rsidR="00537047" w:rsidRPr="00CB6983" w:rsidRDefault="001F5C1B" w:rsidP="001F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="00B36DE8"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="00751837" w:rsidRPr="00CB6983">
        <w:rPr>
          <w:rFonts w:ascii="Angsana New" w:hAnsi="Angsana New" w:hint="cs"/>
          <w:sz w:val="30"/>
          <w:szCs w:val="30"/>
          <w:cs/>
        </w:rPr>
        <w:t>โดย</w:t>
      </w:r>
      <w:r w:rsidRPr="00CB698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51837" w:rsidRPr="00CB6983">
        <w:rPr>
          <w:rFonts w:ascii="Angsana New" w:hAnsi="Angsana New"/>
          <w:sz w:val="30"/>
          <w:szCs w:val="30"/>
        </w:rPr>
        <w:t>9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="00751837"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</w:t>
      </w:r>
      <w:r w:rsidR="00194C3C" w:rsidRPr="00CB6983">
        <w:rPr>
          <w:rFonts w:ascii="Angsana New" w:hAnsi="Angsana New" w:hint="cs"/>
          <w:sz w:val="30"/>
          <w:szCs w:val="30"/>
          <w:cs/>
        </w:rPr>
        <w:t xml:space="preserve">อนุญาตฎีกาพร้อมคำฎีกา </w:t>
      </w:r>
      <w:r w:rsidR="005B09FA" w:rsidRPr="00CB6983">
        <w:rPr>
          <w:rFonts w:ascii="Angsana New" w:hAnsi="Angsana New" w:hint="cs"/>
          <w:sz w:val="30"/>
          <w:szCs w:val="30"/>
          <w:cs/>
        </w:rPr>
        <w:t>โดย</w:t>
      </w:r>
      <w:r w:rsidR="00860BB3" w:rsidRPr="00CB6983">
        <w:rPr>
          <w:rFonts w:ascii="Angsana New" w:hAnsi="Angsana New" w:hint="cs"/>
          <w:sz w:val="30"/>
          <w:szCs w:val="30"/>
          <w:cs/>
        </w:rPr>
        <w:t>ศาลชั้นต้น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(</w:t>
      </w:r>
      <w:r w:rsidR="00860BB3"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) </w:t>
      </w:r>
      <w:r w:rsidR="00860BB3"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</w:t>
      </w:r>
      <w:r w:rsidR="005B09FA" w:rsidRPr="00CB6983">
        <w:rPr>
          <w:rFonts w:ascii="Angsana New" w:hAnsi="Angsana New" w:hint="cs"/>
          <w:sz w:val="30"/>
          <w:szCs w:val="30"/>
          <w:cs/>
        </w:rPr>
        <w:t>ดังกล่าวต่อ</w:t>
      </w:r>
      <w:r w:rsidR="00860BB3" w:rsidRPr="00CB6983">
        <w:rPr>
          <w:rFonts w:ascii="Angsana New" w:hAnsi="Angsana New" w:hint="cs"/>
          <w:sz w:val="30"/>
          <w:szCs w:val="30"/>
          <w:cs/>
        </w:rPr>
        <w:t>ศาลฎีกาแล้ว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5B09FA" w:rsidRPr="00CB6983">
        <w:rPr>
          <w:rFonts w:ascii="Angsana New" w:hAnsi="Angsana New" w:hint="cs"/>
          <w:sz w:val="30"/>
          <w:szCs w:val="30"/>
          <w:cs/>
        </w:rPr>
        <w:t>ซึ่งขณะนี้</w:t>
      </w:r>
      <w:r w:rsidR="00860BB3" w:rsidRPr="00CB6983">
        <w:rPr>
          <w:rFonts w:ascii="Angsana New" w:hAnsi="Angsana New" w:hint="cs"/>
          <w:sz w:val="30"/>
          <w:szCs w:val="30"/>
          <w:cs/>
        </w:rPr>
        <w:t>อยู</w:t>
      </w:r>
      <w:r w:rsidR="005B09FA" w:rsidRPr="00CB6983">
        <w:rPr>
          <w:rFonts w:ascii="Angsana New" w:hAnsi="Angsana New" w:hint="cs"/>
          <w:sz w:val="30"/>
          <w:szCs w:val="30"/>
          <w:cs/>
        </w:rPr>
        <w:t>่</w:t>
      </w:r>
      <w:r w:rsidR="00860BB3" w:rsidRPr="00CB6983">
        <w:rPr>
          <w:rFonts w:ascii="Angsana New" w:hAnsi="Angsana New" w:hint="cs"/>
          <w:sz w:val="30"/>
          <w:szCs w:val="30"/>
          <w:cs/>
        </w:rPr>
        <w:t>ระหว่างการพิจารณาของศาลฏีกา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36DE8" w:rsidRPr="00CB6983">
        <w:rPr>
          <w:rFonts w:ascii="Angsana New" w:hAnsi="Angsana New"/>
          <w:sz w:val="30"/>
          <w:szCs w:val="30"/>
        </w:rPr>
        <w:t>30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="005D7C91" w:rsidRPr="00CB6983">
        <w:rPr>
          <w:rFonts w:ascii="Angsana New" w:hAnsi="Angsana New" w:hint="cs"/>
          <w:sz w:val="30"/>
          <w:szCs w:val="30"/>
          <w:cs/>
        </w:rPr>
        <w:t>กันยายน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</w:rPr>
        <w:t>2564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บริษัทได้บันทึก</w:t>
      </w:r>
      <w:r w:rsidRPr="00CB6983">
        <w:rPr>
          <w:rFonts w:ascii="Angsana New" w:hAnsi="Angsana New" w:hint="cs"/>
          <w:sz w:val="30"/>
          <w:szCs w:val="30"/>
          <w:cs/>
        </w:rPr>
        <w:t>ค่าใช้จ่ายจำนวนหนึ่ง</w:t>
      </w:r>
      <w:r w:rsidRPr="00CB6983">
        <w:rPr>
          <w:rFonts w:ascii="Angsana New" w:hAnsi="Angsana New"/>
          <w:sz w:val="30"/>
          <w:szCs w:val="30"/>
          <w:cs/>
        </w:rPr>
        <w:t>แล้วในงบการเงิน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ตามคำพิพากษาของศาลอุทธรณ์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100E56E3" w14:textId="53D0A6C6" w:rsidR="000B1701" w:rsidRPr="00CB6983" w:rsidRDefault="000B1701" w:rsidP="000B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5013BE" w14:textId="0E167DB8" w:rsidR="005077BF" w:rsidRPr="00CB6983" w:rsidRDefault="00B36DE8" w:rsidP="004B4E75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CB6983">
        <w:rPr>
          <w:rFonts w:ascii="Angsana New" w:hAnsi="Angsana New"/>
          <w:sz w:val="30"/>
          <w:szCs w:val="30"/>
          <w:cs/>
        </w:rPr>
        <w:t xml:space="preserve">บริษัทได้มีข้อพิพาทกับสำนักงานคณะกรรมการกิจการกระจายเสียง กิจการโทรทัศน์และกิจการโทรคมนาคมแห่งชาติ (กสทช) เกี่ยวกับการจัดสรรรายได้จากการประกอบกิจการโทรคมนาคมตั้งแต่ </w:t>
      </w:r>
      <w:r w:rsidRPr="00CB6983">
        <w:rPr>
          <w:rFonts w:ascii="Angsana New" w:hAnsi="Angsana New"/>
          <w:sz w:val="30"/>
          <w:szCs w:val="30"/>
        </w:rPr>
        <w:t>1</w:t>
      </w:r>
      <w:r w:rsidRPr="00CB6983">
        <w:rPr>
          <w:rFonts w:ascii="Angsana New" w:hAnsi="Angsana New"/>
          <w:sz w:val="30"/>
          <w:szCs w:val="30"/>
          <w:cs/>
        </w:rPr>
        <w:t xml:space="preserve"> มกราคม </w:t>
      </w:r>
      <w:r w:rsidRPr="00CB6983">
        <w:rPr>
          <w:rFonts w:ascii="Angsana New" w:hAnsi="Angsana New"/>
          <w:sz w:val="30"/>
          <w:szCs w:val="30"/>
        </w:rPr>
        <w:t>2554</w:t>
      </w:r>
      <w:r w:rsidRPr="00CB698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B6983">
        <w:rPr>
          <w:rFonts w:ascii="Angsana New" w:hAnsi="Angsana New"/>
          <w:sz w:val="30"/>
          <w:szCs w:val="30"/>
        </w:rPr>
        <w:t>30</w:t>
      </w:r>
      <w:r w:rsidRPr="00CB6983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="00533977" w:rsidRPr="00CB6983">
        <w:rPr>
          <w:rFonts w:ascii="Angsana New" w:hAnsi="Angsana New" w:hint="cs"/>
          <w:sz w:val="30"/>
          <w:szCs w:val="30"/>
          <w:cs/>
        </w:rPr>
        <w:t>เมื่อ</w:t>
      </w:r>
      <w:r w:rsidRPr="00CB698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B6983">
        <w:rPr>
          <w:rFonts w:ascii="Angsana New" w:hAnsi="Angsana New" w:hint="cs"/>
          <w:sz w:val="30"/>
          <w:szCs w:val="30"/>
        </w:rPr>
        <w:t>3</w:t>
      </w:r>
      <w:r w:rsidRPr="00CB6983">
        <w:rPr>
          <w:rFonts w:ascii="Angsana New" w:hAnsi="Angsana New"/>
          <w:sz w:val="30"/>
          <w:szCs w:val="30"/>
        </w:rPr>
        <w:t>0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="00860BB3" w:rsidRPr="00CB6983">
        <w:rPr>
          <w:rFonts w:ascii="Angsana New" w:hAnsi="Angsana New" w:hint="cs"/>
          <w:sz w:val="30"/>
          <w:szCs w:val="30"/>
          <w:cs/>
        </w:rPr>
        <w:t>มิถุนายน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</w:rPr>
        <w:t>2564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="00284692" w:rsidRPr="00CB6983">
        <w:rPr>
          <w:rFonts w:ascii="Angsana New" w:hAnsi="Angsana New" w:hint="cs"/>
          <w:sz w:val="30"/>
          <w:szCs w:val="30"/>
          <w:cs/>
        </w:rPr>
        <w:t>ศาลปกครองสูงสุดได้พิพากษาให้บริษัทชนะ</w:t>
      </w:r>
      <w:r w:rsidR="00533977" w:rsidRPr="00CB6983">
        <w:rPr>
          <w:rFonts w:ascii="Angsana New" w:hAnsi="Angsana New" w:hint="cs"/>
          <w:sz w:val="30"/>
          <w:szCs w:val="30"/>
          <w:cs/>
        </w:rPr>
        <w:t>คดีความ</w:t>
      </w:r>
      <w:r w:rsidR="00284692" w:rsidRPr="00CB6983">
        <w:rPr>
          <w:rFonts w:ascii="Angsana New" w:hAnsi="Angsana New" w:hint="cs"/>
          <w:sz w:val="30"/>
          <w:szCs w:val="30"/>
          <w:cs/>
        </w:rPr>
        <w:t>โดยการเพิกถอนมติคณะกรรมการกิจการโทรคมนาคม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(</w:t>
      </w:r>
      <w:r w:rsidR="00284692" w:rsidRPr="00CB6983">
        <w:rPr>
          <w:rFonts w:ascii="Angsana New" w:hAnsi="Angsana New" w:hint="cs"/>
          <w:sz w:val="30"/>
          <w:szCs w:val="30"/>
          <w:cs/>
        </w:rPr>
        <w:t>กทค</w:t>
      </w:r>
      <w:r w:rsidR="00284692" w:rsidRPr="00CB6983">
        <w:rPr>
          <w:rFonts w:ascii="Angsana New" w:hAnsi="Angsana New"/>
          <w:sz w:val="30"/>
          <w:szCs w:val="30"/>
          <w:cs/>
        </w:rPr>
        <w:t>.) (</w:t>
      </w:r>
      <w:r w:rsidR="00284692" w:rsidRPr="00CB6983">
        <w:rPr>
          <w:rFonts w:ascii="Angsana New" w:hAnsi="Angsana New" w:hint="cs"/>
          <w:sz w:val="30"/>
          <w:szCs w:val="30"/>
          <w:cs/>
        </w:rPr>
        <w:t>ปัจจุบันคือ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284692" w:rsidRPr="00CB6983">
        <w:rPr>
          <w:rFonts w:ascii="Angsana New" w:hAnsi="Angsana New" w:hint="cs"/>
          <w:sz w:val="30"/>
          <w:szCs w:val="30"/>
          <w:cs/>
        </w:rPr>
        <w:t>กสทช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.) </w:t>
      </w:r>
      <w:r w:rsidR="00284692" w:rsidRPr="00CB6983">
        <w:rPr>
          <w:rFonts w:ascii="Angsana New" w:hAnsi="Angsana New" w:hint="cs"/>
          <w:sz w:val="30"/>
          <w:szCs w:val="30"/>
          <w:cs/>
        </w:rPr>
        <w:t>ที่เห็นชอบให้บริษัทเป็นผู้มีภาระหน้าที่ในการจัดสรร</w:t>
      </w:r>
      <w:r w:rsidR="00533977" w:rsidRPr="00CB6983">
        <w:rPr>
          <w:rFonts w:ascii="Angsana New" w:hAnsi="Angsana New" w:hint="cs"/>
          <w:sz w:val="30"/>
          <w:szCs w:val="30"/>
          <w:cs/>
        </w:rPr>
        <w:t>รายได้</w:t>
      </w:r>
      <w:r w:rsidR="00284692" w:rsidRPr="00CB6983">
        <w:rPr>
          <w:rFonts w:ascii="Angsana New" w:hAnsi="Angsana New" w:hint="cs"/>
          <w:sz w:val="30"/>
          <w:szCs w:val="30"/>
          <w:cs/>
        </w:rPr>
        <w:t>จากการประกอบกิจการตั้งแต่วันที่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533977" w:rsidRPr="00CB6983">
        <w:rPr>
          <w:rFonts w:ascii="Angsana New" w:hAnsi="Angsana New"/>
          <w:sz w:val="30"/>
          <w:szCs w:val="30"/>
        </w:rPr>
        <w:t>1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284692" w:rsidRPr="00CB6983">
        <w:rPr>
          <w:rFonts w:ascii="Angsana New" w:hAnsi="Angsana New" w:hint="cs"/>
          <w:sz w:val="30"/>
          <w:szCs w:val="30"/>
          <w:cs/>
        </w:rPr>
        <w:t>มกราคม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533977" w:rsidRPr="00CB6983">
        <w:rPr>
          <w:rFonts w:ascii="Angsana New" w:hAnsi="Angsana New"/>
          <w:sz w:val="30"/>
          <w:szCs w:val="30"/>
        </w:rPr>
        <w:t>2554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284692" w:rsidRPr="00CB6983">
        <w:rPr>
          <w:rFonts w:ascii="Angsana New" w:hAnsi="Angsana New" w:hint="cs"/>
          <w:sz w:val="30"/>
          <w:szCs w:val="30"/>
          <w:cs/>
        </w:rPr>
        <w:t>ถึงวันที่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533977" w:rsidRPr="00CB6983">
        <w:rPr>
          <w:rFonts w:ascii="Angsana New" w:hAnsi="Angsana New"/>
          <w:sz w:val="30"/>
          <w:szCs w:val="30"/>
        </w:rPr>
        <w:t>30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284692" w:rsidRPr="00CB6983">
        <w:rPr>
          <w:rFonts w:ascii="Angsana New" w:hAnsi="Angsana New" w:hint="cs"/>
          <w:sz w:val="30"/>
          <w:szCs w:val="30"/>
          <w:cs/>
        </w:rPr>
        <w:t>พฤษภาคม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533977" w:rsidRPr="00CB6983">
        <w:rPr>
          <w:rFonts w:ascii="Angsana New" w:hAnsi="Angsana New"/>
          <w:sz w:val="30"/>
          <w:szCs w:val="30"/>
        </w:rPr>
        <w:t>2555</w:t>
      </w:r>
      <w:r w:rsidR="00284692" w:rsidRPr="00CB6983">
        <w:rPr>
          <w:rFonts w:ascii="Angsana New" w:hAnsi="Angsana New"/>
          <w:sz w:val="30"/>
          <w:szCs w:val="30"/>
          <w:cs/>
        </w:rPr>
        <w:t xml:space="preserve"> </w:t>
      </w:r>
      <w:r w:rsidR="00533977" w:rsidRPr="00CB6983">
        <w:rPr>
          <w:rFonts w:ascii="Angsana New" w:hAnsi="Angsana New" w:hint="cs"/>
          <w:sz w:val="30"/>
          <w:szCs w:val="30"/>
          <w:cs/>
        </w:rPr>
        <w:t>เพื่อเป็นค่าใช้จ่ายในการจัดให้มีบริการโทรคมนาคมพื้นฐานอย่างทั่วถึงและบริการเพื่อสังคม (</w:t>
      </w:r>
      <w:r w:rsidR="00533977" w:rsidRPr="00CB6983">
        <w:rPr>
          <w:rFonts w:ascii="Angsana New" w:hAnsi="Angsana New"/>
          <w:sz w:val="30"/>
          <w:szCs w:val="30"/>
        </w:rPr>
        <w:t>USO)</w:t>
      </w:r>
      <w:r w:rsidR="00533977" w:rsidRPr="00CB6983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="005B09FA" w:rsidRPr="00CB6983">
        <w:rPr>
          <w:rFonts w:ascii="Angsana New" w:hAnsi="Angsana New" w:hint="cs"/>
          <w:sz w:val="30"/>
          <w:szCs w:val="30"/>
          <w:cs/>
        </w:rPr>
        <w:t>และ</w:t>
      </w:r>
      <w:r w:rsidR="00860BB3" w:rsidRPr="00CB698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09FA"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="005B09FA" w:rsidRPr="00CB6983">
        <w:rPr>
          <w:rFonts w:ascii="Angsana New" w:hAnsi="Angsana New"/>
          <w:sz w:val="30"/>
          <w:szCs w:val="30"/>
        </w:rPr>
        <w:t xml:space="preserve">21 </w:t>
      </w:r>
      <w:r w:rsidR="00860BB3" w:rsidRPr="00CB6983">
        <w:rPr>
          <w:rFonts w:ascii="Angsana New" w:hAnsi="Angsana New" w:hint="cs"/>
          <w:sz w:val="30"/>
          <w:szCs w:val="30"/>
          <w:cs/>
        </w:rPr>
        <w:t>กันยายน</w:t>
      </w:r>
      <w:r w:rsidR="005B09FA" w:rsidRPr="00CB6983">
        <w:rPr>
          <w:rFonts w:ascii="Angsana New" w:hAnsi="Angsana New"/>
          <w:sz w:val="30"/>
          <w:szCs w:val="30"/>
        </w:rPr>
        <w:t xml:space="preserve"> 2564 </w:t>
      </w:r>
      <w:r w:rsidR="00860BB3" w:rsidRPr="00CB6983">
        <w:rPr>
          <w:rFonts w:ascii="Angsana New" w:hAnsi="Angsana New" w:hint="cs"/>
          <w:sz w:val="30"/>
          <w:szCs w:val="30"/>
          <w:cs/>
        </w:rPr>
        <w:t>กสทช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. </w:t>
      </w:r>
      <w:r w:rsidR="00860BB3" w:rsidRPr="00CB6983">
        <w:rPr>
          <w:rFonts w:ascii="Angsana New" w:hAnsi="Angsana New" w:hint="cs"/>
          <w:sz w:val="30"/>
          <w:szCs w:val="30"/>
          <w:cs/>
        </w:rPr>
        <w:t>ได้มีหนังสืออย่างเป็นทางการถึงบริษัท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860BB3" w:rsidRPr="00CB6983">
        <w:rPr>
          <w:rFonts w:ascii="Angsana New" w:hAnsi="Angsana New" w:hint="cs"/>
          <w:sz w:val="30"/>
          <w:szCs w:val="30"/>
          <w:cs/>
        </w:rPr>
        <w:t>เพื่อ</w:t>
      </w:r>
      <w:r w:rsidR="00925D81" w:rsidRPr="00CB6983">
        <w:rPr>
          <w:rFonts w:ascii="Angsana New" w:hAnsi="Angsana New" w:hint="cs"/>
          <w:sz w:val="30"/>
          <w:szCs w:val="30"/>
          <w:cs/>
        </w:rPr>
        <w:t>แจ้งความยินยอมที่จะ</w:t>
      </w:r>
      <w:r w:rsidR="00860BB3" w:rsidRPr="00CB6983">
        <w:rPr>
          <w:rFonts w:ascii="Angsana New" w:hAnsi="Angsana New" w:hint="cs"/>
          <w:sz w:val="30"/>
          <w:szCs w:val="30"/>
          <w:cs/>
        </w:rPr>
        <w:t>ป</w:t>
      </w:r>
      <w:r w:rsidR="005B09FA" w:rsidRPr="00CB6983">
        <w:rPr>
          <w:rFonts w:ascii="Angsana New" w:hAnsi="Angsana New" w:hint="cs"/>
          <w:sz w:val="30"/>
          <w:szCs w:val="30"/>
          <w:cs/>
        </w:rPr>
        <w:t>ฏิ</w:t>
      </w:r>
      <w:r w:rsidR="00860BB3" w:rsidRPr="00CB6983">
        <w:rPr>
          <w:rFonts w:ascii="Angsana New" w:hAnsi="Angsana New" w:hint="cs"/>
          <w:sz w:val="30"/>
          <w:szCs w:val="30"/>
          <w:cs/>
        </w:rPr>
        <w:t>บัติตามคำพิพากษา</w:t>
      </w:r>
      <w:r w:rsidR="005B09FA" w:rsidRPr="00CB6983">
        <w:rPr>
          <w:rFonts w:ascii="Angsana New" w:hAnsi="Angsana New" w:hint="cs"/>
          <w:sz w:val="30"/>
          <w:szCs w:val="30"/>
          <w:cs/>
        </w:rPr>
        <w:t>ของ</w:t>
      </w:r>
      <w:r w:rsidR="00860BB3" w:rsidRPr="00CB6983">
        <w:rPr>
          <w:rFonts w:ascii="Angsana New" w:hAnsi="Angsana New" w:hint="cs"/>
          <w:sz w:val="30"/>
          <w:szCs w:val="30"/>
          <w:cs/>
        </w:rPr>
        <w:t>ศาลปกครองสูงสุด</w:t>
      </w:r>
      <w:r w:rsidR="00925D81" w:rsidRPr="00CB6983">
        <w:rPr>
          <w:rFonts w:ascii="Angsana New" w:hAnsi="Angsana New" w:hint="cs"/>
          <w:sz w:val="30"/>
          <w:szCs w:val="30"/>
          <w:cs/>
        </w:rPr>
        <w:t>ซึ่ง</w:t>
      </w:r>
      <w:r w:rsidR="005B09FA" w:rsidRPr="00CB6983">
        <w:rPr>
          <w:rFonts w:ascii="Angsana New" w:hAnsi="Angsana New" w:hint="cs"/>
          <w:sz w:val="30"/>
          <w:szCs w:val="30"/>
          <w:cs/>
        </w:rPr>
        <w:t>ถือ</w:t>
      </w:r>
      <w:r w:rsidR="00860BB3" w:rsidRPr="00CB6983">
        <w:rPr>
          <w:rFonts w:ascii="Angsana New" w:hAnsi="Angsana New" w:hint="cs"/>
          <w:sz w:val="30"/>
          <w:szCs w:val="30"/>
          <w:cs/>
        </w:rPr>
        <w:t>เป็นที่</w:t>
      </w:r>
      <w:r w:rsidR="005B09FA" w:rsidRPr="00CB6983">
        <w:rPr>
          <w:rFonts w:ascii="Angsana New" w:hAnsi="Angsana New" w:hint="cs"/>
          <w:sz w:val="30"/>
          <w:szCs w:val="30"/>
          <w:cs/>
        </w:rPr>
        <w:t>สิ้น</w:t>
      </w:r>
      <w:r w:rsidR="00860BB3" w:rsidRPr="00CB6983">
        <w:rPr>
          <w:rFonts w:ascii="Angsana New" w:hAnsi="Angsana New" w:hint="cs"/>
          <w:sz w:val="30"/>
          <w:szCs w:val="30"/>
          <w:cs/>
        </w:rPr>
        <w:t>สุดตามกฎหมายแล้ว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925D81" w:rsidRPr="00CB6983">
        <w:rPr>
          <w:rFonts w:ascii="Angsana New" w:hAnsi="Angsana New" w:hint="cs"/>
          <w:sz w:val="30"/>
          <w:szCs w:val="30"/>
          <w:cs/>
        </w:rPr>
        <w:t>ส่งผลให้</w:t>
      </w:r>
      <w:r w:rsidR="00860BB3" w:rsidRPr="00CB6983">
        <w:rPr>
          <w:rFonts w:ascii="Angsana New" w:hAnsi="Angsana New" w:hint="cs"/>
          <w:sz w:val="30"/>
          <w:szCs w:val="30"/>
          <w:cs/>
        </w:rPr>
        <w:t>มติของ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860BB3" w:rsidRPr="00CB6983">
        <w:rPr>
          <w:rFonts w:ascii="Angsana New" w:hAnsi="Angsana New" w:hint="cs"/>
          <w:sz w:val="30"/>
          <w:szCs w:val="30"/>
          <w:cs/>
        </w:rPr>
        <w:t>กสทช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. </w:t>
      </w:r>
      <w:r w:rsidR="00860BB3" w:rsidRPr="00CB6983">
        <w:rPr>
          <w:rFonts w:ascii="Angsana New" w:hAnsi="Angsana New" w:hint="cs"/>
          <w:sz w:val="30"/>
          <w:szCs w:val="30"/>
          <w:cs/>
        </w:rPr>
        <w:t>ที่เรียกเก็บค่า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860BB3" w:rsidRPr="00CB6983">
        <w:rPr>
          <w:rFonts w:ascii="Angsana New" w:hAnsi="Angsana New"/>
          <w:sz w:val="30"/>
          <w:szCs w:val="30"/>
        </w:rPr>
        <w:t xml:space="preserve">USO </w:t>
      </w:r>
      <w:r w:rsidR="00860BB3" w:rsidRPr="00CB6983">
        <w:rPr>
          <w:rFonts w:ascii="Angsana New" w:hAnsi="Angsana New" w:hint="cs"/>
          <w:sz w:val="30"/>
          <w:szCs w:val="30"/>
          <w:cs/>
        </w:rPr>
        <w:t>ในปีที่เป็นข้อพิพาทไม่มีผลบังคับใช้มาแต่ต้น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925D81" w:rsidRPr="00CB6983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="00860BB3" w:rsidRPr="00CB6983">
        <w:rPr>
          <w:rFonts w:ascii="Angsana New" w:hAnsi="Angsana New" w:hint="cs"/>
          <w:sz w:val="30"/>
          <w:szCs w:val="30"/>
          <w:cs/>
        </w:rPr>
        <w:t>กสทช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. </w:t>
      </w:r>
      <w:r w:rsidR="00860BB3" w:rsidRPr="00CB6983">
        <w:rPr>
          <w:rFonts w:ascii="Angsana New" w:hAnsi="Angsana New" w:hint="cs"/>
          <w:sz w:val="30"/>
          <w:szCs w:val="30"/>
          <w:cs/>
        </w:rPr>
        <w:t>จึงได้เพิกถอนคำสั่งทางปกครองที่เกี่ยวข้องทั้งหมด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CB6983" w:rsidRPr="00CB6983">
        <w:rPr>
          <w:rFonts w:ascii="Angsana New" w:hAnsi="Angsana New" w:hint="cs"/>
          <w:sz w:val="30"/>
          <w:szCs w:val="30"/>
          <w:cs/>
        </w:rPr>
        <w:t>ซึ่ง</w:t>
      </w:r>
      <w:r w:rsidR="00925D81" w:rsidRPr="00CB6983">
        <w:rPr>
          <w:rFonts w:ascii="Angsana New" w:hAnsi="Angsana New" w:hint="cs"/>
          <w:sz w:val="30"/>
          <w:szCs w:val="30"/>
          <w:cs/>
        </w:rPr>
        <w:t>ทำ</w:t>
      </w:r>
      <w:r w:rsidR="00860BB3" w:rsidRPr="00CB6983">
        <w:rPr>
          <w:rFonts w:ascii="Angsana New" w:hAnsi="Angsana New" w:hint="cs"/>
          <w:sz w:val="30"/>
          <w:szCs w:val="30"/>
          <w:cs/>
        </w:rPr>
        <w:t>ให้ภาระ</w:t>
      </w:r>
      <w:r w:rsidR="00CB6983" w:rsidRPr="00CB6983">
        <w:rPr>
          <w:rFonts w:ascii="Angsana New" w:hAnsi="Angsana New" w:hint="cs"/>
          <w:sz w:val="30"/>
          <w:szCs w:val="30"/>
          <w:cs/>
        </w:rPr>
        <w:t>ผูกพันของบริษัท</w:t>
      </w:r>
      <w:r w:rsidR="00860BB3" w:rsidRPr="00CB6983">
        <w:rPr>
          <w:rFonts w:ascii="Angsana New" w:hAnsi="Angsana New" w:hint="cs"/>
          <w:sz w:val="30"/>
          <w:szCs w:val="30"/>
          <w:cs/>
        </w:rPr>
        <w:t>ในการชำระค่า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860BB3" w:rsidRPr="00CB6983">
        <w:rPr>
          <w:rFonts w:ascii="Angsana New" w:hAnsi="Angsana New"/>
          <w:sz w:val="30"/>
          <w:szCs w:val="30"/>
        </w:rPr>
        <w:t xml:space="preserve">USO </w:t>
      </w:r>
      <w:r w:rsidR="00860BB3" w:rsidRPr="00CB6983">
        <w:rPr>
          <w:rFonts w:ascii="Angsana New" w:hAnsi="Angsana New" w:hint="cs"/>
          <w:sz w:val="30"/>
          <w:szCs w:val="30"/>
          <w:cs/>
        </w:rPr>
        <w:t>ในปี</w:t>
      </w:r>
      <w:r w:rsidR="00CB6983" w:rsidRPr="00CB6983">
        <w:rPr>
          <w:rFonts w:ascii="Angsana New" w:hAnsi="Angsana New" w:hint="cs"/>
          <w:sz w:val="30"/>
          <w:szCs w:val="30"/>
          <w:cs/>
        </w:rPr>
        <w:t>ที่เป็นข้อพิพาท</w:t>
      </w:r>
      <w:r w:rsidR="00860BB3" w:rsidRPr="00CB6983">
        <w:rPr>
          <w:rFonts w:ascii="Angsana New" w:hAnsi="Angsana New" w:hint="cs"/>
          <w:sz w:val="30"/>
          <w:szCs w:val="30"/>
          <w:cs/>
        </w:rPr>
        <w:t>สิ้นสุดลง</w:t>
      </w:r>
      <w:r w:rsidR="00CB6983" w:rsidRPr="00CB6983">
        <w:rPr>
          <w:rFonts w:ascii="Angsana New" w:hAnsi="Angsana New" w:hint="cs"/>
          <w:sz w:val="30"/>
          <w:szCs w:val="30"/>
          <w:cs/>
        </w:rPr>
        <w:t>และ</w:t>
      </w:r>
      <w:r w:rsidR="00860BB3" w:rsidRPr="00CB6983">
        <w:rPr>
          <w:rFonts w:ascii="Angsana New" w:hAnsi="Angsana New" w:hint="cs"/>
          <w:sz w:val="30"/>
          <w:szCs w:val="30"/>
          <w:cs/>
        </w:rPr>
        <w:t>บริษัทไม่มีหน้าที่</w:t>
      </w:r>
      <w:r w:rsidR="00CB6983" w:rsidRPr="00CB6983">
        <w:rPr>
          <w:rFonts w:ascii="Angsana New" w:hAnsi="Angsana New" w:hint="cs"/>
          <w:sz w:val="30"/>
          <w:szCs w:val="30"/>
          <w:cs/>
        </w:rPr>
        <w:t>ที่</w:t>
      </w:r>
      <w:r w:rsidR="00860BB3" w:rsidRPr="00CB6983">
        <w:rPr>
          <w:rFonts w:ascii="Angsana New" w:hAnsi="Angsana New" w:hint="cs"/>
          <w:sz w:val="30"/>
          <w:szCs w:val="30"/>
          <w:cs/>
        </w:rPr>
        <w:t>ต้องชำระค่า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860BB3" w:rsidRPr="00CB6983">
        <w:rPr>
          <w:rFonts w:ascii="Angsana New" w:hAnsi="Angsana New"/>
          <w:sz w:val="30"/>
          <w:szCs w:val="30"/>
        </w:rPr>
        <w:t xml:space="preserve">USO </w:t>
      </w:r>
      <w:r w:rsidR="00860BB3" w:rsidRPr="00CB6983">
        <w:rPr>
          <w:rFonts w:ascii="Angsana New" w:hAnsi="Angsana New" w:hint="cs"/>
          <w:sz w:val="30"/>
          <w:szCs w:val="30"/>
          <w:cs/>
        </w:rPr>
        <w:t>ดังกล่าวให้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860BB3" w:rsidRPr="00CB6983">
        <w:rPr>
          <w:rFonts w:ascii="Angsana New" w:hAnsi="Angsana New" w:hint="cs"/>
          <w:sz w:val="30"/>
          <w:szCs w:val="30"/>
          <w:cs/>
        </w:rPr>
        <w:t>กสทช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. </w:t>
      </w:r>
      <w:r w:rsidR="00860BB3" w:rsidRPr="00CB6983">
        <w:rPr>
          <w:rFonts w:ascii="Angsana New" w:hAnsi="Angsana New" w:hint="cs"/>
          <w:sz w:val="30"/>
          <w:szCs w:val="30"/>
          <w:cs/>
        </w:rPr>
        <w:t>อีกต่อไป</w:t>
      </w:r>
      <w:r w:rsidR="00860BB3" w:rsidRPr="00CB6983">
        <w:rPr>
          <w:rFonts w:ascii="Angsana New" w:hAnsi="Angsana New"/>
          <w:sz w:val="30"/>
          <w:szCs w:val="30"/>
          <w:cs/>
        </w:rPr>
        <w:t xml:space="preserve"> </w:t>
      </w:r>
      <w:r w:rsidR="00CB6983" w:rsidRPr="00CB6983">
        <w:rPr>
          <w:rFonts w:ascii="Angsana New" w:hAnsi="Angsana New" w:hint="cs"/>
          <w:sz w:val="30"/>
          <w:szCs w:val="30"/>
          <w:cs/>
        </w:rPr>
        <w:t xml:space="preserve">โดยเมื่อวันที่ </w:t>
      </w:r>
      <w:r w:rsidR="00CB6983" w:rsidRPr="00CB6983">
        <w:rPr>
          <w:rFonts w:ascii="Angsana New" w:hAnsi="Angsana New"/>
          <w:sz w:val="30"/>
          <w:szCs w:val="30"/>
        </w:rPr>
        <w:t xml:space="preserve">30 </w:t>
      </w:r>
      <w:r w:rsidR="00860BB3" w:rsidRPr="00CB6983">
        <w:rPr>
          <w:rFonts w:ascii="Angsana New" w:hAnsi="Angsana New" w:hint="cs"/>
          <w:sz w:val="30"/>
          <w:szCs w:val="30"/>
          <w:cs/>
        </w:rPr>
        <w:t>กันยายน</w:t>
      </w:r>
      <w:r w:rsidR="00CB6983" w:rsidRPr="00CB6983">
        <w:rPr>
          <w:rFonts w:ascii="Angsana New" w:hAnsi="Angsana New"/>
          <w:sz w:val="30"/>
          <w:szCs w:val="30"/>
        </w:rPr>
        <w:t xml:space="preserve"> 2564 </w:t>
      </w:r>
      <w:r w:rsidR="00860BB3" w:rsidRPr="00CB6983">
        <w:rPr>
          <w:rFonts w:ascii="Angsana New" w:hAnsi="Angsana New" w:hint="cs"/>
          <w:sz w:val="30"/>
          <w:szCs w:val="30"/>
          <w:cs/>
        </w:rPr>
        <w:t>ฝ่ายบริหารของบริษัทได้</w:t>
      </w:r>
      <w:r w:rsidR="00CB6983" w:rsidRPr="00CB6983">
        <w:rPr>
          <w:rFonts w:ascii="Angsana New" w:hAnsi="Angsana New" w:hint="cs"/>
          <w:sz w:val="30"/>
          <w:szCs w:val="30"/>
          <w:cs/>
        </w:rPr>
        <w:t>บันทึก</w:t>
      </w:r>
      <w:r w:rsidR="00860BB3" w:rsidRPr="00CB6983">
        <w:rPr>
          <w:rFonts w:ascii="Angsana New" w:hAnsi="Angsana New" w:hint="cs"/>
          <w:sz w:val="30"/>
          <w:szCs w:val="30"/>
          <w:cs/>
        </w:rPr>
        <w:t>กลับรายการค่าใช้จ่ายค้างจ่ายจำนวน</w:t>
      </w:r>
      <w:r w:rsidR="00CB6983" w:rsidRPr="00CB6983">
        <w:rPr>
          <w:rFonts w:ascii="Angsana New" w:hAnsi="Angsana New"/>
          <w:sz w:val="30"/>
          <w:szCs w:val="30"/>
        </w:rPr>
        <w:t xml:space="preserve"> 39.7 </w:t>
      </w:r>
      <w:r w:rsidR="00860BB3" w:rsidRPr="00CB6983">
        <w:rPr>
          <w:rFonts w:ascii="Angsana New" w:hAnsi="Angsana New" w:hint="cs"/>
          <w:sz w:val="30"/>
          <w:szCs w:val="30"/>
          <w:cs/>
        </w:rPr>
        <w:t>ล้านบาท</w:t>
      </w:r>
      <w:r w:rsidR="00CB6983" w:rsidRPr="00CB6983">
        <w:rPr>
          <w:rFonts w:ascii="Angsana New" w:hAnsi="Angsana New" w:hint="cs"/>
          <w:sz w:val="30"/>
          <w:szCs w:val="30"/>
          <w:cs/>
        </w:rPr>
        <w:t>แล้ว</w:t>
      </w:r>
      <w:r w:rsidR="00860BB3" w:rsidRPr="00CB6983">
        <w:rPr>
          <w:rFonts w:ascii="Angsana New" w:hAnsi="Angsana New" w:hint="cs"/>
          <w:sz w:val="30"/>
          <w:szCs w:val="30"/>
          <w:cs/>
        </w:rPr>
        <w:t>ในงบการเงิน</w:t>
      </w:r>
    </w:p>
    <w:sectPr w:rsidR="005077BF" w:rsidRPr="00CB6983" w:rsidSect="000B5DC1">
      <w:headerReference w:type="default" r:id="rId16"/>
      <w:pgSz w:w="11909" w:h="16834" w:code="9"/>
      <w:pgMar w:top="1440" w:right="1152" w:bottom="576" w:left="1170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0E693" w14:textId="77777777" w:rsidR="009365D4" w:rsidRDefault="009365D4" w:rsidP="00900EE2">
      <w:r>
        <w:separator/>
      </w:r>
    </w:p>
  </w:endnote>
  <w:endnote w:type="continuationSeparator" w:id="0">
    <w:p w14:paraId="63F5B29D" w14:textId="77777777" w:rsidR="009365D4" w:rsidRDefault="009365D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0F3" w14:textId="77777777" w:rsidR="00EB7BDB" w:rsidRPr="001C120C" w:rsidRDefault="00EB7BDB" w:rsidP="00E85568">
    <w:pPr>
      <w:pStyle w:val="Footer"/>
      <w:tabs>
        <w:tab w:val="clear" w:pos="907"/>
        <w:tab w:val="left" w:pos="1008"/>
      </w:tabs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7B78BF">
      <w:rPr>
        <w:rFonts w:ascii="Angsana New" w:hAnsi="Angsana New"/>
        <w:noProof/>
        <w:sz w:val="30"/>
        <w:szCs w:val="30"/>
        <w:lang w:val="en-US"/>
      </w:rPr>
      <w:t>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49342" w14:textId="77777777" w:rsidR="009365D4" w:rsidRDefault="009365D4" w:rsidP="00900EE2">
      <w:r>
        <w:separator/>
      </w:r>
    </w:p>
  </w:footnote>
  <w:footnote w:type="continuationSeparator" w:id="0">
    <w:p w14:paraId="54DD2F43" w14:textId="77777777" w:rsidR="009365D4" w:rsidRDefault="009365D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46B4A" w14:textId="77777777" w:rsidR="00EB7BDB" w:rsidRPr="0002526B" w:rsidRDefault="00EB7BDB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6FF4D1F8" w14:textId="77777777" w:rsidR="00EB7BDB" w:rsidRPr="0002526B" w:rsidRDefault="00EB7BDB" w:rsidP="007904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E27FA00" w14:textId="548AF06E" w:rsidR="00EB7BDB" w:rsidRPr="0002526B" w:rsidRDefault="00EB7BDB" w:rsidP="0079044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7EAEA2D8" w14:textId="77777777" w:rsidR="00EB7BDB" w:rsidRPr="00AF08D6" w:rsidRDefault="00EB7BDB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B558" w14:textId="77777777" w:rsidR="00EB7BDB" w:rsidRDefault="00EB7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2C7E3" w14:textId="77777777" w:rsidR="00EB7BDB" w:rsidRPr="0002526B" w:rsidRDefault="00EB7BDB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418B1D64" w14:textId="77777777" w:rsidR="00EB7BDB" w:rsidRPr="0002526B" w:rsidRDefault="00EB7BDB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F35B93" w14:textId="77777777" w:rsidR="00EB7BDB" w:rsidRPr="0002526B" w:rsidRDefault="00EB7BDB" w:rsidP="00B52A6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620274B8" w14:textId="295112FB" w:rsidR="00EB7BDB" w:rsidRPr="00B52A63" w:rsidRDefault="00EB7BDB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22566" w14:textId="77777777" w:rsidR="00EB7BDB" w:rsidRDefault="00EB7B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BF41A" w14:textId="77777777" w:rsidR="00EB7BDB" w:rsidRPr="0002526B" w:rsidRDefault="00EB7BDB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25907292" w14:textId="77777777" w:rsidR="00EB7BDB" w:rsidRPr="0002526B" w:rsidRDefault="00EB7BDB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881ECF" w14:textId="77777777" w:rsidR="00EB7BDB" w:rsidRPr="0002526B" w:rsidRDefault="00EB7BDB" w:rsidP="00B52A6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3EBECA15" w14:textId="77777777" w:rsidR="00EB7BDB" w:rsidRPr="00B52A63" w:rsidRDefault="00EB7BDB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7AE"/>
    <w:rsid w:val="002827DB"/>
    <w:rsid w:val="00282D74"/>
    <w:rsid w:val="00282FDF"/>
    <w:rsid w:val="002834CA"/>
    <w:rsid w:val="0028353A"/>
    <w:rsid w:val="00283BF2"/>
    <w:rsid w:val="00283D49"/>
    <w:rsid w:val="00284099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3FAB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BA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864"/>
    <w:rsid w:val="004409CD"/>
    <w:rsid w:val="00440D11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581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E8E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F67"/>
    <w:rsid w:val="00790060"/>
    <w:rsid w:val="0079044D"/>
    <w:rsid w:val="007914D3"/>
    <w:rsid w:val="00791634"/>
    <w:rsid w:val="00791DC2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397D"/>
    <w:rsid w:val="00983DBC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A39"/>
    <w:rsid w:val="00993CFC"/>
    <w:rsid w:val="00993DD6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983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6DF3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F4"/>
    <w:rsid w:val="00FD45B4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4731</Words>
  <Characters>18719</Characters>
  <Application>Microsoft Office Word</Application>
  <DocSecurity>0</DocSecurity>
  <Lines>155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3</cp:revision>
  <cp:lastPrinted>2020-05-14T07:26:00Z</cp:lastPrinted>
  <dcterms:created xsi:type="dcterms:W3CDTF">2021-11-11T05:16:00Z</dcterms:created>
  <dcterms:modified xsi:type="dcterms:W3CDTF">2021-11-11T05:18:00Z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