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:rsidTr="00EA2BB2">
        <w:trPr>
          <w:trHeight w:val="1440"/>
        </w:trPr>
        <w:tc>
          <w:tcPr>
            <w:tcW w:w="5812" w:type="dxa"/>
          </w:tcPr>
          <w:p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:rsidR="007D1951" w:rsidRPr="007A34FF" w:rsidRDefault="007D1951" w:rsidP="007D1951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D16C32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7D1951" w:rsidRPr="007A34FF" w:rsidRDefault="007D1951" w:rsidP="007D1951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 xml:space="preserve">เสนอ </w:t>
      </w:r>
      <w:r w:rsidRPr="007A6CAD">
        <w:rPr>
          <w:rFonts w:ascii="Angsana New" w:hAnsi="Angsana New"/>
          <w:b/>
          <w:bCs/>
          <w:sz w:val="28"/>
          <w:cs/>
        </w:rPr>
        <w:t>คณะกรรมการและ</w:t>
      </w:r>
      <w:r w:rsidRPr="007A34FF">
        <w:rPr>
          <w:rFonts w:ascii="Angsana New" w:hAnsi="Angsana New"/>
          <w:b/>
          <w:bCs/>
          <w:sz w:val="28"/>
          <w:cs/>
        </w:rPr>
        <w:t>ผู้ถือ</w:t>
      </w:r>
      <w:r w:rsidRPr="007A6CAD">
        <w:rPr>
          <w:rFonts w:ascii="Angsana New" w:hAnsi="Angsana New"/>
          <w:b/>
          <w:bCs/>
          <w:sz w:val="28"/>
          <w:cs/>
        </w:rPr>
        <w:t>หุ้น</w:t>
      </w:r>
      <w:r w:rsidRPr="007A34FF">
        <w:rPr>
          <w:rFonts w:ascii="Angsana New" w:hAnsi="Angsana New"/>
          <w:b/>
          <w:bCs/>
          <w:sz w:val="28"/>
          <w:cs/>
        </w:rPr>
        <w:t xml:space="preserve">  บริษัท </w:t>
      </w:r>
      <w:r w:rsidRPr="007A34FF">
        <w:rPr>
          <w:rStyle w:val="PageNumber"/>
          <w:rFonts w:ascii="Angsana New" w:hAnsi="Angsana New"/>
          <w:b/>
          <w:bCs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จำกัด (มหาชน) </w:t>
      </w:r>
    </w:p>
    <w:p w:rsidR="007D1951" w:rsidRPr="007A34FF" w:rsidRDefault="007D1951" w:rsidP="000825C3">
      <w:pPr>
        <w:spacing w:before="240" w:line="240" w:lineRule="atLeast"/>
        <w:ind w:left="0"/>
        <w:jc w:val="thaiDistribute"/>
        <w:rPr>
          <w:rFonts w:ascii="Angsana New" w:eastAsia="SimSun" w:hAnsi="Angsana New"/>
          <w:b/>
          <w:bCs/>
          <w:sz w:val="28"/>
        </w:rPr>
      </w:pPr>
      <w:r w:rsidRPr="007A34FF">
        <w:rPr>
          <w:rFonts w:ascii="Angsana New" w:eastAsia="SimSun" w:hAnsi="Angsana New"/>
          <w:sz w:val="28"/>
          <w:cs/>
          <w:lang w:val="en-GB"/>
        </w:rPr>
        <w:t>ข้าพเจ้าได้สอบทานงบแสดงฐานะการเงินรวมและ</w:t>
      </w:r>
      <w:r w:rsidRPr="00EB1E77">
        <w:rPr>
          <w:rFonts w:ascii="Angsana New" w:hAnsi="Angsana New"/>
          <w:spacing w:val="0"/>
          <w:sz w:val="28"/>
          <w:cs/>
        </w:rPr>
        <w:t>งบ</w:t>
      </w:r>
      <w:r w:rsidR="009973A5">
        <w:rPr>
          <w:rFonts w:ascii="Angsana New" w:eastAsia="SimSun" w:hAnsi="Angsana New"/>
          <w:sz w:val="28"/>
          <w:cs/>
          <w:lang w:val="en-GB"/>
        </w:rPr>
        <w:t>แสดงฐานะการเงินเฉพาะกิจการ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ของบริษัท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</w:t>
      </w:r>
      <w:r w:rsidR="009973A5">
        <w:rPr>
          <w:rFonts w:ascii="Angsana New" w:eastAsia="SimSun" w:hAnsi="Angsana New"/>
          <w:sz w:val="28"/>
          <w:cs/>
          <w:lang w:val="en-GB"/>
        </w:rPr>
        <w:t>มหาชน) และบริษัทย่อย และ</w:t>
      </w:r>
      <w:r w:rsidR="009973A5">
        <w:rPr>
          <w:rFonts w:ascii="Angsana New" w:eastAsia="SimSun" w:hAnsi="Angsana New" w:hint="cs"/>
          <w:sz w:val="28"/>
          <w:cs/>
          <w:lang w:val="en-GB"/>
        </w:rPr>
        <w:t>ของ</w:t>
      </w:r>
      <w:r w:rsidR="009973A5">
        <w:rPr>
          <w:rFonts w:ascii="Angsana New" w:eastAsia="SimSun" w:hAnsi="Angsana New"/>
          <w:sz w:val="28"/>
          <w:cs/>
          <w:lang w:val="en-GB"/>
        </w:rPr>
        <w:t>เฉพาะ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(มหาชน) ตามลำดับ ณ วันที่</w:t>
      </w:r>
      <w:r w:rsidRPr="007A34FF">
        <w:rPr>
          <w:rFonts w:ascii="Angsana New" w:eastAsia="SimSun" w:hAnsi="Angsana New"/>
          <w:sz w:val="28"/>
          <w:lang w:val="en-GB"/>
        </w:rPr>
        <w:t xml:space="preserve"> </w:t>
      </w:r>
      <w:r w:rsidR="000825C3">
        <w:rPr>
          <w:rFonts w:ascii="Angsana New" w:hAnsi="Angsana New"/>
          <w:sz w:val="28"/>
        </w:rPr>
        <w:t>3</w:t>
      </w:r>
      <w:r w:rsidR="000506BD">
        <w:rPr>
          <w:rFonts w:ascii="Angsana New" w:hAnsi="Angsana New"/>
          <w:sz w:val="28"/>
        </w:rPr>
        <w:t xml:space="preserve">0 </w:t>
      </w:r>
      <w:r w:rsidR="00520C4B">
        <w:rPr>
          <w:rFonts w:ascii="Angsana New" w:hAnsi="Angsana New" w:hint="cs"/>
          <w:sz w:val="28"/>
          <w:cs/>
        </w:rPr>
        <w:t>กันยา</w:t>
      </w:r>
      <w:r w:rsidR="000506BD">
        <w:rPr>
          <w:rFonts w:ascii="Angsana New" w:hAnsi="Angsana New" w:hint="cs"/>
          <w:sz w:val="28"/>
          <w:cs/>
        </w:rPr>
        <w:t>ยน</w:t>
      </w:r>
      <w:r w:rsidR="000825C3">
        <w:rPr>
          <w:rFonts w:ascii="Angsana New" w:hAnsi="Angsana New"/>
          <w:sz w:val="28"/>
          <w:cs/>
        </w:rPr>
        <w:t xml:space="preserve"> </w:t>
      </w:r>
      <w:r w:rsidR="000825C3">
        <w:rPr>
          <w:rFonts w:ascii="Angsana New" w:hAnsi="Angsana New"/>
          <w:sz w:val="28"/>
        </w:rPr>
        <w:t xml:space="preserve">2564 </w:t>
      </w:r>
      <w:r w:rsidRPr="007A34FF">
        <w:rPr>
          <w:rFonts w:ascii="Angsana New" w:eastAsia="SimSun" w:hAnsi="Angsana New"/>
          <w:sz w:val="28"/>
          <w:cs/>
          <w:lang w:val="en-GB"/>
        </w:rPr>
        <w:t>งบกำไรขาดทุน</w:t>
      </w:r>
      <w:r w:rsidR="00432103"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Pr="007A34FF">
        <w:rPr>
          <w:rFonts w:ascii="Angsana New" w:eastAsia="SimSun" w:hAnsi="Angsana New"/>
          <w:sz w:val="28"/>
          <w:cs/>
          <w:lang w:val="en-GB"/>
        </w:rPr>
        <w:t>รวมและงบกำไรขาดทุน</w:t>
      </w:r>
      <w:r w:rsidR="00432103"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="005C78E1">
        <w:rPr>
          <w:rFonts w:ascii="Angsana New" w:eastAsia="SimSun" w:hAnsi="Angsana New"/>
          <w:sz w:val="28"/>
          <w:cs/>
          <w:lang w:val="en-GB"/>
        </w:rPr>
        <w:t>เฉพาะกิจการ</w:t>
      </w:r>
      <w:r w:rsidR="00520C4B">
        <w:rPr>
          <w:rFonts w:ascii="Angsana New" w:eastAsia="SimSun" w:hAnsi="Angsana New" w:hint="cs"/>
          <w:sz w:val="28"/>
          <w:cs/>
          <w:lang w:val="en-GB"/>
        </w:rPr>
        <w:t>สำหรับงวดสามเดือนและเก้า</w:t>
      </w:r>
      <w:r w:rsidR="008D09B8">
        <w:rPr>
          <w:rFonts w:ascii="Angsana New" w:eastAsia="SimSun" w:hAnsi="Angsana New" w:hint="cs"/>
          <w:sz w:val="28"/>
          <w:cs/>
          <w:lang w:val="en-GB"/>
        </w:rPr>
        <w:t xml:space="preserve">เดือนสิ้นสุดวันที่ </w:t>
      </w:r>
      <w:r w:rsidR="008D09B8">
        <w:rPr>
          <w:rFonts w:ascii="Angsana New" w:hAnsi="Angsana New"/>
          <w:sz w:val="28"/>
        </w:rPr>
        <w:t xml:space="preserve">30 </w:t>
      </w:r>
      <w:r w:rsidR="00520C4B">
        <w:rPr>
          <w:rFonts w:ascii="Angsana New" w:hAnsi="Angsana New" w:hint="cs"/>
          <w:sz w:val="28"/>
          <w:cs/>
        </w:rPr>
        <w:t>กันยา</w:t>
      </w:r>
      <w:r w:rsidR="008D09B8">
        <w:rPr>
          <w:rFonts w:ascii="Angsana New" w:hAnsi="Angsana New" w:hint="cs"/>
          <w:sz w:val="28"/>
          <w:cs/>
        </w:rPr>
        <w:t>ยน</w:t>
      </w:r>
      <w:r w:rsidR="008D09B8">
        <w:rPr>
          <w:rFonts w:ascii="Angsana New" w:hAnsi="Angsana New"/>
          <w:sz w:val="28"/>
          <w:cs/>
        </w:rPr>
        <w:t xml:space="preserve"> </w:t>
      </w:r>
      <w:r w:rsidR="008D09B8">
        <w:rPr>
          <w:rFonts w:ascii="Angsana New" w:hAnsi="Angsana New"/>
          <w:sz w:val="28"/>
        </w:rPr>
        <w:t xml:space="preserve">2564              </w:t>
      </w:r>
      <w:r w:rsidR="00E84734">
        <w:rPr>
          <w:rFonts w:ascii="Angsana New" w:eastAsia="SimSun" w:hAnsi="Angsana New" w:hint="cs"/>
          <w:sz w:val="28"/>
          <w:cs/>
        </w:rPr>
        <w:t>งบ</w:t>
      </w:r>
      <w:r w:rsidRPr="007A34FF">
        <w:rPr>
          <w:rFonts w:ascii="Angsana New" w:eastAsia="SimSun" w:hAnsi="Angsana New"/>
          <w:sz w:val="28"/>
          <w:cs/>
          <w:lang w:val="en-GB"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C78E1">
        <w:rPr>
          <w:rFonts w:ascii="Angsana New" w:eastAsia="SimSun" w:hAnsi="Angsana New"/>
          <w:sz w:val="28"/>
          <w:cs/>
        </w:rPr>
        <w:t>สำหรับงวด</w:t>
      </w:r>
      <w:r w:rsidR="00520C4B">
        <w:rPr>
          <w:rFonts w:ascii="Angsana New" w:eastAsia="SimSun" w:hAnsi="Angsana New" w:hint="cs"/>
          <w:sz w:val="28"/>
          <w:cs/>
          <w:lang w:val="en-GB"/>
        </w:rPr>
        <w:t>เก้า</w:t>
      </w:r>
      <w:r w:rsidR="000506BD"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="001B3730" w:rsidRPr="009D7B36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0506BD">
        <w:rPr>
          <w:rFonts w:ascii="Angsana New" w:hAnsi="Angsana New"/>
          <w:sz w:val="28"/>
        </w:rPr>
        <w:t xml:space="preserve">30 </w:t>
      </w:r>
      <w:r w:rsidR="00520C4B">
        <w:rPr>
          <w:rFonts w:ascii="Angsana New" w:hAnsi="Angsana New" w:hint="cs"/>
          <w:sz w:val="28"/>
          <w:cs/>
        </w:rPr>
        <w:t>กันยา</w:t>
      </w:r>
      <w:r w:rsidR="000506BD">
        <w:rPr>
          <w:rFonts w:ascii="Angsana New" w:hAnsi="Angsana New" w:hint="cs"/>
          <w:sz w:val="28"/>
          <w:cs/>
        </w:rPr>
        <w:t>ยน</w:t>
      </w:r>
      <w:r w:rsidR="000506BD">
        <w:rPr>
          <w:rFonts w:ascii="Angsana New" w:hAnsi="Angsana New"/>
          <w:sz w:val="28"/>
          <w:cs/>
        </w:rPr>
        <w:t xml:space="preserve"> </w:t>
      </w:r>
      <w:r w:rsidR="000825C3">
        <w:rPr>
          <w:rFonts w:ascii="Angsana New" w:hAnsi="Angsana New"/>
          <w:sz w:val="28"/>
        </w:rPr>
        <w:t xml:space="preserve">2564 </w:t>
      </w:r>
      <w:r w:rsidRPr="007A34FF">
        <w:rPr>
          <w:rFonts w:ascii="Angsana New" w:eastAsia="SimSun" w:hAnsi="Angsana New"/>
          <w:sz w:val="28"/>
          <w:cs/>
          <w:lang w:val="en-GB"/>
        </w:rPr>
        <w:t>และหมายเหตุประกอบ</w:t>
      </w:r>
      <w:r w:rsidR="00996048">
        <w:rPr>
          <w:rFonts w:ascii="Angsana New" w:eastAsia="SimSun" w:hAnsi="Angsana New" w:hint="cs"/>
          <w:sz w:val="28"/>
          <w:cs/>
          <w:lang w:val="en-GB"/>
        </w:rPr>
        <w:t xml:space="preserve">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งบการเงินระหว่างกาลแบบย่อ </w:t>
      </w:r>
      <w:r w:rsidRPr="007A34FF">
        <w:rPr>
          <w:rFonts w:ascii="Angsana New" w:hAnsi="Angsana New"/>
          <w:color w:val="000000"/>
          <w:spacing w:val="-2"/>
          <w:sz w:val="28"/>
          <w:cs/>
        </w:rPr>
        <w:t xml:space="preserve">(ข้อมูลทางการเงินระหว่างกาล) </w:t>
      </w:r>
      <w:r w:rsidRPr="007A34F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</w:t>
      </w:r>
      <w:r w:rsidR="00E84734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996048">
        <w:rPr>
          <w:rFonts w:ascii="Angsana New" w:eastAsia="SimSun" w:hAnsi="Angsana New" w:hint="cs"/>
          <w:sz w:val="28"/>
          <w:cs/>
          <w:lang w:val="en-GB"/>
        </w:rPr>
        <w:t xml:space="preserve">   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66789F">
        <w:rPr>
          <w:rFonts w:ascii="Angsana New" w:eastAsia="SimSun" w:hAnsi="Angsana New"/>
          <w:sz w:val="28"/>
          <w:lang w:val="en-GB"/>
        </w:rPr>
        <w:t>34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D1951" w:rsidRPr="007A34FF" w:rsidRDefault="007D1951" w:rsidP="007D1951">
      <w:pPr>
        <w:spacing w:before="24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7D1951" w:rsidRPr="007A34FF" w:rsidRDefault="007D1951" w:rsidP="007D1951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7A34FF">
        <w:rPr>
          <w:rFonts w:ascii="Angsana New" w:hAnsi="Angsana New"/>
          <w:sz w:val="28"/>
        </w:rPr>
        <w:t>2410</w:t>
      </w:r>
      <w:r w:rsidRPr="007A34FF">
        <w:rPr>
          <w:rFonts w:ascii="Angsana New" w:hAnsi="Angsana New"/>
          <w:sz w:val="28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9973A5">
        <w:rPr>
          <w:rFonts w:ascii="Angsana New" w:hAnsi="Angsana New" w:hint="cs"/>
          <w:sz w:val="28"/>
          <w:cs/>
          <w:lang w:val="th-TH"/>
        </w:rPr>
        <w:t>อาจ</w:t>
      </w:r>
      <w:r w:rsidRPr="007A34FF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  <w:r w:rsidR="009973A5">
        <w:rPr>
          <w:rFonts w:ascii="Angsana New" w:hAnsi="Angsana New" w:hint="cs"/>
          <w:sz w:val="28"/>
          <w:cs/>
          <w:lang w:val="th-TH"/>
        </w:rPr>
        <w:t>ได้</w:t>
      </w:r>
    </w:p>
    <w:p w:rsidR="007D1951" w:rsidRPr="007A34FF" w:rsidRDefault="007D1951" w:rsidP="007D1951">
      <w:pPr>
        <w:spacing w:before="240" w:line="240" w:lineRule="auto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7D1951" w:rsidRDefault="007D1951" w:rsidP="00DA5085">
      <w:pPr>
        <w:spacing w:before="120"/>
        <w:ind w:left="0"/>
        <w:jc w:val="thaiDistribute"/>
        <w:rPr>
          <w:rFonts w:ascii="Angsana New" w:hAnsi="Angsana New" w:hint="cs"/>
          <w:sz w:val="28"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6789F" w:rsidRPr="00DA5085">
        <w:rPr>
          <w:rFonts w:ascii="Angsana New" w:hAnsi="Angsana New"/>
          <w:sz w:val="28"/>
          <w:lang w:val="th-TH"/>
        </w:rPr>
        <w:t>34</w:t>
      </w:r>
      <w:r w:rsidRPr="00DA5085">
        <w:rPr>
          <w:rFonts w:ascii="Angsana New" w:hAnsi="Angsana New"/>
          <w:sz w:val="28"/>
          <w:lang w:val="th-TH"/>
        </w:rPr>
        <w:t xml:space="preserve"> </w:t>
      </w:r>
      <w:r w:rsidRPr="007A34FF">
        <w:rPr>
          <w:rFonts w:ascii="Angsana New" w:hAnsi="Angsana New"/>
          <w:sz w:val="28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5C78E1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5C78E1" w:rsidRPr="00A957A9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7D1951" w:rsidRPr="00A957A9" w:rsidRDefault="00811C9E" w:rsidP="007D19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 </w:t>
      </w:r>
      <w:r w:rsidR="007D1951" w:rsidRPr="00A957A9">
        <w:rPr>
          <w:rFonts w:ascii="Angsana New" w:hAnsi="Angsana New"/>
          <w:spacing w:val="0"/>
          <w:sz w:val="28"/>
          <w:cs/>
        </w:rPr>
        <w:t>(</w:t>
      </w:r>
      <w:r w:rsidR="0066789F" w:rsidRPr="00A957A9">
        <w:rPr>
          <w:rFonts w:ascii="Angsana New" w:eastAsia="SimSun" w:hAnsi="Angsana New" w:hint="cs"/>
          <w:sz w:val="28"/>
          <w:cs/>
        </w:rPr>
        <w:t>นางสาวปณิตา โชติแสงมณีกุล</w:t>
      </w:r>
      <w:r w:rsidR="007D1951" w:rsidRPr="00A957A9">
        <w:rPr>
          <w:rFonts w:ascii="Angsana New" w:hAnsi="Angsana New"/>
          <w:spacing w:val="0"/>
          <w:sz w:val="28"/>
          <w:cs/>
        </w:rPr>
        <w:t>)</w:t>
      </w:r>
    </w:p>
    <w:p w:rsidR="007D1951" w:rsidRPr="00A957A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66789F" w:rsidRPr="00A957A9">
        <w:rPr>
          <w:rFonts w:ascii="Angsana New" w:hAnsi="Angsana New"/>
          <w:spacing w:val="0"/>
          <w:sz w:val="28"/>
        </w:rPr>
        <w:t>9575</w:t>
      </w:r>
    </w:p>
    <w:p w:rsidR="007D1951" w:rsidRPr="00A957A9" w:rsidRDefault="007D1951" w:rsidP="00BB2D5C">
      <w:pPr>
        <w:spacing w:before="240"/>
        <w:ind w:left="0"/>
        <w:jc w:val="left"/>
        <w:rPr>
          <w:rFonts w:ascii="Angsana New" w:hAnsi="Angsana New" w:hint="cs"/>
          <w:spacing w:val="0"/>
          <w:sz w:val="28"/>
          <w:cs/>
        </w:rPr>
      </w:pPr>
      <w:r w:rsidRPr="00A957A9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E45FF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  <w:sectPr w:rsidR="00E45FF9" w:rsidSect="005C78E1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783" w:left="1701" w:header="567" w:footer="337" w:gutter="0"/>
          <w:pgNumType w:start="1"/>
          <w:cols w:space="720"/>
          <w:titlePg/>
          <w:docGrid w:linePitch="272"/>
        </w:sectPr>
      </w:pPr>
      <w:r w:rsidRPr="00E16F20">
        <w:rPr>
          <w:rFonts w:ascii="Angsana New" w:hAnsi="Angsana New"/>
          <w:spacing w:val="0"/>
          <w:sz w:val="28"/>
          <w:cs/>
        </w:rPr>
        <w:t>กรุงเทพฯ</w:t>
      </w:r>
      <w:r w:rsidRPr="00E16F20">
        <w:rPr>
          <w:rFonts w:ascii="Angsana New" w:hAnsi="Angsana New" w:hint="cs"/>
          <w:spacing w:val="0"/>
          <w:sz w:val="28"/>
          <w:cs/>
        </w:rPr>
        <w:t xml:space="preserve"> วันที่</w:t>
      </w:r>
      <w:r w:rsidRPr="00E16F20">
        <w:rPr>
          <w:rFonts w:ascii="Angsana New" w:hAnsi="Angsana New"/>
          <w:spacing w:val="0"/>
          <w:sz w:val="28"/>
          <w:cs/>
        </w:rPr>
        <w:t xml:space="preserve"> </w:t>
      </w:r>
      <w:r w:rsidR="003112B5" w:rsidRPr="00E16F20">
        <w:rPr>
          <w:rFonts w:ascii="Angsana New" w:hAnsi="Angsana New"/>
          <w:spacing w:val="0"/>
          <w:sz w:val="28"/>
        </w:rPr>
        <w:t>1</w:t>
      </w:r>
      <w:r w:rsidR="006B6ACD">
        <w:rPr>
          <w:rFonts w:ascii="Angsana New" w:hAnsi="Angsana New"/>
          <w:spacing w:val="0"/>
          <w:sz w:val="28"/>
        </w:rPr>
        <w:t>1</w:t>
      </w:r>
      <w:r w:rsidR="005C78E1" w:rsidRPr="00E16F20">
        <w:rPr>
          <w:rFonts w:ascii="Angsana New" w:hAnsi="Angsana New"/>
          <w:spacing w:val="0"/>
          <w:sz w:val="28"/>
        </w:rPr>
        <w:t xml:space="preserve"> </w:t>
      </w:r>
      <w:r w:rsidR="00520C4B">
        <w:rPr>
          <w:rFonts w:ascii="Angsana New" w:hAnsi="Angsana New" w:hint="cs"/>
          <w:spacing w:val="0"/>
          <w:sz w:val="28"/>
          <w:cs/>
        </w:rPr>
        <w:t>พฤศจิกายน</w:t>
      </w:r>
      <w:r w:rsidR="007C2EDE" w:rsidRPr="00E16F20">
        <w:rPr>
          <w:rFonts w:ascii="Angsana New" w:hAnsi="Angsana New"/>
          <w:spacing w:val="0"/>
          <w:sz w:val="28"/>
          <w:cs/>
        </w:rPr>
        <w:t xml:space="preserve"> </w:t>
      </w:r>
      <w:r w:rsidR="000825C3" w:rsidRPr="00E16F20">
        <w:rPr>
          <w:rFonts w:ascii="Angsana New" w:hAnsi="Angsana New"/>
          <w:spacing w:val="0"/>
          <w:sz w:val="28"/>
        </w:rPr>
        <w:t>2564</w:t>
      </w: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จำกัด (มหาชน) และบริษัทย่อย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งบการเงินระหว่างกาลและ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2EDE" w:rsidRPr="009D7B36" w:rsidRDefault="007C2EDE" w:rsidP="007C2EDE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สำหรับงวดสามเดือน</w:t>
      </w:r>
      <w:r w:rsidR="000506BD">
        <w:rPr>
          <w:rFonts w:ascii="Angsana New" w:hAnsi="Angsana New" w:hint="cs"/>
          <w:sz w:val="28"/>
          <w:cs/>
        </w:rPr>
        <w:t>แ</w:t>
      </w:r>
      <w:r w:rsidR="00520C4B">
        <w:rPr>
          <w:rFonts w:ascii="Angsana New" w:hAnsi="Angsana New" w:hint="cs"/>
          <w:sz w:val="28"/>
          <w:cs/>
        </w:rPr>
        <w:t>ละเก้าเ</w:t>
      </w:r>
      <w:r w:rsidR="000506BD">
        <w:rPr>
          <w:rFonts w:ascii="Angsana New" w:hAnsi="Angsana New" w:hint="cs"/>
          <w:sz w:val="28"/>
          <w:cs/>
        </w:rPr>
        <w:t>ดือน</w:t>
      </w:r>
      <w:r w:rsidRPr="009D7B36">
        <w:rPr>
          <w:rFonts w:ascii="Angsana New" w:hAnsi="Angsana New"/>
          <w:sz w:val="28"/>
          <w:cs/>
        </w:rPr>
        <w:t xml:space="preserve">สิ้นสุดวันที่ </w:t>
      </w:r>
      <w:r w:rsidR="000506BD" w:rsidRPr="000506BD">
        <w:rPr>
          <w:rFonts w:ascii="Angsana New" w:eastAsia="SimSun" w:hAnsi="Angsana New"/>
          <w:sz w:val="28"/>
        </w:rPr>
        <w:t xml:space="preserve">30 </w:t>
      </w:r>
      <w:r w:rsidR="00520C4B">
        <w:rPr>
          <w:rFonts w:ascii="Angsana New" w:eastAsia="SimSun" w:hAnsi="Angsana New" w:hint="cs"/>
          <w:sz w:val="28"/>
          <w:cs/>
        </w:rPr>
        <w:t>กันยา</w:t>
      </w:r>
      <w:r w:rsidR="000506BD">
        <w:rPr>
          <w:rFonts w:ascii="Angsana New" w:eastAsia="SimSun" w:hAnsi="Angsana New"/>
          <w:sz w:val="28"/>
          <w:cs/>
        </w:rPr>
        <w:t>ยน</w:t>
      </w:r>
      <w:r w:rsidR="000506BD">
        <w:rPr>
          <w:rFonts w:ascii="Angsana New" w:eastAsia="SimSun" w:hAnsi="Angsana New" w:hint="cs"/>
          <w:sz w:val="28"/>
          <w:cs/>
        </w:rPr>
        <w:t xml:space="preserve"> </w:t>
      </w:r>
      <w:r w:rsidR="000825C3">
        <w:rPr>
          <w:rFonts w:ascii="Angsana New" w:hAnsi="Angsana New"/>
          <w:sz w:val="28"/>
        </w:rPr>
        <w:t>2564</w:t>
      </w: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 w:hint="cs"/>
          <w:sz w:val="28"/>
        </w:rPr>
      </w:pPr>
    </w:p>
    <w:p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7182C" w:rsidRDefault="0007182C">
      <w:r>
        <w:separator/>
      </w:r>
    </w:p>
  </w:endnote>
  <w:endnote w:type="continuationSeparator" w:id="0">
    <w:p w:rsidR="0007182C" w:rsidRDefault="0007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077E" w:rsidRDefault="005107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51077E" w:rsidRDefault="005107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077E" w:rsidRPr="00E45FF9" w:rsidRDefault="0051077E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 w:rsidR="0081597A"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077E" w:rsidRPr="00E45FF9" w:rsidRDefault="0051077E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7182C" w:rsidRDefault="0007182C">
      <w:r>
        <w:separator/>
      </w:r>
    </w:p>
  </w:footnote>
  <w:footnote w:type="continuationSeparator" w:id="0">
    <w:p w:rsidR="0007182C" w:rsidRDefault="00071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077E" w:rsidRDefault="0051077E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600D"/>
    <w:rsid w:val="000239AC"/>
    <w:rsid w:val="00026FF4"/>
    <w:rsid w:val="000305E0"/>
    <w:rsid w:val="00033360"/>
    <w:rsid w:val="00034EA5"/>
    <w:rsid w:val="00037B4C"/>
    <w:rsid w:val="00040BD8"/>
    <w:rsid w:val="00040EA2"/>
    <w:rsid w:val="0004568F"/>
    <w:rsid w:val="000506BD"/>
    <w:rsid w:val="00050F80"/>
    <w:rsid w:val="000516CE"/>
    <w:rsid w:val="0005536D"/>
    <w:rsid w:val="00055980"/>
    <w:rsid w:val="00055EF4"/>
    <w:rsid w:val="000605BE"/>
    <w:rsid w:val="0006103B"/>
    <w:rsid w:val="000624F7"/>
    <w:rsid w:val="00062C48"/>
    <w:rsid w:val="00065FD2"/>
    <w:rsid w:val="0007182C"/>
    <w:rsid w:val="00071F86"/>
    <w:rsid w:val="0007225B"/>
    <w:rsid w:val="00075A5C"/>
    <w:rsid w:val="00077F8C"/>
    <w:rsid w:val="00080AE0"/>
    <w:rsid w:val="00081D75"/>
    <w:rsid w:val="000825C3"/>
    <w:rsid w:val="0008532E"/>
    <w:rsid w:val="00090412"/>
    <w:rsid w:val="000A4B08"/>
    <w:rsid w:val="000C1EE9"/>
    <w:rsid w:val="000C6BAB"/>
    <w:rsid w:val="000E2E21"/>
    <w:rsid w:val="000F2546"/>
    <w:rsid w:val="000F600C"/>
    <w:rsid w:val="000F7EEF"/>
    <w:rsid w:val="001026D7"/>
    <w:rsid w:val="00107819"/>
    <w:rsid w:val="00116C0A"/>
    <w:rsid w:val="001272DA"/>
    <w:rsid w:val="00132804"/>
    <w:rsid w:val="0015078B"/>
    <w:rsid w:val="001578E1"/>
    <w:rsid w:val="00172511"/>
    <w:rsid w:val="00182A3C"/>
    <w:rsid w:val="00192D93"/>
    <w:rsid w:val="001B3730"/>
    <w:rsid w:val="001E3290"/>
    <w:rsid w:val="00203D8E"/>
    <w:rsid w:val="00206C27"/>
    <w:rsid w:val="00221414"/>
    <w:rsid w:val="00222262"/>
    <w:rsid w:val="0023042A"/>
    <w:rsid w:val="00230B6D"/>
    <w:rsid w:val="0023145B"/>
    <w:rsid w:val="00232090"/>
    <w:rsid w:val="00236332"/>
    <w:rsid w:val="00257CF0"/>
    <w:rsid w:val="0026778E"/>
    <w:rsid w:val="00270E7D"/>
    <w:rsid w:val="002777AD"/>
    <w:rsid w:val="002842A4"/>
    <w:rsid w:val="002907D1"/>
    <w:rsid w:val="002B075F"/>
    <w:rsid w:val="002B25B7"/>
    <w:rsid w:val="002B5699"/>
    <w:rsid w:val="002C34B3"/>
    <w:rsid w:val="002E6759"/>
    <w:rsid w:val="003008EE"/>
    <w:rsid w:val="0030368E"/>
    <w:rsid w:val="00304A27"/>
    <w:rsid w:val="00304B55"/>
    <w:rsid w:val="003112B5"/>
    <w:rsid w:val="003159C8"/>
    <w:rsid w:val="00316F82"/>
    <w:rsid w:val="003267BE"/>
    <w:rsid w:val="00330EDE"/>
    <w:rsid w:val="00336DDC"/>
    <w:rsid w:val="00345AB1"/>
    <w:rsid w:val="0035021D"/>
    <w:rsid w:val="00354B0D"/>
    <w:rsid w:val="0037305B"/>
    <w:rsid w:val="003748CD"/>
    <w:rsid w:val="00394AB9"/>
    <w:rsid w:val="003A0700"/>
    <w:rsid w:val="003B3F59"/>
    <w:rsid w:val="003D0EAD"/>
    <w:rsid w:val="003D4935"/>
    <w:rsid w:val="003F7661"/>
    <w:rsid w:val="00400D0D"/>
    <w:rsid w:val="00422755"/>
    <w:rsid w:val="00432103"/>
    <w:rsid w:val="00442744"/>
    <w:rsid w:val="00443783"/>
    <w:rsid w:val="004642DE"/>
    <w:rsid w:val="00470073"/>
    <w:rsid w:val="0047639E"/>
    <w:rsid w:val="004815DB"/>
    <w:rsid w:val="004901DB"/>
    <w:rsid w:val="004A30DA"/>
    <w:rsid w:val="004C130D"/>
    <w:rsid w:val="004C26E9"/>
    <w:rsid w:val="004F5FCE"/>
    <w:rsid w:val="004F72B1"/>
    <w:rsid w:val="00500239"/>
    <w:rsid w:val="00503320"/>
    <w:rsid w:val="0051077E"/>
    <w:rsid w:val="0051231D"/>
    <w:rsid w:val="00514654"/>
    <w:rsid w:val="00520C4B"/>
    <w:rsid w:val="00522696"/>
    <w:rsid w:val="00550024"/>
    <w:rsid w:val="00552297"/>
    <w:rsid w:val="00552F64"/>
    <w:rsid w:val="00555A01"/>
    <w:rsid w:val="005616A8"/>
    <w:rsid w:val="00561AAB"/>
    <w:rsid w:val="005758B3"/>
    <w:rsid w:val="005778F7"/>
    <w:rsid w:val="00593274"/>
    <w:rsid w:val="00596D1F"/>
    <w:rsid w:val="005A4292"/>
    <w:rsid w:val="005B264A"/>
    <w:rsid w:val="005B39FE"/>
    <w:rsid w:val="005B57AA"/>
    <w:rsid w:val="005C5C9E"/>
    <w:rsid w:val="005C78E1"/>
    <w:rsid w:val="005D6A00"/>
    <w:rsid w:val="005E2754"/>
    <w:rsid w:val="005E4004"/>
    <w:rsid w:val="005E7DC5"/>
    <w:rsid w:val="005F08AC"/>
    <w:rsid w:val="005F5AB4"/>
    <w:rsid w:val="006012A2"/>
    <w:rsid w:val="00601D03"/>
    <w:rsid w:val="0062011C"/>
    <w:rsid w:val="0062212B"/>
    <w:rsid w:val="00624543"/>
    <w:rsid w:val="00630B43"/>
    <w:rsid w:val="00633604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4053"/>
    <w:rsid w:val="00695E44"/>
    <w:rsid w:val="00696571"/>
    <w:rsid w:val="006A03A5"/>
    <w:rsid w:val="006A624C"/>
    <w:rsid w:val="006B167D"/>
    <w:rsid w:val="006B3FA6"/>
    <w:rsid w:val="006B6ACD"/>
    <w:rsid w:val="006C0F7E"/>
    <w:rsid w:val="006C69B0"/>
    <w:rsid w:val="006D0602"/>
    <w:rsid w:val="006E322E"/>
    <w:rsid w:val="0070298A"/>
    <w:rsid w:val="007062B5"/>
    <w:rsid w:val="007124E5"/>
    <w:rsid w:val="0071428F"/>
    <w:rsid w:val="00715900"/>
    <w:rsid w:val="00717785"/>
    <w:rsid w:val="00724665"/>
    <w:rsid w:val="00726574"/>
    <w:rsid w:val="00732CFE"/>
    <w:rsid w:val="00736F0B"/>
    <w:rsid w:val="00743AE4"/>
    <w:rsid w:val="00743C37"/>
    <w:rsid w:val="00751DD1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C0116"/>
    <w:rsid w:val="007C2EDE"/>
    <w:rsid w:val="007D00C7"/>
    <w:rsid w:val="007D195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5061A"/>
    <w:rsid w:val="00863818"/>
    <w:rsid w:val="00872192"/>
    <w:rsid w:val="00873389"/>
    <w:rsid w:val="008737FF"/>
    <w:rsid w:val="0087566E"/>
    <w:rsid w:val="00875D6C"/>
    <w:rsid w:val="00881820"/>
    <w:rsid w:val="008829D9"/>
    <w:rsid w:val="008920C9"/>
    <w:rsid w:val="00893F3A"/>
    <w:rsid w:val="008956B6"/>
    <w:rsid w:val="008A4070"/>
    <w:rsid w:val="008A624B"/>
    <w:rsid w:val="008B07D9"/>
    <w:rsid w:val="008B5623"/>
    <w:rsid w:val="008C408C"/>
    <w:rsid w:val="008C7F28"/>
    <w:rsid w:val="008D09B8"/>
    <w:rsid w:val="008D2A8F"/>
    <w:rsid w:val="008D341D"/>
    <w:rsid w:val="008D65F6"/>
    <w:rsid w:val="008E0A09"/>
    <w:rsid w:val="00903603"/>
    <w:rsid w:val="00920ABF"/>
    <w:rsid w:val="00921D46"/>
    <w:rsid w:val="0092217B"/>
    <w:rsid w:val="0092235C"/>
    <w:rsid w:val="00945C65"/>
    <w:rsid w:val="00946E13"/>
    <w:rsid w:val="009560A6"/>
    <w:rsid w:val="009718CA"/>
    <w:rsid w:val="009824F9"/>
    <w:rsid w:val="00982909"/>
    <w:rsid w:val="00993121"/>
    <w:rsid w:val="0099557C"/>
    <w:rsid w:val="00996048"/>
    <w:rsid w:val="009973A5"/>
    <w:rsid w:val="009A37FC"/>
    <w:rsid w:val="009B7B72"/>
    <w:rsid w:val="009C25D3"/>
    <w:rsid w:val="009C2AC3"/>
    <w:rsid w:val="009D0F5F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5DB5"/>
    <w:rsid w:val="00A957A9"/>
    <w:rsid w:val="00AA5D13"/>
    <w:rsid w:val="00AB2238"/>
    <w:rsid w:val="00AB6168"/>
    <w:rsid w:val="00AB6B9C"/>
    <w:rsid w:val="00AC7B08"/>
    <w:rsid w:val="00AD78E8"/>
    <w:rsid w:val="00AF5412"/>
    <w:rsid w:val="00AF6B11"/>
    <w:rsid w:val="00B02E98"/>
    <w:rsid w:val="00B12E9C"/>
    <w:rsid w:val="00B14017"/>
    <w:rsid w:val="00B23E1A"/>
    <w:rsid w:val="00B3382F"/>
    <w:rsid w:val="00B40903"/>
    <w:rsid w:val="00B437C6"/>
    <w:rsid w:val="00B50F6F"/>
    <w:rsid w:val="00B57397"/>
    <w:rsid w:val="00B61E4D"/>
    <w:rsid w:val="00B62C41"/>
    <w:rsid w:val="00B651EB"/>
    <w:rsid w:val="00B71CB8"/>
    <w:rsid w:val="00B81398"/>
    <w:rsid w:val="00B82C10"/>
    <w:rsid w:val="00B90F37"/>
    <w:rsid w:val="00B927C8"/>
    <w:rsid w:val="00B935EB"/>
    <w:rsid w:val="00B96F2E"/>
    <w:rsid w:val="00BA1E58"/>
    <w:rsid w:val="00BA6F4B"/>
    <w:rsid w:val="00BB2B8D"/>
    <w:rsid w:val="00BB2D5C"/>
    <w:rsid w:val="00BB37E4"/>
    <w:rsid w:val="00BB4EDC"/>
    <w:rsid w:val="00BD0F9B"/>
    <w:rsid w:val="00BE586D"/>
    <w:rsid w:val="00BE700A"/>
    <w:rsid w:val="00BF5263"/>
    <w:rsid w:val="00BF579F"/>
    <w:rsid w:val="00BF59E0"/>
    <w:rsid w:val="00BF6E39"/>
    <w:rsid w:val="00C06803"/>
    <w:rsid w:val="00C10107"/>
    <w:rsid w:val="00C17485"/>
    <w:rsid w:val="00C30709"/>
    <w:rsid w:val="00C37030"/>
    <w:rsid w:val="00C41085"/>
    <w:rsid w:val="00C55EA9"/>
    <w:rsid w:val="00C6048F"/>
    <w:rsid w:val="00C60519"/>
    <w:rsid w:val="00C62601"/>
    <w:rsid w:val="00C640F4"/>
    <w:rsid w:val="00C67882"/>
    <w:rsid w:val="00C76749"/>
    <w:rsid w:val="00C8120D"/>
    <w:rsid w:val="00C93700"/>
    <w:rsid w:val="00C97323"/>
    <w:rsid w:val="00CA2354"/>
    <w:rsid w:val="00CA7D17"/>
    <w:rsid w:val="00CB0B75"/>
    <w:rsid w:val="00CD0198"/>
    <w:rsid w:val="00CD0588"/>
    <w:rsid w:val="00CD4B74"/>
    <w:rsid w:val="00CE3F68"/>
    <w:rsid w:val="00CF3B75"/>
    <w:rsid w:val="00CF3CB6"/>
    <w:rsid w:val="00D145F5"/>
    <w:rsid w:val="00D16C32"/>
    <w:rsid w:val="00D21D24"/>
    <w:rsid w:val="00D24D30"/>
    <w:rsid w:val="00D31F69"/>
    <w:rsid w:val="00D41590"/>
    <w:rsid w:val="00D46F0D"/>
    <w:rsid w:val="00D507BC"/>
    <w:rsid w:val="00D547D2"/>
    <w:rsid w:val="00D55ADB"/>
    <w:rsid w:val="00D61D07"/>
    <w:rsid w:val="00D61F15"/>
    <w:rsid w:val="00D629C4"/>
    <w:rsid w:val="00D662E6"/>
    <w:rsid w:val="00D767F9"/>
    <w:rsid w:val="00D83762"/>
    <w:rsid w:val="00D840F8"/>
    <w:rsid w:val="00D842FB"/>
    <w:rsid w:val="00D912EC"/>
    <w:rsid w:val="00DA5085"/>
    <w:rsid w:val="00DB5EF7"/>
    <w:rsid w:val="00DC63FD"/>
    <w:rsid w:val="00DC6F43"/>
    <w:rsid w:val="00DC7B29"/>
    <w:rsid w:val="00DD1904"/>
    <w:rsid w:val="00DD1969"/>
    <w:rsid w:val="00DD7A95"/>
    <w:rsid w:val="00DF1F2D"/>
    <w:rsid w:val="00DF5207"/>
    <w:rsid w:val="00DF6C21"/>
    <w:rsid w:val="00DF7BF4"/>
    <w:rsid w:val="00DF7C69"/>
    <w:rsid w:val="00E1532D"/>
    <w:rsid w:val="00E15FD4"/>
    <w:rsid w:val="00E16126"/>
    <w:rsid w:val="00E16F20"/>
    <w:rsid w:val="00E21BA5"/>
    <w:rsid w:val="00E227B8"/>
    <w:rsid w:val="00E33416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93354"/>
    <w:rsid w:val="00E93F67"/>
    <w:rsid w:val="00EA2BB2"/>
    <w:rsid w:val="00EA54BF"/>
    <w:rsid w:val="00EB1E77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EF6C8C"/>
    <w:rsid w:val="00F16009"/>
    <w:rsid w:val="00F20A05"/>
    <w:rsid w:val="00F237DD"/>
    <w:rsid w:val="00F32D2D"/>
    <w:rsid w:val="00F418E4"/>
    <w:rsid w:val="00F43C4B"/>
    <w:rsid w:val="00F50A63"/>
    <w:rsid w:val="00F610DF"/>
    <w:rsid w:val="00F6453E"/>
    <w:rsid w:val="00F66179"/>
    <w:rsid w:val="00F67753"/>
    <w:rsid w:val="00F72B8D"/>
    <w:rsid w:val="00F81E07"/>
    <w:rsid w:val="00F96E80"/>
    <w:rsid w:val="00FB36E5"/>
    <w:rsid w:val="00FD2EFC"/>
    <w:rsid w:val="00FD3A64"/>
    <w:rsid w:val="00FD7B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E2FA53F-0058-4091-980E-370E7264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 w:bidi="th-TH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 w:bidi="th-TH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ANS_Thai_Fax.dot</Template>
  <TotalTime>416</TotalTime>
  <Pages>1</Pages>
  <Words>310</Words>
  <Characters>1771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Chanakarn Phetcharat</cp:lastModifiedBy>
  <cp:revision>74</cp:revision>
  <cp:lastPrinted>2021-10-23T22:09:00Z</cp:lastPrinted>
  <dcterms:created xsi:type="dcterms:W3CDTF">2021-10-27T12:15:00Z</dcterms:created>
  <dcterms:modified xsi:type="dcterms:W3CDTF">2021-10-27T12:15:00Z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