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0166DC8" w14:textId="01E4968E" w:rsidR="00804175" w:rsidRPr="00C60284" w:rsidRDefault="00804175" w:rsidP="007B20FA">
      <w:pPr>
        <w:pStyle w:val="IndexHeading1"/>
        <w:spacing w:after="0" w:line="380" w:lineRule="exact"/>
        <w:ind w:left="1530" w:hanging="1530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  <w:bookmarkStart w:id="0" w:name="_GoBack"/>
      <w:bookmarkEnd w:id="0"/>
      <w:r w:rsidRPr="00C60284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C60284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C60284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สารบัญ</w:t>
      </w:r>
      <w:r w:rsidR="007B20FA" w:rsidRPr="00C60284">
        <w:rPr>
          <w:rFonts w:ascii="Angsana New" w:hAnsi="Angsana New" w:cs="Angsana New"/>
          <w:b w:val="0"/>
          <w:bCs/>
          <w:sz w:val="30"/>
          <w:szCs w:val="30"/>
          <w:lang w:bidi="th-TH"/>
        </w:rPr>
        <w:t xml:space="preserve"> </w:t>
      </w:r>
    </w:p>
    <w:p w14:paraId="477E5551" w14:textId="25CF778D" w:rsidR="007B20FA" w:rsidRPr="00C60284" w:rsidRDefault="007B20FA">
      <w:pPr>
        <w:pStyle w:val="IndexHeading1"/>
        <w:spacing w:after="0" w:line="380" w:lineRule="exact"/>
        <w:ind w:left="1080" w:hanging="1080"/>
        <w:outlineLvl w:val="0"/>
        <w:rPr>
          <w:rFonts w:ascii="Angsana New" w:hAnsi="Angsana New" w:cs="Angsana New"/>
          <w:b w:val="0"/>
          <w:bCs/>
          <w:sz w:val="30"/>
          <w:szCs w:val="30"/>
          <w:lang w:val="en-US" w:bidi="th-TH"/>
        </w:rPr>
      </w:pPr>
    </w:p>
    <w:p w14:paraId="02F7CA6C" w14:textId="5A7B1734" w:rsidR="00F471E1" w:rsidRPr="00A61FFF" w:rsidRDefault="00F471E1" w:rsidP="00386C9B">
      <w:pPr>
        <w:pStyle w:val="index"/>
        <w:numPr>
          <w:ilvl w:val="0"/>
          <w:numId w:val="2"/>
        </w:numPr>
        <w:tabs>
          <w:tab w:val="clear" w:pos="3164"/>
          <w:tab w:val="left" w:pos="1530"/>
        </w:tabs>
        <w:spacing w:after="0" w:line="240" w:lineRule="auto"/>
        <w:ind w:left="1530" w:hanging="1530"/>
        <w:outlineLvl w:val="0"/>
        <w:rPr>
          <w:rFonts w:ascii="Angsana New" w:hAnsi="Angsana New" w:cs="Angsana New"/>
        </w:rPr>
      </w:pPr>
      <w:r w:rsidRPr="00C60284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3F3604C0" w14:textId="5B539131" w:rsidR="00A61FFF" w:rsidRPr="00A61FFF" w:rsidRDefault="00A61FFF" w:rsidP="00386C9B">
      <w:pPr>
        <w:pStyle w:val="index"/>
        <w:numPr>
          <w:ilvl w:val="0"/>
          <w:numId w:val="2"/>
        </w:numPr>
        <w:tabs>
          <w:tab w:val="clear" w:pos="3164"/>
          <w:tab w:val="left" w:pos="1530"/>
        </w:tabs>
        <w:spacing w:after="0" w:line="240" w:lineRule="atLeast"/>
        <w:ind w:left="1530" w:hanging="1530"/>
        <w:jc w:val="both"/>
        <w:outlineLvl w:val="0"/>
        <w:rPr>
          <w:rFonts w:asciiTheme="majorBidi" w:hAnsiTheme="majorBidi" w:cstheme="majorBidi"/>
          <w:b/>
          <w:sz w:val="30"/>
          <w:szCs w:val="30"/>
        </w:rPr>
      </w:pPr>
      <w:r w:rsidRPr="00A61FFF">
        <w:rPr>
          <w:rFonts w:asciiTheme="majorBidi" w:hAnsiTheme="majorBidi" w:cs="Angsana New"/>
          <w:b/>
          <w:sz w:val="30"/>
          <w:szCs w:val="30"/>
          <w:cs/>
          <w:lang w:bidi="th-TH"/>
        </w:rPr>
        <w:t>ผลกระทบจากการแพร่ระบาดของโรคติดเชื้อ</w:t>
      </w:r>
      <w:r w:rsidRPr="00A61FFF">
        <w:rPr>
          <w:rFonts w:asciiTheme="majorBidi" w:hAnsiTheme="majorBidi" w:cs="Angsana New" w:hint="cs"/>
          <w:b/>
          <w:sz w:val="30"/>
          <w:szCs w:val="30"/>
          <w:cs/>
          <w:lang w:bidi="th-TH"/>
        </w:rPr>
        <w:t>ไวรัส</w:t>
      </w:r>
      <w:r w:rsidRPr="00A61FFF">
        <w:rPr>
          <w:rFonts w:asciiTheme="majorBidi" w:hAnsiTheme="majorBidi" w:cs="Angsana New"/>
          <w:b/>
          <w:sz w:val="30"/>
          <w:szCs w:val="30"/>
          <w:cs/>
          <w:lang w:bidi="th-TH"/>
        </w:rPr>
        <w:t>โคโรนา</w:t>
      </w:r>
      <w:r w:rsidRPr="00A61FFF">
        <w:rPr>
          <w:rFonts w:asciiTheme="majorBidi" w:hAnsiTheme="majorBidi" w:cs="Angsana New"/>
          <w:bCs/>
          <w:sz w:val="30"/>
          <w:szCs w:val="30"/>
          <w:lang w:bidi="th-TH"/>
        </w:rPr>
        <w:t xml:space="preserve"> </w:t>
      </w:r>
      <w:r w:rsidR="006F080F" w:rsidRPr="006F080F">
        <w:rPr>
          <w:rFonts w:asciiTheme="majorBidi" w:hAnsiTheme="majorBidi" w:cs="Angsana New"/>
          <w:bCs/>
          <w:sz w:val="30"/>
          <w:szCs w:val="30"/>
          <w:lang w:val="en-US" w:bidi="th-TH"/>
        </w:rPr>
        <w:t>2019</w:t>
      </w:r>
      <w:r w:rsidRPr="00A61FFF">
        <w:rPr>
          <w:rFonts w:asciiTheme="majorBidi" w:hAnsiTheme="majorBidi" w:cs="Angsana New"/>
          <w:bCs/>
          <w:sz w:val="30"/>
          <w:szCs w:val="30"/>
          <w:lang w:bidi="th-TH"/>
        </w:rPr>
        <w:t xml:space="preserve"> (Covid-</w:t>
      </w:r>
      <w:r w:rsidR="006F080F" w:rsidRPr="006F080F">
        <w:rPr>
          <w:rFonts w:asciiTheme="majorBidi" w:hAnsiTheme="majorBidi" w:cs="Angsana New"/>
          <w:bCs/>
          <w:sz w:val="30"/>
          <w:szCs w:val="30"/>
          <w:lang w:val="en-US" w:bidi="th-TH"/>
        </w:rPr>
        <w:t>19</w:t>
      </w:r>
      <w:r w:rsidRPr="00A61FFF">
        <w:rPr>
          <w:rFonts w:asciiTheme="majorBidi" w:hAnsiTheme="majorBidi" w:cs="Angsana New"/>
          <w:bCs/>
          <w:sz w:val="30"/>
          <w:szCs w:val="30"/>
          <w:lang w:bidi="th-TH"/>
        </w:rPr>
        <w:t>)</w:t>
      </w:r>
    </w:p>
    <w:p w14:paraId="3A9C77E0" w14:textId="2095A8B6" w:rsidR="00F471E1" w:rsidRPr="00697359" w:rsidRDefault="00F471E1" w:rsidP="00386C9B">
      <w:pPr>
        <w:pStyle w:val="index"/>
        <w:numPr>
          <w:ilvl w:val="0"/>
          <w:numId w:val="2"/>
        </w:numPr>
        <w:tabs>
          <w:tab w:val="clear" w:pos="3164"/>
          <w:tab w:val="left" w:pos="1530"/>
        </w:tabs>
        <w:spacing w:after="0" w:line="240" w:lineRule="auto"/>
        <w:ind w:left="1530" w:hanging="1530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97359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446E9BD7" w14:textId="79940CAA" w:rsidR="007125D3" w:rsidRPr="00C60284" w:rsidRDefault="007125D3" w:rsidP="00386C9B">
      <w:pPr>
        <w:pStyle w:val="index"/>
        <w:numPr>
          <w:ilvl w:val="0"/>
          <w:numId w:val="2"/>
        </w:numPr>
        <w:tabs>
          <w:tab w:val="clear" w:pos="3164"/>
          <w:tab w:val="left" w:pos="153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C60284">
        <w:rPr>
          <w:rFonts w:ascii="Angsana New" w:hAnsi="Angsana New" w:cs="Angsana New" w:hint="cs"/>
          <w:sz w:val="30"/>
          <w:szCs w:val="30"/>
          <w:cs/>
          <w:lang w:bidi="th-TH"/>
        </w:rPr>
        <w:t>ลูกหนี้การค้า</w:t>
      </w:r>
    </w:p>
    <w:p w14:paraId="1FAFA804" w14:textId="79DAFEE5" w:rsidR="00F471E1" w:rsidRPr="00A87BD7" w:rsidRDefault="00F471E1" w:rsidP="00386C9B">
      <w:pPr>
        <w:pStyle w:val="index"/>
        <w:numPr>
          <w:ilvl w:val="0"/>
          <w:numId w:val="2"/>
        </w:numPr>
        <w:tabs>
          <w:tab w:val="clear" w:pos="3164"/>
          <w:tab w:val="left" w:pos="153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</w:rPr>
      </w:pPr>
      <w:r w:rsidRPr="00A87BD7">
        <w:rPr>
          <w:rFonts w:ascii="Angsana New" w:hAnsi="Angsana New" w:cs="Angsana New" w:hint="cs"/>
          <w:sz w:val="30"/>
          <w:szCs w:val="30"/>
          <w:cs/>
          <w:lang w:bidi="th-TH"/>
        </w:rPr>
        <w:t>เงินทดรองจ่ายให้แก่เกษตรกร</w:t>
      </w:r>
    </w:p>
    <w:p w14:paraId="61719392" w14:textId="6F2E432C" w:rsidR="00A87BD7" w:rsidRPr="007524B9" w:rsidRDefault="00A87BD7" w:rsidP="00386C9B">
      <w:pPr>
        <w:pStyle w:val="index"/>
        <w:numPr>
          <w:ilvl w:val="0"/>
          <w:numId w:val="2"/>
        </w:numPr>
        <w:tabs>
          <w:tab w:val="clear" w:pos="3164"/>
          <w:tab w:val="left" w:pos="153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7524B9">
        <w:rPr>
          <w:rFonts w:ascii="Angsana New" w:hAnsi="Angsana New" w:cs="Angsana New"/>
          <w:sz w:val="30"/>
          <w:szCs w:val="30"/>
          <w:cs/>
          <w:lang w:bidi="th-TH"/>
        </w:rPr>
        <w:t>สินทรัพย์ทางการเงินที่อยู่ในความต้องการของตลาด</w:t>
      </w:r>
    </w:p>
    <w:p w14:paraId="30CD5A8D" w14:textId="2E38DEA8" w:rsidR="00F471E1" w:rsidRPr="007524B9" w:rsidRDefault="00F471E1" w:rsidP="00386C9B">
      <w:pPr>
        <w:pStyle w:val="index"/>
        <w:numPr>
          <w:ilvl w:val="0"/>
          <w:numId w:val="2"/>
        </w:numPr>
        <w:tabs>
          <w:tab w:val="clear" w:pos="3164"/>
          <w:tab w:val="left" w:pos="1530"/>
          <w:tab w:val="left" w:pos="1620"/>
          <w:tab w:val="left" w:pos="180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7524B9">
        <w:rPr>
          <w:rFonts w:ascii="Angsana New" w:hAnsi="Angsana New" w:cs="Angsana New"/>
          <w:sz w:val="30"/>
          <w:szCs w:val="30"/>
          <w:cs/>
          <w:lang w:bidi="th-TH"/>
        </w:rPr>
        <w:t>เงินลงทุนในบริษัทย่อย</w:t>
      </w:r>
      <w:r w:rsidR="00CB7CEC" w:rsidRPr="007524B9">
        <w:rPr>
          <w:rFonts w:ascii="Angsana New" w:hAnsi="Angsana New" w:cs="Angsana New" w:hint="cs"/>
          <w:sz w:val="30"/>
          <w:szCs w:val="30"/>
          <w:cs/>
          <w:lang w:bidi="th-TH"/>
        </w:rPr>
        <w:t>และการร่วมค้า</w:t>
      </w:r>
    </w:p>
    <w:p w14:paraId="52F27615" w14:textId="670BE18C" w:rsidR="009908D6" w:rsidRDefault="00F471E1" w:rsidP="00386C9B">
      <w:pPr>
        <w:pStyle w:val="index"/>
        <w:numPr>
          <w:ilvl w:val="0"/>
          <w:numId w:val="2"/>
        </w:numPr>
        <w:tabs>
          <w:tab w:val="clear" w:pos="3164"/>
          <w:tab w:val="left" w:pos="153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</w:rPr>
      </w:pPr>
      <w:r w:rsidRPr="00C60284">
        <w:rPr>
          <w:rFonts w:ascii="Angsana New" w:hAnsi="Angsana New" w:cs="Angsana New"/>
          <w:sz w:val="30"/>
          <w:szCs w:val="30"/>
          <w:cs/>
          <w:lang w:bidi="th-TH"/>
        </w:rPr>
        <w:t>ที่ดิน อาคารและอุปกรณ์</w:t>
      </w:r>
    </w:p>
    <w:p w14:paraId="4DD899A4" w14:textId="5D3F6B62" w:rsidR="002C6207" w:rsidRDefault="002C6207" w:rsidP="00386C9B">
      <w:pPr>
        <w:pStyle w:val="index"/>
        <w:numPr>
          <w:ilvl w:val="0"/>
          <w:numId w:val="2"/>
        </w:numPr>
        <w:tabs>
          <w:tab w:val="clear" w:pos="3164"/>
          <w:tab w:val="left" w:pos="153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หนี้สินที่มีภาระดอกเบี้ย</w:t>
      </w:r>
    </w:p>
    <w:p w14:paraId="3A9369C5" w14:textId="54792FC4" w:rsidR="005020D1" w:rsidRPr="00C60284" w:rsidRDefault="005020D1" w:rsidP="00386C9B">
      <w:pPr>
        <w:pStyle w:val="index"/>
        <w:numPr>
          <w:ilvl w:val="0"/>
          <w:numId w:val="2"/>
        </w:numPr>
        <w:tabs>
          <w:tab w:val="clear" w:pos="3164"/>
          <w:tab w:val="left" w:pos="153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ทุนเรือนหุ้น</w:t>
      </w:r>
    </w:p>
    <w:p w14:paraId="6B017FAD" w14:textId="29C927C4" w:rsidR="00F471E1" w:rsidRDefault="00F471E1" w:rsidP="00386C9B">
      <w:pPr>
        <w:pStyle w:val="index"/>
        <w:numPr>
          <w:ilvl w:val="0"/>
          <w:numId w:val="2"/>
        </w:numPr>
        <w:tabs>
          <w:tab w:val="clear" w:pos="3164"/>
          <w:tab w:val="left" w:pos="153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</w:rPr>
      </w:pPr>
      <w:r w:rsidRPr="00C60284">
        <w:rPr>
          <w:rFonts w:ascii="Angsana New" w:hAnsi="Angsana New" w:cs="Angsana New" w:hint="cs"/>
          <w:sz w:val="30"/>
          <w:szCs w:val="30"/>
          <w:cs/>
          <w:lang w:bidi="th-TH"/>
        </w:rPr>
        <w:t>ส่วนงานดำเนินงานและการจำแนกรายได้</w:t>
      </w:r>
    </w:p>
    <w:p w14:paraId="71EFC6D4" w14:textId="65076C7C" w:rsidR="00B6058C" w:rsidRPr="002C6207" w:rsidRDefault="00B6058C" w:rsidP="00386C9B">
      <w:pPr>
        <w:pStyle w:val="index"/>
        <w:numPr>
          <w:ilvl w:val="0"/>
          <w:numId w:val="2"/>
        </w:numPr>
        <w:tabs>
          <w:tab w:val="clear" w:pos="3164"/>
          <w:tab w:val="left" w:pos="153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ข้อมูลงบกระแสเงินสด</w:t>
      </w:r>
      <w:r w:rsidRPr="00FA20D7">
        <w:rPr>
          <w:rFonts w:ascii="Angsana New" w:hAnsi="Angsana New" w:cs="Angsana New" w:hint="cs"/>
          <w:sz w:val="30"/>
          <w:szCs w:val="30"/>
          <w:cs/>
          <w:lang w:val="th-TH" w:bidi="th-TH"/>
        </w:rPr>
        <w:t>เปิดเผยเพิ่มเติม</w:t>
      </w:r>
    </w:p>
    <w:p w14:paraId="68D9C1BD" w14:textId="1BC430CD" w:rsidR="002C6207" w:rsidRPr="00C60284" w:rsidRDefault="002C6207" w:rsidP="00386C9B">
      <w:pPr>
        <w:pStyle w:val="index"/>
        <w:numPr>
          <w:ilvl w:val="0"/>
          <w:numId w:val="2"/>
        </w:numPr>
        <w:tabs>
          <w:tab w:val="clear" w:pos="3164"/>
          <w:tab w:val="left" w:pos="153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val="th-TH" w:bidi="th-TH"/>
        </w:rPr>
        <w:t>ภาษีเงินได้</w:t>
      </w:r>
    </w:p>
    <w:p w14:paraId="4A982008" w14:textId="77777777" w:rsidR="00F471E1" w:rsidRPr="00C60284" w:rsidRDefault="00F471E1" w:rsidP="00386C9B">
      <w:pPr>
        <w:pStyle w:val="index"/>
        <w:numPr>
          <w:ilvl w:val="0"/>
          <w:numId w:val="2"/>
        </w:numPr>
        <w:tabs>
          <w:tab w:val="clear" w:pos="3164"/>
          <w:tab w:val="left" w:pos="1530"/>
          <w:tab w:val="left" w:pos="1620"/>
          <w:tab w:val="left" w:pos="216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</w:rPr>
      </w:pPr>
      <w:r w:rsidRPr="00C60284">
        <w:rPr>
          <w:rFonts w:ascii="Angsana New" w:hAnsi="Angsana New" w:cs="Angsana New" w:hint="cs"/>
          <w:sz w:val="30"/>
          <w:szCs w:val="30"/>
          <w:cs/>
          <w:lang w:bidi="th-TH"/>
        </w:rPr>
        <w:t>เงินปันผล</w:t>
      </w:r>
    </w:p>
    <w:p w14:paraId="4911BAD5" w14:textId="77777777" w:rsidR="00F471E1" w:rsidRPr="00C60284" w:rsidRDefault="00F471E1" w:rsidP="00386C9B">
      <w:pPr>
        <w:pStyle w:val="index"/>
        <w:numPr>
          <w:ilvl w:val="0"/>
          <w:numId w:val="2"/>
        </w:numPr>
        <w:tabs>
          <w:tab w:val="clear" w:pos="3164"/>
          <w:tab w:val="left" w:pos="1530"/>
          <w:tab w:val="left" w:pos="1620"/>
          <w:tab w:val="left" w:pos="216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</w:rPr>
      </w:pPr>
      <w:r w:rsidRPr="00C60284">
        <w:rPr>
          <w:rFonts w:ascii="Angsana New" w:hAnsi="Angsana New" w:cs="Angsana New" w:hint="cs"/>
          <w:sz w:val="30"/>
          <w:szCs w:val="30"/>
          <w:cs/>
          <w:lang w:bidi="th-TH"/>
        </w:rPr>
        <w:t>เครื่องมือทางการเงิน</w:t>
      </w:r>
    </w:p>
    <w:p w14:paraId="483954BF" w14:textId="77777777" w:rsidR="00F471E1" w:rsidRPr="00C60284" w:rsidRDefault="00F471E1" w:rsidP="00386C9B">
      <w:pPr>
        <w:pStyle w:val="index"/>
        <w:numPr>
          <w:ilvl w:val="0"/>
          <w:numId w:val="2"/>
        </w:numPr>
        <w:tabs>
          <w:tab w:val="clear" w:pos="3164"/>
          <w:tab w:val="left" w:pos="1530"/>
          <w:tab w:val="left" w:pos="207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</w:rPr>
      </w:pPr>
      <w:r w:rsidRPr="00C60284">
        <w:rPr>
          <w:rFonts w:ascii="Angsana New" w:hAnsi="Angsana New" w:cs="Angsana New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316352E9" w14:textId="5C9FA056" w:rsidR="00FA13DD" w:rsidRPr="009538E1" w:rsidRDefault="00F471E1" w:rsidP="008773A2">
      <w:pPr>
        <w:pStyle w:val="index"/>
        <w:numPr>
          <w:ilvl w:val="0"/>
          <w:numId w:val="2"/>
        </w:numPr>
        <w:tabs>
          <w:tab w:val="clear" w:pos="3164"/>
          <w:tab w:val="left" w:pos="1530"/>
          <w:tab w:val="left" w:pos="2070"/>
          <w:tab w:val="left" w:pos="216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C60284">
        <w:rPr>
          <w:rFonts w:ascii="Angsana New" w:hAnsi="Angsana New" w:cs="Angsana New" w:hint="cs"/>
          <w:sz w:val="30"/>
          <w:szCs w:val="30"/>
          <w:cs/>
          <w:lang w:val="en-US" w:bidi="th-TH"/>
        </w:rPr>
        <w:t>หนี้สินที่อาจเกิดขึ้น</w:t>
      </w:r>
    </w:p>
    <w:p w14:paraId="72D6E446" w14:textId="130FF703" w:rsidR="009538E1" w:rsidRPr="006B71B1" w:rsidRDefault="006B71B1" w:rsidP="006B71B1">
      <w:pPr>
        <w:pStyle w:val="index"/>
        <w:numPr>
          <w:ilvl w:val="0"/>
          <w:numId w:val="2"/>
        </w:numPr>
        <w:tabs>
          <w:tab w:val="clear" w:pos="3164"/>
          <w:tab w:val="left" w:pos="1530"/>
          <w:tab w:val="left" w:pos="2070"/>
          <w:tab w:val="left" w:pos="216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C60284">
        <w:rPr>
          <w:rFonts w:ascii="Angsana New" w:hAnsi="Angsana New" w:cs="Angsana New" w:hint="cs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5196185D" w14:textId="54A4FFEA" w:rsidR="00B73E90" w:rsidRPr="00C60284" w:rsidRDefault="00B73E90" w:rsidP="00386C9B">
      <w:pPr>
        <w:pStyle w:val="index"/>
        <w:numPr>
          <w:ilvl w:val="0"/>
          <w:numId w:val="2"/>
        </w:numPr>
        <w:tabs>
          <w:tab w:val="clear" w:pos="3164"/>
          <w:tab w:val="left" w:pos="1530"/>
          <w:tab w:val="left" w:pos="2070"/>
          <w:tab w:val="left" w:pos="216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การจัดประเภทรายการใหม่</w:t>
      </w:r>
    </w:p>
    <w:p w14:paraId="18F699EA" w14:textId="71E45DF7" w:rsidR="001F79E0" w:rsidRPr="00202966" w:rsidRDefault="007109B0" w:rsidP="001F79E0">
      <w:pPr>
        <w:pStyle w:val="IndexHeading1"/>
        <w:spacing w:after="0" w:line="380" w:lineRule="exact"/>
        <w:ind w:left="1530" w:hanging="1530"/>
        <w:outlineLvl w:val="0"/>
        <w:rPr>
          <w:rFonts w:ascii="Angsana New" w:hAnsi="Angsana New" w:cs="Angsana New"/>
          <w:sz w:val="30"/>
          <w:szCs w:val="30"/>
          <w:lang w:val="en-US"/>
        </w:rPr>
      </w:pPr>
      <w:r w:rsidRPr="00C60284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br w:type="page"/>
      </w:r>
    </w:p>
    <w:p w14:paraId="40A8E5B0" w14:textId="13BF8106" w:rsidR="00804175" w:rsidRPr="00C60284" w:rsidRDefault="00804175" w:rsidP="00E4306F">
      <w:pPr>
        <w:pStyle w:val="index"/>
        <w:tabs>
          <w:tab w:val="clear" w:pos="1134"/>
        </w:tabs>
        <w:spacing w:after="0" w:line="380" w:lineRule="exact"/>
        <w:ind w:left="0" w:firstLine="547"/>
        <w:outlineLvl w:val="0"/>
        <w:rPr>
          <w:rFonts w:ascii="Angsana New" w:hAnsi="Angsana New" w:cs="Angsana New"/>
          <w:sz w:val="30"/>
          <w:szCs w:val="30"/>
        </w:rPr>
      </w:pPr>
      <w:r w:rsidRPr="00C60284">
        <w:rPr>
          <w:rFonts w:ascii="Angsana New" w:hAnsi="Angsana New" w:cs="Angsana New"/>
          <w:sz w:val="30"/>
          <w:szCs w:val="30"/>
          <w:cs/>
          <w:lang w:bidi="th-TH"/>
        </w:rPr>
        <w:lastRenderedPageBreak/>
        <w:t>หมายเหตุประกอบงบการเงินเป็นส่วนหนึ่งของงบการเงิน</w:t>
      </w:r>
      <w:r w:rsidR="0088322F" w:rsidRPr="00C60284">
        <w:rPr>
          <w:rFonts w:ascii="Angsana New" w:hAnsi="Angsana New" w:cs="Angsana New" w:hint="cs"/>
          <w:sz w:val="30"/>
          <w:szCs w:val="30"/>
          <w:cs/>
          <w:lang w:bidi="th-TH"/>
        </w:rPr>
        <w:t>ระหว่างกาล</w:t>
      </w:r>
      <w:r w:rsidRPr="00C60284">
        <w:rPr>
          <w:rFonts w:ascii="Angsana New" w:hAnsi="Angsana New" w:cs="Angsana New"/>
          <w:sz w:val="30"/>
          <w:szCs w:val="30"/>
          <w:cs/>
          <w:lang w:bidi="th-TH"/>
        </w:rPr>
        <w:t>นี้</w:t>
      </w:r>
    </w:p>
    <w:p w14:paraId="2A806AB4" w14:textId="77777777" w:rsidR="00804175" w:rsidRPr="00C60284" w:rsidRDefault="00804175" w:rsidP="007574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24"/>
          <w:szCs w:val="24"/>
        </w:rPr>
      </w:pPr>
    </w:p>
    <w:p w14:paraId="3A3583CA" w14:textId="25E7E6C0" w:rsidR="0088322F" w:rsidRPr="00C60284" w:rsidRDefault="0088322F" w:rsidP="007574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30"/>
          <w:szCs w:val="30"/>
        </w:rPr>
      </w:pPr>
      <w:r w:rsidRPr="00C60284">
        <w:rPr>
          <w:rFonts w:ascii="Angsana New" w:hAnsi="Angsana New" w:cs="Angsana New" w:hint="cs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งบการเงินระหว่างกาลนี้ได้รับอนุมัติให้ออกงบการเงินจากคณะกรรมการเมื่อวันที่</w:t>
      </w:r>
      <w:r w:rsidRPr="00C60284">
        <w:rPr>
          <w:rFonts w:ascii="Angsana New" w:hAnsi="Angsana New" w:cs="Angsana New"/>
          <w:sz w:val="30"/>
          <w:szCs w:val="30"/>
        </w:rPr>
        <w:t xml:space="preserve"> </w:t>
      </w:r>
      <w:r w:rsidR="006F080F" w:rsidRPr="006F080F">
        <w:rPr>
          <w:rFonts w:ascii="Angsana New" w:hAnsi="Angsana New" w:cs="Angsana New"/>
          <w:sz w:val="30"/>
          <w:szCs w:val="30"/>
        </w:rPr>
        <w:t>11</w:t>
      </w:r>
      <w:r w:rsidR="006F080F">
        <w:rPr>
          <w:rFonts w:ascii="Angsana New" w:hAnsi="Angsana New" w:cs="Angsana New"/>
          <w:sz w:val="30"/>
          <w:szCs w:val="30"/>
        </w:rPr>
        <w:t xml:space="preserve"> </w:t>
      </w:r>
      <w:r w:rsidR="006F080F">
        <w:rPr>
          <w:rFonts w:ascii="Angsana New" w:hAnsi="Angsana New" w:cs="Angsana New" w:hint="cs"/>
          <w:sz w:val="30"/>
          <w:szCs w:val="30"/>
          <w:cs/>
        </w:rPr>
        <w:t>พฤศจิกายน</w:t>
      </w:r>
      <w:r w:rsidRPr="00C6028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F080F" w:rsidRPr="006F080F">
        <w:rPr>
          <w:rFonts w:ascii="Angsana New" w:hAnsi="Angsana New" w:cs="Angsana New"/>
          <w:sz w:val="30"/>
          <w:szCs w:val="30"/>
        </w:rPr>
        <w:t>2564</w:t>
      </w:r>
    </w:p>
    <w:p w14:paraId="22AFE43B" w14:textId="77777777" w:rsidR="002D6F2B" w:rsidRPr="00C60284" w:rsidRDefault="002D6F2B" w:rsidP="007574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24"/>
          <w:szCs w:val="24"/>
          <w:cs/>
        </w:rPr>
      </w:pPr>
    </w:p>
    <w:p w14:paraId="6F4D0638" w14:textId="5229235A" w:rsidR="00795D87" w:rsidRPr="00F35C78" w:rsidRDefault="00804175" w:rsidP="00F35C78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  <w:r w:rsidRPr="00C60284">
        <w:rPr>
          <w:rFonts w:ascii="Angsana New" w:hAnsi="Angsana New" w:cs="Angsana New"/>
          <w:sz w:val="30"/>
          <w:szCs w:val="30"/>
          <w:u w:val="none"/>
          <w:cs/>
          <w:lang w:val="th-TH"/>
        </w:rPr>
        <w:t>เ</w:t>
      </w:r>
      <w:r w:rsidR="008D5DC1" w:rsidRPr="00C60284">
        <w:rPr>
          <w:rFonts w:ascii="Angsana New" w:hAnsi="Angsana New" w:cs="Angsana New"/>
          <w:sz w:val="30"/>
          <w:szCs w:val="30"/>
          <w:u w:val="none"/>
          <w:cs/>
          <w:lang w:val="th-TH"/>
        </w:rPr>
        <w:t>กณฑ์การจัดทำงบการเงิน</w:t>
      </w:r>
      <w:r w:rsidR="0088322F" w:rsidRPr="00C60284">
        <w:rPr>
          <w:rFonts w:ascii="Angsana New" w:hAnsi="Angsana New" w:cs="Angsana New"/>
          <w:sz w:val="30"/>
          <w:szCs w:val="30"/>
          <w:u w:val="none"/>
          <w:cs/>
        </w:rPr>
        <w:t>ระหว่างกาล</w:t>
      </w:r>
    </w:p>
    <w:p w14:paraId="78F4886D" w14:textId="77777777" w:rsidR="00804175" w:rsidRPr="00C60284" w:rsidRDefault="00804175" w:rsidP="00E336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sz w:val="24"/>
          <w:szCs w:val="24"/>
        </w:rPr>
      </w:pPr>
    </w:p>
    <w:p w14:paraId="69FA4C8F" w14:textId="7BDFA4C6" w:rsidR="00FB774E" w:rsidRPr="00C60284" w:rsidRDefault="00FB774E" w:rsidP="00FB77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bookmarkStart w:id="1" w:name="_Hlk66464858"/>
      <w:r w:rsidRPr="00C60284">
        <w:rPr>
          <w:rFonts w:ascii="Angsana New" w:hAnsi="Angsana New" w:cs="Angsana New"/>
          <w:spacing w:val="-6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</w:t>
      </w:r>
      <w:r w:rsidRPr="00C60284">
        <w:rPr>
          <w:rFonts w:ascii="Angsana New" w:hAnsi="Angsana New" w:cs="Angsana New"/>
          <w:sz w:val="30"/>
          <w:szCs w:val="30"/>
          <w:cs/>
        </w:rPr>
        <w:t xml:space="preserve">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6F080F" w:rsidRPr="006F080F">
        <w:rPr>
          <w:rFonts w:ascii="Angsana New" w:hAnsi="Angsana New" w:cs="Angsana New"/>
          <w:sz w:val="30"/>
          <w:szCs w:val="30"/>
        </w:rPr>
        <w:t>34</w:t>
      </w:r>
      <w:r w:rsidRPr="00C60284">
        <w:rPr>
          <w:rFonts w:ascii="Angsana New" w:hAnsi="Angsana New" w:cs="Angsana New"/>
          <w:sz w:val="30"/>
          <w:szCs w:val="30"/>
        </w:rPr>
        <w:t xml:space="preserve"> </w:t>
      </w:r>
      <w:r w:rsidRPr="00C60284">
        <w:rPr>
          <w:rFonts w:ascii="Angsana New" w:hAnsi="Angsana New" w:cs="Angsana New"/>
          <w:sz w:val="30"/>
          <w:szCs w:val="30"/>
          <w:cs/>
        </w:rPr>
        <w:t xml:space="preserve">เรื่อง </w:t>
      </w:r>
      <w:r w:rsidRPr="00C60284">
        <w:rPr>
          <w:rFonts w:ascii="Angsana New" w:hAnsi="Angsana New" w:cs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C60284">
        <w:rPr>
          <w:rFonts w:ascii="Angsana New" w:hAnsi="Angsana New" w:cs="Angsana New"/>
          <w:sz w:val="30"/>
          <w:szCs w:val="30"/>
        </w:rPr>
        <w:t xml:space="preserve"> </w:t>
      </w:r>
      <w:bookmarkEnd w:id="1"/>
      <w:r w:rsidRPr="00C60284">
        <w:rPr>
          <w:rFonts w:ascii="Angsana New" w:hAnsi="Angsana New" w:cs="Angsana New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C60284">
        <w:rPr>
          <w:rFonts w:ascii="Angsana New" w:hAnsi="Angsana New" w:cs="Angsana New"/>
          <w:color w:val="FF0000"/>
          <w:sz w:val="30"/>
          <w:szCs w:val="30"/>
          <w:cs/>
        </w:rPr>
        <w:t xml:space="preserve"> </w:t>
      </w:r>
      <w:r w:rsidRPr="00C60284">
        <w:rPr>
          <w:rFonts w:ascii="Angsana New" w:hAnsi="Angsana New" w:cs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EC1154">
        <w:rPr>
          <w:rFonts w:ascii="Angsana New" w:hAnsi="Angsana New" w:cs="Angsana New"/>
          <w:sz w:val="30"/>
          <w:szCs w:val="30"/>
        </w:rPr>
        <w:t xml:space="preserve"> </w:t>
      </w:r>
      <w:r w:rsidR="00E25480" w:rsidRPr="00E25480">
        <w:rPr>
          <w:rFonts w:ascii="Angsana New" w:hAnsi="Angsana New" w:cs="Angsana New" w:hint="cs"/>
          <w:sz w:val="30"/>
          <w:szCs w:val="30"/>
          <w:cs/>
        </w:rPr>
        <w:t>โดย</w:t>
      </w:r>
      <w:r w:rsidR="00E25480" w:rsidRPr="00E25480">
        <w:rPr>
          <w:rFonts w:ascii="Angsana New" w:hAnsi="Angsana New" w:cs="Angsana New"/>
          <w:sz w:val="30"/>
          <w:szCs w:val="30"/>
          <w:cs/>
        </w:rPr>
        <w:t>งบการเงินระหว่างกาลนี้เน้นการให้</w:t>
      </w:r>
      <w:r w:rsidR="00E25480" w:rsidRPr="00F35C78">
        <w:rPr>
          <w:rFonts w:ascii="Angsana New" w:hAnsi="Angsana New" w:cs="Angsana New"/>
          <w:spacing w:val="8"/>
          <w:sz w:val="30"/>
          <w:szCs w:val="30"/>
          <w:cs/>
        </w:rPr>
        <w:t>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</w:t>
      </w:r>
      <w:r w:rsidR="00E25480" w:rsidRPr="00E25480">
        <w:rPr>
          <w:rFonts w:ascii="Angsana New" w:hAnsi="Angsana New" w:cs="Angsana New"/>
          <w:sz w:val="30"/>
          <w:szCs w:val="30"/>
          <w:cs/>
        </w:rPr>
        <w:t>การเงินประจำปี</w:t>
      </w:r>
      <w:r w:rsidR="00E25480" w:rsidRPr="00E2548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25480" w:rsidRPr="00E25480">
        <w:rPr>
          <w:rFonts w:ascii="Angsana New" w:hAnsi="Angsana New" w:cs="Angsana New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="00E25480" w:rsidRPr="00E25480">
        <w:rPr>
          <w:rFonts w:ascii="Angsana New" w:hAnsi="Angsana New" w:cs="Angsana New"/>
          <w:sz w:val="30"/>
          <w:szCs w:val="30"/>
        </w:rPr>
        <w:t xml:space="preserve"> </w:t>
      </w:r>
      <w:r w:rsidR="006F080F" w:rsidRPr="006F080F">
        <w:rPr>
          <w:rFonts w:ascii="Angsana New" w:hAnsi="Angsana New" w:cs="Angsana New"/>
          <w:sz w:val="30"/>
          <w:szCs w:val="30"/>
        </w:rPr>
        <w:t>31</w:t>
      </w:r>
      <w:r w:rsidR="00E25480" w:rsidRPr="00E25480">
        <w:rPr>
          <w:rFonts w:ascii="Angsana New" w:hAnsi="Angsana New" w:cs="Angsana New"/>
          <w:sz w:val="30"/>
          <w:szCs w:val="30"/>
        </w:rPr>
        <w:t xml:space="preserve"> </w:t>
      </w:r>
      <w:r w:rsidR="00E25480" w:rsidRPr="00E25480">
        <w:rPr>
          <w:rFonts w:ascii="Angsana New" w:hAnsi="Angsana New" w:cs="Angsana New"/>
          <w:sz w:val="30"/>
          <w:szCs w:val="30"/>
          <w:cs/>
        </w:rPr>
        <w:t>ธันวาคม</w:t>
      </w:r>
      <w:r w:rsidR="00E25480" w:rsidRPr="00E25480">
        <w:rPr>
          <w:rFonts w:ascii="Angsana New" w:hAnsi="Angsana New" w:cs="Angsana New"/>
          <w:sz w:val="30"/>
          <w:szCs w:val="30"/>
        </w:rPr>
        <w:t xml:space="preserve"> </w:t>
      </w:r>
      <w:r w:rsidR="006F080F" w:rsidRPr="006F080F">
        <w:rPr>
          <w:rFonts w:ascii="Angsana New" w:hAnsi="Angsana New" w:cs="Angsana New"/>
          <w:sz w:val="30"/>
          <w:szCs w:val="30"/>
        </w:rPr>
        <w:t>2563</w:t>
      </w:r>
    </w:p>
    <w:p w14:paraId="615A7D02" w14:textId="77777777" w:rsidR="00BD51A1" w:rsidRPr="004500A9" w:rsidRDefault="00BD51A1" w:rsidP="00CB77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62FC8472" w14:textId="0708C9A8" w:rsidR="002C1C0E" w:rsidRPr="00A64606" w:rsidRDefault="00C4763F" w:rsidP="003946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="Angsana New" w:hAnsi="Angsana New" w:cs="Angsana New"/>
          <w:sz w:val="30"/>
          <w:szCs w:val="30"/>
        </w:rPr>
      </w:pPr>
      <w:r w:rsidRPr="00A64606">
        <w:rPr>
          <w:rFonts w:ascii="Angsana New" w:hAnsi="Angsana New" w:cs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</w:t>
      </w:r>
      <w:r w:rsidRPr="00A64606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Pr="00A64606">
        <w:rPr>
          <w:rFonts w:ascii="Angsana New" w:hAnsi="Angsana New" w:cs="Angsana New"/>
          <w:sz w:val="30"/>
          <w:szCs w:val="30"/>
          <w:cs/>
        </w:rPr>
        <w:t xml:space="preserve">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</w:t>
      </w:r>
      <w:r w:rsidRPr="00A64606">
        <w:rPr>
          <w:rFonts w:ascii="Angsana New" w:hAnsi="Angsana New" w:cs="Angsana New" w:hint="cs"/>
          <w:sz w:val="30"/>
          <w:szCs w:val="30"/>
          <w:cs/>
        </w:rPr>
        <w:t>ไว้</w:t>
      </w:r>
      <w:r w:rsidRPr="00A64606">
        <w:rPr>
          <w:rFonts w:ascii="Angsana New" w:hAnsi="Angsana New" w:cs="Angsana New"/>
          <w:sz w:val="30"/>
          <w:szCs w:val="30"/>
          <w:cs/>
        </w:rPr>
        <w:t xml:space="preserve">ในงบการเงินสำหรับปีสิ้นสุดวันที่ </w:t>
      </w:r>
      <w:r w:rsidR="006F080F" w:rsidRPr="006F080F">
        <w:rPr>
          <w:rFonts w:ascii="Angsana New" w:hAnsi="Angsana New" w:cs="Angsana New"/>
          <w:sz w:val="30"/>
          <w:szCs w:val="30"/>
        </w:rPr>
        <w:t>31</w:t>
      </w:r>
      <w:r w:rsidRPr="00A64606">
        <w:rPr>
          <w:rFonts w:ascii="Angsana New" w:hAnsi="Angsana New" w:cs="Angsana New"/>
          <w:sz w:val="30"/>
          <w:szCs w:val="30"/>
        </w:rPr>
        <w:t xml:space="preserve"> </w:t>
      </w:r>
      <w:r w:rsidRPr="00A64606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6F080F" w:rsidRPr="006F080F">
        <w:rPr>
          <w:rFonts w:ascii="Angsana New" w:hAnsi="Angsana New" w:cs="Angsana New"/>
          <w:sz w:val="30"/>
          <w:szCs w:val="30"/>
        </w:rPr>
        <w:t>2563</w:t>
      </w:r>
    </w:p>
    <w:p w14:paraId="4ED4DB29" w14:textId="18C9BFDE" w:rsidR="00705309" w:rsidRPr="00A64606" w:rsidRDefault="007053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211D8ED9" w14:textId="5851B18F" w:rsidR="002C1C0E" w:rsidRPr="00A64606" w:rsidRDefault="002C1C0E" w:rsidP="002C1C0E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</w:rPr>
      </w:pPr>
      <w:r w:rsidRPr="00A64606">
        <w:rPr>
          <w:rFonts w:ascii="Angsana New" w:hAnsi="Angsana New" w:cs="Angsana New" w:hint="cs"/>
          <w:sz w:val="30"/>
          <w:szCs w:val="30"/>
          <w:u w:val="none"/>
          <w:cs/>
        </w:rPr>
        <w:t>ผลกระทบจากการแพร่ระบาดของโรคติดเชื้อไวรัสโคโรนา</w:t>
      </w:r>
      <w:r w:rsidRPr="00A64606">
        <w:rPr>
          <w:rFonts w:ascii="Angsana New" w:hAnsi="Angsana New" w:cs="Angsana New"/>
          <w:sz w:val="30"/>
          <w:szCs w:val="30"/>
          <w:u w:val="none"/>
          <w:cs/>
        </w:rPr>
        <w:t xml:space="preserve"> </w:t>
      </w:r>
      <w:r w:rsidR="006F080F" w:rsidRPr="006F080F">
        <w:rPr>
          <w:rFonts w:ascii="Angsana New" w:hAnsi="Angsana New" w:cs="Angsana New"/>
          <w:sz w:val="30"/>
          <w:szCs w:val="30"/>
          <w:u w:val="none"/>
        </w:rPr>
        <w:t>2019</w:t>
      </w:r>
      <w:r w:rsidRPr="00A64606">
        <w:rPr>
          <w:rFonts w:ascii="Angsana New" w:hAnsi="Angsana New" w:cs="Angsana New"/>
          <w:sz w:val="30"/>
          <w:szCs w:val="30"/>
          <w:u w:val="none"/>
          <w:cs/>
        </w:rPr>
        <w:t xml:space="preserve"> (</w:t>
      </w:r>
      <w:r w:rsidRPr="00A64606">
        <w:rPr>
          <w:rFonts w:ascii="Angsana New" w:hAnsi="Angsana New" w:cs="Angsana New"/>
          <w:sz w:val="30"/>
          <w:szCs w:val="30"/>
          <w:u w:val="none"/>
        </w:rPr>
        <w:t>COVID-</w:t>
      </w:r>
      <w:r w:rsidR="006F080F" w:rsidRPr="006F080F">
        <w:rPr>
          <w:rFonts w:ascii="Angsana New" w:hAnsi="Angsana New" w:cs="Angsana New"/>
          <w:sz w:val="30"/>
          <w:szCs w:val="30"/>
          <w:u w:val="none"/>
        </w:rPr>
        <w:t>19</w:t>
      </w:r>
      <w:r w:rsidRPr="00A64606">
        <w:rPr>
          <w:rFonts w:ascii="Angsana New" w:hAnsi="Angsana New" w:cs="Angsana New"/>
          <w:sz w:val="30"/>
          <w:szCs w:val="30"/>
          <w:u w:val="none"/>
          <w:cs/>
        </w:rPr>
        <w:t>)</w:t>
      </w:r>
    </w:p>
    <w:p w14:paraId="05FDD821" w14:textId="77777777" w:rsidR="002C1C0E" w:rsidRPr="00A64606" w:rsidRDefault="002C1C0E" w:rsidP="002C1C0E">
      <w:pPr>
        <w:rPr>
          <w:rFonts w:asciiTheme="majorBidi" w:hAnsiTheme="majorBidi" w:cstheme="majorBidi"/>
          <w:sz w:val="30"/>
          <w:szCs w:val="30"/>
          <w:cs/>
        </w:rPr>
      </w:pPr>
    </w:p>
    <w:p w14:paraId="76590D6D" w14:textId="67ACA325" w:rsidR="002C1C0E" w:rsidRDefault="002C1C0E" w:rsidP="002C1C0E">
      <w:pPr>
        <w:ind w:left="547"/>
        <w:jc w:val="thaiDistribute"/>
        <w:rPr>
          <w:rFonts w:asciiTheme="majorBidi" w:hAnsiTheme="majorBidi" w:cstheme="majorBidi"/>
          <w:bCs/>
          <w:sz w:val="30"/>
          <w:szCs w:val="30"/>
        </w:rPr>
      </w:pPr>
      <w:r w:rsidRPr="00A64606">
        <w:rPr>
          <w:rFonts w:ascii="Angsana New" w:eastAsia="MS Mincho" w:hAnsi="Angsana New" w:cs="Angsana New" w:hint="cs"/>
          <w:color w:val="000000"/>
          <w:sz w:val="30"/>
          <w:szCs w:val="30"/>
          <w:cs/>
          <w:lang w:val="en-GB"/>
        </w:rPr>
        <w:t>สถานการณ์</w:t>
      </w:r>
      <w:r w:rsidRPr="00A64606">
        <w:rPr>
          <w:rFonts w:ascii="Angsana New" w:hAnsi="Angsana New" w:cs="Angsana New" w:hint="cs"/>
          <w:sz w:val="30"/>
          <w:szCs w:val="30"/>
          <w:cs/>
        </w:rPr>
        <w:t xml:space="preserve">การแพร่ระบาดของ </w:t>
      </w:r>
      <w:r w:rsidRPr="00A64606">
        <w:rPr>
          <w:rFonts w:ascii="Angsana New" w:hAnsi="Angsana New" w:cs="Angsana New"/>
          <w:sz w:val="30"/>
          <w:szCs w:val="30"/>
        </w:rPr>
        <w:t>COVID-</w:t>
      </w:r>
      <w:r w:rsidR="006F080F" w:rsidRPr="006F080F">
        <w:rPr>
          <w:rFonts w:ascii="Angsana New" w:hAnsi="Angsana New" w:cs="Angsana New"/>
          <w:sz w:val="30"/>
          <w:szCs w:val="30"/>
        </w:rPr>
        <w:t>19</w:t>
      </w:r>
      <w:r w:rsidRPr="00A64606">
        <w:rPr>
          <w:rFonts w:ascii="Angsana New" w:hAnsi="Angsana New" w:cs="Angsana New"/>
          <w:sz w:val="30"/>
          <w:szCs w:val="30"/>
        </w:rPr>
        <w:t xml:space="preserve"> </w:t>
      </w:r>
      <w:r w:rsidRPr="00A64606">
        <w:rPr>
          <w:rFonts w:ascii="Angsana New" w:hAnsi="Angsana New" w:cs="Angsana New" w:hint="cs"/>
          <w:sz w:val="30"/>
          <w:szCs w:val="30"/>
          <w:cs/>
        </w:rPr>
        <w:t>ยังคงเกิดขึ้นอย่างต่อเ</w:t>
      </w:r>
      <w:r w:rsidRPr="00A64606">
        <w:rPr>
          <w:rFonts w:ascii="Angsana New" w:hAnsi="Angsana New" w:cs="Angsana New"/>
          <w:sz w:val="30"/>
          <w:szCs w:val="30"/>
          <w:cs/>
        </w:rPr>
        <w:t>นื่อง โดยเริ่มมีการแจกจ่ายวัคซีนในระหว่าง</w:t>
      </w:r>
      <w:r w:rsidRPr="00A64606">
        <w:rPr>
          <w:rFonts w:ascii="Angsana New" w:hAnsi="Angsana New" w:cs="Angsana New" w:hint="cs"/>
          <w:sz w:val="30"/>
          <w:szCs w:val="30"/>
          <w:cs/>
        </w:rPr>
        <w:t xml:space="preserve">         </w:t>
      </w:r>
      <w:r w:rsidRPr="00A64606">
        <w:rPr>
          <w:rFonts w:ascii="Angsana New" w:hAnsi="Angsana New" w:cs="Angsana New"/>
          <w:sz w:val="30"/>
          <w:szCs w:val="30"/>
          <w:cs/>
        </w:rPr>
        <w:t xml:space="preserve">ปี </w:t>
      </w:r>
      <w:r w:rsidR="006F080F" w:rsidRPr="006F080F">
        <w:rPr>
          <w:rFonts w:ascii="Angsana New" w:hAnsi="Angsana New" w:cs="Angsana New"/>
          <w:sz w:val="30"/>
          <w:szCs w:val="30"/>
        </w:rPr>
        <w:t>2564</w:t>
      </w:r>
      <w:r w:rsidRPr="00A64606">
        <w:rPr>
          <w:rFonts w:ascii="Angsana New" w:hAnsi="Angsana New" w:cs="Angsana New"/>
          <w:sz w:val="30"/>
          <w:szCs w:val="30"/>
        </w:rPr>
        <w:t xml:space="preserve"> </w:t>
      </w:r>
      <w:r w:rsidRPr="00A64606">
        <w:rPr>
          <w:rFonts w:ascii="Angsana New" w:hAnsi="Angsana New" w:cs="Angsana New"/>
          <w:sz w:val="30"/>
          <w:szCs w:val="30"/>
          <w:cs/>
        </w:rPr>
        <w:t>จา</w:t>
      </w:r>
      <w:r w:rsidRPr="00A64606">
        <w:rPr>
          <w:rFonts w:ascii="Angsana New" w:hAnsi="Angsana New" w:cs="Angsana New" w:hint="cs"/>
          <w:sz w:val="30"/>
          <w:szCs w:val="30"/>
          <w:cs/>
        </w:rPr>
        <w:t xml:space="preserve">กความไม่แน่นอนของสถานการณ์ในปี </w:t>
      </w:r>
      <w:r w:rsidR="006F080F" w:rsidRPr="006F080F">
        <w:rPr>
          <w:rFonts w:ascii="Angsana New" w:hAnsi="Angsana New" w:cs="Angsana New"/>
          <w:sz w:val="30"/>
          <w:szCs w:val="30"/>
        </w:rPr>
        <w:t>2563</w:t>
      </w:r>
      <w:r w:rsidRPr="00A64606">
        <w:rPr>
          <w:rFonts w:ascii="Angsana New" w:hAnsi="Angsana New" w:cs="Angsana New"/>
          <w:sz w:val="30"/>
          <w:szCs w:val="30"/>
        </w:rPr>
        <w:t xml:space="preserve"> </w:t>
      </w:r>
      <w:r w:rsidRPr="00A64606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Pr="00A64606">
        <w:rPr>
          <w:rFonts w:ascii="Angsana New" w:hAnsi="Angsana New" w:cs="Angsana New"/>
          <w:sz w:val="30"/>
          <w:szCs w:val="30"/>
          <w:cs/>
        </w:rPr>
        <w:t>จึงจัดทำงบการเงินสำหรับปีสิ้นสุด</w:t>
      </w:r>
      <w:r w:rsidRPr="00A64606">
        <w:rPr>
          <w:rFonts w:ascii="Angsana New" w:hAnsi="Angsana New" w:cs="Angsana New" w:hint="cs"/>
          <w:sz w:val="30"/>
          <w:szCs w:val="30"/>
          <w:cs/>
        </w:rPr>
        <w:t xml:space="preserve">วันที่             </w:t>
      </w:r>
      <w:r w:rsidR="006F080F" w:rsidRPr="006F080F">
        <w:rPr>
          <w:rFonts w:ascii="Angsana New" w:hAnsi="Angsana New" w:cs="Angsana New"/>
          <w:sz w:val="30"/>
          <w:szCs w:val="30"/>
        </w:rPr>
        <w:t>31</w:t>
      </w:r>
      <w:r w:rsidRPr="00A64606">
        <w:rPr>
          <w:rFonts w:ascii="Angsana New" w:hAnsi="Angsana New" w:cs="Angsana New"/>
          <w:sz w:val="30"/>
          <w:szCs w:val="30"/>
          <w:cs/>
        </w:rPr>
        <w:t xml:space="preserve"> ธันวาคม</w:t>
      </w:r>
      <w:r w:rsidRPr="00A64606">
        <w:rPr>
          <w:rFonts w:ascii="Angsana New" w:hAnsi="Angsana New" w:cs="Angsana New"/>
          <w:sz w:val="30"/>
          <w:szCs w:val="30"/>
        </w:rPr>
        <w:t xml:space="preserve"> </w:t>
      </w:r>
      <w:r w:rsidR="006F080F" w:rsidRPr="006F080F">
        <w:rPr>
          <w:rFonts w:ascii="Angsana New" w:hAnsi="Angsana New" w:cs="Angsana New"/>
          <w:sz w:val="30"/>
          <w:szCs w:val="30"/>
        </w:rPr>
        <w:t>2563</w:t>
      </w:r>
      <w:r w:rsidRPr="00A64606">
        <w:rPr>
          <w:rFonts w:ascii="Angsana New" w:hAnsi="Angsana New" w:cs="Angsana New"/>
          <w:sz w:val="30"/>
          <w:szCs w:val="30"/>
          <w:cs/>
        </w:rPr>
        <w:t xml:space="preserve"> โดยถือปฏิบัติตามแนวปฏิบัติทางการบัญชี เรื่อง </w:t>
      </w:r>
      <w:r w:rsidRPr="00A64606">
        <w:rPr>
          <w:rFonts w:ascii="Angsana New" w:hAnsi="Angsana New" w:cs="Angsana New"/>
          <w:i/>
          <w:iCs/>
          <w:sz w:val="30"/>
          <w:szCs w:val="30"/>
          <w:cs/>
        </w:rPr>
        <w:t xml:space="preserve">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="006F080F" w:rsidRPr="006F080F">
        <w:rPr>
          <w:rFonts w:ascii="Angsana New" w:hAnsi="Angsana New" w:cs="Angsana New"/>
          <w:i/>
          <w:iCs/>
          <w:sz w:val="30"/>
          <w:szCs w:val="30"/>
        </w:rPr>
        <w:t>2019</w:t>
      </w:r>
      <w:r w:rsidRPr="00A64606">
        <w:rPr>
          <w:rFonts w:ascii="Angsana New" w:hAnsi="Angsana New" w:cs="Angsana New"/>
          <w:sz w:val="30"/>
          <w:szCs w:val="30"/>
          <w:cs/>
        </w:rPr>
        <w:t xml:space="preserve"> </w:t>
      </w:r>
      <w:r w:rsidRPr="00A64606">
        <w:rPr>
          <w:rFonts w:ascii="Angsana New" w:hAnsi="Angsana New" w:cs="Angsana New" w:hint="cs"/>
          <w:sz w:val="30"/>
          <w:szCs w:val="30"/>
          <w:cs/>
        </w:rPr>
        <w:t xml:space="preserve">ในเรื่องการไม่นำสถานการณ์ </w:t>
      </w:r>
      <w:r w:rsidRPr="00A64606">
        <w:rPr>
          <w:rFonts w:ascii="Angsana New" w:hAnsi="Angsana New" w:cs="Angsana New"/>
          <w:sz w:val="30"/>
          <w:szCs w:val="30"/>
        </w:rPr>
        <w:t>COVID-</w:t>
      </w:r>
      <w:r w:rsidR="006F080F" w:rsidRPr="006F080F">
        <w:rPr>
          <w:rFonts w:ascii="Angsana New" w:hAnsi="Angsana New" w:cs="Angsana New"/>
          <w:sz w:val="30"/>
          <w:szCs w:val="30"/>
        </w:rPr>
        <w:t>19</w:t>
      </w:r>
      <w:r w:rsidRPr="00A64606">
        <w:rPr>
          <w:rFonts w:ascii="Angsana New" w:hAnsi="Angsana New" w:cs="Angsana New" w:hint="cs"/>
          <w:sz w:val="30"/>
          <w:szCs w:val="30"/>
          <w:cs/>
        </w:rPr>
        <w:t xml:space="preserve"> มาพิจารณา</w:t>
      </w:r>
      <w:r w:rsidRPr="00A64606">
        <w:rPr>
          <w:rFonts w:ascii="Angsana New" w:hAnsi="Angsana New" w:cs="Angsana New" w:hint="cs"/>
          <w:color w:val="000000"/>
          <w:spacing w:val="4"/>
          <w:sz w:val="30"/>
          <w:szCs w:val="30"/>
          <w:cs/>
        </w:rPr>
        <w:t>การด้อยค่าของสินทรัพย์</w:t>
      </w:r>
      <w:r w:rsidRPr="00A64606">
        <w:rPr>
          <w:rFonts w:ascii="Angsana New" w:hAnsi="Angsana New" w:cs="Angsana New"/>
          <w:color w:val="000000"/>
          <w:spacing w:val="4"/>
          <w:sz w:val="30"/>
          <w:szCs w:val="30"/>
        </w:rPr>
        <w:t xml:space="preserve"> </w:t>
      </w:r>
      <w:r w:rsidRPr="00A64606">
        <w:rPr>
          <w:rFonts w:ascii="Angsana New" w:hAnsi="Angsana New" w:cs="Angsana New" w:hint="cs"/>
          <w:color w:val="000000"/>
          <w:spacing w:val="4"/>
          <w:sz w:val="30"/>
          <w:szCs w:val="30"/>
          <w:cs/>
        </w:rPr>
        <w:t>และภาษ</w:t>
      </w:r>
      <w:r w:rsidR="00477459" w:rsidRPr="00A64606">
        <w:rPr>
          <w:rFonts w:ascii="Angsana New" w:hAnsi="Angsana New" w:cs="Angsana New" w:hint="cs"/>
          <w:color w:val="000000"/>
          <w:spacing w:val="4"/>
          <w:sz w:val="30"/>
          <w:szCs w:val="30"/>
          <w:cs/>
        </w:rPr>
        <w:t>ี</w:t>
      </w:r>
      <w:r w:rsidRPr="00A64606">
        <w:rPr>
          <w:rFonts w:ascii="Angsana New" w:hAnsi="Angsana New" w:cs="Angsana New" w:hint="cs"/>
          <w:color w:val="000000"/>
          <w:spacing w:val="4"/>
          <w:sz w:val="30"/>
          <w:szCs w:val="30"/>
          <w:cs/>
        </w:rPr>
        <w:t xml:space="preserve">เงินได้รอการตัดบัญชี </w:t>
      </w:r>
      <w:r w:rsidRPr="00A64606">
        <w:rPr>
          <w:rFonts w:ascii="Angsana New" w:hAnsi="Angsana New" w:cs="Angsana New" w:hint="cs"/>
          <w:sz w:val="30"/>
          <w:szCs w:val="30"/>
          <w:cs/>
        </w:rPr>
        <w:t xml:space="preserve">เนื่องด้วยแนวปฏิบัติดังกล่าวสิ้นสุดการมีผลบังคับใช้ ณ วันที่ </w:t>
      </w:r>
      <w:bookmarkStart w:id="2" w:name="_Hlk77775096"/>
      <w:r w:rsidR="006F080F" w:rsidRPr="006F080F">
        <w:rPr>
          <w:rFonts w:ascii="Angsana New" w:hAnsi="Angsana New" w:cs="Angsana New"/>
          <w:sz w:val="30"/>
          <w:szCs w:val="30"/>
        </w:rPr>
        <w:t>31</w:t>
      </w:r>
      <w:r w:rsidRPr="00A64606">
        <w:rPr>
          <w:rFonts w:ascii="Angsana New" w:hAnsi="Angsana New" w:cs="Angsana New"/>
          <w:sz w:val="30"/>
          <w:szCs w:val="30"/>
        </w:rPr>
        <w:t xml:space="preserve"> </w:t>
      </w:r>
      <w:r w:rsidRPr="00A64606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6F080F" w:rsidRPr="006F080F">
        <w:rPr>
          <w:rFonts w:ascii="Angsana New" w:hAnsi="Angsana New" w:cs="Angsana New"/>
          <w:sz w:val="30"/>
          <w:szCs w:val="30"/>
        </w:rPr>
        <w:t>2563</w:t>
      </w:r>
      <w:r w:rsidRPr="00A64606">
        <w:rPr>
          <w:rFonts w:ascii="Angsana New" w:hAnsi="Angsana New" w:cs="Angsana New" w:hint="cs"/>
          <w:sz w:val="30"/>
          <w:szCs w:val="30"/>
          <w:cs/>
        </w:rPr>
        <w:t xml:space="preserve"> </w:t>
      </w:r>
      <w:bookmarkEnd w:id="2"/>
      <w:r w:rsidRPr="00A64606">
        <w:rPr>
          <w:rFonts w:ascii="Angsana New" w:hAnsi="Angsana New" w:cs="Angsana New" w:hint="cs"/>
          <w:sz w:val="30"/>
          <w:szCs w:val="30"/>
          <w:cs/>
        </w:rPr>
        <w:t>โดยกลุ่มบริษัทได้</w:t>
      </w:r>
      <w:r w:rsidRPr="00A64606">
        <w:rPr>
          <w:rFonts w:ascii="Angsana New" w:hAnsi="Angsana New" w:cs="Angsana New" w:hint="cs"/>
          <w:spacing w:val="6"/>
          <w:sz w:val="30"/>
          <w:szCs w:val="30"/>
          <w:cs/>
        </w:rPr>
        <w:t>พิจารณาแล้วว่าเรื่อง</w:t>
      </w:r>
      <w:r w:rsidRPr="00D554EE">
        <w:rPr>
          <w:rFonts w:ascii="Angsana New" w:hAnsi="Angsana New" w:cs="Angsana New" w:hint="cs"/>
          <w:spacing w:val="16"/>
          <w:sz w:val="30"/>
          <w:szCs w:val="30"/>
          <w:cs/>
        </w:rPr>
        <w:t>ดังกล่าวไม่มีผลกระทบอย่างมีสาระสำคัญต่องบการเงินสำหรับ</w:t>
      </w:r>
      <w:r w:rsidR="00D554EE" w:rsidRPr="00D554EE">
        <w:rPr>
          <w:rFonts w:asciiTheme="majorBidi" w:hAnsiTheme="majorBidi" w:cstheme="majorBidi" w:hint="cs"/>
          <w:b/>
          <w:spacing w:val="16"/>
          <w:sz w:val="30"/>
          <w:szCs w:val="30"/>
          <w:cs/>
        </w:rPr>
        <w:t>งวดสามเดือนและ</w:t>
      </w:r>
      <w:r w:rsidR="00386C9B">
        <w:rPr>
          <w:rFonts w:asciiTheme="majorBidi" w:hAnsiTheme="majorBidi" w:cstheme="majorBidi" w:hint="cs"/>
          <w:b/>
          <w:spacing w:val="16"/>
          <w:sz w:val="30"/>
          <w:szCs w:val="30"/>
          <w:cs/>
        </w:rPr>
        <w:t>เก้าเดือน</w:t>
      </w:r>
      <w:r w:rsidR="00D554EE" w:rsidRPr="00D554EE">
        <w:rPr>
          <w:rFonts w:asciiTheme="majorBidi" w:hAnsiTheme="majorBidi" w:cstheme="majorBidi" w:hint="cs"/>
          <w:b/>
          <w:spacing w:val="16"/>
          <w:sz w:val="30"/>
          <w:szCs w:val="30"/>
          <w:cs/>
        </w:rPr>
        <w:t>สิ้นสุดวันที่</w:t>
      </w:r>
      <w:r w:rsidR="00B0459A">
        <w:rPr>
          <w:rFonts w:asciiTheme="majorBidi" w:hAnsiTheme="majorBidi" w:cstheme="majorBidi"/>
          <w:b/>
          <w:spacing w:val="16"/>
          <w:sz w:val="30"/>
          <w:szCs w:val="30"/>
        </w:rPr>
        <w:t xml:space="preserve"> </w:t>
      </w:r>
      <w:r w:rsidR="006F080F" w:rsidRPr="006F080F">
        <w:rPr>
          <w:rFonts w:asciiTheme="majorBidi" w:hAnsiTheme="majorBidi" w:cstheme="majorBidi"/>
          <w:bCs/>
          <w:spacing w:val="16"/>
          <w:sz w:val="30"/>
          <w:szCs w:val="30"/>
        </w:rPr>
        <w:t>30</w:t>
      </w:r>
      <w:r w:rsidR="00386C9B">
        <w:rPr>
          <w:rFonts w:asciiTheme="majorBidi" w:hAnsiTheme="majorBidi" w:cstheme="majorBidi"/>
          <w:bCs/>
          <w:spacing w:val="16"/>
          <w:sz w:val="30"/>
          <w:szCs w:val="30"/>
        </w:rPr>
        <w:t xml:space="preserve"> </w:t>
      </w:r>
      <w:r w:rsidR="00386C9B" w:rsidRPr="006F080F">
        <w:rPr>
          <w:rFonts w:ascii="Angsana New" w:hAnsi="Angsana New" w:cs="Angsana New"/>
          <w:spacing w:val="16"/>
          <w:sz w:val="30"/>
          <w:szCs w:val="30"/>
          <w:cs/>
        </w:rPr>
        <w:t>กันยายน</w:t>
      </w:r>
      <w:r w:rsidR="00D554EE" w:rsidRPr="006F080F">
        <w:rPr>
          <w:rFonts w:ascii="Angsana New" w:hAnsi="Angsana New" w:cs="Angsana New" w:hint="cs"/>
          <w:spacing w:val="16"/>
          <w:sz w:val="30"/>
          <w:szCs w:val="30"/>
          <w:cs/>
        </w:rPr>
        <w:t xml:space="preserve"> </w:t>
      </w:r>
      <w:r w:rsidR="006F080F" w:rsidRPr="006F080F">
        <w:rPr>
          <w:rFonts w:asciiTheme="majorBidi" w:hAnsiTheme="majorBidi" w:cstheme="majorBidi"/>
          <w:bCs/>
          <w:sz w:val="30"/>
          <w:szCs w:val="30"/>
        </w:rPr>
        <w:t>2564</w:t>
      </w:r>
    </w:p>
    <w:p w14:paraId="6F2088ED" w14:textId="4E31D958" w:rsidR="00D554EE" w:rsidRDefault="00D554EE" w:rsidP="002C1C0E">
      <w:pPr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696BD883" w14:textId="695E07BB" w:rsidR="00D554EE" w:rsidRDefault="00D554EE" w:rsidP="002C1C0E">
      <w:pPr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575B9196" w14:textId="77777777" w:rsidR="00D554EE" w:rsidRDefault="00D554EE" w:rsidP="002C1C0E">
      <w:pPr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2A94DF54" w14:textId="63C6B066" w:rsidR="00093B30" w:rsidRPr="00A64606" w:rsidRDefault="00804175" w:rsidP="002C1C0E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</w:rPr>
      </w:pPr>
      <w:r w:rsidRPr="00A64606">
        <w:rPr>
          <w:rFonts w:ascii="Angsana New" w:hAnsi="Angsana New" w:cs="Angsana New"/>
          <w:sz w:val="30"/>
          <w:szCs w:val="30"/>
          <w:u w:val="none"/>
          <w:cs/>
          <w:lang w:val="th-TH"/>
        </w:rPr>
        <w:lastRenderedPageBreak/>
        <w:t xml:space="preserve">บุคคลหรือกิจการที่เกี่ยวข้องกัน </w:t>
      </w:r>
    </w:p>
    <w:p w14:paraId="2C48621F" w14:textId="0BBF1A06" w:rsidR="002F116D" w:rsidRDefault="002F116D" w:rsidP="001E705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45"/>
        <w:jc w:val="thaiDistribute"/>
        <w:rPr>
          <w:rFonts w:ascii="Angsana New" w:hAnsi="Angsana New" w:cs="Angsana New"/>
          <w:b/>
          <w:sz w:val="30"/>
          <w:szCs w:val="30"/>
        </w:rPr>
      </w:pPr>
    </w:p>
    <w:p w14:paraId="2D8A89B3" w14:textId="5D9F1FF9" w:rsidR="00A64606" w:rsidRDefault="0087547C" w:rsidP="0087547C">
      <w:pPr>
        <w:ind w:left="540" w:right="45"/>
        <w:jc w:val="thaiDistribute"/>
        <w:rPr>
          <w:rFonts w:ascii="Angsana New" w:hAnsi="Angsana New" w:cs="Angsana New"/>
          <w:sz w:val="30"/>
          <w:szCs w:val="30"/>
        </w:rPr>
      </w:pPr>
      <w:r w:rsidRPr="00A64606">
        <w:rPr>
          <w:rFonts w:asciiTheme="majorBidi" w:hAnsiTheme="majorBidi" w:cstheme="majorBidi"/>
          <w:b/>
          <w:sz w:val="30"/>
          <w:szCs w:val="30"/>
          <w:cs/>
        </w:rPr>
        <w:t>ความสัมพันธ์ที่มีกับบริษัทย่อย และการร่วมค้า</w:t>
      </w:r>
      <w:r w:rsidR="00FB4E1B">
        <w:rPr>
          <w:rFonts w:asciiTheme="majorBidi" w:hAnsiTheme="majorBidi" w:cstheme="majorBidi" w:hint="cs"/>
          <w:b/>
          <w:sz w:val="30"/>
          <w:szCs w:val="30"/>
          <w:cs/>
        </w:rPr>
        <w:t>ที่มีการเปลี่ยนแปลงอย่างมีสาระสำคัญ</w:t>
      </w:r>
      <w:r w:rsidRPr="00A64606">
        <w:rPr>
          <w:rFonts w:asciiTheme="majorBidi" w:hAnsiTheme="majorBidi" w:cstheme="majorBidi"/>
          <w:b/>
          <w:sz w:val="30"/>
          <w:szCs w:val="30"/>
          <w:cs/>
        </w:rPr>
        <w:t>ได้เปิดเผยในหมายเหตุ</w:t>
      </w:r>
      <w:r w:rsidRPr="00A64606">
        <w:rPr>
          <w:rFonts w:ascii="Angsana New" w:hAnsi="Angsana New" w:cs="Angsana New" w:hint="cs"/>
          <w:sz w:val="30"/>
          <w:szCs w:val="30"/>
          <w:cs/>
        </w:rPr>
        <w:t>ประกอบงบการเงิน</w:t>
      </w:r>
      <w:r w:rsidRPr="00A64606">
        <w:rPr>
          <w:rFonts w:asciiTheme="majorBidi" w:hAnsiTheme="majorBidi" w:cstheme="majorBidi"/>
          <w:b/>
          <w:sz w:val="30"/>
          <w:szCs w:val="30"/>
          <w:cs/>
        </w:rPr>
        <w:t>ข้อ</w:t>
      </w:r>
      <w:r w:rsidRPr="00A64606">
        <w:rPr>
          <w:rFonts w:asciiTheme="majorBidi" w:hAnsiTheme="majorBidi" w:cstheme="majorBidi"/>
          <w:bCs/>
          <w:sz w:val="30"/>
          <w:szCs w:val="30"/>
          <w:cs/>
        </w:rPr>
        <w:t xml:space="preserve"> </w:t>
      </w:r>
      <w:r w:rsidR="006F080F" w:rsidRPr="006F080F">
        <w:rPr>
          <w:rFonts w:asciiTheme="majorBidi" w:hAnsiTheme="majorBidi" w:cstheme="majorBidi"/>
          <w:bCs/>
          <w:sz w:val="30"/>
          <w:szCs w:val="30"/>
        </w:rPr>
        <w:t>7</w:t>
      </w:r>
      <w:r w:rsidRPr="00A64606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A64606">
        <w:rPr>
          <w:rFonts w:asciiTheme="majorBidi" w:hAnsiTheme="majorBidi" w:cstheme="majorBidi" w:hint="cs"/>
          <w:b/>
          <w:sz w:val="30"/>
          <w:szCs w:val="30"/>
          <w:cs/>
        </w:rPr>
        <w:t>สำหรับความสัมพันธ์กับผู้บริหารคนสำคัญและ</w:t>
      </w:r>
      <w:r w:rsidRPr="00A64606">
        <w:rPr>
          <w:rFonts w:asciiTheme="majorBidi" w:hAnsiTheme="majorBidi" w:cstheme="majorBidi"/>
          <w:b/>
          <w:sz w:val="30"/>
          <w:szCs w:val="30"/>
          <w:cs/>
        </w:rPr>
        <w:t>บุคคลหรือกิจการอื่นที่เกี่ยวข้องกัน</w:t>
      </w:r>
      <w:r w:rsidRPr="00A64606">
        <w:rPr>
          <w:rFonts w:asciiTheme="majorBidi" w:hAnsiTheme="majorBidi" w:cstheme="majorBidi" w:hint="cs"/>
          <w:b/>
          <w:sz w:val="30"/>
          <w:szCs w:val="30"/>
          <w:cs/>
        </w:rPr>
        <w:t>อื่นมีความสัมพันธ์เหมือนงบการเงินสำหรับ</w:t>
      </w:r>
      <w:r w:rsidR="00D554EE">
        <w:rPr>
          <w:rFonts w:ascii="Angsana New" w:hAnsi="Angsana New" w:cs="Angsana New" w:hint="cs"/>
          <w:spacing w:val="6"/>
          <w:sz w:val="30"/>
          <w:szCs w:val="30"/>
          <w:cs/>
        </w:rPr>
        <w:t>ปี</w:t>
      </w:r>
      <w:r w:rsidR="00D554EE" w:rsidRPr="00A64606">
        <w:rPr>
          <w:rFonts w:ascii="Angsana New" w:hAnsi="Angsana New" w:cs="Angsana New" w:hint="cs"/>
          <w:spacing w:val="6"/>
          <w:sz w:val="30"/>
          <w:szCs w:val="30"/>
          <w:cs/>
        </w:rPr>
        <w:t xml:space="preserve">สิ้นสุดวันที่ </w:t>
      </w:r>
      <w:r w:rsidR="006F080F" w:rsidRPr="006F080F">
        <w:rPr>
          <w:rFonts w:ascii="Angsana New" w:hAnsi="Angsana New" w:cs="Angsana New"/>
          <w:sz w:val="30"/>
          <w:szCs w:val="30"/>
        </w:rPr>
        <w:t>31</w:t>
      </w:r>
      <w:r w:rsidR="00D554EE" w:rsidRPr="00A64606">
        <w:rPr>
          <w:rFonts w:ascii="Angsana New" w:hAnsi="Angsana New" w:cs="Angsana New"/>
          <w:sz w:val="30"/>
          <w:szCs w:val="30"/>
        </w:rPr>
        <w:t xml:space="preserve"> </w:t>
      </w:r>
      <w:r w:rsidR="00D554EE" w:rsidRPr="00A64606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6F080F" w:rsidRPr="006F080F">
        <w:rPr>
          <w:rFonts w:ascii="Angsana New" w:hAnsi="Angsana New" w:cs="Angsana New"/>
          <w:sz w:val="30"/>
          <w:szCs w:val="30"/>
        </w:rPr>
        <w:t>2563</w:t>
      </w:r>
    </w:p>
    <w:p w14:paraId="30F4770F" w14:textId="77777777" w:rsidR="0087547C" w:rsidRDefault="0087547C" w:rsidP="0087547C">
      <w:pPr>
        <w:ind w:left="540" w:right="45"/>
        <w:jc w:val="thaiDistribute"/>
        <w:rPr>
          <w:rFonts w:ascii="Angsana New" w:hAnsi="Angsana New" w:cs="Angsana New"/>
          <w:sz w:val="30"/>
          <w:szCs w:val="30"/>
        </w:rPr>
      </w:pPr>
    </w:p>
    <w:p w14:paraId="760359BD" w14:textId="22C253F5" w:rsidR="00386C9B" w:rsidRDefault="000B2FE1" w:rsidP="001106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A36C22">
        <w:rPr>
          <w:rFonts w:ascii="Angsana New" w:hAnsi="Angsana New" w:cs="Angsana New"/>
          <w:spacing w:val="6"/>
          <w:sz w:val="30"/>
          <w:szCs w:val="30"/>
          <w:cs/>
        </w:rPr>
        <w:t>รายการที่สำคัญกับบุคคลหรือกิจการที่เกี่ยวข้องกันสำหรับงว</w:t>
      </w:r>
      <w:r w:rsidR="00577F30" w:rsidRPr="00A36C22">
        <w:rPr>
          <w:rFonts w:ascii="Angsana New" w:hAnsi="Angsana New" w:cs="Angsana New" w:hint="cs"/>
          <w:spacing w:val="6"/>
          <w:sz w:val="30"/>
          <w:szCs w:val="30"/>
          <w:cs/>
        </w:rPr>
        <w:t>ด</w:t>
      </w:r>
      <w:r w:rsidR="00386C9B">
        <w:rPr>
          <w:rFonts w:ascii="Angsana New" w:hAnsi="Angsana New" w:cs="Angsana New" w:hint="cs"/>
          <w:spacing w:val="6"/>
          <w:sz w:val="30"/>
          <w:szCs w:val="30"/>
          <w:cs/>
        </w:rPr>
        <w:t>เก้าเดือน</w:t>
      </w:r>
      <w:r w:rsidRPr="00A36C22">
        <w:rPr>
          <w:rFonts w:ascii="Angsana New" w:hAnsi="Angsana New" w:cs="Angsana New"/>
          <w:spacing w:val="6"/>
          <w:sz w:val="30"/>
          <w:szCs w:val="30"/>
          <w:cs/>
        </w:rPr>
        <w:t xml:space="preserve">สิ้นสุดวันที่ </w:t>
      </w:r>
      <w:r w:rsidR="006F080F" w:rsidRPr="006F080F">
        <w:rPr>
          <w:rFonts w:ascii="Angsana New" w:hAnsi="Angsana New" w:cs="Angsana New"/>
          <w:spacing w:val="6"/>
          <w:sz w:val="30"/>
          <w:szCs w:val="30"/>
        </w:rPr>
        <w:t>30</w:t>
      </w:r>
      <w:r w:rsidR="00386C9B">
        <w:rPr>
          <w:rFonts w:ascii="Angsana New" w:hAnsi="Angsana New" w:cs="Angsana New"/>
          <w:spacing w:val="6"/>
          <w:sz w:val="30"/>
          <w:szCs w:val="30"/>
        </w:rPr>
        <w:t xml:space="preserve"> </w:t>
      </w:r>
      <w:r w:rsidR="00386C9B">
        <w:rPr>
          <w:rFonts w:ascii="Angsana New" w:hAnsi="Angsana New" w:cs="Angsana New"/>
          <w:spacing w:val="6"/>
          <w:sz w:val="30"/>
          <w:szCs w:val="30"/>
          <w:cs/>
        </w:rPr>
        <w:t>กันยายน</w:t>
      </w:r>
      <w:r w:rsidRPr="00A36C22">
        <w:rPr>
          <w:rFonts w:ascii="Angsana New" w:hAnsi="Angsana New" w:cs="Angsana New"/>
          <w:spacing w:val="6"/>
          <w:sz w:val="30"/>
          <w:szCs w:val="30"/>
          <w:cs/>
        </w:rPr>
        <w:t xml:space="preserve"> </w:t>
      </w:r>
      <w:r w:rsidR="006F080F" w:rsidRPr="006F080F">
        <w:rPr>
          <w:rFonts w:ascii="Angsana New" w:hAnsi="Angsana New" w:cs="Angsana New"/>
          <w:spacing w:val="6"/>
          <w:sz w:val="30"/>
          <w:szCs w:val="30"/>
        </w:rPr>
        <w:t>2564</w:t>
      </w:r>
      <w:r w:rsidRPr="00A36C22">
        <w:rPr>
          <w:rFonts w:ascii="Angsana New" w:hAnsi="Angsana New" w:cs="Angsana New"/>
          <w:spacing w:val="6"/>
          <w:sz w:val="30"/>
          <w:szCs w:val="30"/>
        </w:rPr>
        <w:t xml:space="preserve"> </w:t>
      </w:r>
      <w:r w:rsidRPr="00A36C22">
        <w:rPr>
          <w:rFonts w:ascii="Angsana New" w:hAnsi="Angsana New" w:cs="Angsana New"/>
          <w:spacing w:val="6"/>
          <w:sz w:val="30"/>
          <w:szCs w:val="30"/>
          <w:cs/>
        </w:rPr>
        <w:t xml:space="preserve">และ </w:t>
      </w:r>
      <w:r w:rsidR="006F080F" w:rsidRPr="006F080F">
        <w:rPr>
          <w:rFonts w:ascii="Angsana New" w:hAnsi="Angsana New" w:cs="Angsana New"/>
          <w:spacing w:val="6"/>
          <w:sz w:val="30"/>
          <w:szCs w:val="30"/>
        </w:rPr>
        <w:t>2563</w:t>
      </w:r>
      <w:r w:rsidRPr="00A36C22">
        <w:rPr>
          <w:rFonts w:ascii="Angsana New" w:hAnsi="Angsana New" w:cs="Angsana New"/>
          <w:spacing w:val="6"/>
          <w:sz w:val="30"/>
          <w:szCs w:val="30"/>
        </w:rPr>
        <w:t xml:space="preserve"> </w:t>
      </w:r>
      <w:r w:rsidRPr="00A36C22">
        <w:rPr>
          <w:rFonts w:ascii="Angsana New" w:hAnsi="Angsana New" w:cs="Angsana New"/>
          <w:spacing w:val="6"/>
          <w:sz w:val="30"/>
          <w:szCs w:val="30"/>
          <w:cs/>
        </w:rPr>
        <w:t>มี</w:t>
      </w:r>
      <w:r w:rsidRPr="00A64606">
        <w:rPr>
          <w:rFonts w:ascii="Angsana New" w:hAnsi="Angsana New" w:cs="Angsana New"/>
          <w:sz w:val="30"/>
          <w:szCs w:val="30"/>
          <w:cs/>
        </w:rPr>
        <w:t xml:space="preserve">ดังนี้   </w:t>
      </w:r>
    </w:p>
    <w:p w14:paraId="141BA6C3" w14:textId="77777777" w:rsidR="001106D9" w:rsidRPr="001106D9" w:rsidRDefault="001106D9" w:rsidP="001106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tbl>
      <w:tblPr>
        <w:tblW w:w="947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148"/>
        <w:gridCol w:w="1125"/>
        <w:gridCol w:w="106"/>
        <w:gridCol w:w="180"/>
        <w:gridCol w:w="57"/>
        <w:gridCol w:w="1076"/>
        <w:gridCol w:w="40"/>
        <w:gridCol w:w="197"/>
        <w:gridCol w:w="47"/>
        <w:gridCol w:w="1078"/>
        <w:gridCol w:w="27"/>
        <w:gridCol w:w="235"/>
        <w:gridCol w:w="36"/>
        <w:gridCol w:w="1068"/>
        <w:gridCol w:w="8"/>
        <w:gridCol w:w="44"/>
      </w:tblGrid>
      <w:tr w:rsidR="00386C9B" w:rsidRPr="00A16777" w14:paraId="2680EA89" w14:textId="77777777" w:rsidTr="00ED6786">
        <w:trPr>
          <w:gridAfter w:val="1"/>
          <w:wAfter w:w="22" w:type="pct"/>
          <w:trHeight w:val="405"/>
          <w:tblHeader/>
        </w:trPr>
        <w:tc>
          <w:tcPr>
            <w:tcW w:w="2190" w:type="pct"/>
          </w:tcPr>
          <w:p w14:paraId="7996A0D1" w14:textId="77777777" w:rsidR="00386C9B" w:rsidRPr="00A74D75" w:rsidRDefault="00386C9B" w:rsidP="00386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Cordi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  <w:br w:type="page"/>
            </w:r>
            <w:r>
              <w:br w:type="page"/>
            </w:r>
          </w:p>
        </w:tc>
        <w:tc>
          <w:tcPr>
            <w:tcW w:w="1343" w:type="pct"/>
            <w:gridSpan w:val="5"/>
          </w:tcPr>
          <w:p w14:paraId="22A46731" w14:textId="77777777" w:rsidR="00386C9B" w:rsidRPr="00A16777" w:rsidRDefault="00386C9B" w:rsidP="00386C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4230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5" w:type="pct"/>
            <w:gridSpan w:val="2"/>
          </w:tcPr>
          <w:p w14:paraId="1817809F" w14:textId="77777777" w:rsidR="00386C9B" w:rsidRPr="00A16777" w:rsidRDefault="00386C9B" w:rsidP="00386C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9" w:type="pct"/>
            <w:gridSpan w:val="7"/>
          </w:tcPr>
          <w:p w14:paraId="58AE019E" w14:textId="77777777" w:rsidR="00386C9B" w:rsidRPr="00A16777" w:rsidRDefault="00386C9B" w:rsidP="00386C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4230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กิจการ</w:t>
            </w:r>
          </w:p>
        </w:tc>
      </w:tr>
      <w:tr w:rsidR="00ED6786" w:rsidRPr="00A16777" w14:paraId="5EA8B6CD" w14:textId="77777777" w:rsidTr="00ED6786">
        <w:trPr>
          <w:gridAfter w:val="1"/>
          <w:wAfter w:w="22" w:type="pct"/>
          <w:trHeight w:val="405"/>
          <w:tblHeader/>
        </w:trPr>
        <w:tc>
          <w:tcPr>
            <w:tcW w:w="2190" w:type="pct"/>
          </w:tcPr>
          <w:p w14:paraId="3AB23EF8" w14:textId="32892F91" w:rsidR="00513995" w:rsidRPr="00D03126" w:rsidRDefault="00513995" w:rsidP="005139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สำหรับงวดเก้าเดือน</w:t>
            </w:r>
            <w:r w:rsidRPr="00CE23D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Pr="006F080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30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94" w:type="pct"/>
          </w:tcPr>
          <w:p w14:paraId="63268895" w14:textId="04D72117" w:rsidR="00513995" w:rsidRPr="00A16777" w:rsidRDefault="00513995" w:rsidP="005139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080F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51" w:type="pct"/>
            <w:gridSpan w:val="2"/>
          </w:tcPr>
          <w:p w14:paraId="5852A9D3" w14:textId="77777777" w:rsidR="00513995" w:rsidRPr="00A16777" w:rsidRDefault="00513995" w:rsidP="005139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8" w:type="pct"/>
            <w:gridSpan w:val="2"/>
          </w:tcPr>
          <w:p w14:paraId="7649DA7E" w14:textId="58FFD2D3" w:rsidR="00513995" w:rsidRDefault="00513995" w:rsidP="005139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080F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25" w:type="pct"/>
            <w:gridSpan w:val="2"/>
          </w:tcPr>
          <w:p w14:paraId="0A50019F" w14:textId="77777777" w:rsidR="00513995" w:rsidRPr="00A16777" w:rsidRDefault="00513995" w:rsidP="005139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  <w:gridSpan w:val="2"/>
          </w:tcPr>
          <w:p w14:paraId="3A5AEF54" w14:textId="6861CB4B" w:rsidR="00513995" w:rsidRPr="00A16777" w:rsidRDefault="00513995" w:rsidP="005139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080F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38" w:type="pct"/>
            <w:gridSpan w:val="2"/>
          </w:tcPr>
          <w:p w14:paraId="4D9C36B1" w14:textId="77777777" w:rsidR="00513995" w:rsidRPr="00A16777" w:rsidRDefault="00513995" w:rsidP="005139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gridSpan w:val="3"/>
          </w:tcPr>
          <w:p w14:paraId="7CEB0195" w14:textId="27F80115" w:rsidR="00513995" w:rsidRDefault="00513995" w:rsidP="005139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080F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386C9B" w:rsidRPr="00A16777" w14:paraId="0FD4F911" w14:textId="77777777" w:rsidTr="00ED6786">
        <w:trPr>
          <w:gridAfter w:val="2"/>
          <w:wAfter w:w="27" w:type="pct"/>
          <w:trHeight w:val="405"/>
          <w:tblHeader/>
        </w:trPr>
        <w:tc>
          <w:tcPr>
            <w:tcW w:w="2190" w:type="pct"/>
          </w:tcPr>
          <w:p w14:paraId="0979B21D" w14:textId="77777777" w:rsidR="00386C9B" w:rsidRPr="00A16777" w:rsidRDefault="00386C9B" w:rsidP="00386C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83" w:type="pct"/>
            <w:gridSpan w:val="13"/>
          </w:tcPr>
          <w:p w14:paraId="1CB2BBA2" w14:textId="77777777" w:rsidR="00386C9B" w:rsidRPr="00A16777" w:rsidRDefault="00386C9B" w:rsidP="00386C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</w:t>
            </w:r>
            <w:r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ED6786" w:rsidRPr="005804B6" w14:paraId="7FDE4D6B" w14:textId="77777777" w:rsidTr="00ED6786">
        <w:trPr>
          <w:gridAfter w:val="1"/>
          <w:wAfter w:w="22" w:type="pct"/>
          <w:trHeight w:val="405"/>
        </w:trPr>
        <w:tc>
          <w:tcPr>
            <w:tcW w:w="2190" w:type="pct"/>
          </w:tcPr>
          <w:p w14:paraId="7863B207" w14:textId="77777777" w:rsidR="00386C9B" w:rsidRPr="00B2550C" w:rsidRDefault="00386C9B" w:rsidP="00386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B2550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4" w:type="pct"/>
          </w:tcPr>
          <w:p w14:paraId="23B1A0DE" w14:textId="77777777" w:rsidR="00386C9B" w:rsidRPr="005804B6" w:rsidRDefault="00386C9B" w:rsidP="00386C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7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1" w:type="pct"/>
            <w:gridSpan w:val="2"/>
          </w:tcPr>
          <w:p w14:paraId="707534E5" w14:textId="77777777" w:rsidR="00386C9B" w:rsidRPr="005804B6" w:rsidRDefault="00386C9B" w:rsidP="00386C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8" w:type="pct"/>
            <w:gridSpan w:val="2"/>
          </w:tcPr>
          <w:p w14:paraId="5B7B23A2" w14:textId="77777777" w:rsidR="00386C9B" w:rsidRPr="005804B6" w:rsidRDefault="00386C9B" w:rsidP="00386C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right="-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" w:type="pct"/>
            <w:gridSpan w:val="2"/>
          </w:tcPr>
          <w:p w14:paraId="1E12F42A" w14:textId="77777777" w:rsidR="00386C9B" w:rsidRPr="005804B6" w:rsidRDefault="00386C9B" w:rsidP="00386C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  <w:gridSpan w:val="2"/>
          </w:tcPr>
          <w:p w14:paraId="582DC1D4" w14:textId="77777777" w:rsidR="00386C9B" w:rsidRPr="005804B6" w:rsidRDefault="00386C9B" w:rsidP="00386C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" w:type="pct"/>
            <w:gridSpan w:val="2"/>
          </w:tcPr>
          <w:p w14:paraId="6E71C24C" w14:textId="77777777" w:rsidR="00386C9B" w:rsidRPr="005804B6" w:rsidRDefault="00386C9B" w:rsidP="00386C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gridSpan w:val="3"/>
          </w:tcPr>
          <w:p w14:paraId="1D37C71C" w14:textId="77777777" w:rsidR="00386C9B" w:rsidRPr="005804B6" w:rsidRDefault="00386C9B" w:rsidP="00386C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D6786" w:rsidRPr="00324055" w14:paraId="73F2B635" w14:textId="77777777" w:rsidTr="00ED6786">
        <w:trPr>
          <w:gridAfter w:val="1"/>
          <w:wAfter w:w="22" w:type="pct"/>
          <w:trHeight w:val="405"/>
        </w:trPr>
        <w:tc>
          <w:tcPr>
            <w:tcW w:w="2190" w:type="pct"/>
          </w:tcPr>
          <w:p w14:paraId="0E4CF052" w14:textId="77777777" w:rsidR="003C2215" w:rsidRPr="00324055" w:rsidRDefault="003C2215" w:rsidP="003C2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594" w:type="pct"/>
          </w:tcPr>
          <w:p w14:paraId="38AC2360" w14:textId="1A87FDE6" w:rsidR="003C2215" w:rsidRDefault="003C2215" w:rsidP="00ED67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1" w:type="pct"/>
            <w:gridSpan w:val="2"/>
          </w:tcPr>
          <w:p w14:paraId="3ED5EC72" w14:textId="77777777" w:rsidR="003C2215" w:rsidRPr="00324055" w:rsidRDefault="003C2215" w:rsidP="003C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8" w:type="pct"/>
            <w:gridSpan w:val="2"/>
          </w:tcPr>
          <w:p w14:paraId="2FDCB1B3" w14:textId="5887F407" w:rsidR="003C2215" w:rsidRDefault="003C2215" w:rsidP="00ED67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5" w:type="pct"/>
            <w:gridSpan w:val="2"/>
          </w:tcPr>
          <w:p w14:paraId="4099E32A" w14:textId="77777777" w:rsidR="003C2215" w:rsidRPr="00324055" w:rsidRDefault="003C2215" w:rsidP="003C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  <w:gridSpan w:val="2"/>
          </w:tcPr>
          <w:p w14:paraId="6AAC9281" w14:textId="105FF50F" w:rsidR="003C2215" w:rsidRPr="00324055" w:rsidRDefault="003C2215" w:rsidP="00ED67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806,651</w:t>
            </w:r>
          </w:p>
        </w:tc>
        <w:tc>
          <w:tcPr>
            <w:tcW w:w="138" w:type="pct"/>
            <w:gridSpan w:val="2"/>
          </w:tcPr>
          <w:p w14:paraId="797D4D4E" w14:textId="77777777" w:rsidR="003C2215" w:rsidRPr="00324055" w:rsidRDefault="003C2215" w:rsidP="00ED67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gridSpan w:val="3"/>
          </w:tcPr>
          <w:p w14:paraId="570B9F7F" w14:textId="1B22880A" w:rsidR="003C2215" w:rsidRPr="00324055" w:rsidRDefault="003C2215" w:rsidP="00ED67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F080F">
              <w:rPr>
                <w:rFonts w:ascii="Angsana New" w:hAnsi="Angsana New" w:cs="Angsana New"/>
                <w:sz w:val="30"/>
                <w:szCs w:val="30"/>
              </w:rPr>
              <w:t>642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F080F">
              <w:rPr>
                <w:rFonts w:ascii="Angsana New" w:hAnsi="Angsana New" w:cs="Angsana New"/>
                <w:sz w:val="30"/>
                <w:szCs w:val="30"/>
              </w:rPr>
              <w:t>514</w:t>
            </w:r>
          </w:p>
        </w:tc>
      </w:tr>
      <w:tr w:rsidR="00ED6786" w:rsidRPr="00324055" w14:paraId="11450818" w14:textId="77777777" w:rsidTr="00ED6786">
        <w:trPr>
          <w:gridAfter w:val="1"/>
          <w:wAfter w:w="22" w:type="pct"/>
          <w:trHeight w:val="405"/>
        </w:trPr>
        <w:tc>
          <w:tcPr>
            <w:tcW w:w="2190" w:type="pct"/>
          </w:tcPr>
          <w:p w14:paraId="4144FEBF" w14:textId="77777777" w:rsidR="003C2215" w:rsidRPr="00324055" w:rsidRDefault="003C2215" w:rsidP="003C2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324055">
              <w:rPr>
                <w:rFonts w:ascii="Angsana New" w:hAnsi="Angsana New" w:cs="Angsana New"/>
                <w:sz w:val="30"/>
                <w:szCs w:val="30"/>
                <w:cs/>
              </w:rPr>
              <w:t>ซื้อ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วัตถุดิบและ</w:t>
            </w:r>
            <w:r w:rsidRPr="00324055">
              <w:rPr>
                <w:rFonts w:ascii="Angsana New" w:hAnsi="Angsana New" w:cs="Angsana New"/>
                <w:sz w:val="30"/>
                <w:szCs w:val="30"/>
                <w:cs/>
              </w:rPr>
              <w:t>สินค้า</w:t>
            </w:r>
          </w:p>
        </w:tc>
        <w:tc>
          <w:tcPr>
            <w:tcW w:w="594" w:type="pct"/>
          </w:tcPr>
          <w:p w14:paraId="0EEDCA05" w14:textId="6E242D47" w:rsidR="003C2215" w:rsidRDefault="003C2215" w:rsidP="00ED67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1" w:type="pct"/>
            <w:gridSpan w:val="2"/>
          </w:tcPr>
          <w:p w14:paraId="536BD31E" w14:textId="77777777" w:rsidR="003C2215" w:rsidRPr="00324055" w:rsidRDefault="003C2215" w:rsidP="003C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8" w:type="pct"/>
            <w:gridSpan w:val="2"/>
          </w:tcPr>
          <w:p w14:paraId="6A8F13AB" w14:textId="6C3D2E22" w:rsidR="003C2215" w:rsidRDefault="003C2215" w:rsidP="00ED67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5" w:type="pct"/>
            <w:gridSpan w:val="2"/>
          </w:tcPr>
          <w:p w14:paraId="0DF264EF" w14:textId="77777777" w:rsidR="003C2215" w:rsidRPr="00324055" w:rsidRDefault="003C2215" w:rsidP="003C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  <w:gridSpan w:val="2"/>
          </w:tcPr>
          <w:p w14:paraId="2716E830" w14:textId="7EAFCD56" w:rsidR="003C2215" w:rsidRPr="00BF4914" w:rsidRDefault="003C2215" w:rsidP="00ED67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8,031,252</w:t>
            </w:r>
          </w:p>
        </w:tc>
        <w:tc>
          <w:tcPr>
            <w:tcW w:w="138" w:type="pct"/>
            <w:gridSpan w:val="2"/>
          </w:tcPr>
          <w:p w14:paraId="34D6383A" w14:textId="77777777" w:rsidR="003C2215" w:rsidRPr="00324055" w:rsidRDefault="003C2215" w:rsidP="00ED67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gridSpan w:val="3"/>
          </w:tcPr>
          <w:p w14:paraId="1937EB27" w14:textId="5692E166" w:rsidR="003C2215" w:rsidRPr="00324055" w:rsidRDefault="003C2215" w:rsidP="00ED67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F080F">
              <w:rPr>
                <w:rFonts w:ascii="Angsana New" w:hAnsi="Angsana New" w:cs="Angsana New"/>
                <w:sz w:val="30"/>
                <w:szCs w:val="30"/>
              </w:rPr>
              <w:t>8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F080F">
              <w:rPr>
                <w:rFonts w:ascii="Angsana New" w:hAnsi="Angsana New" w:cs="Angsana New"/>
                <w:sz w:val="30"/>
                <w:szCs w:val="30"/>
              </w:rPr>
              <w:t>267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F080F">
              <w:rPr>
                <w:rFonts w:ascii="Angsana New" w:hAnsi="Angsana New" w:cs="Angsana New"/>
                <w:sz w:val="30"/>
                <w:szCs w:val="30"/>
              </w:rPr>
              <w:t>561</w:t>
            </w:r>
          </w:p>
        </w:tc>
      </w:tr>
      <w:tr w:rsidR="00ED6786" w:rsidRPr="00324055" w14:paraId="3EE799DC" w14:textId="77777777" w:rsidTr="00ED6786">
        <w:trPr>
          <w:gridAfter w:val="1"/>
          <w:wAfter w:w="22" w:type="pct"/>
          <w:trHeight w:val="405"/>
        </w:trPr>
        <w:tc>
          <w:tcPr>
            <w:tcW w:w="2190" w:type="pct"/>
          </w:tcPr>
          <w:p w14:paraId="20543ACA" w14:textId="77777777" w:rsidR="003C2215" w:rsidRPr="00324055" w:rsidRDefault="003C2215" w:rsidP="003C2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</w:t>
            </w:r>
            <w:r w:rsidRPr="00324055">
              <w:rPr>
                <w:rFonts w:ascii="Angsana New" w:hAnsi="Angsana New" w:cs="Angsana New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594" w:type="pct"/>
          </w:tcPr>
          <w:p w14:paraId="5A602874" w14:textId="7CE9FCFE" w:rsidR="003C2215" w:rsidRDefault="003C2215" w:rsidP="00ED67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1" w:type="pct"/>
            <w:gridSpan w:val="2"/>
          </w:tcPr>
          <w:p w14:paraId="35FCD883" w14:textId="77777777" w:rsidR="003C2215" w:rsidRPr="00324055" w:rsidRDefault="003C2215" w:rsidP="003C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8" w:type="pct"/>
            <w:gridSpan w:val="2"/>
          </w:tcPr>
          <w:p w14:paraId="400AE26C" w14:textId="195AEE4D" w:rsidR="003C2215" w:rsidRDefault="003C2215" w:rsidP="00ED67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5" w:type="pct"/>
            <w:gridSpan w:val="2"/>
          </w:tcPr>
          <w:p w14:paraId="7C9D11FD" w14:textId="77777777" w:rsidR="003C2215" w:rsidRPr="00324055" w:rsidRDefault="003C2215" w:rsidP="003C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  <w:gridSpan w:val="2"/>
          </w:tcPr>
          <w:p w14:paraId="30C7FF10" w14:textId="1D290D6A" w:rsidR="003C2215" w:rsidRPr="00BF4914" w:rsidRDefault="003C2215" w:rsidP="00ED67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201,224</w:t>
            </w:r>
          </w:p>
        </w:tc>
        <w:tc>
          <w:tcPr>
            <w:tcW w:w="138" w:type="pct"/>
            <w:gridSpan w:val="2"/>
          </w:tcPr>
          <w:p w14:paraId="0390CEE0" w14:textId="77777777" w:rsidR="003C2215" w:rsidRPr="00324055" w:rsidRDefault="003C2215" w:rsidP="00ED67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gridSpan w:val="3"/>
          </w:tcPr>
          <w:p w14:paraId="655D147B" w14:textId="1414C87C" w:rsidR="003C2215" w:rsidRPr="00324055" w:rsidRDefault="003C2215" w:rsidP="00ED67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F080F">
              <w:rPr>
                <w:rFonts w:ascii="Angsana New" w:hAnsi="Angsana New" w:cs="Angsana New"/>
                <w:sz w:val="30"/>
                <w:szCs w:val="30"/>
              </w:rPr>
              <w:t>168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F080F">
              <w:rPr>
                <w:rFonts w:ascii="Angsana New" w:hAnsi="Angsana New" w:cs="Angsana New"/>
                <w:sz w:val="30"/>
                <w:szCs w:val="30"/>
              </w:rPr>
              <w:t>982</w:t>
            </w:r>
          </w:p>
        </w:tc>
      </w:tr>
      <w:tr w:rsidR="00ED6786" w:rsidRPr="00324055" w14:paraId="13B3AEBB" w14:textId="77777777" w:rsidTr="00ED6786">
        <w:trPr>
          <w:gridAfter w:val="1"/>
          <w:wAfter w:w="22" w:type="pct"/>
          <w:trHeight w:val="405"/>
        </w:trPr>
        <w:tc>
          <w:tcPr>
            <w:tcW w:w="2190" w:type="pct"/>
          </w:tcPr>
          <w:p w14:paraId="56066B55" w14:textId="77777777" w:rsidR="003C2215" w:rsidRDefault="003C2215" w:rsidP="003C2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เงินปันผลรับ</w:t>
            </w:r>
          </w:p>
        </w:tc>
        <w:tc>
          <w:tcPr>
            <w:tcW w:w="594" w:type="pct"/>
          </w:tcPr>
          <w:p w14:paraId="4F50709F" w14:textId="379B9462" w:rsidR="003C2215" w:rsidRDefault="003C2215" w:rsidP="00ED67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1" w:type="pct"/>
            <w:gridSpan w:val="2"/>
          </w:tcPr>
          <w:p w14:paraId="5BFD6E4F" w14:textId="77777777" w:rsidR="003C2215" w:rsidRPr="00324055" w:rsidRDefault="003C2215" w:rsidP="003C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8" w:type="pct"/>
            <w:gridSpan w:val="2"/>
          </w:tcPr>
          <w:p w14:paraId="247DB1C8" w14:textId="29DE36E4" w:rsidR="003C2215" w:rsidRDefault="003C2215" w:rsidP="00ED67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5" w:type="pct"/>
            <w:gridSpan w:val="2"/>
          </w:tcPr>
          <w:p w14:paraId="0519FA69" w14:textId="77777777" w:rsidR="003C2215" w:rsidRPr="00324055" w:rsidRDefault="003C2215" w:rsidP="003C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  <w:gridSpan w:val="2"/>
          </w:tcPr>
          <w:p w14:paraId="50A83CD3" w14:textId="7D5C922C" w:rsidR="003C2215" w:rsidRPr="00BF4914" w:rsidRDefault="003C2215" w:rsidP="00ED67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2,163,998</w:t>
            </w:r>
          </w:p>
        </w:tc>
        <w:tc>
          <w:tcPr>
            <w:tcW w:w="138" w:type="pct"/>
            <w:gridSpan w:val="2"/>
          </w:tcPr>
          <w:p w14:paraId="61324AB5" w14:textId="77777777" w:rsidR="003C2215" w:rsidRPr="00324055" w:rsidRDefault="003C2215" w:rsidP="00ED67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gridSpan w:val="3"/>
          </w:tcPr>
          <w:p w14:paraId="6168FCB6" w14:textId="4A814CC9" w:rsidR="003C2215" w:rsidRDefault="003C2215" w:rsidP="00ED67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F080F">
              <w:rPr>
                <w:rFonts w:ascii="Angsana New" w:hAnsi="Angsana New" w:cs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F080F">
              <w:rPr>
                <w:rFonts w:ascii="Angsana New" w:hAnsi="Angsana New" w:cs="Angsana New"/>
                <w:sz w:val="30"/>
                <w:szCs w:val="30"/>
              </w:rPr>
              <w:t>113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F080F">
              <w:rPr>
                <w:rFonts w:ascii="Angsana New" w:hAnsi="Angsana New" w:cs="Angsana New"/>
                <w:sz w:val="30"/>
                <w:szCs w:val="30"/>
              </w:rPr>
              <w:t>999</w:t>
            </w:r>
          </w:p>
        </w:tc>
      </w:tr>
      <w:tr w:rsidR="00ED6786" w:rsidRPr="00324055" w14:paraId="3ED47E00" w14:textId="77777777" w:rsidTr="00ED6786">
        <w:trPr>
          <w:gridAfter w:val="1"/>
          <w:wAfter w:w="22" w:type="pct"/>
          <w:trHeight w:val="405"/>
        </w:trPr>
        <w:tc>
          <w:tcPr>
            <w:tcW w:w="2190" w:type="pct"/>
          </w:tcPr>
          <w:p w14:paraId="6F4302E3" w14:textId="77777777" w:rsidR="003C2215" w:rsidRDefault="003C2215" w:rsidP="003C2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146C0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C146C0">
              <w:rPr>
                <w:rFonts w:ascii="Angsana New" w:hAnsi="Angsana New" w:cs="Angsana New"/>
                <w:sz w:val="30"/>
                <w:szCs w:val="30"/>
                <w:cs/>
              </w:rPr>
              <w:t>รายได้ค่าเช่า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และค่าบริการที่เกี่ยวข้อง</w:t>
            </w:r>
          </w:p>
        </w:tc>
        <w:tc>
          <w:tcPr>
            <w:tcW w:w="594" w:type="pct"/>
          </w:tcPr>
          <w:p w14:paraId="78D2BF30" w14:textId="66985408" w:rsidR="003C2215" w:rsidRDefault="003C2215" w:rsidP="00ED67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1" w:type="pct"/>
            <w:gridSpan w:val="2"/>
          </w:tcPr>
          <w:p w14:paraId="47FD970A" w14:textId="77777777" w:rsidR="003C2215" w:rsidRPr="00324055" w:rsidRDefault="003C2215" w:rsidP="003C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8" w:type="pct"/>
            <w:gridSpan w:val="2"/>
          </w:tcPr>
          <w:p w14:paraId="6698252F" w14:textId="2B466185" w:rsidR="003C2215" w:rsidRDefault="003C2215" w:rsidP="00ED67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5" w:type="pct"/>
            <w:gridSpan w:val="2"/>
          </w:tcPr>
          <w:p w14:paraId="75D77202" w14:textId="77777777" w:rsidR="003C2215" w:rsidRPr="00324055" w:rsidRDefault="003C2215" w:rsidP="003C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  <w:gridSpan w:val="2"/>
          </w:tcPr>
          <w:p w14:paraId="653DB32E" w14:textId="03316A16" w:rsidR="003C2215" w:rsidRPr="00BF4914" w:rsidRDefault="003C2215" w:rsidP="00ED67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57,870</w:t>
            </w:r>
          </w:p>
        </w:tc>
        <w:tc>
          <w:tcPr>
            <w:tcW w:w="138" w:type="pct"/>
            <w:gridSpan w:val="2"/>
          </w:tcPr>
          <w:p w14:paraId="0B0FE0AD" w14:textId="77777777" w:rsidR="003C2215" w:rsidRPr="00324055" w:rsidRDefault="003C2215" w:rsidP="00ED67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gridSpan w:val="3"/>
          </w:tcPr>
          <w:p w14:paraId="7B2B1513" w14:textId="4C573043" w:rsidR="003C2215" w:rsidRDefault="003C2215" w:rsidP="00ED67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F080F">
              <w:rPr>
                <w:rFonts w:ascii="Angsana New" w:hAnsi="Angsana New" w:cs="Angsana New"/>
                <w:sz w:val="30"/>
                <w:szCs w:val="30"/>
              </w:rPr>
              <w:t>54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F080F">
              <w:rPr>
                <w:rFonts w:ascii="Angsana New" w:hAnsi="Angsana New" w:cs="Angsana New"/>
                <w:sz w:val="30"/>
                <w:szCs w:val="30"/>
              </w:rPr>
              <w:t>852</w:t>
            </w:r>
          </w:p>
        </w:tc>
      </w:tr>
      <w:tr w:rsidR="00ED6786" w:rsidRPr="00324055" w14:paraId="356562FC" w14:textId="77777777" w:rsidTr="00ED6786">
        <w:trPr>
          <w:gridAfter w:val="1"/>
          <w:wAfter w:w="22" w:type="pct"/>
          <w:trHeight w:val="405"/>
        </w:trPr>
        <w:tc>
          <w:tcPr>
            <w:tcW w:w="2190" w:type="pct"/>
          </w:tcPr>
          <w:p w14:paraId="78F2A8D4" w14:textId="77777777" w:rsidR="003C2215" w:rsidRPr="00FC3737" w:rsidRDefault="003C2215" w:rsidP="003C2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C3737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FC3737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94" w:type="pct"/>
          </w:tcPr>
          <w:p w14:paraId="1043BD43" w14:textId="7CDCAE57" w:rsidR="003C2215" w:rsidRPr="00280441" w:rsidRDefault="003C2215" w:rsidP="00ED67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FC373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1" w:type="pct"/>
            <w:gridSpan w:val="2"/>
          </w:tcPr>
          <w:p w14:paraId="11C06AB7" w14:textId="77777777" w:rsidR="003C2215" w:rsidRPr="00280441" w:rsidRDefault="003C2215" w:rsidP="003C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98" w:type="pct"/>
            <w:gridSpan w:val="2"/>
          </w:tcPr>
          <w:p w14:paraId="1DCAAAE0" w14:textId="22BE5EE1" w:rsidR="003C2215" w:rsidRPr="00280441" w:rsidRDefault="003C2215" w:rsidP="00ED67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FC373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5" w:type="pct"/>
            <w:gridSpan w:val="2"/>
          </w:tcPr>
          <w:p w14:paraId="030A164A" w14:textId="77777777" w:rsidR="003C2215" w:rsidRPr="00280441" w:rsidRDefault="003C2215" w:rsidP="003C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94" w:type="pct"/>
            <w:gridSpan w:val="2"/>
          </w:tcPr>
          <w:p w14:paraId="3505D03A" w14:textId="13857632" w:rsidR="003C2215" w:rsidRPr="00BF4914" w:rsidRDefault="003C2215" w:rsidP="00ED67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24,336</w:t>
            </w:r>
          </w:p>
        </w:tc>
        <w:tc>
          <w:tcPr>
            <w:tcW w:w="138" w:type="pct"/>
            <w:gridSpan w:val="2"/>
          </w:tcPr>
          <w:p w14:paraId="3B121584" w14:textId="77777777" w:rsidR="003C2215" w:rsidRPr="00280441" w:rsidRDefault="003C2215" w:rsidP="00ED67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87" w:type="pct"/>
            <w:gridSpan w:val="3"/>
          </w:tcPr>
          <w:p w14:paraId="3FD04EA2" w14:textId="67062465" w:rsidR="003C2215" w:rsidRDefault="003C2215" w:rsidP="00ED67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F080F">
              <w:rPr>
                <w:rFonts w:ascii="Angsana New" w:hAnsi="Angsana New" w:cs="Angsana New"/>
                <w:sz w:val="30"/>
                <w:szCs w:val="30"/>
              </w:rPr>
              <w:t>7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F080F">
              <w:rPr>
                <w:rFonts w:ascii="Angsana New" w:hAnsi="Angsana New" w:cs="Angsana New"/>
                <w:sz w:val="30"/>
                <w:szCs w:val="30"/>
              </w:rPr>
              <w:t>245</w:t>
            </w:r>
          </w:p>
        </w:tc>
      </w:tr>
      <w:tr w:rsidR="00ED6786" w:rsidRPr="00324055" w14:paraId="6056DB40" w14:textId="77777777" w:rsidTr="00ED6786">
        <w:trPr>
          <w:gridAfter w:val="1"/>
          <w:wAfter w:w="22" w:type="pct"/>
          <w:trHeight w:val="405"/>
        </w:trPr>
        <w:tc>
          <w:tcPr>
            <w:tcW w:w="2190" w:type="pct"/>
          </w:tcPr>
          <w:p w14:paraId="0D9337FD" w14:textId="77777777" w:rsidR="003C2215" w:rsidRPr="00324055" w:rsidRDefault="003C2215" w:rsidP="003C2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94" w:type="pct"/>
          </w:tcPr>
          <w:p w14:paraId="63D7A19A" w14:textId="39192DFA" w:rsidR="003C2215" w:rsidRDefault="003C2215" w:rsidP="00ED67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1" w:type="pct"/>
            <w:gridSpan w:val="2"/>
          </w:tcPr>
          <w:p w14:paraId="625F6FBA" w14:textId="77777777" w:rsidR="003C2215" w:rsidRPr="00324055" w:rsidRDefault="003C2215" w:rsidP="003C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8" w:type="pct"/>
            <w:gridSpan w:val="2"/>
          </w:tcPr>
          <w:p w14:paraId="024E2A29" w14:textId="54023908" w:rsidR="003C2215" w:rsidRDefault="003C2215" w:rsidP="00ED67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5" w:type="pct"/>
            <w:gridSpan w:val="2"/>
          </w:tcPr>
          <w:p w14:paraId="0BB4167A" w14:textId="77777777" w:rsidR="003C2215" w:rsidRPr="00324055" w:rsidRDefault="003C2215" w:rsidP="003C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  <w:gridSpan w:val="2"/>
          </w:tcPr>
          <w:p w14:paraId="16CF06EA" w14:textId="0D89F29B" w:rsidR="003C2215" w:rsidRPr="00BF4914" w:rsidRDefault="003C2215" w:rsidP="00ED67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38,162</w:t>
            </w:r>
          </w:p>
        </w:tc>
        <w:tc>
          <w:tcPr>
            <w:tcW w:w="138" w:type="pct"/>
            <w:gridSpan w:val="2"/>
          </w:tcPr>
          <w:p w14:paraId="1F48F925" w14:textId="77777777" w:rsidR="003C2215" w:rsidRPr="00324055" w:rsidRDefault="003C2215" w:rsidP="00ED67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gridSpan w:val="3"/>
          </w:tcPr>
          <w:p w14:paraId="4D8AC93C" w14:textId="679DF497" w:rsidR="003C2215" w:rsidRPr="00324055" w:rsidRDefault="003C2215" w:rsidP="00ED67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F080F">
              <w:rPr>
                <w:rFonts w:ascii="Angsana New" w:hAnsi="Angsana New" w:cs="Angsana New"/>
                <w:sz w:val="30"/>
                <w:szCs w:val="30"/>
              </w:rPr>
              <w:t>14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F080F">
              <w:rPr>
                <w:rFonts w:ascii="Angsana New" w:hAnsi="Angsana New" w:cs="Angsana New"/>
                <w:sz w:val="30"/>
                <w:szCs w:val="30"/>
              </w:rPr>
              <w:t>060</w:t>
            </w:r>
          </w:p>
        </w:tc>
      </w:tr>
      <w:tr w:rsidR="00ED6786" w:rsidRPr="00234D2A" w14:paraId="0411076F" w14:textId="77777777" w:rsidTr="00ED6786">
        <w:trPr>
          <w:gridAfter w:val="1"/>
          <w:wAfter w:w="22" w:type="pct"/>
          <w:trHeight w:val="405"/>
        </w:trPr>
        <w:tc>
          <w:tcPr>
            <w:tcW w:w="2190" w:type="pct"/>
          </w:tcPr>
          <w:p w14:paraId="7F25FD50" w14:textId="77777777" w:rsidR="003C2215" w:rsidRPr="00FB7750" w:rsidRDefault="003C2215" w:rsidP="003C2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94" w:type="pct"/>
          </w:tcPr>
          <w:p w14:paraId="6F73E8CF" w14:textId="160598BA" w:rsidR="003C2215" w:rsidRDefault="003C2215" w:rsidP="00ED67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1" w:type="pct"/>
            <w:gridSpan w:val="2"/>
          </w:tcPr>
          <w:p w14:paraId="4CB74C0D" w14:textId="77777777" w:rsidR="003C2215" w:rsidRPr="00324055" w:rsidRDefault="003C2215" w:rsidP="003C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8" w:type="pct"/>
            <w:gridSpan w:val="2"/>
          </w:tcPr>
          <w:p w14:paraId="2EED7C7E" w14:textId="25C88F18" w:rsidR="003C2215" w:rsidRDefault="003C2215" w:rsidP="00ED67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5" w:type="pct"/>
            <w:gridSpan w:val="2"/>
          </w:tcPr>
          <w:p w14:paraId="67CDCB95" w14:textId="77777777" w:rsidR="003C2215" w:rsidRPr="00324055" w:rsidRDefault="003C2215" w:rsidP="003C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  <w:gridSpan w:val="2"/>
          </w:tcPr>
          <w:p w14:paraId="5D07FCDA" w14:textId="4E9C5E64" w:rsidR="003C2215" w:rsidRPr="00BF4914" w:rsidRDefault="003C2215" w:rsidP="00ED67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97,694</w:t>
            </w:r>
          </w:p>
        </w:tc>
        <w:tc>
          <w:tcPr>
            <w:tcW w:w="138" w:type="pct"/>
            <w:gridSpan w:val="2"/>
          </w:tcPr>
          <w:p w14:paraId="167C1C5A" w14:textId="77777777" w:rsidR="003C2215" w:rsidRPr="00234D2A" w:rsidRDefault="003C2215" w:rsidP="00ED67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87" w:type="pct"/>
            <w:gridSpan w:val="3"/>
          </w:tcPr>
          <w:p w14:paraId="3258646A" w14:textId="33DF5322" w:rsidR="003C2215" w:rsidRPr="00457CE0" w:rsidRDefault="003C2215" w:rsidP="00ED67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F080F">
              <w:rPr>
                <w:rFonts w:ascii="Angsana New" w:hAnsi="Angsana New" w:cs="Angsana New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F080F">
              <w:rPr>
                <w:rFonts w:ascii="Angsana New" w:hAnsi="Angsana New" w:cs="Angsana New"/>
                <w:sz w:val="30"/>
                <w:szCs w:val="30"/>
              </w:rPr>
              <w:t>510</w:t>
            </w:r>
          </w:p>
        </w:tc>
      </w:tr>
      <w:tr w:rsidR="00ED6786" w:rsidRPr="00234D2A" w14:paraId="688F1B8F" w14:textId="77777777" w:rsidTr="00ED6786">
        <w:trPr>
          <w:gridAfter w:val="1"/>
          <w:wAfter w:w="22" w:type="pct"/>
          <w:trHeight w:val="171"/>
        </w:trPr>
        <w:tc>
          <w:tcPr>
            <w:tcW w:w="2190" w:type="pct"/>
          </w:tcPr>
          <w:p w14:paraId="1C56E765" w14:textId="77777777" w:rsidR="003C2215" w:rsidRPr="005B52F0" w:rsidRDefault="003C2215" w:rsidP="003C2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94" w:type="pct"/>
          </w:tcPr>
          <w:p w14:paraId="4CF7DEC3" w14:textId="77777777" w:rsidR="003C2215" w:rsidRPr="005B52F0" w:rsidRDefault="003C2215" w:rsidP="00ED67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/>
              <w:ind w:right="-131"/>
              <w:rPr>
                <w:rFonts w:ascii="Angsana New" w:hAnsi="Angsana New" w:cs="Angsana New"/>
              </w:rPr>
            </w:pPr>
          </w:p>
        </w:tc>
        <w:tc>
          <w:tcPr>
            <w:tcW w:w="151" w:type="pct"/>
            <w:gridSpan w:val="2"/>
          </w:tcPr>
          <w:p w14:paraId="5C29CD35" w14:textId="77777777" w:rsidR="003C2215" w:rsidRPr="005B52F0" w:rsidRDefault="003C2215" w:rsidP="003C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598" w:type="pct"/>
            <w:gridSpan w:val="2"/>
          </w:tcPr>
          <w:p w14:paraId="4AB25972" w14:textId="77777777" w:rsidR="003C2215" w:rsidRPr="005B52F0" w:rsidRDefault="003C2215" w:rsidP="00ED67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right="-131"/>
              <w:rPr>
                <w:rFonts w:ascii="Angsana New" w:hAnsi="Angsana New" w:cs="Angsana New"/>
              </w:rPr>
            </w:pPr>
          </w:p>
        </w:tc>
        <w:tc>
          <w:tcPr>
            <w:tcW w:w="125" w:type="pct"/>
            <w:gridSpan w:val="2"/>
          </w:tcPr>
          <w:p w14:paraId="371E5989" w14:textId="77777777" w:rsidR="003C2215" w:rsidRPr="005B52F0" w:rsidRDefault="003C2215" w:rsidP="003C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594" w:type="pct"/>
            <w:gridSpan w:val="2"/>
          </w:tcPr>
          <w:p w14:paraId="225D9E8F" w14:textId="77777777" w:rsidR="003C2215" w:rsidRPr="00BF4914" w:rsidRDefault="003C2215" w:rsidP="00ED67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  <w:tab w:val="decimal" w:pos="870"/>
              </w:tabs>
              <w:spacing w:after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8" w:type="pct"/>
            <w:gridSpan w:val="2"/>
          </w:tcPr>
          <w:p w14:paraId="7C9899DB" w14:textId="77777777" w:rsidR="003C2215" w:rsidRPr="005B52F0" w:rsidRDefault="003C2215" w:rsidP="00ED67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87" w:type="pct"/>
            <w:gridSpan w:val="3"/>
          </w:tcPr>
          <w:p w14:paraId="05535276" w14:textId="77777777" w:rsidR="003C2215" w:rsidRPr="005B52F0" w:rsidRDefault="003C2215" w:rsidP="00ED67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/>
              <w:ind w:right="-131"/>
              <w:jc w:val="both"/>
              <w:rPr>
                <w:rFonts w:ascii="Angsana New" w:hAnsi="Angsana New" w:cs="Angsana New"/>
              </w:rPr>
            </w:pPr>
          </w:p>
        </w:tc>
      </w:tr>
      <w:tr w:rsidR="00ED6786" w:rsidRPr="005804B6" w14:paraId="0E16BB0C" w14:textId="77777777" w:rsidTr="00ED6786">
        <w:trPr>
          <w:gridAfter w:val="1"/>
          <w:wAfter w:w="22" w:type="pct"/>
          <w:trHeight w:val="405"/>
        </w:trPr>
        <w:tc>
          <w:tcPr>
            <w:tcW w:w="2190" w:type="pct"/>
          </w:tcPr>
          <w:p w14:paraId="55211A9C" w14:textId="77777777" w:rsidR="003C2215" w:rsidRPr="00B2550C" w:rsidRDefault="003C2215" w:rsidP="003C2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2550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94" w:type="pct"/>
          </w:tcPr>
          <w:p w14:paraId="7206AE75" w14:textId="77777777" w:rsidR="003C2215" w:rsidRPr="005804B6" w:rsidRDefault="003C2215" w:rsidP="00ED67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/>
              <w:ind w:right="7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1" w:type="pct"/>
            <w:gridSpan w:val="2"/>
          </w:tcPr>
          <w:p w14:paraId="055FABE7" w14:textId="77777777" w:rsidR="003C2215" w:rsidRPr="005804B6" w:rsidRDefault="003C2215" w:rsidP="003C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8" w:type="pct"/>
            <w:gridSpan w:val="2"/>
          </w:tcPr>
          <w:p w14:paraId="425277E3" w14:textId="77777777" w:rsidR="003C2215" w:rsidRPr="005804B6" w:rsidRDefault="003C2215" w:rsidP="00ED67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right="7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" w:type="pct"/>
            <w:gridSpan w:val="2"/>
          </w:tcPr>
          <w:p w14:paraId="70CE176E" w14:textId="77777777" w:rsidR="003C2215" w:rsidRPr="005804B6" w:rsidRDefault="003C2215" w:rsidP="003C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  <w:gridSpan w:val="2"/>
          </w:tcPr>
          <w:p w14:paraId="2D65BA3E" w14:textId="77777777" w:rsidR="003C2215" w:rsidRPr="005804B6" w:rsidRDefault="003C2215" w:rsidP="00ED67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  <w:tab w:val="decimal" w:pos="870"/>
              </w:tabs>
              <w:spacing w:after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" w:type="pct"/>
            <w:gridSpan w:val="2"/>
          </w:tcPr>
          <w:p w14:paraId="32A6A9ED" w14:textId="77777777" w:rsidR="003C2215" w:rsidRPr="005804B6" w:rsidRDefault="003C2215" w:rsidP="00ED67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gridSpan w:val="3"/>
          </w:tcPr>
          <w:p w14:paraId="3ED1B4ED" w14:textId="77777777" w:rsidR="003C2215" w:rsidRPr="005804B6" w:rsidRDefault="003C2215" w:rsidP="00ED67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D6786" w:rsidRPr="005804B6" w14:paraId="68B40B33" w14:textId="77777777" w:rsidTr="00ED6786">
        <w:trPr>
          <w:gridAfter w:val="1"/>
          <w:wAfter w:w="22" w:type="pct"/>
          <w:trHeight w:val="405"/>
        </w:trPr>
        <w:tc>
          <w:tcPr>
            <w:tcW w:w="2190" w:type="pct"/>
          </w:tcPr>
          <w:p w14:paraId="191271C3" w14:textId="77777777" w:rsidR="003C2215" w:rsidRDefault="003C2215" w:rsidP="003C2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594" w:type="pct"/>
          </w:tcPr>
          <w:p w14:paraId="73A2F45E" w14:textId="78760518" w:rsidR="003C2215" w:rsidRPr="001D046D" w:rsidRDefault="00FA1BCE" w:rsidP="00ED67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75,947</w:t>
            </w:r>
          </w:p>
        </w:tc>
        <w:tc>
          <w:tcPr>
            <w:tcW w:w="151" w:type="pct"/>
            <w:gridSpan w:val="2"/>
          </w:tcPr>
          <w:p w14:paraId="4D85B2A2" w14:textId="77777777" w:rsidR="003C2215" w:rsidRPr="001D046D" w:rsidRDefault="003C2215" w:rsidP="003C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8" w:type="pct"/>
            <w:gridSpan w:val="2"/>
          </w:tcPr>
          <w:p w14:paraId="1D22CDB1" w14:textId="63F7E8DE" w:rsidR="003C2215" w:rsidRPr="001D046D" w:rsidRDefault="003C2215" w:rsidP="00ED67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 w:rsidRPr="006F080F">
              <w:rPr>
                <w:rFonts w:ascii="Angsana New" w:hAnsi="Angsana New" w:cs="Angsana New"/>
                <w:sz w:val="30"/>
                <w:szCs w:val="30"/>
              </w:rPr>
              <w:t>104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F080F">
              <w:rPr>
                <w:rFonts w:ascii="Angsana New" w:hAnsi="Angsana New" w:cs="Angsana New"/>
                <w:sz w:val="30"/>
                <w:szCs w:val="30"/>
              </w:rPr>
              <w:t>818</w:t>
            </w:r>
          </w:p>
        </w:tc>
        <w:tc>
          <w:tcPr>
            <w:tcW w:w="125" w:type="pct"/>
            <w:gridSpan w:val="2"/>
          </w:tcPr>
          <w:p w14:paraId="5B39B4CC" w14:textId="77777777" w:rsidR="003C2215" w:rsidRPr="001D046D" w:rsidRDefault="003C2215" w:rsidP="003C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shd w:val="clear" w:color="auto" w:fill="auto"/>
          </w:tcPr>
          <w:p w14:paraId="4FD9EA79" w14:textId="5C097FDA" w:rsidR="003C2215" w:rsidRPr="001D046D" w:rsidRDefault="003C2215" w:rsidP="00ED67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  <w:tab w:val="decimal" w:pos="870"/>
              </w:tabs>
              <w:spacing w:after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75,933</w:t>
            </w:r>
          </w:p>
        </w:tc>
        <w:tc>
          <w:tcPr>
            <w:tcW w:w="138" w:type="pct"/>
            <w:gridSpan w:val="2"/>
          </w:tcPr>
          <w:p w14:paraId="7605012A" w14:textId="77777777" w:rsidR="003C2215" w:rsidRPr="001D046D" w:rsidRDefault="003C2215" w:rsidP="00ED67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gridSpan w:val="3"/>
          </w:tcPr>
          <w:p w14:paraId="390AA6F6" w14:textId="4129C3C0" w:rsidR="003C2215" w:rsidRPr="001D046D" w:rsidRDefault="003C2215" w:rsidP="00ED67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F080F">
              <w:rPr>
                <w:rFonts w:ascii="Angsana New" w:hAnsi="Angsana New" w:cs="Angsana New"/>
                <w:sz w:val="30"/>
                <w:szCs w:val="30"/>
              </w:rPr>
              <w:t>104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F080F">
              <w:rPr>
                <w:rFonts w:ascii="Angsana New" w:hAnsi="Angsana New" w:cs="Angsana New"/>
                <w:sz w:val="30"/>
                <w:szCs w:val="30"/>
              </w:rPr>
              <w:t>818</w:t>
            </w:r>
          </w:p>
        </w:tc>
      </w:tr>
      <w:tr w:rsidR="00ED6786" w:rsidRPr="005804B6" w14:paraId="53D33D96" w14:textId="77777777" w:rsidTr="00ED6786">
        <w:trPr>
          <w:gridAfter w:val="1"/>
          <w:wAfter w:w="22" w:type="pct"/>
          <w:trHeight w:val="405"/>
        </w:trPr>
        <w:tc>
          <w:tcPr>
            <w:tcW w:w="2190" w:type="pct"/>
          </w:tcPr>
          <w:p w14:paraId="5E1E8994" w14:textId="16430AE4" w:rsidR="003C2215" w:rsidRDefault="003C2215" w:rsidP="003C2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รายได้ค่าเช่าและค่าบริการที่เกี่ยวข้อง</w:t>
            </w:r>
          </w:p>
        </w:tc>
        <w:tc>
          <w:tcPr>
            <w:tcW w:w="594" w:type="pct"/>
          </w:tcPr>
          <w:p w14:paraId="5490DBBD" w14:textId="184D4CE5" w:rsidR="003C2215" w:rsidRDefault="00FA1BCE" w:rsidP="00ED67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1,066</w:t>
            </w:r>
          </w:p>
        </w:tc>
        <w:tc>
          <w:tcPr>
            <w:tcW w:w="151" w:type="pct"/>
            <w:gridSpan w:val="2"/>
          </w:tcPr>
          <w:p w14:paraId="544ACDDB" w14:textId="77777777" w:rsidR="003C2215" w:rsidRPr="001D046D" w:rsidRDefault="003C2215" w:rsidP="003C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8" w:type="pct"/>
            <w:gridSpan w:val="2"/>
          </w:tcPr>
          <w:p w14:paraId="54C82F7C" w14:textId="23FC528E" w:rsidR="003C2215" w:rsidRDefault="003C2215" w:rsidP="00ED67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 w:rsidRPr="006F080F">
              <w:rPr>
                <w:rFonts w:ascii="Angsana New" w:hAnsi="Angsana New" w:cs="Angsana New"/>
                <w:sz w:val="30"/>
                <w:szCs w:val="30"/>
              </w:rPr>
              <w:t>616</w:t>
            </w:r>
          </w:p>
        </w:tc>
        <w:tc>
          <w:tcPr>
            <w:tcW w:w="125" w:type="pct"/>
            <w:gridSpan w:val="2"/>
          </w:tcPr>
          <w:p w14:paraId="1ED29B97" w14:textId="77777777" w:rsidR="003C2215" w:rsidRPr="001D046D" w:rsidRDefault="003C2215" w:rsidP="003C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shd w:val="clear" w:color="auto" w:fill="auto"/>
          </w:tcPr>
          <w:p w14:paraId="10A7A6C8" w14:textId="59B674D8" w:rsidR="003C2215" w:rsidRDefault="003C2215" w:rsidP="00ED67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  <w:tab w:val="decimal" w:pos="870"/>
              </w:tabs>
              <w:spacing w:after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939</w:t>
            </w:r>
          </w:p>
        </w:tc>
        <w:tc>
          <w:tcPr>
            <w:tcW w:w="138" w:type="pct"/>
            <w:gridSpan w:val="2"/>
          </w:tcPr>
          <w:p w14:paraId="0AB5FF9B" w14:textId="77777777" w:rsidR="003C2215" w:rsidRPr="001D046D" w:rsidRDefault="003C2215" w:rsidP="00ED67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gridSpan w:val="3"/>
          </w:tcPr>
          <w:p w14:paraId="031B9296" w14:textId="028575BF" w:rsidR="003C2215" w:rsidRDefault="003C2215" w:rsidP="00ED67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F080F">
              <w:rPr>
                <w:rFonts w:ascii="Angsana New" w:hAnsi="Angsana New" w:cs="Angsana New"/>
                <w:sz w:val="30"/>
                <w:szCs w:val="30"/>
              </w:rPr>
              <w:t>569</w:t>
            </w:r>
          </w:p>
        </w:tc>
      </w:tr>
      <w:tr w:rsidR="00ED6786" w:rsidRPr="005804B6" w14:paraId="0C7780DA" w14:textId="77777777" w:rsidTr="00ED6786">
        <w:trPr>
          <w:gridAfter w:val="1"/>
          <w:wAfter w:w="22" w:type="pct"/>
          <w:trHeight w:val="405"/>
        </w:trPr>
        <w:tc>
          <w:tcPr>
            <w:tcW w:w="2190" w:type="pct"/>
          </w:tcPr>
          <w:p w14:paraId="33FEE557" w14:textId="6D3CC2E7" w:rsidR="003C2215" w:rsidRDefault="003C2215" w:rsidP="003C2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รายได้ดอกเบี้ย</w:t>
            </w:r>
          </w:p>
        </w:tc>
        <w:tc>
          <w:tcPr>
            <w:tcW w:w="594" w:type="pct"/>
          </w:tcPr>
          <w:p w14:paraId="54B11711" w14:textId="511D359B" w:rsidR="003C2215" w:rsidRDefault="00FA1BCE" w:rsidP="00ED67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635</w:t>
            </w:r>
          </w:p>
        </w:tc>
        <w:tc>
          <w:tcPr>
            <w:tcW w:w="151" w:type="pct"/>
            <w:gridSpan w:val="2"/>
          </w:tcPr>
          <w:p w14:paraId="28CEC690" w14:textId="77777777" w:rsidR="003C2215" w:rsidRPr="001D046D" w:rsidRDefault="003C2215" w:rsidP="003C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8" w:type="pct"/>
            <w:gridSpan w:val="2"/>
          </w:tcPr>
          <w:p w14:paraId="1FA43E8F" w14:textId="2CD396E4" w:rsidR="003C2215" w:rsidRPr="006F080F" w:rsidRDefault="003C2215" w:rsidP="00ED67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5" w:type="pct"/>
            <w:gridSpan w:val="2"/>
          </w:tcPr>
          <w:p w14:paraId="7B00A8EC" w14:textId="77777777" w:rsidR="003C2215" w:rsidRPr="001D046D" w:rsidRDefault="003C2215" w:rsidP="003C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shd w:val="clear" w:color="auto" w:fill="auto"/>
          </w:tcPr>
          <w:p w14:paraId="635D4FAE" w14:textId="47AD623A" w:rsidR="003C2215" w:rsidRDefault="003C2215" w:rsidP="00ED67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  <w:tab w:val="decimal" w:pos="870"/>
              </w:tabs>
              <w:spacing w:after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8" w:type="pct"/>
            <w:gridSpan w:val="2"/>
          </w:tcPr>
          <w:p w14:paraId="0DC6C06C" w14:textId="77777777" w:rsidR="003C2215" w:rsidRPr="001D046D" w:rsidRDefault="003C2215" w:rsidP="00ED67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gridSpan w:val="3"/>
          </w:tcPr>
          <w:p w14:paraId="1CD0AC87" w14:textId="32EFEC1C" w:rsidR="003C2215" w:rsidRPr="006F080F" w:rsidRDefault="003C2215" w:rsidP="00ED67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ED6786" w:rsidRPr="005804B6" w14:paraId="338705D0" w14:textId="77777777" w:rsidTr="00ED6786">
        <w:trPr>
          <w:gridAfter w:val="1"/>
          <w:wAfter w:w="22" w:type="pct"/>
          <w:trHeight w:val="405"/>
        </w:trPr>
        <w:tc>
          <w:tcPr>
            <w:tcW w:w="2190" w:type="pct"/>
          </w:tcPr>
          <w:p w14:paraId="3F7C1D61" w14:textId="4F0E16F5" w:rsidR="003C2215" w:rsidRDefault="003C2215" w:rsidP="003C2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รายได้อื่น</w:t>
            </w:r>
          </w:p>
        </w:tc>
        <w:tc>
          <w:tcPr>
            <w:tcW w:w="594" w:type="pct"/>
          </w:tcPr>
          <w:p w14:paraId="177FDDB2" w14:textId="5EFFAA04" w:rsidR="003C2215" w:rsidRDefault="00FA1BCE" w:rsidP="00ED67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723</w:t>
            </w:r>
          </w:p>
        </w:tc>
        <w:tc>
          <w:tcPr>
            <w:tcW w:w="151" w:type="pct"/>
            <w:gridSpan w:val="2"/>
          </w:tcPr>
          <w:p w14:paraId="1F68A5C5" w14:textId="77777777" w:rsidR="003C2215" w:rsidRPr="001D046D" w:rsidRDefault="003C2215" w:rsidP="003C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8" w:type="pct"/>
            <w:gridSpan w:val="2"/>
          </w:tcPr>
          <w:p w14:paraId="0CAC4193" w14:textId="4C506C7D" w:rsidR="003C2215" w:rsidRPr="006F080F" w:rsidRDefault="003C2215" w:rsidP="00ED67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5" w:type="pct"/>
            <w:gridSpan w:val="2"/>
          </w:tcPr>
          <w:p w14:paraId="475C510F" w14:textId="77777777" w:rsidR="003C2215" w:rsidRPr="001D046D" w:rsidRDefault="003C2215" w:rsidP="003C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shd w:val="clear" w:color="auto" w:fill="auto"/>
          </w:tcPr>
          <w:p w14:paraId="3B9E902E" w14:textId="7A578129" w:rsidR="003C2215" w:rsidRDefault="003C2215" w:rsidP="00ED67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  <w:tab w:val="decimal" w:pos="870"/>
              </w:tabs>
              <w:spacing w:after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723</w:t>
            </w:r>
          </w:p>
        </w:tc>
        <w:tc>
          <w:tcPr>
            <w:tcW w:w="138" w:type="pct"/>
            <w:gridSpan w:val="2"/>
          </w:tcPr>
          <w:p w14:paraId="4D0E057C" w14:textId="77777777" w:rsidR="003C2215" w:rsidRPr="001D046D" w:rsidRDefault="003C2215" w:rsidP="00ED67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gridSpan w:val="3"/>
          </w:tcPr>
          <w:p w14:paraId="2DF5388B" w14:textId="3941CA42" w:rsidR="003C2215" w:rsidRPr="006F080F" w:rsidRDefault="003C2215" w:rsidP="00ED67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ED6786" w:rsidRPr="005804B6" w14:paraId="2F073149" w14:textId="77777777" w:rsidTr="00ED6786">
        <w:trPr>
          <w:gridAfter w:val="1"/>
          <w:wAfter w:w="22" w:type="pct"/>
          <w:trHeight w:val="405"/>
        </w:trPr>
        <w:tc>
          <w:tcPr>
            <w:tcW w:w="2190" w:type="pct"/>
          </w:tcPr>
          <w:p w14:paraId="21529FA8" w14:textId="6A93A0F9" w:rsidR="003C2215" w:rsidRDefault="003C2215" w:rsidP="003C2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ค่าใช้จ่ายอื่น</w:t>
            </w:r>
          </w:p>
        </w:tc>
        <w:tc>
          <w:tcPr>
            <w:tcW w:w="594" w:type="pct"/>
          </w:tcPr>
          <w:p w14:paraId="79C3AB12" w14:textId="134EA4C3" w:rsidR="003C2215" w:rsidRDefault="003948EE" w:rsidP="00ED67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44,953</w:t>
            </w:r>
          </w:p>
        </w:tc>
        <w:tc>
          <w:tcPr>
            <w:tcW w:w="151" w:type="pct"/>
            <w:gridSpan w:val="2"/>
          </w:tcPr>
          <w:p w14:paraId="6286D6D6" w14:textId="77777777" w:rsidR="003C2215" w:rsidRPr="001D046D" w:rsidRDefault="003C2215" w:rsidP="003C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8" w:type="pct"/>
            <w:gridSpan w:val="2"/>
          </w:tcPr>
          <w:p w14:paraId="69ECAEF9" w14:textId="445ED213" w:rsidR="003C2215" w:rsidRPr="006F080F" w:rsidRDefault="003C2215" w:rsidP="00ED67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5" w:type="pct"/>
            <w:gridSpan w:val="2"/>
          </w:tcPr>
          <w:p w14:paraId="3801817D" w14:textId="77777777" w:rsidR="003C2215" w:rsidRPr="001D046D" w:rsidRDefault="003C2215" w:rsidP="003C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shd w:val="clear" w:color="auto" w:fill="auto"/>
          </w:tcPr>
          <w:p w14:paraId="2CD17BFE" w14:textId="0450F76C" w:rsidR="003C2215" w:rsidRDefault="003C2215" w:rsidP="00ED67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  <w:tab w:val="decimal" w:pos="870"/>
              </w:tabs>
              <w:spacing w:after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22,624</w:t>
            </w:r>
          </w:p>
        </w:tc>
        <w:tc>
          <w:tcPr>
            <w:tcW w:w="138" w:type="pct"/>
            <w:gridSpan w:val="2"/>
          </w:tcPr>
          <w:p w14:paraId="7B8E821B" w14:textId="77777777" w:rsidR="003C2215" w:rsidRPr="001D046D" w:rsidRDefault="003C2215" w:rsidP="00ED67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gridSpan w:val="3"/>
          </w:tcPr>
          <w:p w14:paraId="252246E9" w14:textId="2BF928E2" w:rsidR="003C2215" w:rsidRPr="006F080F" w:rsidRDefault="003C2215" w:rsidP="00ED67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ED6786" w:rsidRPr="005804B6" w14:paraId="3BBA561D" w14:textId="77777777" w:rsidTr="00ED6786">
        <w:trPr>
          <w:gridAfter w:val="1"/>
          <w:wAfter w:w="22" w:type="pct"/>
          <w:trHeight w:val="235"/>
        </w:trPr>
        <w:tc>
          <w:tcPr>
            <w:tcW w:w="2190" w:type="pct"/>
          </w:tcPr>
          <w:p w14:paraId="69EE8D11" w14:textId="77777777" w:rsidR="003C2215" w:rsidRPr="005B52F0" w:rsidRDefault="003C2215" w:rsidP="003C2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94" w:type="pct"/>
          </w:tcPr>
          <w:p w14:paraId="7FA6B364" w14:textId="77777777" w:rsidR="003C2215" w:rsidRPr="005B52F0" w:rsidRDefault="003C2215" w:rsidP="00ED67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/>
              <w:ind w:right="-13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51" w:type="pct"/>
            <w:gridSpan w:val="2"/>
          </w:tcPr>
          <w:p w14:paraId="393D0AF3" w14:textId="77777777" w:rsidR="003C2215" w:rsidRPr="005B52F0" w:rsidRDefault="003C2215" w:rsidP="003C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98" w:type="pct"/>
            <w:gridSpan w:val="2"/>
          </w:tcPr>
          <w:p w14:paraId="75D9DD6C" w14:textId="77777777" w:rsidR="003C2215" w:rsidRPr="005B52F0" w:rsidRDefault="003C2215" w:rsidP="00ED67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right="-13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25" w:type="pct"/>
            <w:gridSpan w:val="2"/>
          </w:tcPr>
          <w:p w14:paraId="42106D93" w14:textId="77777777" w:rsidR="003C2215" w:rsidRPr="005B52F0" w:rsidRDefault="003C2215" w:rsidP="003C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94" w:type="pct"/>
            <w:gridSpan w:val="2"/>
            <w:shd w:val="clear" w:color="auto" w:fill="auto"/>
          </w:tcPr>
          <w:p w14:paraId="0B486544" w14:textId="77777777" w:rsidR="003C2215" w:rsidRPr="005B52F0" w:rsidRDefault="003C2215" w:rsidP="00ED67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  <w:tab w:val="decimal" w:pos="870"/>
              </w:tabs>
              <w:spacing w:after="0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8" w:type="pct"/>
            <w:gridSpan w:val="2"/>
          </w:tcPr>
          <w:p w14:paraId="73619267" w14:textId="77777777" w:rsidR="003C2215" w:rsidRPr="005B52F0" w:rsidRDefault="003C2215" w:rsidP="00ED67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87" w:type="pct"/>
            <w:gridSpan w:val="3"/>
          </w:tcPr>
          <w:p w14:paraId="013A7C2C" w14:textId="77777777" w:rsidR="003C2215" w:rsidRPr="005B52F0" w:rsidRDefault="003C2215" w:rsidP="00ED67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ED6786" w:rsidRPr="005804B6" w14:paraId="00C6C0B6" w14:textId="77777777" w:rsidTr="00ED6786">
        <w:trPr>
          <w:gridAfter w:val="1"/>
          <w:wAfter w:w="22" w:type="pct"/>
          <w:trHeight w:hRule="exact" w:val="405"/>
        </w:trPr>
        <w:tc>
          <w:tcPr>
            <w:tcW w:w="2190" w:type="pct"/>
          </w:tcPr>
          <w:p w14:paraId="76865DDD" w14:textId="77777777" w:rsidR="003C2215" w:rsidRPr="00EE29DB" w:rsidRDefault="003C2215" w:rsidP="003C2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E29D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บุคคลหรือบริษัทอื่นที่เกี่ยวข้องกัน</w:t>
            </w:r>
          </w:p>
        </w:tc>
        <w:tc>
          <w:tcPr>
            <w:tcW w:w="594" w:type="pct"/>
          </w:tcPr>
          <w:p w14:paraId="1BCBEFF5" w14:textId="77777777" w:rsidR="003C2215" w:rsidRPr="005804B6" w:rsidRDefault="003C2215" w:rsidP="00ED67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  <w:tab w:val="decimal" w:pos="893"/>
              </w:tabs>
              <w:spacing w:after="0"/>
              <w:ind w:right="7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1" w:type="pct"/>
            <w:gridSpan w:val="2"/>
          </w:tcPr>
          <w:p w14:paraId="79C14977" w14:textId="77777777" w:rsidR="003C2215" w:rsidRPr="005804B6" w:rsidRDefault="003C2215" w:rsidP="003C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8" w:type="pct"/>
            <w:gridSpan w:val="2"/>
          </w:tcPr>
          <w:p w14:paraId="072C54AB" w14:textId="77777777" w:rsidR="003C2215" w:rsidRPr="005804B6" w:rsidRDefault="003C2215" w:rsidP="00ED67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right="7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" w:type="pct"/>
            <w:gridSpan w:val="2"/>
          </w:tcPr>
          <w:p w14:paraId="4AB8D01B" w14:textId="77777777" w:rsidR="003C2215" w:rsidRPr="005804B6" w:rsidRDefault="003C2215" w:rsidP="003C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  <w:gridSpan w:val="2"/>
          </w:tcPr>
          <w:p w14:paraId="2F146730" w14:textId="77777777" w:rsidR="003C2215" w:rsidRPr="005804B6" w:rsidRDefault="003C2215" w:rsidP="00ED67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  <w:tab w:val="decimal" w:pos="870"/>
              </w:tabs>
              <w:spacing w:after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" w:type="pct"/>
            <w:gridSpan w:val="2"/>
          </w:tcPr>
          <w:p w14:paraId="3CC76BF0" w14:textId="77777777" w:rsidR="003C2215" w:rsidRPr="005804B6" w:rsidRDefault="003C2215" w:rsidP="00ED67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gridSpan w:val="3"/>
          </w:tcPr>
          <w:p w14:paraId="4984A550" w14:textId="77777777" w:rsidR="003C2215" w:rsidRPr="005804B6" w:rsidRDefault="003C2215" w:rsidP="00ED67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D6786" w:rsidRPr="005804B6" w14:paraId="6C997674" w14:textId="77777777" w:rsidTr="00ED6786">
        <w:trPr>
          <w:gridAfter w:val="1"/>
          <w:wAfter w:w="22" w:type="pct"/>
          <w:trHeight w:hRule="exact" w:val="405"/>
        </w:trPr>
        <w:tc>
          <w:tcPr>
            <w:tcW w:w="2190" w:type="pct"/>
          </w:tcPr>
          <w:p w14:paraId="63DBC701" w14:textId="77777777" w:rsidR="003C2215" w:rsidRPr="00324055" w:rsidRDefault="003C2215" w:rsidP="003C2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324055">
              <w:rPr>
                <w:rFonts w:ascii="Angsana New" w:hAnsi="Angsana New" w:cs="Angsana New"/>
                <w:sz w:val="30"/>
                <w:szCs w:val="30"/>
                <w:cs/>
              </w:rPr>
              <w:t>ซื้อ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594" w:type="pct"/>
          </w:tcPr>
          <w:p w14:paraId="016E56BF" w14:textId="2BE32BF4" w:rsidR="003C2215" w:rsidRPr="00815B25" w:rsidRDefault="00FA1BCE" w:rsidP="00ED67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439,782</w:t>
            </w:r>
          </w:p>
        </w:tc>
        <w:tc>
          <w:tcPr>
            <w:tcW w:w="151" w:type="pct"/>
            <w:gridSpan w:val="2"/>
          </w:tcPr>
          <w:p w14:paraId="0102931D" w14:textId="77777777" w:rsidR="003C2215" w:rsidRPr="00815B25" w:rsidRDefault="003C2215" w:rsidP="003C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8" w:type="pct"/>
            <w:gridSpan w:val="2"/>
          </w:tcPr>
          <w:p w14:paraId="5AD27C14" w14:textId="671F471F" w:rsidR="003C2215" w:rsidRPr="00815B25" w:rsidRDefault="003C2215" w:rsidP="00ED67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 w:rsidRPr="006F080F">
              <w:rPr>
                <w:rFonts w:ascii="Angsana New" w:hAnsi="Angsana New" w:cs="Angsana New"/>
                <w:sz w:val="30"/>
                <w:szCs w:val="30"/>
              </w:rPr>
              <w:t>197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F080F">
              <w:rPr>
                <w:rFonts w:ascii="Angsana New" w:hAnsi="Angsana New" w:cs="Angsana New"/>
                <w:sz w:val="30"/>
                <w:szCs w:val="30"/>
              </w:rPr>
              <w:t>110</w:t>
            </w:r>
          </w:p>
        </w:tc>
        <w:tc>
          <w:tcPr>
            <w:tcW w:w="125" w:type="pct"/>
            <w:gridSpan w:val="2"/>
          </w:tcPr>
          <w:p w14:paraId="57EEE79C" w14:textId="77777777" w:rsidR="003C2215" w:rsidRPr="00324055" w:rsidRDefault="003C2215" w:rsidP="003C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  <w:gridSpan w:val="2"/>
          </w:tcPr>
          <w:p w14:paraId="03384330" w14:textId="2FA0D524" w:rsidR="003C2215" w:rsidRPr="00324055" w:rsidRDefault="003C2215" w:rsidP="00ED67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  <w:tab w:val="decimal" w:pos="870"/>
              </w:tabs>
              <w:spacing w:after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8" w:type="pct"/>
            <w:gridSpan w:val="2"/>
          </w:tcPr>
          <w:p w14:paraId="2076310D" w14:textId="77777777" w:rsidR="003C2215" w:rsidRPr="00324055" w:rsidRDefault="003C2215" w:rsidP="00ED67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gridSpan w:val="3"/>
          </w:tcPr>
          <w:p w14:paraId="7144846E" w14:textId="4A06A562" w:rsidR="003C2215" w:rsidRPr="00324055" w:rsidRDefault="003C2215" w:rsidP="00ED67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ED6786" w:rsidRPr="005804B6" w14:paraId="427CB3D7" w14:textId="77777777" w:rsidTr="00ED6786">
        <w:trPr>
          <w:gridAfter w:val="1"/>
          <w:wAfter w:w="22" w:type="pct"/>
          <w:trHeight w:hRule="exact" w:val="405"/>
        </w:trPr>
        <w:tc>
          <w:tcPr>
            <w:tcW w:w="2190" w:type="pct"/>
          </w:tcPr>
          <w:p w14:paraId="56624224" w14:textId="77777777" w:rsidR="003C2215" w:rsidRPr="00324055" w:rsidRDefault="003C2215" w:rsidP="003C2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ค่าตอบแทนการเลี้ยง</w:t>
            </w:r>
          </w:p>
        </w:tc>
        <w:tc>
          <w:tcPr>
            <w:tcW w:w="594" w:type="pct"/>
          </w:tcPr>
          <w:p w14:paraId="12903E9D" w14:textId="75E422EB" w:rsidR="003C2215" w:rsidRPr="00815B25" w:rsidRDefault="00FA1BCE" w:rsidP="00ED67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2,930</w:t>
            </w:r>
          </w:p>
        </w:tc>
        <w:tc>
          <w:tcPr>
            <w:tcW w:w="151" w:type="pct"/>
            <w:gridSpan w:val="2"/>
          </w:tcPr>
          <w:p w14:paraId="42BED737" w14:textId="77777777" w:rsidR="003C2215" w:rsidRPr="00815B25" w:rsidRDefault="003C2215" w:rsidP="003C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8" w:type="pct"/>
            <w:gridSpan w:val="2"/>
            <w:shd w:val="clear" w:color="auto" w:fill="auto"/>
          </w:tcPr>
          <w:p w14:paraId="2E532C14" w14:textId="5C5BE78C" w:rsidR="003C2215" w:rsidRPr="00815B25" w:rsidRDefault="003C2215" w:rsidP="00ED67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 w:rsidRPr="006F080F">
              <w:rPr>
                <w:rFonts w:ascii="Angsana New" w:hAnsi="Angsana New" w:cs="Angsana New"/>
                <w:sz w:val="30"/>
                <w:szCs w:val="30"/>
              </w:rPr>
              <w:t>8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F080F">
              <w:rPr>
                <w:rFonts w:ascii="Angsana New" w:hAnsi="Angsana New" w:cs="Angsana New"/>
                <w:sz w:val="30"/>
                <w:szCs w:val="30"/>
              </w:rPr>
              <w:t>699</w:t>
            </w:r>
          </w:p>
        </w:tc>
        <w:tc>
          <w:tcPr>
            <w:tcW w:w="125" w:type="pct"/>
            <w:gridSpan w:val="2"/>
          </w:tcPr>
          <w:p w14:paraId="47CEBF9A" w14:textId="77777777" w:rsidR="003C2215" w:rsidRPr="00324055" w:rsidRDefault="003C2215" w:rsidP="003C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  <w:gridSpan w:val="2"/>
          </w:tcPr>
          <w:p w14:paraId="61994398" w14:textId="481D8B63" w:rsidR="003C2215" w:rsidRDefault="003C2215" w:rsidP="00ED67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  <w:tab w:val="decimal" w:pos="870"/>
              </w:tabs>
              <w:spacing w:after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8" w:type="pct"/>
            <w:gridSpan w:val="2"/>
          </w:tcPr>
          <w:p w14:paraId="4FC31774" w14:textId="77777777" w:rsidR="003C2215" w:rsidRPr="00324055" w:rsidRDefault="003C2215" w:rsidP="00ED67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gridSpan w:val="3"/>
          </w:tcPr>
          <w:p w14:paraId="0A6792F0" w14:textId="2D47B992" w:rsidR="003C2215" w:rsidRDefault="003C2215" w:rsidP="00ED67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ED6786" w:rsidRPr="009B2158" w14:paraId="0B0FB51B" w14:textId="77777777" w:rsidTr="00ED6786">
        <w:trPr>
          <w:gridAfter w:val="1"/>
          <w:wAfter w:w="22" w:type="pct"/>
          <w:trHeight w:val="162"/>
        </w:trPr>
        <w:tc>
          <w:tcPr>
            <w:tcW w:w="2190" w:type="pct"/>
          </w:tcPr>
          <w:p w14:paraId="450C10DA" w14:textId="77777777" w:rsidR="003C2215" w:rsidRPr="00B7156D" w:rsidRDefault="003C2215" w:rsidP="003C2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theme="minorBidi"/>
                <w:b/>
                <w:bCs/>
                <w:i/>
                <w:iCs/>
                <w:sz w:val="16"/>
                <w:szCs w:val="16"/>
                <w:cs/>
              </w:rPr>
            </w:pPr>
            <w:r>
              <w:br w:type="page"/>
            </w:r>
          </w:p>
        </w:tc>
        <w:tc>
          <w:tcPr>
            <w:tcW w:w="594" w:type="pct"/>
          </w:tcPr>
          <w:p w14:paraId="7AEF5B8D" w14:textId="77777777" w:rsidR="003C2215" w:rsidRPr="00E20BA0" w:rsidRDefault="003C2215" w:rsidP="00ED67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/>
              <w:ind w:right="70"/>
              <w:rPr>
                <w:rFonts w:ascii="Angsana New" w:hAnsi="Angsana New" w:cs="Angsana New"/>
                <w:b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151" w:type="pct"/>
            <w:gridSpan w:val="2"/>
          </w:tcPr>
          <w:p w14:paraId="4B9820B1" w14:textId="77777777" w:rsidR="003C2215" w:rsidRPr="009B2158" w:rsidRDefault="003C2215" w:rsidP="003C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98" w:type="pct"/>
            <w:gridSpan w:val="2"/>
          </w:tcPr>
          <w:p w14:paraId="262AF281" w14:textId="77777777" w:rsidR="003C2215" w:rsidRPr="00E20BA0" w:rsidRDefault="003C2215" w:rsidP="00ED67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right="70"/>
              <w:rPr>
                <w:rFonts w:ascii="Angsana New" w:hAnsi="Angsana New" w:cs="Angsana New"/>
                <w:b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125" w:type="pct"/>
            <w:gridSpan w:val="2"/>
          </w:tcPr>
          <w:p w14:paraId="58A60E49" w14:textId="77777777" w:rsidR="003C2215" w:rsidRPr="009B2158" w:rsidRDefault="003C2215" w:rsidP="003C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94" w:type="pct"/>
            <w:gridSpan w:val="2"/>
          </w:tcPr>
          <w:p w14:paraId="757EF509" w14:textId="77777777" w:rsidR="003C2215" w:rsidRPr="009B2158" w:rsidRDefault="003C2215" w:rsidP="00ED67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  <w:tab w:val="decimal" w:pos="870"/>
              </w:tabs>
              <w:spacing w:after="0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8" w:type="pct"/>
            <w:gridSpan w:val="2"/>
          </w:tcPr>
          <w:p w14:paraId="228B5767" w14:textId="77777777" w:rsidR="003C2215" w:rsidRPr="009B2158" w:rsidRDefault="003C2215" w:rsidP="00ED67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87" w:type="pct"/>
            <w:gridSpan w:val="3"/>
          </w:tcPr>
          <w:p w14:paraId="56A4CB14" w14:textId="77777777" w:rsidR="003C2215" w:rsidRPr="009B2158" w:rsidRDefault="003C2215" w:rsidP="00ED67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ED6786" w:rsidRPr="005804B6" w14:paraId="2CBABDFF" w14:textId="77777777" w:rsidTr="00ED6786">
        <w:trPr>
          <w:trHeight w:val="428"/>
        </w:trPr>
        <w:tc>
          <w:tcPr>
            <w:tcW w:w="2190" w:type="pct"/>
            <w:shd w:val="clear" w:color="auto" w:fill="FFFFFF"/>
          </w:tcPr>
          <w:p w14:paraId="74A3836E" w14:textId="77777777" w:rsidR="003C2215" w:rsidRPr="00BF4914" w:rsidRDefault="003C2215" w:rsidP="003C2215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BF491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BF491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50" w:type="pct"/>
            <w:gridSpan w:val="2"/>
          </w:tcPr>
          <w:p w14:paraId="3FF5FCC3" w14:textId="77777777" w:rsidR="003C2215" w:rsidRPr="00BF4914" w:rsidRDefault="003C2215" w:rsidP="00ED67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  <w:tab w:val="decimal" w:pos="893"/>
              </w:tabs>
              <w:spacing w:after="0"/>
              <w:ind w:right="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" w:type="pct"/>
            <w:gridSpan w:val="2"/>
          </w:tcPr>
          <w:p w14:paraId="5AEE8A99" w14:textId="77777777" w:rsidR="003C2215" w:rsidRPr="00BF4914" w:rsidRDefault="003C2215" w:rsidP="00ED67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  <w:gridSpan w:val="2"/>
          </w:tcPr>
          <w:p w14:paraId="0C47ED8C" w14:textId="77777777" w:rsidR="003C2215" w:rsidRPr="00BF4914" w:rsidRDefault="003C2215" w:rsidP="00ED67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right="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  <w:gridSpan w:val="2"/>
          </w:tcPr>
          <w:p w14:paraId="3E70BECB" w14:textId="77777777" w:rsidR="003C2215" w:rsidRPr="00BF4914" w:rsidRDefault="003C2215" w:rsidP="00ED67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  <w:gridSpan w:val="2"/>
          </w:tcPr>
          <w:p w14:paraId="06544EA9" w14:textId="77777777" w:rsidR="003C2215" w:rsidRPr="00BF4914" w:rsidRDefault="003C2215" w:rsidP="00ED67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  <w:tab w:val="decimal" w:pos="785"/>
                <w:tab w:val="decimal" w:pos="870"/>
              </w:tabs>
              <w:spacing w:after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" w:type="pct"/>
            <w:gridSpan w:val="2"/>
          </w:tcPr>
          <w:p w14:paraId="6B5A65DC" w14:textId="77777777" w:rsidR="003C2215" w:rsidRPr="00BF4914" w:rsidRDefault="003C2215" w:rsidP="00ED67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  <w:tab w:val="decimal" w:pos="830"/>
              </w:tabs>
              <w:spacing w:after="0"/>
              <w:ind w:right="-131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91" w:type="pct"/>
            <w:gridSpan w:val="3"/>
          </w:tcPr>
          <w:p w14:paraId="0602992B" w14:textId="77777777" w:rsidR="003C2215" w:rsidRPr="00BF4914" w:rsidRDefault="003C2215" w:rsidP="00ED67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  <w:tab w:val="decimal" w:pos="830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D6786" w:rsidRPr="005804B6" w14:paraId="3D88FD7F" w14:textId="77777777" w:rsidTr="00ED6786">
        <w:trPr>
          <w:trHeight w:val="403"/>
        </w:trPr>
        <w:tc>
          <w:tcPr>
            <w:tcW w:w="2190" w:type="pct"/>
            <w:shd w:val="clear" w:color="auto" w:fill="FFFFFF"/>
          </w:tcPr>
          <w:p w14:paraId="13179C08" w14:textId="77777777" w:rsidR="003C2215" w:rsidRPr="00BF4914" w:rsidRDefault="003C2215" w:rsidP="003C2215">
            <w:pPr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  <w:r w:rsidRPr="00BF4914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BF4914">
              <w:rPr>
                <w:rFonts w:ascii="Angsana New" w:hAnsi="Angsana New" w:cs="Angsana New"/>
                <w:sz w:val="30"/>
                <w:szCs w:val="30"/>
                <w:cs/>
              </w:rPr>
              <w:t>ค่าตอบแทนผู้บริหารสำคัญ</w:t>
            </w:r>
            <w:r w:rsidRPr="00BF4914"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650" w:type="pct"/>
            <w:gridSpan w:val="2"/>
          </w:tcPr>
          <w:p w14:paraId="0BC9A1D2" w14:textId="77777777" w:rsidR="003C2215" w:rsidRPr="00BF4914" w:rsidRDefault="003C2215" w:rsidP="00ED67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  <w:tab w:val="decimal" w:pos="893"/>
              </w:tabs>
              <w:spacing w:after="0"/>
              <w:ind w:right="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" w:type="pct"/>
            <w:gridSpan w:val="2"/>
          </w:tcPr>
          <w:p w14:paraId="5151B0A2" w14:textId="77777777" w:rsidR="003C2215" w:rsidRPr="00BF4914" w:rsidRDefault="003C2215" w:rsidP="00ED67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  <w:gridSpan w:val="2"/>
          </w:tcPr>
          <w:p w14:paraId="45F20B4C" w14:textId="77777777" w:rsidR="003C2215" w:rsidRPr="00BF4914" w:rsidRDefault="003C2215" w:rsidP="00ED67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right="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  <w:gridSpan w:val="2"/>
          </w:tcPr>
          <w:p w14:paraId="71A83148" w14:textId="77777777" w:rsidR="003C2215" w:rsidRPr="00BF4914" w:rsidRDefault="003C2215" w:rsidP="00ED67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  <w:gridSpan w:val="2"/>
          </w:tcPr>
          <w:p w14:paraId="5C778CB8" w14:textId="77777777" w:rsidR="003C2215" w:rsidRPr="00BF4914" w:rsidRDefault="003C2215" w:rsidP="00ED67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  <w:tab w:val="decimal" w:pos="785"/>
                <w:tab w:val="decimal" w:pos="870"/>
              </w:tabs>
              <w:spacing w:after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" w:type="pct"/>
            <w:gridSpan w:val="2"/>
          </w:tcPr>
          <w:p w14:paraId="715E4888" w14:textId="77777777" w:rsidR="003C2215" w:rsidRPr="00BF4914" w:rsidRDefault="003C2215" w:rsidP="00ED67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  <w:tab w:val="decimal" w:pos="830"/>
              </w:tabs>
              <w:spacing w:after="0"/>
              <w:ind w:right="-131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91" w:type="pct"/>
            <w:gridSpan w:val="3"/>
          </w:tcPr>
          <w:p w14:paraId="49117381" w14:textId="77777777" w:rsidR="003C2215" w:rsidRPr="00BF4914" w:rsidRDefault="003C2215" w:rsidP="00ED67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  <w:tab w:val="decimal" w:pos="830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D6786" w:rsidRPr="005804B6" w14:paraId="06E83F03" w14:textId="77777777" w:rsidTr="00ED6786">
        <w:trPr>
          <w:trHeight w:val="818"/>
        </w:trPr>
        <w:tc>
          <w:tcPr>
            <w:tcW w:w="2190" w:type="pct"/>
            <w:shd w:val="clear" w:color="auto" w:fill="FFFFFF"/>
          </w:tcPr>
          <w:p w14:paraId="74531AD7" w14:textId="6950FDCD" w:rsidR="003C2215" w:rsidRDefault="003C2215" w:rsidP="003C2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8D5487">
              <w:rPr>
                <w:rFonts w:ascii="Angsana New" w:hAnsi="Angsana New" w:cs="Angsana New" w:hint="cs"/>
                <w:sz w:val="30"/>
                <w:szCs w:val="30"/>
                <w:cs/>
              </w:rPr>
              <w:t>ผลประโยชน์ระยะสั้นของพนักงาน</w:t>
            </w:r>
            <w:r w:rsidRPr="00D73E40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  <w:p w14:paraId="4B71BE9D" w14:textId="12A1A3D8" w:rsidR="003C2215" w:rsidRPr="00BF4914" w:rsidRDefault="003C2215" w:rsidP="003C2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E1D58"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   </w:t>
            </w:r>
            <w:r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       </w:t>
            </w:r>
            <w:r w:rsidRPr="00C41A9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(รวมค่าตอบแทนกรรมการ)</w:t>
            </w:r>
          </w:p>
        </w:tc>
        <w:tc>
          <w:tcPr>
            <w:tcW w:w="650" w:type="pct"/>
            <w:gridSpan w:val="2"/>
            <w:shd w:val="clear" w:color="auto" w:fill="auto"/>
            <w:vAlign w:val="bottom"/>
          </w:tcPr>
          <w:p w14:paraId="65AA5FD4" w14:textId="6D18EC71" w:rsidR="003C2215" w:rsidRPr="00BF4914" w:rsidRDefault="00FA1BCE" w:rsidP="00ED67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/>
              <w:ind w:right="7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36,478</w:t>
            </w:r>
          </w:p>
        </w:tc>
        <w:tc>
          <w:tcPr>
            <w:tcW w:w="125" w:type="pct"/>
            <w:gridSpan w:val="2"/>
            <w:shd w:val="clear" w:color="auto" w:fill="auto"/>
          </w:tcPr>
          <w:p w14:paraId="542B3D34" w14:textId="77777777" w:rsidR="003C2215" w:rsidRPr="00BF4914" w:rsidRDefault="003C2215" w:rsidP="00ED67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  <w:gridSpan w:val="2"/>
            <w:shd w:val="clear" w:color="auto" w:fill="auto"/>
          </w:tcPr>
          <w:p w14:paraId="3D424A00" w14:textId="77777777" w:rsidR="003C2215" w:rsidRDefault="003C2215" w:rsidP="00ED67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right="70"/>
              <w:rPr>
                <w:rFonts w:ascii="Angsana New" w:hAnsi="Angsana New" w:cs="Angsana New"/>
                <w:sz w:val="30"/>
                <w:szCs w:val="30"/>
              </w:rPr>
            </w:pPr>
          </w:p>
          <w:p w14:paraId="19D7D107" w14:textId="5E1741C0" w:rsidR="003C2215" w:rsidRPr="00BF4914" w:rsidRDefault="003C2215" w:rsidP="00ED67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right="70"/>
              <w:rPr>
                <w:rFonts w:ascii="Angsana New" w:hAnsi="Angsana New" w:cs="Angsana New"/>
                <w:sz w:val="30"/>
                <w:szCs w:val="30"/>
              </w:rPr>
            </w:pPr>
            <w:r w:rsidRPr="006F080F">
              <w:rPr>
                <w:rFonts w:ascii="Angsana New" w:hAnsi="Angsana New" w:cs="Angsana New"/>
                <w:sz w:val="30"/>
                <w:szCs w:val="30"/>
              </w:rPr>
              <w:t>30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F080F">
              <w:rPr>
                <w:rFonts w:ascii="Angsana New" w:hAnsi="Angsana New" w:cs="Angsana New"/>
                <w:sz w:val="30"/>
                <w:szCs w:val="30"/>
              </w:rPr>
              <w:t>015</w:t>
            </w:r>
          </w:p>
        </w:tc>
        <w:tc>
          <w:tcPr>
            <w:tcW w:w="129" w:type="pct"/>
            <w:gridSpan w:val="2"/>
            <w:shd w:val="clear" w:color="auto" w:fill="auto"/>
          </w:tcPr>
          <w:p w14:paraId="077ACAEB" w14:textId="77777777" w:rsidR="003C2215" w:rsidRPr="00BF4914" w:rsidRDefault="003C2215" w:rsidP="00ED67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  <w:gridSpan w:val="2"/>
            <w:shd w:val="clear" w:color="auto" w:fill="auto"/>
          </w:tcPr>
          <w:p w14:paraId="4E94E773" w14:textId="77777777" w:rsidR="003C2215" w:rsidRDefault="003C2215" w:rsidP="00ED67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  <w:tab w:val="decimal" w:pos="870"/>
              </w:tabs>
              <w:spacing w:after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0CC756E4" w14:textId="734D4428" w:rsidR="003C2215" w:rsidRPr="00BF4914" w:rsidRDefault="0044225C" w:rsidP="00ED67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  <w:tab w:val="decimal" w:pos="870"/>
              </w:tabs>
              <w:spacing w:after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12,941</w:t>
            </w:r>
          </w:p>
        </w:tc>
        <w:tc>
          <w:tcPr>
            <w:tcW w:w="143" w:type="pct"/>
            <w:gridSpan w:val="2"/>
          </w:tcPr>
          <w:p w14:paraId="565D212C" w14:textId="77777777" w:rsidR="003C2215" w:rsidRPr="00BF4914" w:rsidRDefault="003C2215" w:rsidP="00ED67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  <w:gridSpan w:val="3"/>
          </w:tcPr>
          <w:p w14:paraId="1876A4DD" w14:textId="77777777" w:rsidR="003C2215" w:rsidRDefault="003C2215" w:rsidP="00ED67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  <w:p w14:paraId="4DCE859A" w14:textId="331DC761" w:rsidR="003C2215" w:rsidRPr="00BF4914" w:rsidRDefault="003C2215" w:rsidP="00ED67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F080F">
              <w:rPr>
                <w:rFonts w:ascii="Angsana New" w:hAnsi="Angsana New" w:cs="Angsana New"/>
                <w:sz w:val="30"/>
                <w:szCs w:val="30"/>
              </w:rPr>
              <w:t>11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F080F">
              <w:rPr>
                <w:rFonts w:ascii="Angsana New" w:hAnsi="Angsana New" w:cs="Angsana New"/>
                <w:sz w:val="30"/>
                <w:szCs w:val="30"/>
              </w:rPr>
              <w:t>201</w:t>
            </w:r>
          </w:p>
        </w:tc>
      </w:tr>
      <w:tr w:rsidR="00ED6786" w:rsidRPr="005804B6" w14:paraId="68C2BA3F" w14:textId="77777777" w:rsidTr="00ED6786">
        <w:trPr>
          <w:trHeight w:val="403"/>
        </w:trPr>
        <w:tc>
          <w:tcPr>
            <w:tcW w:w="2190" w:type="pct"/>
            <w:shd w:val="clear" w:color="auto" w:fill="FFFFFF"/>
          </w:tcPr>
          <w:p w14:paraId="16C6164E" w14:textId="77777777" w:rsidR="003C2215" w:rsidRPr="00BF4914" w:rsidRDefault="003C2215" w:rsidP="003C2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  <w:r w:rsidRPr="00BF4914">
              <w:rPr>
                <w:rFonts w:ascii="Angsana New" w:hAnsi="Angsana New" w:cs="Angsana New"/>
                <w:sz w:val="30"/>
                <w:szCs w:val="30"/>
              </w:rPr>
              <w:t xml:space="preserve">      </w:t>
            </w:r>
            <w:r w:rsidRPr="00BF4914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650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8527B5D" w14:textId="002E7AB7" w:rsidR="003C2215" w:rsidRPr="00BF4914" w:rsidRDefault="00FA1BCE" w:rsidP="00ED67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/>
              <w:ind w:right="7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3,324</w:t>
            </w:r>
          </w:p>
        </w:tc>
        <w:tc>
          <w:tcPr>
            <w:tcW w:w="125" w:type="pct"/>
            <w:gridSpan w:val="2"/>
            <w:shd w:val="clear" w:color="auto" w:fill="auto"/>
          </w:tcPr>
          <w:p w14:paraId="1F536E23" w14:textId="77777777" w:rsidR="003C2215" w:rsidRPr="00BF4914" w:rsidRDefault="003C2215" w:rsidP="00ED67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  <w:gridSpan w:val="2"/>
            <w:shd w:val="clear" w:color="auto" w:fill="auto"/>
          </w:tcPr>
          <w:p w14:paraId="5EB4F5E7" w14:textId="32078E6D" w:rsidR="003C2215" w:rsidRPr="00BF4914" w:rsidRDefault="003C2215" w:rsidP="00ED67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right="70"/>
              <w:rPr>
                <w:rFonts w:ascii="Angsana New" w:hAnsi="Angsana New" w:cs="Angsana New"/>
                <w:sz w:val="30"/>
                <w:szCs w:val="30"/>
              </w:rPr>
            </w:pPr>
            <w:r w:rsidRPr="006F080F">
              <w:rPr>
                <w:rFonts w:ascii="Angsana New" w:hAnsi="Angsana New" w:cs="Angsana New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F080F">
              <w:rPr>
                <w:rFonts w:ascii="Angsana New" w:hAnsi="Angsana New" w:cs="Angsana New"/>
                <w:sz w:val="30"/>
                <w:szCs w:val="30"/>
              </w:rPr>
              <w:t>968</w:t>
            </w:r>
          </w:p>
        </w:tc>
        <w:tc>
          <w:tcPr>
            <w:tcW w:w="129" w:type="pct"/>
            <w:gridSpan w:val="2"/>
            <w:shd w:val="clear" w:color="auto" w:fill="auto"/>
          </w:tcPr>
          <w:p w14:paraId="5F4A79CE" w14:textId="77777777" w:rsidR="003C2215" w:rsidRPr="00BF4914" w:rsidRDefault="003C2215" w:rsidP="00ED67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  <w:gridSpan w:val="2"/>
            <w:shd w:val="clear" w:color="auto" w:fill="auto"/>
          </w:tcPr>
          <w:p w14:paraId="472FBA56" w14:textId="6F2991ED" w:rsidR="003C2215" w:rsidRPr="00BF4914" w:rsidRDefault="003C2215" w:rsidP="00ED67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  <w:tab w:val="decimal" w:pos="870"/>
              </w:tabs>
              <w:spacing w:after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1,550</w:t>
            </w:r>
          </w:p>
        </w:tc>
        <w:tc>
          <w:tcPr>
            <w:tcW w:w="143" w:type="pct"/>
            <w:gridSpan w:val="2"/>
          </w:tcPr>
          <w:p w14:paraId="0D0C61AB" w14:textId="77777777" w:rsidR="003C2215" w:rsidRPr="00BF4914" w:rsidRDefault="003C2215" w:rsidP="00ED67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  <w:gridSpan w:val="3"/>
            <w:shd w:val="clear" w:color="auto" w:fill="auto"/>
          </w:tcPr>
          <w:p w14:paraId="2F0B8A3B" w14:textId="072E34F1" w:rsidR="003C2215" w:rsidRPr="00BF4914" w:rsidRDefault="003C2215" w:rsidP="00ED67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F080F">
              <w:rPr>
                <w:rFonts w:ascii="Angsana New" w:hAnsi="Angsana New" w:cs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F080F">
              <w:rPr>
                <w:rFonts w:ascii="Angsana New" w:hAnsi="Angsana New" w:cs="Angsana New"/>
                <w:sz w:val="30"/>
                <w:szCs w:val="30"/>
              </w:rPr>
              <w:t>418</w:t>
            </w:r>
          </w:p>
        </w:tc>
      </w:tr>
      <w:tr w:rsidR="00ED6786" w:rsidRPr="005804B6" w14:paraId="0D3DB227" w14:textId="77777777" w:rsidTr="00ED6786">
        <w:trPr>
          <w:trHeight w:val="428"/>
        </w:trPr>
        <w:tc>
          <w:tcPr>
            <w:tcW w:w="2190" w:type="pct"/>
            <w:shd w:val="clear" w:color="auto" w:fill="FFFFFF"/>
          </w:tcPr>
          <w:p w14:paraId="116FE14D" w14:textId="77777777" w:rsidR="003C2215" w:rsidRPr="00A755B2" w:rsidRDefault="003C2215" w:rsidP="003C2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A755B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650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22F55B" w14:textId="23D7AB35" w:rsidR="003C2215" w:rsidRPr="00815B25" w:rsidRDefault="00FA1BCE" w:rsidP="00ED67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/>
              <w:ind w:right="7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39,80</w:t>
            </w:r>
            <w:r w:rsidR="004F662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25" w:type="pct"/>
            <w:gridSpan w:val="2"/>
            <w:shd w:val="clear" w:color="auto" w:fill="auto"/>
          </w:tcPr>
          <w:p w14:paraId="342B683F" w14:textId="77777777" w:rsidR="003C2215" w:rsidRPr="00815B25" w:rsidRDefault="003C2215" w:rsidP="00ED67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4AF79B" w14:textId="1503878E" w:rsidR="003C2215" w:rsidRPr="00815B25" w:rsidRDefault="003C2215" w:rsidP="00ED67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right="7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F080F">
              <w:rPr>
                <w:rFonts w:ascii="Angsana New" w:hAnsi="Angsana New" w:cs="Angsana New"/>
                <w:b/>
                <w:bCs/>
                <w:sz w:val="30"/>
                <w:szCs w:val="30"/>
              </w:rPr>
              <w:t>32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6F080F">
              <w:rPr>
                <w:rFonts w:ascii="Angsana New" w:hAnsi="Angsana New" w:cs="Angsana New"/>
                <w:b/>
                <w:bCs/>
                <w:sz w:val="30"/>
                <w:szCs w:val="30"/>
              </w:rPr>
              <w:t>983</w:t>
            </w:r>
          </w:p>
        </w:tc>
        <w:tc>
          <w:tcPr>
            <w:tcW w:w="129" w:type="pct"/>
            <w:gridSpan w:val="2"/>
            <w:shd w:val="clear" w:color="auto" w:fill="auto"/>
          </w:tcPr>
          <w:p w14:paraId="5709AA0F" w14:textId="77777777" w:rsidR="003C2215" w:rsidRPr="00F22372" w:rsidRDefault="003C2215" w:rsidP="00ED67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CDD67F" w14:textId="680CEB99" w:rsidR="003C2215" w:rsidRPr="00815B25" w:rsidRDefault="0044225C" w:rsidP="00ED67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  <w:tab w:val="decimal" w:pos="870"/>
              </w:tabs>
              <w:spacing w:after="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14,491</w:t>
            </w:r>
          </w:p>
        </w:tc>
        <w:tc>
          <w:tcPr>
            <w:tcW w:w="143" w:type="pct"/>
            <w:gridSpan w:val="2"/>
          </w:tcPr>
          <w:p w14:paraId="7BAA8E37" w14:textId="77777777" w:rsidR="003C2215" w:rsidRPr="00F22372" w:rsidRDefault="003C2215" w:rsidP="00ED67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  <w:tab w:val="decimal" w:pos="830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91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591ECA24" w14:textId="576F4A95" w:rsidR="003C2215" w:rsidRPr="00815B25" w:rsidRDefault="003C2215" w:rsidP="00ED67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F080F">
              <w:rPr>
                <w:rFonts w:ascii="Angsana New" w:hAnsi="Angsana New" w:cs="Angsana New"/>
                <w:b/>
                <w:bCs/>
                <w:sz w:val="30"/>
                <w:szCs w:val="30"/>
              </w:rPr>
              <w:t>12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6F080F">
              <w:rPr>
                <w:rFonts w:ascii="Angsana New" w:hAnsi="Angsana New" w:cs="Angsana New"/>
                <w:b/>
                <w:bCs/>
                <w:sz w:val="30"/>
                <w:szCs w:val="30"/>
              </w:rPr>
              <w:t>619</w:t>
            </w:r>
          </w:p>
        </w:tc>
      </w:tr>
    </w:tbl>
    <w:p w14:paraId="12E84B4D" w14:textId="77777777" w:rsidR="00386C9B" w:rsidRDefault="00386C9B" w:rsidP="00386C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sz w:val="30"/>
          <w:szCs w:val="30"/>
        </w:rPr>
      </w:pPr>
    </w:p>
    <w:p w14:paraId="61C1C6F0" w14:textId="78EF740F" w:rsidR="000B2FE1" w:rsidRPr="00257F3C" w:rsidRDefault="000B2FE1" w:rsidP="00257F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66"/>
        </w:tabs>
        <w:spacing w:line="240" w:lineRule="auto"/>
        <w:ind w:firstLine="540"/>
        <w:rPr>
          <w:rFonts w:ascii="Angsana New" w:hAnsi="Angsana New" w:cs="Angsana New"/>
          <w:sz w:val="30"/>
          <w:szCs w:val="30"/>
        </w:rPr>
      </w:pPr>
      <w:r w:rsidRPr="00257F3C">
        <w:rPr>
          <w:rFonts w:ascii="Angsana New" w:hAnsi="Angsana New" w:cs="Angsana New" w:hint="cs"/>
          <w:sz w:val="30"/>
          <w:szCs w:val="30"/>
          <w:cs/>
        </w:rPr>
        <w:t>ยอดคงเหลือกับบุคคลหรือกิจการที่เกี่ยวข้องกัน ณ วันที่</w:t>
      </w:r>
      <w:r w:rsidRPr="00257F3C">
        <w:rPr>
          <w:rFonts w:ascii="Angsana New" w:hAnsi="Angsana New" w:cs="Angsana New" w:hint="cs"/>
          <w:sz w:val="30"/>
          <w:szCs w:val="30"/>
        </w:rPr>
        <w:t xml:space="preserve"> </w:t>
      </w:r>
      <w:r w:rsidR="006F080F" w:rsidRPr="006F080F">
        <w:rPr>
          <w:rFonts w:ascii="Angsana New" w:hAnsi="Angsana New" w:cs="Angsana New" w:hint="cs"/>
          <w:sz w:val="30"/>
          <w:szCs w:val="30"/>
        </w:rPr>
        <w:t>30</w:t>
      </w:r>
      <w:r w:rsidR="00386C9B">
        <w:rPr>
          <w:rFonts w:ascii="Angsana New" w:hAnsi="Angsana New" w:cs="Angsana New" w:hint="cs"/>
          <w:sz w:val="30"/>
          <w:szCs w:val="30"/>
        </w:rPr>
        <w:t xml:space="preserve"> </w:t>
      </w:r>
      <w:r w:rsidR="00386C9B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Pr="00257F3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F080F" w:rsidRPr="006F080F">
        <w:rPr>
          <w:rFonts w:ascii="Angsana New" w:hAnsi="Angsana New" w:cs="Angsana New" w:hint="cs"/>
          <w:sz w:val="30"/>
          <w:szCs w:val="30"/>
        </w:rPr>
        <w:t>2564</w:t>
      </w:r>
      <w:r w:rsidRPr="00257F3C">
        <w:rPr>
          <w:rFonts w:ascii="Angsana New" w:hAnsi="Angsana New" w:cs="Angsana New" w:hint="cs"/>
          <w:sz w:val="30"/>
          <w:szCs w:val="30"/>
        </w:rPr>
        <w:t xml:space="preserve"> </w:t>
      </w:r>
      <w:r w:rsidRPr="00257F3C">
        <w:rPr>
          <w:rFonts w:ascii="Angsana New" w:hAnsi="Angsana New" w:cs="Angsana New" w:hint="cs"/>
          <w:sz w:val="30"/>
          <w:szCs w:val="30"/>
          <w:cs/>
        </w:rPr>
        <w:t>และวันที่</w:t>
      </w:r>
      <w:r w:rsidRPr="00257F3C">
        <w:rPr>
          <w:rFonts w:ascii="Angsana New" w:hAnsi="Angsana New" w:cs="Angsana New" w:hint="cs"/>
          <w:sz w:val="30"/>
          <w:szCs w:val="30"/>
        </w:rPr>
        <w:t xml:space="preserve"> </w:t>
      </w:r>
      <w:r w:rsidR="006F080F" w:rsidRPr="006F080F">
        <w:rPr>
          <w:rFonts w:ascii="Angsana New" w:hAnsi="Angsana New" w:cs="Angsana New" w:hint="cs"/>
          <w:sz w:val="30"/>
          <w:szCs w:val="30"/>
        </w:rPr>
        <w:t>31</w:t>
      </w:r>
      <w:r w:rsidRPr="00257F3C">
        <w:rPr>
          <w:rFonts w:ascii="Angsana New" w:hAnsi="Angsana New" w:cs="Angsana New" w:hint="cs"/>
          <w:sz w:val="30"/>
          <w:szCs w:val="30"/>
        </w:rPr>
        <w:t xml:space="preserve"> </w:t>
      </w:r>
      <w:r w:rsidRPr="00257F3C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6F080F" w:rsidRPr="006F080F">
        <w:rPr>
          <w:rFonts w:ascii="Angsana New" w:hAnsi="Angsana New" w:cs="Angsana New" w:hint="cs"/>
          <w:sz w:val="30"/>
          <w:szCs w:val="30"/>
        </w:rPr>
        <w:t>2563</w:t>
      </w:r>
      <w:r w:rsidRPr="00257F3C">
        <w:rPr>
          <w:rFonts w:ascii="Angsana New" w:hAnsi="Angsana New" w:cs="Angsana New" w:hint="cs"/>
          <w:sz w:val="30"/>
          <w:szCs w:val="30"/>
        </w:rPr>
        <w:t xml:space="preserve"> </w:t>
      </w:r>
      <w:r w:rsidRPr="00257F3C">
        <w:rPr>
          <w:rFonts w:ascii="Angsana New" w:hAnsi="Angsana New" w:cs="Angsana New" w:hint="cs"/>
          <w:sz w:val="30"/>
          <w:szCs w:val="30"/>
          <w:cs/>
        </w:rPr>
        <w:t>มีดังนี้</w:t>
      </w:r>
    </w:p>
    <w:p w14:paraId="330F5347" w14:textId="68AC1DA9" w:rsidR="00810D31" w:rsidRDefault="00810D31" w:rsidP="00257F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583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4"/>
        <w:gridCol w:w="4182"/>
        <w:gridCol w:w="40"/>
        <w:gridCol w:w="1179"/>
        <w:gridCol w:w="243"/>
        <w:gridCol w:w="1140"/>
        <w:gridCol w:w="10"/>
        <w:gridCol w:w="236"/>
        <w:gridCol w:w="34"/>
        <w:gridCol w:w="1050"/>
        <w:gridCol w:w="261"/>
        <w:gridCol w:w="1137"/>
        <w:gridCol w:w="17"/>
      </w:tblGrid>
      <w:tr w:rsidR="00662442" w:rsidRPr="00C60284" w14:paraId="1AB4B0CD" w14:textId="77777777" w:rsidTr="005F063F">
        <w:trPr>
          <w:trHeight w:val="371"/>
        </w:trPr>
        <w:tc>
          <w:tcPr>
            <w:tcW w:w="2210" w:type="pct"/>
            <w:gridSpan w:val="2"/>
          </w:tcPr>
          <w:p w14:paraId="40D5E662" w14:textId="77777777" w:rsidR="00662442" w:rsidRPr="00662442" w:rsidRDefault="00662442" w:rsidP="00662442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63" w:type="pct"/>
            <w:gridSpan w:val="5"/>
          </w:tcPr>
          <w:p w14:paraId="68F41D49" w14:textId="77777777" w:rsidR="00662442" w:rsidRPr="00662442" w:rsidRDefault="00662442" w:rsidP="005F063F">
            <w:pPr>
              <w:pStyle w:val="BodyTextFirstIndent"/>
              <w:tabs>
                <w:tab w:val="decimal" w:pos="784"/>
              </w:tabs>
              <w:spacing w:after="0" w:line="240" w:lineRule="auto"/>
              <w:ind w:left="-15" w:right="-1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1" w:type="pct"/>
            <w:gridSpan w:val="2"/>
            <w:vAlign w:val="bottom"/>
          </w:tcPr>
          <w:p w14:paraId="78145F45" w14:textId="77777777" w:rsidR="00662442" w:rsidRPr="00662442" w:rsidRDefault="00662442" w:rsidP="005F06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7" w:type="pct"/>
            <w:gridSpan w:val="4"/>
            <w:vAlign w:val="bottom"/>
          </w:tcPr>
          <w:p w14:paraId="4097CD88" w14:textId="77777777" w:rsidR="00662442" w:rsidRPr="00662442" w:rsidRDefault="00662442" w:rsidP="005F063F">
            <w:pPr>
              <w:pStyle w:val="BodyTextFirstIndent"/>
              <w:tabs>
                <w:tab w:val="decimal" w:pos="792"/>
              </w:tabs>
              <w:spacing w:after="0" w:line="240" w:lineRule="auto"/>
              <w:ind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62442" w:rsidRPr="00C60284" w14:paraId="758C2248" w14:textId="77777777" w:rsidTr="005F063F">
        <w:trPr>
          <w:gridBefore w:val="1"/>
          <w:gridAfter w:val="1"/>
          <w:wBefore w:w="28" w:type="pct"/>
          <w:wAfter w:w="9" w:type="pct"/>
          <w:trHeight w:val="379"/>
          <w:tblHeader/>
        </w:trPr>
        <w:tc>
          <w:tcPr>
            <w:tcW w:w="2203" w:type="pct"/>
            <w:gridSpan w:val="2"/>
          </w:tcPr>
          <w:p w14:paraId="20EF6C83" w14:textId="77777777" w:rsidR="00662442" w:rsidRPr="00C60284" w:rsidRDefault="00662442" w:rsidP="006B36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5" w:type="pct"/>
          </w:tcPr>
          <w:p w14:paraId="1C228E5F" w14:textId="400F89EB" w:rsidR="00662442" w:rsidRPr="00C60284" w:rsidRDefault="006F080F" w:rsidP="006B36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F080F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="00386C9B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386C9B">
              <w:rPr>
                <w:rFonts w:ascii="Angsana New" w:hAnsi="Angsana New" w:cs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7" w:type="pct"/>
          </w:tcPr>
          <w:p w14:paraId="74BC8F80" w14:textId="77777777" w:rsidR="00662442" w:rsidRPr="00C60284" w:rsidRDefault="00662442" w:rsidP="006B36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14:paraId="00DA1C29" w14:textId="1ABEB7E7" w:rsidR="00662442" w:rsidRPr="00C60284" w:rsidRDefault="006F080F" w:rsidP="006B36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080F">
              <w:rPr>
                <w:rFonts w:ascii="Angsana New" w:hAnsi="Angsana New" w:cs="Angsana New" w:hint="cs"/>
                <w:sz w:val="30"/>
                <w:szCs w:val="30"/>
              </w:rPr>
              <w:t>31</w:t>
            </w:r>
            <w:r w:rsidR="00662442" w:rsidRPr="00C60284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="00662442" w:rsidRPr="00C60284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8" w:type="pct"/>
            <w:gridSpan w:val="2"/>
          </w:tcPr>
          <w:p w14:paraId="4A7711B5" w14:textId="77777777" w:rsidR="00662442" w:rsidRPr="00C60284" w:rsidRDefault="00662442" w:rsidP="006B36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6" w:type="pct"/>
            <w:gridSpan w:val="2"/>
          </w:tcPr>
          <w:p w14:paraId="54EF2B2A" w14:textId="5858E2C8" w:rsidR="00662442" w:rsidRPr="00C60284" w:rsidRDefault="006F080F" w:rsidP="006B36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080F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="00386C9B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386C9B">
              <w:rPr>
                <w:rFonts w:ascii="Angsana New" w:hAnsi="Angsana New" w:cs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6" w:type="pct"/>
          </w:tcPr>
          <w:p w14:paraId="7657CA76" w14:textId="77777777" w:rsidR="00662442" w:rsidRPr="00C60284" w:rsidRDefault="00662442" w:rsidP="006B36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20FF19C3" w14:textId="739106DC" w:rsidR="00662442" w:rsidRPr="00C60284" w:rsidRDefault="006F080F" w:rsidP="006B36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080F">
              <w:rPr>
                <w:rFonts w:ascii="Angsana New" w:hAnsi="Angsana New" w:cs="Angsana New" w:hint="cs"/>
                <w:sz w:val="30"/>
                <w:szCs w:val="30"/>
              </w:rPr>
              <w:t>31</w:t>
            </w:r>
            <w:r w:rsidR="00662442" w:rsidRPr="00C60284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="00662442" w:rsidRPr="00C60284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662442" w:rsidRPr="00C60284" w14:paraId="6EAB4624" w14:textId="77777777" w:rsidTr="005F063F">
        <w:trPr>
          <w:gridBefore w:val="1"/>
          <w:gridAfter w:val="1"/>
          <w:wBefore w:w="28" w:type="pct"/>
          <w:wAfter w:w="9" w:type="pct"/>
          <w:trHeight w:val="366"/>
          <w:tblHeader/>
        </w:trPr>
        <w:tc>
          <w:tcPr>
            <w:tcW w:w="2203" w:type="pct"/>
            <w:gridSpan w:val="2"/>
          </w:tcPr>
          <w:p w14:paraId="1C0C1932" w14:textId="77777777" w:rsidR="00662442" w:rsidRPr="00C60284" w:rsidRDefault="00662442" w:rsidP="006B36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615" w:type="pct"/>
          </w:tcPr>
          <w:p w14:paraId="172F6284" w14:textId="78F82EB5" w:rsidR="00662442" w:rsidRPr="00C60284" w:rsidRDefault="006F080F" w:rsidP="006B36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080F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Pr="006F080F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27" w:type="pct"/>
          </w:tcPr>
          <w:p w14:paraId="0FE32325" w14:textId="77777777" w:rsidR="00662442" w:rsidRPr="00C60284" w:rsidRDefault="00662442" w:rsidP="006B36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14:paraId="17C7F6F8" w14:textId="75253EAE" w:rsidR="00662442" w:rsidRPr="00C60284" w:rsidRDefault="006F080F" w:rsidP="006B36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080F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Pr="006F080F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28" w:type="pct"/>
            <w:gridSpan w:val="2"/>
          </w:tcPr>
          <w:p w14:paraId="6D5A483B" w14:textId="77777777" w:rsidR="00662442" w:rsidRPr="00C60284" w:rsidRDefault="00662442" w:rsidP="006B36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6" w:type="pct"/>
            <w:gridSpan w:val="2"/>
          </w:tcPr>
          <w:p w14:paraId="3B91EBDB" w14:textId="7F5272C4" w:rsidR="00662442" w:rsidRPr="00C60284" w:rsidRDefault="006F080F" w:rsidP="006B36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080F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Pr="006F080F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36" w:type="pct"/>
          </w:tcPr>
          <w:p w14:paraId="6812041A" w14:textId="77777777" w:rsidR="00662442" w:rsidRPr="00C60284" w:rsidRDefault="00662442" w:rsidP="006B36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16344798" w14:textId="289CFFCD" w:rsidR="00662442" w:rsidRPr="00C60284" w:rsidRDefault="006F080F" w:rsidP="006B36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080F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Pr="006F080F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</w:tr>
      <w:tr w:rsidR="00662442" w:rsidRPr="00C60284" w14:paraId="2B78894B" w14:textId="77777777" w:rsidTr="005F063F">
        <w:trPr>
          <w:gridBefore w:val="1"/>
          <w:gridAfter w:val="1"/>
          <w:wBefore w:w="28" w:type="pct"/>
          <w:wAfter w:w="9" w:type="pct"/>
          <w:trHeight w:val="379"/>
          <w:tblHeader/>
        </w:trPr>
        <w:tc>
          <w:tcPr>
            <w:tcW w:w="2203" w:type="pct"/>
            <w:gridSpan w:val="2"/>
          </w:tcPr>
          <w:p w14:paraId="3BAECE8F" w14:textId="77777777" w:rsidR="00662442" w:rsidRPr="00C60284" w:rsidRDefault="00662442" w:rsidP="006B36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60" w:type="pct"/>
            <w:gridSpan w:val="9"/>
          </w:tcPr>
          <w:p w14:paraId="3C372AFA" w14:textId="77777777" w:rsidR="00662442" w:rsidRPr="00C60284" w:rsidRDefault="00662442" w:rsidP="006B36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62442" w:rsidRPr="00C60284" w14:paraId="69C271C4" w14:textId="77777777" w:rsidTr="005F063F">
        <w:trPr>
          <w:gridBefore w:val="1"/>
          <w:gridAfter w:val="1"/>
          <w:wBefore w:w="28" w:type="pct"/>
          <w:wAfter w:w="9" w:type="pct"/>
          <w:trHeight w:val="379"/>
        </w:trPr>
        <w:tc>
          <w:tcPr>
            <w:tcW w:w="2203" w:type="pct"/>
            <w:gridSpan w:val="2"/>
          </w:tcPr>
          <w:p w14:paraId="4A37DF3B" w14:textId="77777777" w:rsidR="00662442" w:rsidRPr="00C60284" w:rsidRDefault="00662442" w:rsidP="006B3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5" w:type="pct"/>
            <w:shd w:val="clear" w:color="auto" w:fill="auto"/>
          </w:tcPr>
          <w:p w14:paraId="5C7BC43B" w14:textId="40B153E0" w:rsidR="00662442" w:rsidRPr="00C60284" w:rsidRDefault="00FA1BCE" w:rsidP="006B36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1323F78F" w14:textId="77777777" w:rsidR="00662442" w:rsidRPr="00C60284" w:rsidRDefault="00662442" w:rsidP="006B36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14:paraId="65DCE08B" w14:textId="77777777" w:rsidR="00662442" w:rsidRPr="00C60284" w:rsidRDefault="00662442" w:rsidP="006B36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8" w:type="pct"/>
            <w:gridSpan w:val="2"/>
          </w:tcPr>
          <w:p w14:paraId="659F2C28" w14:textId="77777777" w:rsidR="00662442" w:rsidRPr="00C60284" w:rsidRDefault="00662442" w:rsidP="006B36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26" w:right="-16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6" w:type="pct"/>
            <w:gridSpan w:val="2"/>
          </w:tcPr>
          <w:p w14:paraId="266DD772" w14:textId="3F700A6D" w:rsidR="00662442" w:rsidRPr="00C60284" w:rsidRDefault="003C2215" w:rsidP="006B36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151,545</w:t>
            </w:r>
          </w:p>
        </w:tc>
        <w:tc>
          <w:tcPr>
            <w:tcW w:w="136" w:type="pct"/>
          </w:tcPr>
          <w:p w14:paraId="5EEEECE1" w14:textId="77777777" w:rsidR="00662442" w:rsidRPr="00C60284" w:rsidRDefault="00662442" w:rsidP="006B36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0F0263FC" w14:textId="56A5D1C0" w:rsidR="00662442" w:rsidRPr="00C60284" w:rsidRDefault="006F080F" w:rsidP="00FB4E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</w:rPr>
            </w:pPr>
            <w:r w:rsidRPr="006F080F">
              <w:rPr>
                <w:rFonts w:ascii="Angsana New" w:hAnsi="Angsana New" w:cs="Angsana New"/>
                <w:sz w:val="30"/>
                <w:szCs w:val="30"/>
              </w:rPr>
              <w:t>134</w:t>
            </w:r>
            <w:r w:rsidR="00662442" w:rsidRPr="00C6028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F080F">
              <w:rPr>
                <w:rFonts w:ascii="Angsana New" w:hAnsi="Angsana New" w:cs="Angsana New"/>
                <w:sz w:val="30"/>
                <w:szCs w:val="30"/>
              </w:rPr>
              <w:t>138</w:t>
            </w:r>
          </w:p>
        </w:tc>
      </w:tr>
      <w:tr w:rsidR="00662442" w:rsidRPr="00C60284" w14:paraId="5ACC3975" w14:textId="77777777" w:rsidTr="005F063F">
        <w:trPr>
          <w:gridBefore w:val="1"/>
          <w:gridAfter w:val="1"/>
          <w:wBefore w:w="28" w:type="pct"/>
          <w:wAfter w:w="9" w:type="pct"/>
          <w:trHeight w:val="379"/>
        </w:trPr>
        <w:tc>
          <w:tcPr>
            <w:tcW w:w="2203" w:type="pct"/>
            <w:gridSpan w:val="2"/>
          </w:tcPr>
          <w:p w14:paraId="63936762" w14:textId="77777777" w:rsidR="00662442" w:rsidRPr="00C60284" w:rsidRDefault="00662442" w:rsidP="006B3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0284">
              <w:rPr>
                <w:rFonts w:ascii="Angsana New" w:hAnsi="Angsana New" w:cs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15" w:type="pct"/>
            <w:shd w:val="clear" w:color="auto" w:fill="auto"/>
          </w:tcPr>
          <w:p w14:paraId="28F20C1F" w14:textId="1A2C09AB" w:rsidR="00662442" w:rsidRPr="00C60284" w:rsidRDefault="00FA1BCE" w:rsidP="006B36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33,194</w:t>
            </w:r>
          </w:p>
        </w:tc>
        <w:tc>
          <w:tcPr>
            <w:tcW w:w="127" w:type="pct"/>
          </w:tcPr>
          <w:p w14:paraId="68C7BBDA" w14:textId="77777777" w:rsidR="00662442" w:rsidRPr="00C60284" w:rsidRDefault="00662442" w:rsidP="006B36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14:paraId="517E9C0C" w14:textId="6CD88CA0" w:rsidR="00662442" w:rsidRPr="00C60284" w:rsidRDefault="006F080F" w:rsidP="006B36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</w:rPr>
            </w:pPr>
            <w:r w:rsidRPr="006F080F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662442" w:rsidRPr="00C6028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F080F">
              <w:rPr>
                <w:rFonts w:ascii="Angsana New" w:hAnsi="Angsana New" w:cs="Angsana New"/>
                <w:sz w:val="30"/>
                <w:szCs w:val="30"/>
              </w:rPr>
              <w:t>233</w:t>
            </w:r>
          </w:p>
        </w:tc>
        <w:tc>
          <w:tcPr>
            <w:tcW w:w="128" w:type="pct"/>
            <w:gridSpan w:val="2"/>
          </w:tcPr>
          <w:p w14:paraId="013549E3" w14:textId="77777777" w:rsidR="00662442" w:rsidRPr="00C60284" w:rsidRDefault="00662442" w:rsidP="006B36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26" w:right="-16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6" w:type="pct"/>
            <w:gridSpan w:val="2"/>
          </w:tcPr>
          <w:p w14:paraId="74602E8D" w14:textId="5B86C7D8" w:rsidR="00662442" w:rsidRPr="00C60284" w:rsidRDefault="003C2215" w:rsidP="006B36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33,194</w:t>
            </w:r>
          </w:p>
        </w:tc>
        <w:tc>
          <w:tcPr>
            <w:tcW w:w="136" w:type="pct"/>
          </w:tcPr>
          <w:p w14:paraId="28E6D40E" w14:textId="77777777" w:rsidR="00662442" w:rsidRPr="00C60284" w:rsidRDefault="00662442" w:rsidP="006B36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3A61F3A1" w14:textId="077C9137" w:rsidR="00662442" w:rsidRPr="00C60284" w:rsidRDefault="006F080F" w:rsidP="00FB4E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</w:rPr>
            </w:pPr>
            <w:r w:rsidRPr="006F080F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662442" w:rsidRPr="00C6028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F080F">
              <w:rPr>
                <w:rFonts w:ascii="Angsana New" w:hAnsi="Angsana New" w:cs="Angsana New"/>
                <w:sz w:val="30"/>
                <w:szCs w:val="30"/>
              </w:rPr>
              <w:t>233</w:t>
            </w:r>
          </w:p>
        </w:tc>
      </w:tr>
      <w:tr w:rsidR="00662442" w:rsidRPr="00C60284" w14:paraId="08ABF6DF" w14:textId="77777777" w:rsidTr="005F063F">
        <w:trPr>
          <w:gridBefore w:val="1"/>
          <w:gridAfter w:val="1"/>
          <w:wBefore w:w="28" w:type="pct"/>
          <w:wAfter w:w="9" w:type="pct"/>
          <w:trHeight w:val="366"/>
        </w:trPr>
        <w:tc>
          <w:tcPr>
            <w:tcW w:w="2203" w:type="pct"/>
            <w:gridSpan w:val="2"/>
            <w:vAlign w:val="bottom"/>
          </w:tcPr>
          <w:p w14:paraId="67C532C4" w14:textId="77777777" w:rsidR="00662442" w:rsidRPr="00C60284" w:rsidRDefault="00662442" w:rsidP="006B3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6028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396D4F" w14:textId="3957A17B" w:rsidR="00662442" w:rsidRPr="00C60284" w:rsidRDefault="00FA1BCE" w:rsidP="006B36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33,194</w:t>
            </w:r>
          </w:p>
        </w:tc>
        <w:tc>
          <w:tcPr>
            <w:tcW w:w="127" w:type="pct"/>
            <w:vAlign w:val="bottom"/>
          </w:tcPr>
          <w:p w14:paraId="1D233CF4" w14:textId="77777777" w:rsidR="00662442" w:rsidRPr="00C60284" w:rsidRDefault="00662442" w:rsidP="006B36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BE61A87" w14:textId="52A8A154" w:rsidR="00662442" w:rsidRPr="00C60284" w:rsidRDefault="006F080F" w:rsidP="006B36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F080F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="00662442" w:rsidRPr="00C60284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6F080F">
              <w:rPr>
                <w:rFonts w:ascii="Angsana New" w:hAnsi="Angsana New" w:cs="Angsana New"/>
                <w:b/>
                <w:bCs/>
                <w:sz w:val="30"/>
                <w:szCs w:val="30"/>
              </w:rPr>
              <w:t>233</w:t>
            </w:r>
          </w:p>
        </w:tc>
        <w:tc>
          <w:tcPr>
            <w:tcW w:w="128" w:type="pct"/>
            <w:gridSpan w:val="2"/>
            <w:vAlign w:val="bottom"/>
          </w:tcPr>
          <w:p w14:paraId="7594AE97" w14:textId="77777777" w:rsidR="00662442" w:rsidRPr="00C60284" w:rsidRDefault="00662442" w:rsidP="006B36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26"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6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FAD94E" w14:textId="5685AB66" w:rsidR="00662442" w:rsidRPr="00C60284" w:rsidRDefault="003C2215" w:rsidP="006B36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184,739</w:t>
            </w:r>
          </w:p>
        </w:tc>
        <w:tc>
          <w:tcPr>
            <w:tcW w:w="136" w:type="pct"/>
            <w:vAlign w:val="bottom"/>
          </w:tcPr>
          <w:p w14:paraId="296F6851" w14:textId="77777777" w:rsidR="00662442" w:rsidRPr="00C60284" w:rsidRDefault="00662442" w:rsidP="006B36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201C33E" w14:textId="7E274F6F" w:rsidR="00662442" w:rsidRPr="00C60284" w:rsidRDefault="006F080F" w:rsidP="00FB4E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F080F">
              <w:rPr>
                <w:rFonts w:ascii="Angsana New" w:hAnsi="Angsana New" w:cs="Angsana New"/>
                <w:b/>
                <w:bCs/>
                <w:sz w:val="30"/>
                <w:szCs w:val="30"/>
              </w:rPr>
              <w:t>165</w:t>
            </w:r>
            <w:r w:rsidR="00662442" w:rsidRPr="00C60284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6F080F">
              <w:rPr>
                <w:rFonts w:ascii="Angsana New" w:hAnsi="Angsana New" w:cs="Angsana New"/>
                <w:b/>
                <w:bCs/>
                <w:sz w:val="30"/>
                <w:szCs w:val="30"/>
              </w:rPr>
              <w:t>371</w:t>
            </w:r>
          </w:p>
        </w:tc>
      </w:tr>
    </w:tbl>
    <w:p w14:paraId="49CCA584" w14:textId="77777777" w:rsidR="00662442" w:rsidRPr="00662442" w:rsidRDefault="00662442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46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17"/>
        <w:gridCol w:w="1110"/>
        <w:gridCol w:w="261"/>
        <w:gridCol w:w="1151"/>
        <w:gridCol w:w="239"/>
        <w:gridCol w:w="1106"/>
        <w:gridCol w:w="239"/>
        <w:gridCol w:w="1146"/>
      </w:tblGrid>
      <w:tr w:rsidR="006162F5" w:rsidRPr="00257F3C" w14:paraId="7D1A4C75" w14:textId="77777777" w:rsidTr="00FB4E1B">
        <w:trPr>
          <w:trHeight w:val="329"/>
          <w:tblHeader/>
        </w:trPr>
        <w:tc>
          <w:tcPr>
            <w:tcW w:w="2227" w:type="pct"/>
          </w:tcPr>
          <w:p w14:paraId="2681837C" w14:textId="4D4AAA39" w:rsidR="00F61EF0" w:rsidRPr="00257F3C" w:rsidRDefault="00F61EF0" w:rsidP="00257F3C">
            <w:pPr>
              <w:pStyle w:val="Heading2"/>
              <w:keepNext w:val="0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32" w:type="pct"/>
            <w:gridSpan w:val="3"/>
          </w:tcPr>
          <w:p w14:paraId="519DE0B9" w14:textId="77777777" w:rsidR="00F61EF0" w:rsidRPr="00257F3C" w:rsidRDefault="00F61EF0" w:rsidP="00257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57F3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6" w:type="pct"/>
          </w:tcPr>
          <w:p w14:paraId="30C2E749" w14:textId="77777777" w:rsidR="00F61EF0" w:rsidRPr="00257F3C" w:rsidRDefault="00F61EF0" w:rsidP="00257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4" w:type="pct"/>
            <w:gridSpan w:val="3"/>
          </w:tcPr>
          <w:p w14:paraId="402F9956" w14:textId="77777777" w:rsidR="00F61EF0" w:rsidRPr="00257F3C" w:rsidRDefault="00F61EF0" w:rsidP="00257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57F3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B5D82" w:rsidRPr="00257F3C" w14:paraId="103FF3D8" w14:textId="77777777" w:rsidTr="00FB4E1B">
        <w:trPr>
          <w:trHeight w:val="403"/>
          <w:tblHeader/>
        </w:trPr>
        <w:tc>
          <w:tcPr>
            <w:tcW w:w="2227" w:type="pct"/>
          </w:tcPr>
          <w:p w14:paraId="0B54A3AC" w14:textId="77777777" w:rsidR="00BB5D82" w:rsidRPr="00257F3C" w:rsidRDefault="00BB5D82" w:rsidP="00257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6" w:type="pct"/>
          </w:tcPr>
          <w:p w14:paraId="4917C737" w14:textId="32825050" w:rsidR="00BB5D82" w:rsidRPr="00257F3C" w:rsidRDefault="006F080F" w:rsidP="00257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080F">
              <w:rPr>
                <w:rFonts w:ascii="Angsana New" w:hAnsi="Angsana New" w:cs="Angsana New" w:hint="cs"/>
                <w:sz w:val="30"/>
                <w:szCs w:val="30"/>
              </w:rPr>
              <w:t>30</w:t>
            </w:r>
            <w:r w:rsidR="00386C9B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="00386C9B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8" w:type="pct"/>
          </w:tcPr>
          <w:p w14:paraId="304258A1" w14:textId="77777777" w:rsidR="00BB5D82" w:rsidRPr="00257F3C" w:rsidRDefault="00BB5D82" w:rsidP="00257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14:paraId="7C4EF58C" w14:textId="312054AB" w:rsidR="00BB5D82" w:rsidRPr="00257F3C" w:rsidRDefault="006F080F" w:rsidP="00257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080F">
              <w:rPr>
                <w:rFonts w:ascii="Angsana New" w:hAnsi="Angsana New" w:cs="Angsana New" w:hint="cs"/>
                <w:sz w:val="30"/>
                <w:szCs w:val="30"/>
              </w:rPr>
              <w:t>31</w:t>
            </w:r>
            <w:r w:rsidR="00BB5D82" w:rsidRPr="00257F3C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="00BB5D82" w:rsidRPr="00257F3C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" w:type="pct"/>
          </w:tcPr>
          <w:p w14:paraId="7C2EECA0" w14:textId="77777777" w:rsidR="00BB5D82" w:rsidRPr="00257F3C" w:rsidRDefault="00BB5D82" w:rsidP="00257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</w:tcPr>
          <w:p w14:paraId="2F389E34" w14:textId="4817D41A" w:rsidR="00BB5D82" w:rsidRPr="00257F3C" w:rsidRDefault="006F080F" w:rsidP="00257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080F">
              <w:rPr>
                <w:rFonts w:ascii="Angsana New" w:hAnsi="Angsana New" w:cs="Angsana New" w:hint="cs"/>
                <w:sz w:val="30"/>
                <w:szCs w:val="30"/>
              </w:rPr>
              <w:t>30</w:t>
            </w:r>
            <w:r w:rsidR="00386C9B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="00386C9B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6" w:type="pct"/>
          </w:tcPr>
          <w:p w14:paraId="2A19EFE8" w14:textId="77777777" w:rsidR="00BB5D82" w:rsidRPr="00257F3C" w:rsidRDefault="00BB5D82" w:rsidP="00257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4" w:type="pct"/>
          </w:tcPr>
          <w:p w14:paraId="401567E8" w14:textId="4C786567" w:rsidR="00BB5D82" w:rsidRPr="00257F3C" w:rsidRDefault="006F080F" w:rsidP="00257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080F">
              <w:rPr>
                <w:rFonts w:ascii="Angsana New" w:hAnsi="Angsana New" w:cs="Angsana New" w:hint="cs"/>
                <w:sz w:val="30"/>
                <w:szCs w:val="30"/>
              </w:rPr>
              <w:t>31</w:t>
            </w:r>
            <w:r w:rsidR="00BB5D82" w:rsidRPr="00257F3C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="00BB5D82" w:rsidRPr="00257F3C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BB5D82" w:rsidRPr="00257F3C" w14:paraId="6D1B6680" w14:textId="77777777" w:rsidTr="00FB4E1B">
        <w:trPr>
          <w:trHeight w:val="403"/>
          <w:tblHeader/>
        </w:trPr>
        <w:tc>
          <w:tcPr>
            <w:tcW w:w="2227" w:type="pct"/>
          </w:tcPr>
          <w:p w14:paraId="74F42AFF" w14:textId="447125F2" w:rsidR="00BB5D82" w:rsidRPr="00257F3C" w:rsidRDefault="00BB5D82" w:rsidP="00257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57F3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586" w:type="pct"/>
          </w:tcPr>
          <w:p w14:paraId="56227AA3" w14:textId="14D158C4" w:rsidR="00BB5D82" w:rsidRPr="00257F3C" w:rsidRDefault="006F080F" w:rsidP="00257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080F">
              <w:rPr>
                <w:rFonts w:ascii="Angsana New" w:hAnsi="Angsana New" w:cs="Angsana New" w:hint="cs"/>
                <w:sz w:val="30"/>
                <w:szCs w:val="30"/>
              </w:rPr>
              <w:t>2564</w:t>
            </w:r>
          </w:p>
        </w:tc>
        <w:tc>
          <w:tcPr>
            <w:tcW w:w="138" w:type="pct"/>
          </w:tcPr>
          <w:p w14:paraId="03C79EC1" w14:textId="77777777" w:rsidR="00BB5D82" w:rsidRPr="00257F3C" w:rsidRDefault="00BB5D82" w:rsidP="00257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14:paraId="1C21F5EE" w14:textId="461E2AA2" w:rsidR="00BB5D82" w:rsidRPr="00257F3C" w:rsidRDefault="006F080F" w:rsidP="00257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080F">
              <w:rPr>
                <w:rFonts w:ascii="Angsana New" w:hAnsi="Angsana New" w:cs="Angsana New" w:hint="cs"/>
                <w:sz w:val="30"/>
                <w:szCs w:val="30"/>
              </w:rPr>
              <w:t>2563</w:t>
            </w:r>
          </w:p>
        </w:tc>
        <w:tc>
          <w:tcPr>
            <w:tcW w:w="126" w:type="pct"/>
          </w:tcPr>
          <w:p w14:paraId="5DE47E8E" w14:textId="77777777" w:rsidR="00BB5D82" w:rsidRPr="00257F3C" w:rsidRDefault="00BB5D82" w:rsidP="00257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</w:tcPr>
          <w:p w14:paraId="21D7F849" w14:textId="23AD4B1F" w:rsidR="00BB5D82" w:rsidRPr="00257F3C" w:rsidRDefault="006F080F" w:rsidP="00257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080F">
              <w:rPr>
                <w:rFonts w:ascii="Angsana New" w:hAnsi="Angsana New" w:cs="Angsana New" w:hint="cs"/>
                <w:sz w:val="30"/>
                <w:szCs w:val="30"/>
              </w:rPr>
              <w:t>2564</w:t>
            </w:r>
          </w:p>
        </w:tc>
        <w:tc>
          <w:tcPr>
            <w:tcW w:w="126" w:type="pct"/>
          </w:tcPr>
          <w:p w14:paraId="755CD52B" w14:textId="77777777" w:rsidR="00BB5D82" w:rsidRPr="00257F3C" w:rsidRDefault="00BB5D82" w:rsidP="00257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4" w:type="pct"/>
          </w:tcPr>
          <w:p w14:paraId="056ACBDC" w14:textId="6DA70BCD" w:rsidR="00BB5D82" w:rsidRPr="00257F3C" w:rsidRDefault="006F080F" w:rsidP="00257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080F">
              <w:rPr>
                <w:rFonts w:ascii="Angsana New" w:hAnsi="Angsana New" w:cs="Angsana New" w:hint="cs"/>
                <w:sz w:val="30"/>
                <w:szCs w:val="30"/>
              </w:rPr>
              <w:t>2563</w:t>
            </w:r>
          </w:p>
        </w:tc>
      </w:tr>
      <w:tr w:rsidR="00BB5D82" w:rsidRPr="00257F3C" w14:paraId="316D74CB" w14:textId="77777777" w:rsidTr="00FB4E1B">
        <w:trPr>
          <w:trHeight w:val="389"/>
          <w:tblHeader/>
        </w:trPr>
        <w:tc>
          <w:tcPr>
            <w:tcW w:w="2227" w:type="pct"/>
          </w:tcPr>
          <w:p w14:paraId="4F382373" w14:textId="77777777" w:rsidR="00BB5D82" w:rsidRPr="00257F3C" w:rsidRDefault="00BB5D82" w:rsidP="00257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73" w:type="pct"/>
            <w:gridSpan w:val="7"/>
          </w:tcPr>
          <w:p w14:paraId="37B4E2CC" w14:textId="77777777" w:rsidR="00BB5D82" w:rsidRPr="00257F3C" w:rsidRDefault="00BB5D82" w:rsidP="00257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57F3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B5D82" w:rsidRPr="00257F3C" w14:paraId="17341B9D" w14:textId="77777777" w:rsidTr="00FB4E1B">
        <w:trPr>
          <w:trHeight w:val="403"/>
        </w:trPr>
        <w:tc>
          <w:tcPr>
            <w:tcW w:w="2227" w:type="pct"/>
          </w:tcPr>
          <w:p w14:paraId="4F264A90" w14:textId="77777777" w:rsidR="00BB5D82" w:rsidRPr="00257F3C" w:rsidRDefault="00BB5D82" w:rsidP="00257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57F3C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6" w:type="pct"/>
          </w:tcPr>
          <w:p w14:paraId="0B0766B5" w14:textId="71DAACB8" w:rsidR="00BB5D82" w:rsidRPr="00257F3C" w:rsidRDefault="00FA1BCE" w:rsidP="00257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14:paraId="35FBF2EA" w14:textId="77777777" w:rsidR="00BB5D82" w:rsidRPr="00257F3C" w:rsidRDefault="00BB5D82" w:rsidP="00257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7" w:type="pct"/>
            <w:shd w:val="clear" w:color="auto" w:fill="auto"/>
          </w:tcPr>
          <w:p w14:paraId="1DA2C796" w14:textId="0F902DDA" w:rsidR="00BB5D82" w:rsidRPr="00257F3C" w:rsidRDefault="00BB5D82" w:rsidP="00257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57"/>
              <w:rPr>
                <w:rFonts w:ascii="Angsana New" w:hAnsi="Angsana New" w:cs="Angsana New"/>
                <w:sz w:val="30"/>
                <w:szCs w:val="30"/>
              </w:rPr>
            </w:pPr>
            <w:r w:rsidRPr="00257F3C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08CF9166" w14:textId="77777777" w:rsidR="00BB5D82" w:rsidRPr="00257F3C" w:rsidRDefault="00BB5D82" w:rsidP="00257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1E09A99C" w14:textId="20DA1075" w:rsidR="00BB5D82" w:rsidRPr="00257F3C" w:rsidRDefault="003C2215" w:rsidP="00FB4E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57,607</w:t>
            </w:r>
          </w:p>
        </w:tc>
        <w:tc>
          <w:tcPr>
            <w:tcW w:w="126" w:type="pct"/>
          </w:tcPr>
          <w:p w14:paraId="73BC77F2" w14:textId="77777777" w:rsidR="00BB5D82" w:rsidRPr="00257F3C" w:rsidRDefault="00BB5D82" w:rsidP="00257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4" w:type="pct"/>
            <w:shd w:val="clear" w:color="auto" w:fill="auto"/>
          </w:tcPr>
          <w:p w14:paraId="20527A8C" w14:textId="5C7D40AB" w:rsidR="00BB5D82" w:rsidRPr="00257F3C" w:rsidRDefault="006F080F" w:rsidP="00257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F080F">
              <w:rPr>
                <w:rFonts w:ascii="Angsana New" w:hAnsi="Angsana New" w:cs="Angsana New" w:hint="cs"/>
                <w:sz w:val="30"/>
                <w:szCs w:val="30"/>
              </w:rPr>
              <w:t>74</w:t>
            </w:r>
            <w:r w:rsidR="00BB5D82" w:rsidRPr="00257F3C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6F080F">
              <w:rPr>
                <w:rFonts w:ascii="Angsana New" w:hAnsi="Angsana New" w:cs="Angsana New" w:hint="cs"/>
                <w:sz w:val="30"/>
                <w:szCs w:val="30"/>
              </w:rPr>
              <w:t>134</w:t>
            </w:r>
          </w:p>
        </w:tc>
      </w:tr>
      <w:tr w:rsidR="00BB5D82" w:rsidRPr="00257F3C" w14:paraId="1BEAB8A8" w14:textId="77777777" w:rsidTr="00FB4E1B">
        <w:trPr>
          <w:trHeight w:val="403"/>
        </w:trPr>
        <w:tc>
          <w:tcPr>
            <w:tcW w:w="2227" w:type="pct"/>
          </w:tcPr>
          <w:p w14:paraId="5FFE09F7" w14:textId="35360A1D" w:rsidR="00BB5D82" w:rsidRPr="00257F3C" w:rsidRDefault="00BB5D82" w:rsidP="00257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57F3C">
              <w:rPr>
                <w:rFonts w:ascii="Angsana New" w:hAnsi="Angsana New" w:cs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86" w:type="pct"/>
            <w:tcBorders>
              <w:bottom w:val="single" w:sz="4" w:space="0" w:color="auto"/>
            </w:tcBorders>
            <w:shd w:val="clear" w:color="auto" w:fill="auto"/>
          </w:tcPr>
          <w:p w14:paraId="2FD13CCC" w14:textId="4B8CF40C" w:rsidR="00BB5D82" w:rsidRPr="00257F3C" w:rsidRDefault="00FA1BCE" w:rsidP="00257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219</w:t>
            </w:r>
          </w:p>
        </w:tc>
        <w:tc>
          <w:tcPr>
            <w:tcW w:w="138" w:type="pct"/>
          </w:tcPr>
          <w:p w14:paraId="09161F73" w14:textId="77777777" w:rsidR="00BB5D82" w:rsidRPr="00257F3C" w:rsidRDefault="00BB5D82" w:rsidP="00257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7" w:type="pct"/>
            <w:tcBorders>
              <w:bottom w:val="single" w:sz="4" w:space="0" w:color="auto"/>
            </w:tcBorders>
            <w:shd w:val="clear" w:color="auto" w:fill="auto"/>
          </w:tcPr>
          <w:p w14:paraId="30C1413D" w14:textId="395F0417" w:rsidR="00BB5D82" w:rsidRPr="00257F3C" w:rsidRDefault="006F080F" w:rsidP="00257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57"/>
              <w:rPr>
                <w:rFonts w:ascii="Angsana New" w:hAnsi="Angsana New" w:cs="Angsana New"/>
                <w:sz w:val="30"/>
                <w:szCs w:val="30"/>
              </w:rPr>
            </w:pPr>
            <w:r w:rsidRPr="006F080F">
              <w:rPr>
                <w:rFonts w:ascii="Angsana New" w:hAnsi="Angsana New" w:cs="Angsana New" w:hint="cs"/>
                <w:sz w:val="30"/>
                <w:szCs w:val="30"/>
              </w:rPr>
              <w:t>595</w:t>
            </w:r>
          </w:p>
        </w:tc>
        <w:tc>
          <w:tcPr>
            <w:tcW w:w="126" w:type="pct"/>
          </w:tcPr>
          <w:p w14:paraId="00F09F6D" w14:textId="77777777" w:rsidR="00BB5D82" w:rsidRPr="00257F3C" w:rsidRDefault="00BB5D82" w:rsidP="00257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2A20B90B" w14:textId="2B2FEB45" w:rsidR="00BB5D82" w:rsidRPr="00257F3C" w:rsidRDefault="003C2215" w:rsidP="00FB4E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</w:t>
            </w:r>
          </w:p>
        </w:tc>
        <w:tc>
          <w:tcPr>
            <w:tcW w:w="126" w:type="pct"/>
          </w:tcPr>
          <w:p w14:paraId="4467A76D" w14:textId="77777777" w:rsidR="00BB5D82" w:rsidRPr="00257F3C" w:rsidRDefault="00BB5D82" w:rsidP="00257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4" w:type="pct"/>
            <w:tcBorders>
              <w:bottom w:val="single" w:sz="4" w:space="0" w:color="auto"/>
            </w:tcBorders>
            <w:shd w:val="clear" w:color="auto" w:fill="auto"/>
          </w:tcPr>
          <w:p w14:paraId="578ECA10" w14:textId="56058F30" w:rsidR="00BB5D82" w:rsidRPr="00257F3C" w:rsidRDefault="006F080F" w:rsidP="00257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F080F">
              <w:rPr>
                <w:rFonts w:ascii="Angsana New" w:hAnsi="Angsana New" w:cs="Angsana New" w:hint="cs"/>
                <w:sz w:val="30"/>
                <w:szCs w:val="30"/>
              </w:rPr>
              <w:t>411</w:t>
            </w:r>
          </w:p>
        </w:tc>
      </w:tr>
      <w:tr w:rsidR="00BB5D82" w:rsidRPr="00257F3C" w14:paraId="496E4BCB" w14:textId="77777777" w:rsidTr="00FB4E1B">
        <w:trPr>
          <w:trHeight w:val="389"/>
        </w:trPr>
        <w:tc>
          <w:tcPr>
            <w:tcW w:w="2227" w:type="pct"/>
          </w:tcPr>
          <w:p w14:paraId="451405D7" w14:textId="715E04DA" w:rsidR="00BB5D82" w:rsidRPr="00257F3C" w:rsidRDefault="00DA69B3" w:rsidP="00257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30DE9A" w14:textId="5763E6DA" w:rsidR="00BB5D82" w:rsidRPr="00257F3C" w:rsidRDefault="00FA1BCE" w:rsidP="00257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219</w:t>
            </w:r>
          </w:p>
        </w:tc>
        <w:tc>
          <w:tcPr>
            <w:tcW w:w="138" w:type="pct"/>
          </w:tcPr>
          <w:p w14:paraId="69D87716" w14:textId="77777777" w:rsidR="00BB5D82" w:rsidRPr="00257F3C" w:rsidRDefault="00BB5D82" w:rsidP="00257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5D6939" w14:textId="062FAE5C" w:rsidR="00BB5D82" w:rsidRPr="00257F3C" w:rsidRDefault="006F080F" w:rsidP="00257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5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F080F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595</w:t>
            </w:r>
          </w:p>
        </w:tc>
        <w:tc>
          <w:tcPr>
            <w:tcW w:w="126" w:type="pct"/>
          </w:tcPr>
          <w:p w14:paraId="0A9A8E92" w14:textId="77777777" w:rsidR="00BB5D82" w:rsidRPr="00257F3C" w:rsidRDefault="00BB5D82" w:rsidP="00257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665C28DD" w14:textId="20E1D6A9" w:rsidR="00BB5D82" w:rsidRPr="00257F3C" w:rsidRDefault="003C2215" w:rsidP="00FB4E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57,627</w:t>
            </w:r>
          </w:p>
        </w:tc>
        <w:tc>
          <w:tcPr>
            <w:tcW w:w="126" w:type="pct"/>
          </w:tcPr>
          <w:p w14:paraId="78989E78" w14:textId="77777777" w:rsidR="00BB5D82" w:rsidRPr="00257F3C" w:rsidRDefault="00BB5D82" w:rsidP="00257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0448EC" w14:textId="09A10B87" w:rsidR="00BB5D82" w:rsidRPr="00257F3C" w:rsidRDefault="006F080F" w:rsidP="00257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F080F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74</w:t>
            </w:r>
            <w:r w:rsidR="00BB5D82" w:rsidRPr="00257F3C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,</w:t>
            </w:r>
            <w:r w:rsidRPr="006F080F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545</w:t>
            </w:r>
          </w:p>
        </w:tc>
      </w:tr>
    </w:tbl>
    <w:p w14:paraId="6496BF22" w14:textId="23896A2A" w:rsidR="00FA313D" w:rsidRDefault="00FA313D">
      <w:pPr>
        <w:rPr>
          <w:rFonts w:asciiTheme="majorBidi" w:hAnsiTheme="majorBidi" w:cstheme="majorBidi"/>
          <w:sz w:val="30"/>
          <w:szCs w:val="30"/>
        </w:rPr>
      </w:pPr>
    </w:p>
    <w:p w14:paraId="69BA8A8C" w14:textId="34620D07" w:rsidR="00C41A94" w:rsidRDefault="00C41A94">
      <w:pPr>
        <w:rPr>
          <w:rFonts w:asciiTheme="majorBidi" w:hAnsiTheme="majorBidi" w:cstheme="majorBidi"/>
          <w:sz w:val="30"/>
          <w:szCs w:val="30"/>
        </w:rPr>
      </w:pPr>
    </w:p>
    <w:p w14:paraId="309A9C29" w14:textId="30668A9D" w:rsidR="00C41A94" w:rsidRDefault="00C41A94">
      <w:pPr>
        <w:rPr>
          <w:rFonts w:asciiTheme="majorBidi" w:hAnsiTheme="majorBidi" w:cstheme="majorBidi"/>
          <w:sz w:val="30"/>
          <w:szCs w:val="30"/>
        </w:rPr>
      </w:pPr>
    </w:p>
    <w:p w14:paraId="68E0826C" w14:textId="07F85DD4" w:rsidR="00386C9B" w:rsidRDefault="00386C9B">
      <w:pPr>
        <w:rPr>
          <w:rFonts w:asciiTheme="majorBidi" w:hAnsiTheme="majorBidi" w:cstheme="majorBidi"/>
          <w:sz w:val="30"/>
          <w:szCs w:val="30"/>
        </w:rPr>
      </w:pPr>
    </w:p>
    <w:p w14:paraId="5E343367" w14:textId="77777777" w:rsidR="00386C9B" w:rsidRDefault="00386C9B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43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76"/>
        <w:gridCol w:w="1142"/>
        <w:gridCol w:w="272"/>
        <w:gridCol w:w="1170"/>
        <w:gridCol w:w="276"/>
        <w:gridCol w:w="1108"/>
        <w:gridCol w:w="259"/>
        <w:gridCol w:w="1134"/>
      </w:tblGrid>
      <w:tr w:rsidR="00CD3B26" w:rsidRPr="00C60284" w14:paraId="6A427673" w14:textId="77777777" w:rsidTr="00212853">
        <w:trPr>
          <w:trHeight w:val="388"/>
        </w:trPr>
        <w:tc>
          <w:tcPr>
            <w:tcW w:w="2160" w:type="pct"/>
          </w:tcPr>
          <w:p w14:paraId="4BCFF205" w14:textId="77777777" w:rsidR="00CD3B26" w:rsidRPr="00C60284" w:rsidRDefault="00CD3B26" w:rsidP="001F7900">
            <w:pPr>
              <w:pStyle w:val="Heading2"/>
              <w:keepNext w:val="0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right="-45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69" w:type="pct"/>
            <w:gridSpan w:val="3"/>
          </w:tcPr>
          <w:p w14:paraId="03849890" w14:textId="77777777" w:rsidR="00CD3B26" w:rsidRPr="00C60284" w:rsidRDefault="00CD3B26" w:rsidP="001F79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10DD91A0" w14:textId="77777777" w:rsidR="00CD3B26" w:rsidRPr="00C60284" w:rsidRDefault="00CD3B26" w:rsidP="001F79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5" w:type="pct"/>
            <w:gridSpan w:val="3"/>
          </w:tcPr>
          <w:p w14:paraId="1F285B47" w14:textId="77777777" w:rsidR="00CD3B26" w:rsidRPr="00C60284" w:rsidRDefault="00CD3B26" w:rsidP="001F79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57F3C" w:rsidRPr="00C60284" w14:paraId="346EC30F" w14:textId="77777777" w:rsidTr="00212853">
        <w:trPr>
          <w:trHeight w:val="388"/>
        </w:trPr>
        <w:tc>
          <w:tcPr>
            <w:tcW w:w="2160" w:type="pct"/>
          </w:tcPr>
          <w:p w14:paraId="12C71ACF" w14:textId="77777777" w:rsidR="00257F3C" w:rsidRPr="00C60284" w:rsidRDefault="00257F3C" w:rsidP="00257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5" w:type="pct"/>
          </w:tcPr>
          <w:p w14:paraId="7B5C226E" w14:textId="45213C0F" w:rsidR="00257F3C" w:rsidRPr="00C60284" w:rsidRDefault="006F080F" w:rsidP="00257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080F">
              <w:rPr>
                <w:rFonts w:ascii="Angsana New" w:hAnsi="Angsana New" w:cs="Angsana New" w:hint="cs"/>
                <w:sz w:val="30"/>
                <w:szCs w:val="30"/>
              </w:rPr>
              <w:t>30</w:t>
            </w:r>
            <w:r w:rsidR="00386C9B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="00386C9B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4" w:type="pct"/>
          </w:tcPr>
          <w:p w14:paraId="18A1CEC0" w14:textId="77777777" w:rsidR="00257F3C" w:rsidRPr="00C60284" w:rsidRDefault="00257F3C" w:rsidP="00257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128547BC" w14:textId="4101A151" w:rsidR="00257F3C" w:rsidRPr="00C60284" w:rsidRDefault="006F080F" w:rsidP="00257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080F">
              <w:rPr>
                <w:rFonts w:ascii="Angsana New" w:hAnsi="Angsana New" w:cs="Angsana New" w:hint="cs"/>
                <w:sz w:val="30"/>
                <w:szCs w:val="30"/>
              </w:rPr>
              <w:t>31</w:t>
            </w:r>
            <w:r w:rsidR="00257F3C" w:rsidRPr="00257F3C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="00257F3C" w:rsidRPr="00257F3C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6" w:type="pct"/>
          </w:tcPr>
          <w:p w14:paraId="1E1DC2AD" w14:textId="77777777" w:rsidR="00257F3C" w:rsidRPr="00C60284" w:rsidRDefault="00257F3C" w:rsidP="00257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</w:tcPr>
          <w:p w14:paraId="76C23658" w14:textId="029BB9E2" w:rsidR="00257F3C" w:rsidRPr="00C60284" w:rsidRDefault="006F080F" w:rsidP="00257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080F">
              <w:rPr>
                <w:rFonts w:ascii="Angsana New" w:hAnsi="Angsana New" w:cs="Angsana New" w:hint="cs"/>
                <w:sz w:val="30"/>
                <w:szCs w:val="30"/>
              </w:rPr>
              <w:t>30</w:t>
            </w:r>
            <w:r w:rsidR="00386C9B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="00386C9B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7" w:type="pct"/>
          </w:tcPr>
          <w:p w14:paraId="13ABC376" w14:textId="77777777" w:rsidR="00257F3C" w:rsidRPr="00C60284" w:rsidRDefault="00257F3C" w:rsidP="00257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3F763226" w14:textId="703BE420" w:rsidR="00257F3C" w:rsidRPr="00C60284" w:rsidRDefault="006F080F" w:rsidP="00257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080F">
              <w:rPr>
                <w:rFonts w:ascii="Angsana New" w:hAnsi="Angsana New" w:cs="Angsana New" w:hint="cs"/>
                <w:sz w:val="30"/>
                <w:szCs w:val="30"/>
              </w:rPr>
              <w:t>31</w:t>
            </w:r>
            <w:r w:rsidR="00257F3C" w:rsidRPr="00257F3C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="00257F3C" w:rsidRPr="00257F3C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CD3B26" w:rsidRPr="00C60284" w14:paraId="5D8DF757" w14:textId="77777777" w:rsidTr="00212853">
        <w:trPr>
          <w:trHeight w:val="376"/>
        </w:trPr>
        <w:tc>
          <w:tcPr>
            <w:tcW w:w="2160" w:type="pct"/>
          </w:tcPr>
          <w:p w14:paraId="183DD577" w14:textId="71E5B7A4" w:rsidR="00CD3B26" w:rsidRPr="00C60284" w:rsidRDefault="00CD3B26" w:rsidP="001F79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ลูก</w:t>
            </w:r>
            <w:r w:rsidRPr="00C6028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หนี้สัญญาเช่า</w:t>
            </w:r>
            <w:r w:rsidR="00177F7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เงินทุน</w:t>
            </w:r>
          </w:p>
        </w:tc>
        <w:tc>
          <w:tcPr>
            <w:tcW w:w="605" w:type="pct"/>
          </w:tcPr>
          <w:p w14:paraId="173306DB" w14:textId="164928EA" w:rsidR="00CD3B26" w:rsidRPr="00C60284" w:rsidRDefault="006F080F" w:rsidP="001F79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080F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Pr="006F080F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44" w:type="pct"/>
          </w:tcPr>
          <w:p w14:paraId="1B9AC41F" w14:textId="77777777" w:rsidR="00CD3B26" w:rsidRPr="00C60284" w:rsidRDefault="00CD3B26" w:rsidP="001F79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1B629475" w14:textId="6B39B1D9" w:rsidR="00CD3B26" w:rsidRPr="00C60284" w:rsidRDefault="006F080F" w:rsidP="001F79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080F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Pr="006F080F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46" w:type="pct"/>
          </w:tcPr>
          <w:p w14:paraId="2FE61303" w14:textId="77777777" w:rsidR="00CD3B26" w:rsidRPr="00C60284" w:rsidRDefault="00CD3B26" w:rsidP="001F79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</w:tcPr>
          <w:p w14:paraId="28743102" w14:textId="10C1F24D" w:rsidR="00CD3B26" w:rsidRPr="00C60284" w:rsidRDefault="006F080F" w:rsidP="001F79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080F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Pr="006F080F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37" w:type="pct"/>
          </w:tcPr>
          <w:p w14:paraId="0C88E82E" w14:textId="77777777" w:rsidR="00CD3B26" w:rsidRPr="00C60284" w:rsidRDefault="00CD3B26" w:rsidP="001F79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7B3FE700" w14:textId="74103FBF" w:rsidR="00CD3B26" w:rsidRPr="00C60284" w:rsidRDefault="006F080F" w:rsidP="001F79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080F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Pr="006F080F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</w:tr>
      <w:tr w:rsidR="00CD3B26" w:rsidRPr="004B7599" w14:paraId="5A209E5A" w14:textId="77777777" w:rsidTr="00257F3C">
        <w:trPr>
          <w:trHeight w:val="388"/>
        </w:trPr>
        <w:tc>
          <w:tcPr>
            <w:tcW w:w="2160" w:type="pct"/>
          </w:tcPr>
          <w:p w14:paraId="2A56A6B0" w14:textId="77777777" w:rsidR="00CD3B26" w:rsidRPr="00C60284" w:rsidRDefault="00CD3B26" w:rsidP="001F79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840" w:type="pct"/>
            <w:gridSpan w:val="7"/>
          </w:tcPr>
          <w:p w14:paraId="59457EDC" w14:textId="77777777" w:rsidR="00CD3B26" w:rsidRPr="00C60284" w:rsidRDefault="00CD3B26" w:rsidP="001F79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F627C" w:rsidRPr="00C60284" w14:paraId="26F737F8" w14:textId="77777777" w:rsidTr="00212853">
        <w:trPr>
          <w:trHeight w:val="388"/>
        </w:trPr>
        <w:tc>
          <w:tcPr>
            <w:tcW w:w="2160" w:type="pct"/>
          </w:tcPr>
          <w:p w14:paraId="3067DA22" w14:textId="77777777" w:rsidR="000F627C" w:rsidRPr="00C60284" w:rsidRDefault="000F627C" w:rsidP="000F6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0284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05" w:type="pct"/>
          </w:tcPr>
          <w:p w14:paraId="1B28125C" w14:textId="0EB9B307" w:rsidR="000F627C" w:rsidRPr="00C60284" w:rsidRDefault="00FA1BCE" w:rsidP="00CD47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6B551C40" w14:textId="77777777" w:rsidR="000F627C" w:rsidRPr="00C60284" w:rsidRDefault="000F627C" w:rsidP="000F62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</w:tcPr>
          <w:p w14:paraId="3B29B25F" w14:textId="73889F14" w:rsidR="000F627C" w:rsidRPr="00C60284" w:rsidRDefault="000F627C" w:rsidP="00CD47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49ACA860" w14:textId="77777777" w:rsidR="000F627C" w:rsidRPr="00C60284" w:rsidRDefault="000F627C" w:rsidP="000F62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7FC437BF" w14:textId="297F2CB6" w:rsidR="000F627C" w:rsidRPr="000F627C" w:rsidRDefault="00955716" w:rsidP="00CD47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2,99</w:t>
            </w:r>
            <w:r w:rsidR="001605C8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37" w:type="pct"/>
          </w:tcPr>
          <w:p w14:paraId="259BA887" w14:textId="77777777" w:rsidR="000F627C" w:rsidRPr="000F627C" w:rsidRDefault="000F627C" w:rsidP="000F62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  <w:shd w:val="clear" w:color="auto" w:fill="auto"/>
          </w:tcPr>
          <w:p w14:paraId="5F9D0C8C" w14:textId="45101CB9" w:rsidR="000F627C" w:rsidRPr="000F627C" w:rsidRDefault="006F080F" w:rsidP="00CD47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F080F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="000F627C" w:rsidRPr="000F627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F080F">
              <w:rPr>
                <w:rFonts w:ascii="Angsana New" w:hAnsi="Angsana New" w:cs="Angsana New"/>
                <w:sz w:val="30"/>
                <w:szCs w:val="30"/>
              </w:rPr>
              <w:t>577</w:t>
            </w:r>
          </w:p>
        </w:tc>
      </w:tr>
      <w:tr w:rsidR="00A61019" w:rsidRPr="00C60284" w14:paraId="12917CF5" w14:textId="77777777" w:rsidTr="00212853">
        <w:trPr>
          <w:trHeight w:val="376"/>
        </w:trPr>
        <w:tc>
          <w:tcPr>
            <w:tcW w:w="2160" w:type="pct"/>
          </w:tcPr>
          <w:p w14:paraId="4A2F3066" w14:textId="77777777" w:rsidR="00A61019" w:rsidRPr="00C60284" w:rsidRDefault="00A61019" w:rsidP="00A61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</w:tcPr>
          <w:p w14:paraId="0F60A21C" w14:textId="0515D5DC" w:rsidR="00A61019" w:rsidRPr="00A61019" w:rsidRDefault="00FA1BCE" w:rsidP="00CD47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0937B29D" w14:textId="77777777" w:rsidR="00A61019" w:rsidRPr="00A61019" w:rsidRDefault="00A61019" w:rsidP="00A610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CBEB7B" w14:textId="4395F22A" w:rsidR="00A61019" w:rsidRPr="00A61019" w:rsidRDefault="00A61019" w:rsidP="00CD47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61019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02159B3D" w14:textId="77777777" w:rsidR="00A61019" w:rsidRPr="00C60284" w:rsidRDefault="00A61019" w:rsidP="00A610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11F12690" w14:textId="38EB20BB" w:rsidR="00A61019" w:rsidRPr="00C60284" w:rsidRDefault="00955716" w:rsidP="00CD47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2,99</w:t>
            </w:r>
            <w:r w:rsidR="001605C8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37" w:type="pct"/>
          </w:tcPr>
          <w:p w14:paraId="6B612D04" w14:textId="77777777" w:rsidR="00A61019" w:rsidRPr="00C60284" w:rsidRDefault="00A61019" w:rsidP="00A610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08E6F8" w14:textId="02A4ED61" w:rsidR="00A61019" w:rsidRPr="00C60284" w:rsidRDefault="006F080F" w:rsidP="00CD47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F080F">
              <w:rPr>
                <w:rFonts w:ascii="Angsana New" w:hAnsi="Angsana New" w:cs="Angsana New"/>
                <w:b/>
                <w:bCs/>
                <w:sz w:val="30"/>
                <w:szCs w:val="30"/>
              </w:rPr>
              <w:t>9</w:t>
            </w:r>
            <w:r w:rsidR="00A61019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6F080F">
              <w:rPr>
                <w:rFonts w:ascii="Angsana New" w:hAnsi="Angsana New" w:cs="Angsana New"/>
                <w:b/>
                <w:bCs/>
                <w:sz w:val="30"/>
                <w:szCs w:val="30"/>
              </w:rPr>
              <w:t>577</w:t>
            </w:r>
          </w:p>
        </w:tc>
      </w:tr>
    </w:tbl>
    <w:p w14:paraId="15F3BC2C" w14:textId="77777777" w:rsidR="00506AC7" w:rsidRPr="00FA313D" w:rsidRDefault="00506AC7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37"/>
        <w:gridCol w:w="1183"/>
        <w:gridCol w:w="270"/>
        <w:gridCol w:w="1068"/>
        <w:gridCol w:w="270"/>
        <w:gridCol w:w="1080"/>
        <w:gridCol w:w="270"/>
        <w:gridCol w:w="1172"/>
      </w:tblGrid>
      <w:tr w:rsidR="009E204D" w:rsidRPr="00C60284" w14:paraId="71517CDE" w14:textId="77777777" w:rsidTr="00DA69B3">
        <w:trPr>
          <w:trHeight w:val="379"/>
        </w:trPr>
        <w:tc>
          <w:tcPr>
            <w:tcW w:w="4137" w:type="dxa"/>
            <w:vAlign w:val="bottom"/>
          </w:tcPr>
          <w:p w14:paraId="75257977" w14:textId="31601C92" w:rsidR="009E204D" w:rsidRPr="000F627C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13" w:type="dxa"/>
            <w:gridSpan w:val="7"/>
            <w:shd w:val="clear" w:color="auto" w:fill="auto"/>
            <w:vAlign w:val="bottom"/>
          </w:tcPr>
          <w:p w14:paraId="39B1B3F4" w14:textId="4404F30C" w:rsidR="009E204D" w:rsidRPr="000F627C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F62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="00976B30" w:rsidRPr="000F627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9E204D" w:rsidRPr="00C60284" w14:paraId="47D6550B" w14:textId="77777777" w:rsidTr="00DA69B3">
        <w:trPr>
          <w:trHeight w:val="733"/>
        </w:trPr>
        <w:tc>
          <w:tcPr>
            <w:tcW w:w="4137" w:type="dxa"/>
            <w:shd w:val="clear" w:color="auto" w:fill="auto"/>
            <w:vAlign w:val="bottom"/>
          </w:tcPr>
          <w:p w14:paraId="5E3039B2" w14:textId="0793FEA9" w:rsidR="009E204D" w:rsidRPr="000F627C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F627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183" w:type="dxa"/>
            <w:vAlign w:val="bottom"/>
          </w:tcPr>
          <w:p w14:paraId="7B2254FA" w14:textId="77777777" w:rsidR="009E204D" w:rsidRPr="000F627C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627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6F22E990" w14:textId="59FD01A1" w:rsidR="009E204D" w:rsidRPr="000F627C" w:rsidRDefault="006F080F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080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E204D" w:rsidRPr="000F627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270" w:type="dxa"/>
            <w:vAlign w:val="bottom"/>
          </w:tcPr>
          <w:p w14:paraId="29672523" w14:textId="77777777" w:rsidR="009E204D" w:rsidRPr="000F627C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8" w:type="dxa"/>
            <w:vAlign w:val="bottom"/>
          </w:tcPr>
          <w:p w14:paraId="750871E0" w14:textId="77777777" w:rsidR="009E204D" w:rsidRPr="000F627C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627C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60058720" w14:textId="77777777" w:rsidR="009E204D" w:rsidRPr="000F627C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F1DAE11" w14:textId="77777777" w:rsidR="009E204D" w:rsidRPr="000F627C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627C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40AB9B0B" w14:textId="77777777" w:rsidR="009E204D" w:rsidRPr="000F627C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1267B8CF" w14:textId="77777777" w:rsidR="009E204D" w:rsidRPr="000F627C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627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30299F70" w14:textId="39C1024A" w:rsidR="009E204D" w:rsidRPr="000F627C" w:rsidRDefault="006F080F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080F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386C9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86C9B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</w:tr>
      <w:tr w:rsidR="009E204D" w:rsidRPr="00C60284" w14:paraId="695EC2A0" w14:textId="77777777" w:rsidTr="00DA69B3">
        <w:trPr>
          <w:trHeight w:hRule="exact" w:val="404"/>
        </w:trPr>
        <w:tc>
          <w:tcPr>
            <w:tcW w:w="4137" w:type="dxa"/>
          </w:tcPr>
          <w:p w14:paraId="04895A2C" w14:textId="77777777" w:rsidR="009E204D" w:rsidRPr="000F627C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313" w:type="dxa"/>
            <w:gridSpan w:val="7"/>
          </w:tcPr>
          <w:p w14:paraId="2454EEED" w14:textId="77777777" w:rsidR="009E204D" w:rsidRPr="000F627C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F627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0F627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0F627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9E204D" w:rsidRPr="00C60284" w14:paraId="6F8E8099" w14:textId="77777777" w:rsidTr="00DA69B3">
        <w:trPr>
          <w:trHeight w:hRule="exact" w:val="404"/>
        </w:trPr>
        <w:tc>
          <w:tcPr>
            <w:tcW w:w="4137" w:type="dxa"/>
          </w:tcPr>
          <w:p w14:paraId="735D6DBB" w14:textId="44188F85" w:rsidR="009E204D" w:rsidRPr="000F627C" w:rsidRDefault="006F080F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F080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5313" w:type="dxa"/>
            <w:gridSpan w:val="7"/>
          </w:tcPr>
          <w:p w14:paraId="62479791" w14:textId="77777777" w:rsidR="009E204D" w:rsidRPr="000F627C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CD47BB" w:rsidRPr="00C60284" w14:paraId="7DAE0C1C" w14:textId="77777777" w:rsidTr="00DA69B3">
        <w:trPr>
          <w:trHeight w:val="367"/>
        </w:trPr>
        <w:tc>
          <w:tcPr>
            <w:tcW w:w="4137" w:type="dxa"/>
            <w:vAlign w:val="bottom"/>
          </w:tcPr>
          <w:p w14:paraId="6757AB7B" w14:textId="644E82EF" w:rsidR="00CD47BB" w:rsidRPr="000F627C" w:rsidRDefault="00CD47BB" w:rsidP="00CD4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F627C">
              <w:rPr>
                <w:rFonts w:ascii="Angsana New" w:hAnsi="Angsana New" w:cs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83" w:type="dxa"/>
            <w:vAlign w:val="bottom"/>
          </w:tcPr>
          <w:p w14:paraId="295A6BA5" w14:textId="0608697A" w:rsidR="00CD47BB" w:rsidRPr="000F627C" w:rsidRDefault="006F080F" w:rsidP="00CD47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6F080F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CD47BB" w:rsidRPr="000F627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F080F">
              <w:rPr>
                <w:rFonts w:ascii="Angsana New" w:hAnsi="Angsana New" w:cs="Angsana New"/>
                <w:sz w:val="30"/>
                <w:szCs w:val="30"/>
              </w:rPr>
              <w:t>100</w:t>
            </w:r>
          </w:p>
        </w:tc>
        <w:tc>
          <w:tcPr>
            <w:tcW w:w="270" w:type="dxa"/>
            <w:vAlign w:val="bottom"/>
          </w:tcPr>
          <w:p w14:paraId="0CE06A3E" w14:textId="77777777" w:rsidR="00CD47BB" w:rsidRPr="000F627C" w:rsidRDefault="00CD47BB" w:rsidP="00CD4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8" w:type="dxa"/>
            <w:vAlign w:val="bottom"/>
          </w:tcPr>
          <w:p w14:paraId="18588313" w14:textId="6392F4EF" w:rsidR="00CD47BB" w:rsidRPr="000F627C" w:rsidRDefault="009518E0" w:rsidP="00CD4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68,300</w:t>
            </w:r>
          </w:p>
        </w:tc>
        <w:tc>
          <w:tcPr>
            <w:tcW w:w="270" w:type="dxa"/>
            <w:vAlign w:val="bottom"/>
          </w:tcPr>
          <w:p w14:paraId="16A92C5F" w14:textId="77777777" w:rsidR="00CD47BB" w:rsidRPr="000F627C" w:rsidRDefault="00CD47BB" w:rsidP="00CD4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3180263" w14:textId="60E33EEA" w:rsidR="00CD47BB" w:rsidRPr="000F627C" w:rsidRDefault="009518E0" w:rsidP="00CD4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95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22,400</w:t>
            </w:r>
          </w:p>
        </w:tc>
        <w:tc>
          <w:tcPr>
            <w:tcW w:w="270" w:type="dxa"/>
            <w:vAlign w:val="bottom"/>
          </w:tcPr>
          <w:p w14:paraId="7B2093E9" w14:textId="77777777" w:rsidR="00CD47BB" w:rsidRPr="000F627C" w:rsidRDefault="00CD47BB" w:rsidP="00CD4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2BD74CE7" w14:textId="79AD66C9" w:rsidR="00CD47BB" w:rsidRPr="000F627C" w:rsidRDefault="009518E0" w:rsidP="00CD4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95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50,000</w:t>
            </w:r>
          </w:p>
        </w:tc>
      </w:tr>
      <w:tr w:rsidR="00CD47BB" w:rsidRPr="00C60284" w14:paraId="7B1BB1FB" w14:textId="77777777" w:rsidTr="00DA69B3">
        <w:trPr>
          <w:trHeight w:val="367"/>
        </w:trPr>
        <w:tc>
          <w:tcPr>
            <w:tcW w:w="4137" w:type="dxa"/>
          </w:tcPr>
          <w:p w14:paraId="19139858" w14:textId="77777777" w:rsidR="00CD47BB" w:rsidRPr="000F627C" w:rsidRDefault="00CD47BB" w:rsidP="00CD4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F62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C81959" w14:textId="345750A3" w:rsidR="00CD47BB" w:rsidRPr="000F627C" w:rsidRDefault="006F080F" w:rsidP="00CD47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F080F"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  <w:r w:rsidR="00CD47BB" w:rsidRPr="000F627C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6F080F">
              <w:rPr>
                <w:rFonts w:ascii="Angsana New" w:hAnsi="Angsana New" w:cs="Angsana New"/>
                <w:b/>
                <w:bCs/>
                <w:sz w:val="30"/>
                <w:szCs w:val="30"/>
              </w:rPr>
              <w:t>100</w:t>
            </w:r>
          </w:p>
        </w:tc>
        <w:tc>
          <w:tcPr>
            <w:tcW w:w="270" w:type="dxa"/>
            <w:vAlign w:val="bottom"/>
          </w:tcPr>
          <w:p w14:paraId="5A8139B5" w14:textId="77777777" w:rsidR="00CD47BB" w:rsidRPr="000F627C" w:rsidRDefault="00CD47BB" w:rsidP="00CD4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8FAE72" w14:textId="05EF860D" w:rsidR="00CD47BB" w:rsidRPr="000F627C" w:rsidRDefault="009518E0" w:rsidP="00CD4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68,300</w:t>
            </w:r>
          </w:p>
        </w:tc>
        <w:tc>
          <w:tcPr>
            <w:tcW w:w="270" w:type="dxa"/>
            <w:vAlign w:val="bottom"/>
          </w:tcPr>
          <w:p w14:paraId="65240F26" w14:textId="77777777" w:rsidR="00CD47BB" w:rsidRPr="000F627C" w:rsidRDefault="00CD47BB" w:rsidP="00CD4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660670" w14:textId="25C042B6" w:rsidR="00CD47BB" w:rsidRPr="000F627C" w:rsidRDefault="009518E0" w:rsidP="00CD4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9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22,400</w:t>
            </w:r>
          </w:p>
        </w:tc>
        <w:tc>
          <w:tcPr>
            <w:tcW w:w="270" w:type="dxa"/>
            <w:vAlign w:val="bottom"/>
          </w:tcPr>
          <w:p w14:paraId="6C11C429" w14:textId="77777777" w:rsidR="00CD47BB" w:rsidRPr="000F627C" w:rsidRDefault="00CD47BB" w:rsidP="00CD4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9F520F" w14:textId="4D693D7C" w:rsidR="00CD47BB" w:rsidRPr="000F627C" w:rsidRDefault="009518E0" w:rsidP="00951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9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50,000</w:t>
            </w:r>
          </w:p>
        </w:tc>
      </w:tr>
    </w:tbl>
    <w:p w14:paraId="75A1E4BB" w14:textId="77777777" w:rsidR="00DA69B3" w:rsidRPr="00DA69B3" w:rsidRDefault="00DA69B3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37"/>
        <w:gridCol w:w="1169"/>
        <w:gridCol w:w="270"/>
        <w:gridCol w:w="1082"/>
        <w:gridCol w:w="270"/>
        <w:gridCol w:w="1080"/>
        <w:gridCol w:w="270"/>
        <w:gridCol w:w="1172"/>
      </w:tblGrid>
      <w:tr w:rsidR="00CD2C4E" w:rsidRPr="00212853" w14:paraId="7F9C459D" w14:textId="77777777" w:rsidTr="00D36C31">
        <w:trPr>
          <w:trHeight w:val="378"/>
        </w:trPr>
        <w:tc>
          <w:tcPr>
            <w:tcW w:w="4137" w:type="dxa"/>
            <w:vAlign w:val="bottom"/>
          </w:tcPr>
          <w:p w14:paraId="6D8EE25A" w14:textId="77777777" w:rsidR="00CD2C4E" w:rsidRPr="00212853" w:rsidRDefault="00CD2C4E" w:rsidP="00D05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13" w:type="dxa"/>
            <w:gridSpan w:val="7"/>
            <w:shd w:val="clear" w:color="auto" w:fill="auto"/>
            <w:vAlign w:val="bottom"/>
          </w:tcPr>
          <w:p w14:paraId="1D8E854B" w14:textId="490F25C4" w:rsidR="00CD2C4E" w:rsidRPr="00212853" w:rsidRDefault="00CD2C4E" w:rsidP="00D05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128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57F3C" w:rsidRPr="00212853" w14:paraId="694FF562" w14:textId="77777777" w:rsidTr="00D36C31">
        <w:trPr>
          <w:trHeight w:val="732"/>
        </w:trPr>
        <w:tc>
          <w:tcPr>
            <w:tcW w:w="4137" w:type="dxa"/>
            <w:shd w:val="clear" w:color="auto" w:fill="auto"/>
            <w:vAlign w:val="bottom"/>
          </w:tcPr>
          <w:p w14:paraId="2927A128" w14:textId="77777777" w:rsidR="00257F3C" w:rsidRPr="00212853" w:rsidRDefault="00257F3C" w:rsidP="00257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1285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169" w:type="dxa"/>
            <w:vAlign w:val="bottom"/>
          </w:tcPr>
          <w:p w14:paraId="705E3E97" w14:textId="77777777" w:rsidR="00257F3C" w:rsidRPr="00212853" w:rsidRDefault="00257F3C" w:rsidP="00257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1285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6A94167F" w14:textId="016A838C" w:rsidR="00257F3C" w:rsidRPr="00212853" w:rsidRDefault="006F080F" w:rsidP="00257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080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257F3C" w:rsidRPr="0021285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270" w:type="dxa"/>
            <w:vAlign w:val="bottom"/>
          </w:tcPr>
          <w:p w14:paraId="4E2FF8DA" w14:textId="77777777" w:rsidR="00257F3C" w:rsidRPr="00212853" w:rsidRDefault="00257F3C" w:rsidP="00257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216AA08F" w14:textId="77777777" w:rsidR="00257F3C" w:rsidRPr="00212853" w:rsidRDefault="00257F3C" w:rsidP="00257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2853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129E4DDE" w14:textId="77777777" w:rsidR="00257F3C" w:rsidRPr="00212853" w:rsidRDefault="00257F3C" w:rsidP="00257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E1DEECD" w14:textId="77777777" w:rsidR="00257F3C" w:rsidRPr="00212853" w:rsidRDefault="00257F3C" w:rsidP="00257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2853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3D5F0E4E" w14:textId="77777777" w:rsidR="00257F3C" w:rsidRPr="00212853" w:rsidRDefault="00257F3C" w:rsidP="00257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6746596F" w14:textId="77777777" w:rsidR="00257F3C" w:rsidRPr="000F627C" w:rsidRDefault="00257F3C" w:rsidP="00257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627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68463AF0" w14:textId="52BF0C90" w:rsidR="00257F3C" w:rsidRPr="00212853" w:rsidRDefault="006F080F" w:rsidP="00257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080F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386C9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86C9B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</w:tr>
      <w:tr w:rsidR="00CD2C4E" w:rsidRPr="00212853" w14:paraId="2758E0DA" w14:textId="77777777" w:rsidTr="00D36C31">
        <w:trPr>
          <w:trHeight w:hRule="exact" w:val="403"/>
        </w:trPr>
        <w:tc>
          <w:tcPr>
            <w:tcW w:w="4137" w:type="dxa"/>
          </w:tcPr>
          <w:p w14:paraId="3B85AC89" w14:textId="77777777" w:rsidR="00CD2C4E" w:rsidRPr="00212853" w:rsidRDefault="00CD2C4E" w:rsidP="00D05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313" w:type="dxa"/>
            <w:gridSpan w:val="7"/>
          </w:tcPr>
          <w:p w14:paraId="1238C7E2" w14:textId="77777777" w:rsidR="00CD2C4E" w:rsidRPr="00212853" w:rsidRDefault="00CD2C4E" w:rsidP="00D05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1285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D2C4E" w:rsidRPr="00212853" w14:paraId="0137060D" w14:textId="77777777" w:rsidTr="00D36C31">
        <w:trPr>
          <w:trHeight w:hRule="exact" w:val="403"/>
        </w:trPr>
        <w:tc>
          <w:tcPr>
            <w:tcW w:w="4137" w:type="dxa"/>
          </w:tcPr>
          <w:p w14:paraId="17B6C412" w14:textId="1E8693B2" w:rsidR="00CD2C4E" w:rsidRPr="00212853" w:rsidRDefault="006F080F" w:rsidP="00D05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F080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5313" w:type="dxa"/>
            <w:gridSpan w:val="7"/>
          </w:tcPr>
          <w:p w14:paraId="598C94D8" w14:textId="77777777" w:rsidR="00CD2C4E" w:rsidRPr="00212853" w:rsidRDefault="00CD2C4E" w:rsidP="00D05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516276" w:rsidRPr="00212853" w14:paraId="5A72FC8E" w14:textId="77777777" w:rsidTr="00D36C31">
        <w:trPr>
          <w:trHeight w:val="366"/>
        </w:trPr>
        <w:tc>
          <w:tcPr>
            <w:tcW w:w="4137" w:type="dxa"/>
            <w:vAlign w:val="bottom"/>
          </w:tcPr>
          <w:p w14:paraId="36EFE38F" w14:textId="08AF3389" w:rsidR="00516276" w:rsidRPr="00212853" w:rsidRDefault="00516276" w:rsidP="00516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285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69" w:type="dxa"/>
            <w:vAlign w:val="bottom"/>
          </w:tcPr>
          <w:p w14:paraId="2BF9BFB1" w14:textId="09AABB1B" w:rsidR="00516276" w:rsidRPr="00212853" w:rsidRDefault="006F080F" w:rsidP="005162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/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6F080F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516276" w:rsidRPr="0021285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F080F">
              <w:rPr>
                <w:rFonts w:asciiTheme="majorBidi" w:hAnsiTheme="majorBidi" w:cstheme="majorBidi"/>
                <w:sz w:val="30"/>
                <w:szCs w:val="30"/>
              </w:rPr>
              <w:t>750</w:t>
            </w:r>
            <w:r w:rsidR="00516276" w:rsidRPr="0021285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F080F">
              <w:rPr>
                <w:rFonts w:asciiTheme="majorBidi" w:hAnsiTheme="majorBidi" w:cstheme="majorBidi"/>
                <w:sz w:val="30"/>
                <w:szCs w:val="30"/>
              </w:rPr>
              <w:t>880</w:t>
            </w:r>
          </w:p>
        </w:tc>
        <w:tc>
          <w:tcPr>
            <w:tcW w:w="270" w:type="dxa"/>
          </w:tcPr>
          <w:p w14:paraId="273BA6F8" w14:textId="77777777" w:rsidR="00516276" w:rsidRPr="00212853" w:rsidRDefault="00516276" w:rsidP="00516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36813E61" w14:textId="6CDAD13B" w:rsidR="00516276" w:rsidRPr="00212853" w:rsidRDefault="00955716" w:rsidP="00516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6,312,081</w:t>
            </w:r>
          </w:p>
        </w:tc>
        <w:tc>
          <w:tcPr>
            <w:tcW w:w="270" w:type="dxa"/>
          </w:tcPr>
          <w:p w14:paraId="1742D141" w14:textId="77777777" w:rsidR="00516276" w:rsidRPr="00212853" w:rsidRDefault="00516276" w:rsidP="00516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9625F0F" w14:textId="5B8BC081" w:rsidR="00516276" w:rsidRPr="00212853" w:rsidRDefault="00955716" w:rsidP="00516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95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3,842,710</w:t>
            </w:r>
          </w:p>
        </w:tc>
        <w:tc>
          <w:tcPr>
            <w:tcW w:w="270" w:type="dxa"/>
          </w:tcPr>
          <w:p w14:paraId="4DE5C858" w14:textId="77777777" w:rsidR="00516276" w:rsidRPr="00212853" w:rsidRDefault="00516276" w:rsidP="00516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0343C897" w14:textId="761C898F" w:rsidR="00516276" w:rsidRPr="00212853" w:rsidRDefault="00955716" w:rsidP="00516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95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6,220,251</w:t>
            </w:r>
          </w:p>
        </w:tc>
      </w:tr>
      <w:tr w:rsidR="00516276" w:rsidRPr="00212853" w14:paraId="05D70EF8" w14:textId="77777777" w:rsidTr="00D36C31">
        <w:trPr>
          <w:trHeight w:val="366"/>
        </w:trPr>
        <w:tc>
          <w:tcPr>
            <w:tcW w:w="4137" w:type="dxa"/>
          </w:tcPr>
          <w:p w14:paraId="084FBA2B" w14:textId="77777777" w:rsidR="00516276" w:rsidRPr="00212853" w:rsidRDefault="00516276" w:rsidP="00516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128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75A5C149" w14:textId="635FE925" w:rsidR="00516276" w:rsidRPr="00212853" w:rsidRDefault="006F080F" w:rsidP="005162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/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F080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516276" w:rsidRPr="002128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F080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750</w:t>
            </w:r>
            <w:r w:rsidR="00516276" w:rsidRPr="002128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F080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880</w:t>
            </w:r>
          </w:p>
        </w:tc>
        <w:tc>
          <w:tcPr>
            <w:tcW w:w="270" w:type="dxa"/>
          </w:tcPr>
          <w:p w14:paraId="72F4FA2A" w14:textId="77777777" w:rsidR="00516276" w:rsidRPr="00212853" w:rsidRDefault="00516276" w:rsidP="00516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3B2E05C9" w14:textId="1BDA6321" w:rsidR="00516276" w:rsidRPr="00212853" w:rsidRDefault="00955716" w:rsidP="00516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6,312,081</w:t>
            </w:r>
          </w:p>
        </w:tc>
        <w:tc>
          <w:tcPr>
            <w:tcW w:w="270" w:type="dxa"/>
          </w:tcPr>
          <w:p w14:paraId="6FA0B27A" w14:textId="77777777" w:rsidR="00516276" w:rsidRPr="00212853" w:rsidRDefault="00516276" w:rsidP="00516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2EBF6F3" w14:textId="78331E40" w:rsidR="00516276" w:rsidRPr="00955716" w:rsidRDefault="00955716" w:rsidP="00516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9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5571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3,842,710</w:t>
            </w:r>
          </w:p>
        </w:tc>
        <w:tc>
          <w:tcPr>
            <w:tcW w:w="270" w:type="dxa"/>
          </w:tcPr>
          <w:p w14:paraId="316D68DF" w14:textId="77777777" w:rsidR="00516276" w:rsidRPr="00212853" w:rsidRDefault="00516276" w:rsidP="00516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4D5D0D61" w14:textId="1EDFA0C9" w:rsidR="00516276" w:rsidRPr="00212853" w:rsidRDefault="00955716" w:rsidP="00516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9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6,220,251</w:t>
            </w:r>
          </w:p>
        </w:tc>
      </w:tr>
      <w:tr w:rsidR="00516276" w:rsidRPr="00212853" w14:paraId="48FC2C25" w14:textId="77777777" w:rsidTr="00D36C31">
        <w:trPr>
          <w:trHeight w:val="390"/>
        </w:trPr>
        <w:tc>
          <w:tcPr>
            <w:tcW w:w="4137" w:type="dxa"/>
          </w:tcPr>
          <w:p w14:paraId="1B09AE80" w14:textId="3091A1DB" w:rsidR="00516276" w:rsidRPr="00212853" w:rsidRDefault="00516276" w:rsidP="00212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285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21285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</w:t>
            </w:r>
            <w:r w:rsidR="00BA6502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ขึ้น</w:t>
            </w:r>
            <w:r w:rsidRPr="0021285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5D781C9F" w14:textId="11973B3B" w:rsidR="00516276" w:rsidRPr="00212853" w:rsidRDefault="00516276" w:rsidP="005162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/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21285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F080F" w:rsidRPr="006F080F">
              <w:rPr>
                <w:rFonts w:asciiTheme="majorBidi" w:hAnsiTheme="majorBidi" w:cstheme="majorBidi"/>
                <w:sz w:val="30"/>
                <w:szCs w:val="30"/>
              </w:rPr>
              <w:t>118</w:t>
            </w:r>
            <w:r w:rsidRPr="0021285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F080F" w:rsidRPr="006F080F">
              <w:rPr>
                <w:rFonts w:asciiTheme="majorBidi" w:hAnsiTheme="majorBidi" w:cstheme="majorBidi"/>
                <w:sz w:val="30"/>
                <w:szCs w:val="30"/>
              </w:rPr>
              <w:t>389</w:t>
            </w:r>
            <w:r w:rsidRPr="0021285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3EEDB79" w14:textId="77777777" w:rsidR="00516276" w:rsidRPr="00212853" w:rsidRDefault="00516276" w:rsidP="00516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double" w:sz="4" w:space="0" w:color="auto"/>
            </w:tcBorders>
          </w:tcPr>
          <w:p w14:paraId="5D669762" w14:textId="77777777" w:rsidR="00516276" w:rsidRPr="00212853" w:rsidRDefault="00516276" w:rsidP="00516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3CA700E" w14:textId="77777777" w:rsidR="00516276" w:rsidRPr="00212853" w:rsidRDefault="00516276" w:rsidP="00516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4839A0AD" w14:textId="77777777" w:rsidR="00516276" w:rsidRPr="00212853" w:rsidRDefault="00516276" w:rsidP="00516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9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5D5F3A6" w14:textId="77777777" w:rsidR="00516276" w:rsidRPr="00212853" w:rsidRDefault="00516276" w:rsidP="00516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5BF1093C" w14:textId="38E28B43" w:rsidR="00516276" w:rsidRPr="00212853" w:rsidRDefault="00955716" w:rsidP="00516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95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(157,607)</w:t>
            </w:r>
          </w:p>
        </w:tc>
      </w:tr>
      <w:tr w:rsidR="00516276" w:rsidRPr="00212853" w14:paraId="21A9C5FD" w14:textId="77777777" w:rsidTr="00D36C31">
        <w:trPr>
          <w:trHeight w:val="378"/>
        </w:trPr>
        <w:tc>
          <w:tcPr>
            <w:tcW w:w="4137" w:type="dxa"/>
          </w:tcPr>
          <w:p w14:paraId="4C390AED" w14:textId="66F5208B" w:rsidR="00516276" w:rsidRPr="00212853" w:rsidRDefault="00516276" w:rsidP="00516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128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436503D5" w14:textId="20358C89" w:rsidR="00516276" w:rsidRPr="00212853" w:rsidRDefault="006F080F" w:rsidP="005162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/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F080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516276" w:rsidRPr="002128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F080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632</w:t>
            </w:r>
            <w:r w:rsidR="00516276" w:rsidRPr="002128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F080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491</w:t>
            </w:r>
          </w:p>
        </w:tc>
        <w:tc>
          <w:tcPr>
            <w:tcW w:w="270" w:type="dxa"/>
          </w:tcPr>
          <w:p w14:paraId="1550E523" w14:textId="77777777" w:rsidR="00516276" w:rsidRPr="00212853" w:rsidRDefault="00516276" w:rsidP="00516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</w:tcPr>
          <w:p w14:paraId="5B7332A0" w14:textId="77777777" w:rsidR="00516276" w:rsidRPr="00212853" w:rsidRDefault="00516276" w:rsidP="00516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D6A05D4" w14:textId="77777777" w:rsidR="00516276" w:rsidRPr="00212853" w:rsidRDefault="00516276" w:rsidP="00516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76E90D3" w14:textId="77777777" w:rsidR="00516276" w:rsidRPr="00212853" w:rsidRDefault="00516276" w:rsidP="00516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9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7B6BD68" w14:textId="77777777" w:rsidR="00516276" w:rsidRPr="00212853" w:rsidRDefault="00516276" w:rsidP="00516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088CEE97" w14:textId="065303C4" w:rsidR="00516276" w:rsidRPr="00212853" w:rsidRDefault="00955716" w:rsidP="00516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9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6,062,644</w:t>
            </w:r>
          </w:p>
        </w:tc>
      </w:tr>
    </w:tbl>
    <w:p w14:paraId="7B25FC97" w14:textId="77777777" w:rsidR="00D36C31" w:rsidRPr="00C60284" w:rsidRDefault="00D36C31" w:rsidP="008B5549">
      <w:pPr>
        <w:rPr>
          <w:rFonts w:ascii="Angsana New" w:hAnsi="Angsana New" w:cs="Angsana New"/>
          <w:sz w:val="30"/>
          <w:szCs w:val="30"/>
        </w:rPr>
      </w:pPr>
    </w:p>
    <w:p w14:paraId="38CF62B9" w14:textId="0DB4F4B1" w:rsidR="0005353C" w:rsidRPr="00FC3DC5" w:rsidRDefault="009E204D" w:rsidP="009E20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FC3DC5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6F080F" w:rsidRPr="006F080F">
        <w:rPr>
          <w:rFonts w:ascii="Angsana New" w:hAnsi="Angsana New" w:cs="Angsana New"/>
          <w:sz w:val="30"/>
          <w:szCs w:val="30"/>
        </w:rPr>
        <w:t>30</w:t>
      </w:r>
      <w:r w:rsidR="00386C9B">
        <w:rPr>
          <w:rFonts w:ascii="Angsana New" w:hAnsi="Angsana New" w:cs="Angsana New"/>
          <w:sz w:val="30"/>
          <w:szCs w:val="30"/>
        </w:rPr>
        <w:t xml:space="preserve"> </w:t>
      </w:r>
      <w:r w:rsidR="00386C9B">
        <w:rPr>
          <w:rFonts w:ascii="Angsana New" w:hAnsi="Angsana New" w:cs="Angsana New"/>
          <w:sz w:val="30"/>
          <w:szCs w:val="30"/>
          <w:cs/>
        </w:rPr>
        <w:t>กันยายน</w:t>
      </w:r>
      <w:r w:rsidRPr="00FC3DC5">
        <w:rPr>
          <w:rFonts w:ascii="Angsana New" w:hAnsi="Angsana New" w:cs="Angsana New"/>
          <w:sz w:val="30"/>
          <w:szCs w:val="30"/>
          <w:cs/>
        </w:rPr>
        <w:t xml:space="preserve"> </w:t>
      </w:r>
      <w:r w:rsidR="006F080F" w:rsidRPr="006F080F">
        <w:rPr>
          <w:rFonts w:ascii="Angsana New" w:hAnsi="Angsana New" w:cs="Angsana New"/>
          <w:sz w:val="30"/>
          <w:szCs w:val="30"/>
        </w:rPr>
        <w:t>2564</w:t>
      </w:r>
      <w:r w:rsidRPr="00FC3DC5">
        <w:rPr>
          <w:rFonts w:ascii="Angsana New" w:hAnsi="Angsana New" w:cs="Angsana New"/>
          <w:sz w:val="30"/>
          <w:szCs w:val="30"/>
        </w:rPr>
        <w:t xml:space="preserve"> </w:t>
      </w:r>
      <w:r w:rsidRPr="00FC3DC5">
        <w:rPr>
          <w:rFonts w:ascii="Angsana New" w:hAnsi="Angsana New" w:cs="Angsana New"/>
          <w:sz w:val="30"/>
          <w:szCs w:val="30"/>
          <w:cs/>
        </w:rPr>
        <w:t>เงินให้กู้ยืมระยะสั้นแก่บริษัทย่อย</w:t>
      </w:r>
      <w:r w:rsidR="00D642CA" w:rsidRPr="00FC3DC5">
        <w:rPr>
          <w:rFonts w:ascii="Angsana New" w:hAnsi="Angsana New" w:cs="Angsana New" w:hint="cs"/>
          <w:sz w:val="30"/>
          <w:szCs w:val="30"/>
          <w:cs/>
        </w:rPr>
        <w:t>และการร่วมค้า</w:t>
      </w:r>
      <w:r w:rsidRPr="00FC3DC5">
        <w:rPr>
          <w:rFonts w:ascii="Angsana New" w:hAnsi="Angsana New" w:cs="Angsana New"/>
          <w:sz w:val="30"/>
          <w:szCs w:val="30"/>
          <w:cs/>
        </w:rPr>
        <w:t>บางแห่ง เป็นเงินให้กู้ยืมประเภทไม่มีหลักประกันและชำระคืนเมื่อทวงถาม โดยมีอัตราดอกเบี้ยระหว่างร้อยล</w:t>
      </w:r>
      <w:r w:rsidRPr="00FC3DC5">
        <w:rPr>
          <w:rFonts w:ascii="Angsana New" w:hAnsi="Angsana New" w:cs="Angsana New" w:hint="cs"/>
          <w:sz w:val="30"/>
          <w:szCs w:val="30"/>
          <w:cs/>
        </w:rPr>
        <w:t>ะ</w:t>
      </w:r>
      <w:r w:rsidR="00311CF0" w:rsidRPr="00FC3DC5">
        <w:rPr>
          <w:rFonts w:ascii="Angsana New" w:hAnsi="Angsana New" w:cs="Angsana New"/>
          <w:sz w:val="30"/>
          <w:szCs w:val="30"/>
        </w:rPr>
        <w:t xml:space="preserve"> </w:t>
      </w:r>
      <w:r w:rsidR="00955716">
        <w:rPr>
          <w:rFonts w:ascii="Angsana New" w:hAnsi="Angsana New" w:cs="Angsana New"/>
          <w:sz w:val="30"/>
          <w:szCs w:val="30"/>
        </w:rPr>
        <w:t>3.99</w:t>
      </w:r>
      <w:r w:rsidRPr="00FC3DC5">
        <w:rPr>
          <w:rFonts w:ascii="Angsana New" w:hAnsi="Angsana New" w:cs="Angsana New"/>
          <w:sz w:val="30"/>
          <w:szCs w:val="30"/>
        </w:rPr>
        <w:t xml:space="preserve"> </w:t>
      </w:r>
      <w:r w:rsidRPr="00FC3DC5">
        <w:rPr>
          <w:rFonts w:ascii="Angsana New" w:hAnsi="Angsana New" w:cs="Angsana New"/>
          <w:sz w:val="30"/>
          <w:szCs w:val="30"/>
          <w:cs/>
        </w:rPr>
        <w:t>ถึงร้อย</w:t>
      </w:r>
      <w:r w:rsidRPr="00921075">
        <w:rPr>
          <w:rFonts w:ascii="Angsana New" w:hAnsi="Angsana New" w:cs="Angsana New"/>
          <w:sz w:val="30"/>
          <w:szCs w:val="30"/>
          <w:cs/>
        </w:rPr>
        <w:t>ล</w:t>
      </w:r>
      <w:r w:rsidRPr="00921075">
        <w:rPr>
          <w:rFonts w:ascii="Angsana New" w:hAnsi="Angsana New" w:cs="Angsana New" w:hint="cs"/>
          <w:sz w:val="30"/>
          <w:szCs w:val="30"/>
          <w:cs/>
        </w:rPr>
        <w:t xml:space="preserve">ะ </w:t>
      </w:r>
      <w:r w:rsidR="00955716">
        <w:rPr>
          <w:rFonts w:ascii="Angsana New" w:hAnsi="Angsana New" w:cs="Angsana New"/>
          <w:sz w:val="30"/>
          <w:szCs w:val="30"/>
        </w:rPr>
        <w:t>6.00</w:t>
      </w:r>
      <w:r w:rsidRPr="00921075">
        <w:rPr>
          <w:rFonts w:ascii="Angsana New" w:hAnsi="Angsana New" w:cs="Angsana New"/>
          <w:sz w:val="30"/>
          <w:szCs w:val="30"/>
        </w:rPr>
        <w:t xml:space="preserve"> </w:t>
      </w:r>
      <w:r w:rsidRPr="00921075">
        <w:rPr>
          <w:rFonts w:ascii="Angsana New" w:hAnsi="Angsana New" w:cs="Angsana New"/>
          <w:sz w:val="30"/>
          <w:szCs w:val="30"/>
          <w:cs/>
        </w:rPr>
        <w:t>ต่อปี</w:t>
      </w:r>
      <w:r w:rsidR="0010305E" w:rsidRPr="00FC3DC5">
        <w:rPr>
          <w:rFonts w:ascii="Angsana New" w:hAnsi="Angsana New" w:cs="Angsana New"/>
          <w:sz w:val="30"/>
          <w:szCs w:val="30"/>
        </w:rPr>
        <w:t xml:space="preserve"> </w:t>
      </w:r>
      <w:r w:rsidRPr="00FC3DC5">
        <w:rPr>
          <w:rFonts w:ascii="Angsana New" w:hAnsi="Angsana New" w:cs="Angsana New"/>
          <w:i/>
          <w:iCs/>
          <w:sz w:val="30"/>
          <w:szCs w:val="30"/>
        </w:rPr>
        <w:t>(</w:t>
      </w:r>
      <w:r w:rsidR="006F080F" w:rsidRPr="006F080F">
        <w:rPr>
          <w:rFonts w:ascii="Angsana New" w:hAnsi="Angsana New" w:cs="Angsana New"/>
          <w:i/>
          <w:iCs/>
          <w:sz w:val="30"/>
          <w:szCs w:val="30"/>
        </w:rPr>
        <w:t>31</w:t>
      </w:r>
      <w:r w:rsidRPr="00FC3DC5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FC3DC5">
        <w:rPr>
          <w:rFonts w:ascii="Angsana New" w:hAnsi="Angsana New" w:cs="Angsana New"/>
          <w:i/>
          <w:iCs/>
          <w:sz w:val="30"/>
          <w:szCs w:val="30"/>
          <w:cs/>
        </w:rPr>
        <w:t xml:space="preserve">ธันวาคม </w:t>
      </w:r>
      <w:r w:rsidR="006F080F" w:rsidRPr="006F080F">
        <w:rPr>
          <w:rFonts w:ascii="Angsana New" w:hAnsi="Angsana New" w:cs="Angsana New"/>
          <w:i/>
          <w:iCs/>
          <w:sz w:val="30"/>
          <w:szCs w:val="30"/>
        </w:rPr>
        <w:t>2563</w:t>
      </w:r>
      <w:r w:rsidRPr="00FC3DC5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 w:rsidRPr="00FC3DC5">
        <w:rPr>
          <w:rFonts w:ascii="Angsana New" w:hAnsi="Angsana New" w:cs="Angsana New"/>
          <w:i/>
          <w:iCs/>
          <w:sz w:val="30"/>
          <w:szCs w:val="30"/>
          <w:cs/>
        </w:rPr>
        <w:t xml:space="preserve">ระหว่างร้อยละ </w:t>
      </w:r>
      <w:r w:rsidR="006F080F" w:rsidRPr="006F080F">
        <w:rPr>
          <w:rFonts w:ascii="Angsana New" w:hAnsi="Angsana New" w:cs="Angsana New"/>
          <w:i/>
          <w:iCs/>
          <w:sz w:val="30"/>
          <w:szCs w:val="30"/>
        </w:rPr>
        <w:t>4</w:t>
      </w:r>
      <w:r w:rsidRPr="00FC3DC5">
        <w:rPr>
          <w:rFonts w:ascii="Angsana New" w:hAnsi="Angsana New" w:cs="Angsana New"/>
          <w:i/>
          <w:iCs/>
          <w:sz w:val="30"/>
          <w:szCs w:val="30"/>
        </w:rPr>
        <w:t>.</w:t>
      </w:r>
      <w:r w:rsidR="006F080F" w:rsidRPr="006F080F">
        <w:rPr>
          <w:rFonts w:ascii="Angsana New" w:hAnsi="Angsana New" w:cs="Angsana New"/>
          <w:i/>
          <w:iCs/>
          <w:sz w:val="30"/>
          <w:szCs w:val="30"/>
        </w:rPr>
        <w:t>25</w:t>
      </w:r>
      <w:r w:rsidRPr="00FC3DC5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FC3DC5">
        <w:rPr>
          <w:rFonts w:ascii="Angsana New" w:hAnsi="Angsana New" w:cs="Angsana New"/>
          <w:i/>
          <w:iCs/>
          <w:sz w:val="30"/>
          <w:szCs w:val="30"/>
          <w:cs/>
        </w:rPr>
        <w:t xml:space="preserve">ถึงร้อยละ </w:t>
      </w:r>
      <w:r w:rsidR="006F080F" w:rsidRPr="006F080F">
        <w:rPr>
          <w:rFonts w:ascii="Angsana New" w:hAnsi="Angsana New" w:cs="Angsana New"/>
          <w:i/>
          <w:iCs/>
          <w:sz w:val="30"/>
          <w:szCs w:val="30"/>
        </w:rPr>
        <w:t>5</w:t>
      </w:r>
      <w:r w:rsidRPr="00FC3DC5">
        <w:rPr>
          <w:rFonts w:ascii="Angsana New" w:hAnsi="Angsana New" w:cs="Angsana New"/>
          <w:i/>
          <w:iCs/>
          <w:sz w:val="30"/>
          <w:szCs w:val="30"/>
        </w:rPr>
        <w:t>.</w:t>
      </w:r>
      <w:r w:rsidR="006F080F" w:rsidRPr="006F080F">
        <w:rPr>
          <w:rFonts w:ascii="Angsana New" w:hAnsi="Angsana New" w:cs="Angsana New"/>
          <w:i/>
          <w:iCs/>
          <w:sz w:val="30"/>
          <w:szCs w:val="30"/>
        </w:rPr>
        <w:t>41</w:t>
      </w:r>
      <w:r w:rsidRPr="00FC3DC5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FC3DC5">
        <w:rPr>
          <w:rFonts w:ascii="Angsana New" w:hAnsi="Angsana New" w:cs="Angsana New"/>
          <w:i/>
          <w:iCs/>
          <w:sz w:val="30"/>
          <w:szCs w:val="30"/>
          <w:cs/>
        </w:rPr>
        <w:t>ต่อปี</w:t>
      </w:r>
      <w:r w:rsidRPr="00FC3DC5">
        <w:rPr>
          <w:rFonts w:ascii="Angsana New" w:hAnsi="Angsana New" w:cs="Angsana New"/>
          <w:i/>
          <w:iCs/>
          <w:sz w:val="30"/>
          <w:szCs w:val="30"/>
        </w:rPr>
        <w:t>)</w:t>
      </w:r>
    </w:p>
    <w:p w14:paraId="23957FA7" w14:textId="77777777" w:rsidR="009E204D" w:rsidRPr="00C058DA" w:rsidRDefault="009E204D" w:rsidP="009E204D">
      <w:pPr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45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31"/>
        <w:gridCol w:w="1152"/>
        <w:gridCol w:w="287"/>
        <w:gridCol w:w="1090"/>
        <w:gridCol w:w="287"/>
        <w:gridCol w:w="1063"/>
        <w:gridCol w:w="287"/>
        <w:gridCol w:w="1159"/>
      </w:tblGrid>
      <w:tr w:rsidR="009E204D" w:rsidRPr="00C60284" w14:paraId="6ADA7319" w14:textId="77777777" w:rsidTr="000746CC">
        <w:trPr>
          <w:trHeight w:val="413"/>
          <w:tblHeader/>
        </w:trPr>
        <w:tc>
          <w:tcPr>
            <w:tcW w:w="4131" w:type="dxa"/>
            <w:vAlign w:val="bottom"/>
          </w:tcPr>
          <w:p w14:paraId="394EE490" w14:textId="77777777" w:rsidR="009E204D" w:rsidRPr="00C60284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25" w:type="dxa"/>
            <w:gridSpan w:val="7"/>
            <w:shd w:val="clear" w:color="auto" w:fill="auto"/>
            <w:vAlign w:val="bottom"/>
          </w:tcPr>
          <w:p w14:paraId="22A33950" w14:textId="77777777" w:rsidR="009E204D" w:rsidRPr="00C60284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602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C6028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9E204D" w:rsidRPr="00C60284" w14:paraId="69548090" w14:textId="77777777" w:rsidTr="000746CC">
        <w:trPr>
          <w:trHeight w:val="816"/>
          <w:tblHeader/>
        </w:trPr>
        <w:tc>
          <w:tcPr>
            <w:tcW w:w="4131" w:type="dxa"/>
            <w:shd w:val="clear" w:color="auto" w:fill="auto"/>
            <w:vAlign w:val="bottom"/>
          </w:tcPr>
          <w:p w14:paraId="597E7965" w14:textId="0CD598BC" w:rsidR="009E204D" w:rsidRPr="00C60284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6028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1152" w:type="dxa"/>
            <w:vAlign w:val="bottom"/>
          </w:tcPr>
          <w:p w14:paraId="64040682" w14:textId="77777777" w:rsidR="009E204D" w:rsidRPr="00C60284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028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097A9BDF" w14:textId="10515CFA" w:rsidR="009E204D" w:rsidRPr="00C60284" w:rsidRDefault="006F080F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080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E204D" w:rsidRPr="00C6028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287" w:type="dxa"/>
            <w:vAlign w:val="bottom"/>
          </w:tcPr>
          <w:p w14:paraId="3FBA6A0B" w14:textId="77777777" w:rsidR="009E204D" w:rsidRPr="00C60284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0" w:type="dxa"/>
            <w:vAlign w:val="bottom"/>
          </w:tcPr>
          <w:p w14:paraId="6D82EC07" w14:textId="77777777" w:rsidR="009E204D" w:rsidRPr="00C60284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0284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87" w:type="dxa"/>
            <w:vAlign w:val="bottom"/>
          </w:tcPr>
          <w:p w14:paraId="52A5C60C" w14:textId="77777777" w:rsidR="009E204D" w:rsidRPr="00C60284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  <w:vAlign w:val="bottom"/>
          </w:tcPr>
          <w:p w14:paraId="3CAB9DCA" w14:textId="77777777" w:rsidR="009E204D" w:rsidRPr="00C60284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0284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87" w:type="dxa"/>
            <w:vAlign w:val="bottom"/>
          </w:tcPr>
          <w:p w14:paraId="1ED129A6" w14:textId="77777777" w:rsidR="009E204D" w:rsidRPr="00C60284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  <w:shd w:val="clear" w:color="auto" w:fill="auto"/>
            <w:vAlign w:val="bottom"/>
          </w:tcPr>
          <w:p w14:paraId="593781EC" w14:textId="77777777" w:rsidR="009E204D" w:rsidRPr="00C60284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028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4180128D" w14:textId="61F0FB46" w:rsidR="009E204D" w:rsidRPr="00C60284" w:rsidRDefault="006F080F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080F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386C9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86C9B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</w:tr>
      <w:tr w:rsidR="009E204D" w:rsidRPr="00C60284" w14:paraId="131588C0" w14:textId="77777777" w:rsidTr="000746CC">
        <w:trPr>
          <w:trHeight w:hRule="exact" w:val="414"/>
          <w:tblHeader/>
        </w:trPr>
        <w:tc>
          <w:tcPr>
            <w:tcW w:w="4131" w:type="dxa"/>
          </w:tcPr>
          <w:p w14:paraId="69D5103E" w14:textId="77777777" w:rsidR="009E204D" w:rsidRPr="00C60284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5" w:type="dxa"/>
            <w:gridSpan w:val="7"/>
          </w:tcPr>
          <w:p w14:paraId="2DDD04FF" w14:textId="77777777" w:rsidR="009E204D" w:rsidRPr="00C60284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6028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C6028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C6028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9E204D" w:rsidRPr="00C60284" w14:paraId="29A3FD8B" w14:textId="77777777" w:rsidTr="000746CC">
        <w:trPr>
          <w:trHeight w:hRule="exact" w:val="414"/>
        </w:trPr>
        <w:tc>
          <w:tcPr>
            <w:tcW w:w="4131" w:type="dxa"/>
          </w:tcPr>
          <w:p w14:paraId="3C2BE69F" w14:textId="78705364" w:rsidR="009E204D" w:rsidRPr="00C60284" w:rsidRDefault="006F080F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F080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5325" w:type="dxa"/>
            <w:gridSpan w:val="7"/>
          </w:tcPr>
          <w:p w14:paraId="7B3B366D" w14:textId="77777777" w:rsidR="009E204D" w:rsidRPr="00C60284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0E1ACE" w:rsidRPr="00C60284" w14:paraId="6ADE1647" w14:textId="77777777" w:rsidTr="004C05E6">
        <w:trPr>
          <w:trHeight w:val="401"/>
        </w:trPr>
        <w:tc>
          <w:tcPr>
            <w:tcW w:w="4131" w:type="dxa"/>
            <w:vAlign w:val="bottom"/>
          </w:tcPr>
          <w:p w14:paraId="13428069" w14:textId="7FBF55E4" w:rsidR="000E1ACE" w:rsidRPr="00C60284" w:rsidRDefault="000E1ACE" w:rsidP="000E1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0284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52" w:type="dxa"/>
            <w:vAlign w:val="bottom"/>
          </w:tcPr>
          <w:p w14:paraId="7944F77C" w14:textId="5B29C674" w:rsidR="000E1ACE" w:rsidRPr="00C60284" w:rsidRDefault="000E1ACE" w:rsidP="000E1A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4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F080F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C6028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F080F">
              <w:rPr>
                <w:rFonts w:ascii="Angsana New" w:hAnsi="Angsana New" w:cs="Angsana New"/>
                <w:sz w:val="30"/>
                <w:szCs w:val="30"/>
              </w:rPr>
              <w:t>000</w:t>
            </w:r>
            <w:r w:rsidRPr="00C6028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F080F">
              <w:rPr>
                <w:rFonts w:ascii="Angsana New" w:hAnsi="Angsana New" w:cs="Angsana New"/>
                <w:sz w:val="30"/>
                <w:szCs w:val="30"/>
              </w:rPr>
              <w:t>000</w:t>
            </w:r>
          </w:p>
        </w:tc>
        <w:tc>
          <w:tcPr>
            <w:tcW w:w="287" w:type="dxa"/>
          </w:tcPr>
          <w:p w14:paraId="65D74ADA" w14:textId="77777777" w:rsidR="000E1ACE" w:rsidRPr="00C60284" w:rsidRDefault="000E1ACE" w:rsidP="000E1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0" w:type="dxa"/>
          </w:tcPr>
          <w:p w14:paraId="0F5F8250" w14:textId="709BF3F6" w:rsidR="000E1ACE" w:rsidRPr="00C60284" w:rsidRDefault="000E1ACE" w:rsidP="000E1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7" w:type="dxa"/>
          </w:tcPr>
          <w:p w14:paraId="5E16E6DE" w14:textId="77777777" w:rsidR="000E1ACE" w:rsidRPr="00C60284" w:rsidRDefault="000E1ACE" w:rsidP="000E1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</w:tcPr>
          <w:p w14:paraId="2FA3A825" w14:textId="391E1272" w:rsidR="000E1ACE" w:rsidRPr="00C60284" w:rsidRDefault="000E1ACE" w:rsidP="000E1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7" w:type="dxa"/>
          </w:tcPr>
          <w:p w14:paraId="34765095" w14:textId="77777777" w:rsidR="000E1ACE" w:rsidRPr="00C60284" w:rsidRDefault="000E1ACE" w:rsidP="000E1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  <w:vAlign w:val="bottom"/>
          </w:tcPr>
          <w:p w14:paraId="39FE465C" w14:textId="441921CE" w:rsidR="000E1ACE" w:rsidRPr="00C60284" w:rsidRDefault="000E1ACE" w:rsidP="000E1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6F080F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C6028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F080F">
              <w:rPr>
                <w:rFonts w:ascii="Angsana New" w:hAnsi="Angsana New" w:cs="Angsana New"/>
                <w:sz w:val="30"/>
                <w:szCs w:val="30"/>
              </w:rPr>
              <w:t>000</w:t>
            </w:r>
            <w:r w:rsidRPr="00C6028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F080F">
              <w:rPr>
                <w:rFonts w:ascii="Angsana New" w:hAnsi="Angsana New" w:cs="Angsana New"/>
                <w:sz w:val="30"/>
                <w:szCs w:val="30"/>
              </w:rPr>
              <w:t>000</w:t>
            </w:r>
          </w:p>
        </w:tc>
      </w:tr>
      <w:tr w:rsidR="000E1ACE" w:rsidRPr="00C60284" w14:paraId="061C5BA7" w14:textId="77777777" w:rsidTr="004C05E6">
        <w:trPr>
          <w:trHeight w:val="413"/>
        </w:trPr>
        <w:tc>
          <w:tcPr>
            <w:tcW w:w="4131" w:type="dxa"/>
          </w:tcPr>
          <w:p w14:paraId="6509A058" w14:textId="42C94F1C" w:rsidR="000E1ACE" w:rsidRPr="00C60284" w:rsidRDefault="000E1ACE" w:rsidP="000E1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59483B" w14:textId="171E1188" w:rsidR="000E1ACE" w:rsidRPr="00C60284" w:rsidRDefault="000E1ACE" w:rsidP="000E1A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4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F080F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Pr="00C60284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6F080F">
              <w:rPr>
                <w:rFonts w:ascii="Angsana New" w:hAnsi="Angsana New" w:cs="Angsana New"/>
                <w:b/>
                <w:bCs/>
                <w:sz w:val="30"/>
                <w:szCs w:val="30"/>
              </w:rPr>
              <w:t>000</w:t>
            </w:r>
            <w:r w:rsidRPr="00C60284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6F080F">
              <w:rPr>
                <w:rFonts w:ascii="Angsana New" w:hAnsi="Angsana New" w:cs="Angsana New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287" w:type="dxa"/>
          </w:tcPr>
          <w:p w14:paraId="2534C75E" w14:textId="77777777" w:rsidR="000E1ACE" w:rsidRPr="00C60284" w:rsidRDefault="000E1ACE" w:rsidP="000E1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single" w:sz="4" w:space="0" w:color="auto"/>
              <w:bottom w:val="double" w:sz="4" w:space="0" w:color="auto"/>
            </w:tcBorders>
          </w:tcPr>
          <w:p w14:paraId="74D12302" w14:textId="29EB0B52" w:rsidR="000E1ACE" w:rsidRPr="00C60284" w:rsidRDefault="000E1ACE" w:rsidP="000E1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7" w:type="dxa"/>
          </w:tcPr>
          <w:p w14:paraId="1638F6F8" w14:textId="77777777" w:rsidR="000E1ACE" w:rsidRPr="00C60284" w:rsidRDefault="000E1ACE" w:rsidP="000E1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double" w:sz="4" w:space="0" w:color="auto"/>
            </w:tcBorders>
          </w:tcPr>
          <w:p w14:paraId="226749A8" w14:textId="51B66818" w:rsidR="000E1ACE" w:rsidRPr="00C60284" w:rsidRDefault="000E1ACE" w:rsidP="000E1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7" w:type="dxa"/>
          </w:tcPr>
          <w:p w14:paraId="6F818965" w14:textId="77777777" w:rsidR="000E1ACE" w:rsidRPr="00C60284" w:rsidRDefault="000E1ACE" w:rsidP="000E1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80DFF3" w14:textId="1332B2AE" w:rsidR="000E1ACE" w:rsidRPr="00C60284" w:rsidRDefault="000E1ACE" w:rsidP="000E1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F080F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Pr="00C60284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6F080F">
              <w:rPr>
                <w:rFonts w:ascii="Angsana New" w:hAnsi="Angsana New" w:cs="Angsana New"/>
                <w:b/>
                <w:bCs/>
                <w:sz w:val="30"/>
                <w:szCs w:val="30"/>
              </w:rPr>
              <w:t>000</w:t>
            </w:r>
            <w:r w:rsidRPr="00C60284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6F080F">
              <w:rPr>
                <w:rFonts w:ascii="Angsana New" w:hAnsi="Angsana New" w:cs="Angsana New"/>
                <w:b/>
                <w:bCs/>
                <w:sz w:val="30"/>
                <w:szCs w:val="30"/>
              </w:rPr>
              <w:t>000</w:t>
            </w:r>
          </w:p>
        </w:tc>
      </w:tr>
    </w:tbl>
    <w:p w14:paraId="1D24C2E0" w14:textId="139448CF" w:rsidR="00D36C31" w:rsidRDefault="00D36C31" w:rsidP="009E204D">
      <w:pPr>
        <w:rPr>
          <w:rFonts w:asciiTheme="majorBidi" w:hAnsiTheme="majorBidi" w:cstheme="majorBidi"/>
          <w:sz w:val="30"/>
          <w:szCs w:val="30"/>
        </w:rPr>
      </w:pPr>
    </w:p>
    <w:p w14:paraId="43EEEED9" w14:textId="2C8EA89D" w:rsidR="00D80E9C" w:rsidRPr="00FC3DC5" w:rsidRDefault="00D80E9C" w:rsidP="00D80E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327851">
        <w:rPr>
          <w:rFonts w:ascii="Angsana New" w:hAnsi="Angsana New" w:cs="Angsana New"/>
          <w:spacing w:val="2"/>
          <w:sz w:val="30"/>
          <w:szCs w:val="30"/>
          <w:cs/>
        </w:rPr>
        <w:t xml:space="preserve">ณ วันที่ </w:t>
      </w:r>
      <w:r w:rsidR="006F080F" w:rsidRPr="006F080F">
        <w:rPr>
          <w:rFonts w:ascii="Angsana New" w:hAnsi="Angsana New" w:cs="Angsana New"/>
          <w:spacing w:val="2"/>
          <w:sz w:val="30"/>
          <w:szCs w:val="30"/>
        </w:rPr>
        <w:t>30</w:t>
      </w:r>
      <w:r w:rsidR="00386C9B">
        <w:rPr>
          <w:rFonts w:ascii="Angsana New" w:hAnsi="Angsana New" w:cs="Angsana New"/>
          <w:spacing w:val="2"/>
          <w:sz w:val="30"/>
          <w:szCs w:val="30"/>
        </w:rPr>
        <w:t xml:space="preserve"> </w:t>
      </w:r>
      <w:r w:rsidR="00386C9B">
        <w:rPr>
          <w:rFonts w:ascii="Angsana New" w:hAnsi="Angsana New" w:cs="Angsana New"/>
          <w:spacing w:val="2"/>
          <w:sz w:val="30"/>
          <w:szCs w:val="30"/>
          <w:cs/>
        </w:rPr>
        <w:t>กันยายน</w:t>
      </w:r>
      <w:r w:rsidRPr="00327851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  <w:r w:rsidR="006F080F" w:rsidRPr="006F080F">
        <w:rPr>
          <w:rFonts w:ascii="Angsana New" w:hAnsi="Angsana New" w:cs="Angsana New"/>
          <w:spacing w:val="2"/>
          <w:sz w:val="30"/>
          <w:szCs w:val="30"/>
        </w:rPr>
        <w:t>2564</w:t>
      </w:r>
      <w:r w:rsidRPr="00327851">
        <w:rPr>
          <w:rFonts w:ascii="Angsana New" w:hAnsi="Angsana New" w:cs="Angsana New"/>
          <w:spacing w:val="2"/>
          <w:sz w:val="30"/>
          <w:szCs w:val="30"/>
        </w:rPr>
        <w:t xml:space="preserve"> </w:t>
      </w:r>
      <w:r w:rsidRPr="00327851">
        <w:rPr>
          <w:rFonts w:ascii="Angsana New" w:hAnsi="Angsana New" w:cs="Angsana New"/>
          <w:spacing w:val="2"/>
          <w:sz w:val="30"/>
          <w:szCs w:val="30"/>
          <w:cs/>
        </w:rPr>
        <w:t>เงินให้กู้ยืมระยะ</w:t>
      </w:r>
      <w:r w:rsidRPr="00327851">
        <w:rPr>
          <w:rFonts w:ascii="Angsana New" w:hAnsi="Angsana New" w:cs="Angsana New" w:hint="cs"/>
          <w:spacing w:val="2"/>
          <w:sz w:val="30"/>
          <w:szCs w:val="30"/>
          <w:cs/>
        </w:rPr>
        <w:t>ยาว</w:t>
      </w:r>
      <w:r w:rsidRPr="00327851">
        <w:rPr>
          <w:rFonts w:ascii="Angsana New" w:hAnsi="Angsana New" w:cs="Angsana New"/>
          <w:spacing w:val="2"/>
          <w:sz w:val="30"/>
          <w:szCs w:val="30"/>
          <w:cs/>
        </w:rPr>
        <w:t>แก่บริษัท</w:t>
      </w:r>
      <w:r w:rsidRPr="00327851">
        <w:rPr>
          <w:rFonts w:ascii="Angsana New" w:hAnsi="Angsana New" w:cs="Angsana New" w:hint="cs"/>
          <w:spacing w:val="2"/>
          <w:sz w:val="30"/>
          <w:szCs w:val="30"/>
          <w:cs/>
        </w:rPr>
        <w:t>ย่อยแห่งหนึ่ง (บริษัท ไทย ฟู้ดส์ อาหารสัตว์ จำกัด)</w:t>
      </w:r>
      <w:r w:rsidRPr="00327851">
        <w:rPr>
          <w:rFonts w:ascii="Angsana New" w:hAnsi="Angsana New" w:cs="Angsana New"/>
          <w:spacing w:val="2"/>
          <w:sz w:val="30"/>
          <w:szCs w:val="30"/>
          <w:cs/>
        </w:rPr>
        <w:t xml:space="preserve"> เป็นเงิน</w:t>
      </w:r>
      <w:r w:rsidRPr="00C60284">
        <w:rPr>
          <w:rFonts w:ascii="Angsana New" w:hAnsi="Angsana New" w:cs="Angsana New"/>
          <w:spacing w:val="-2"/>
          <w:sz w:val="30"/>
          <w:szCs w:val="30"/>
          <w:cs/>
        </w:rPr>
        <w:t>ให้กู้ยืมประเภท</w:t>
      </w:r>
      <w:r w:rsidRPr="00C60284">
        <w:rPr>
          <w:rFonts w:ascii="Angsana New" w:hAnsi="Angsana New" w:cs="Angsana New" w:hint="cs"/>
          <w:spacing w:val="-2"/>
          <w:sz w:val="30"/>
          <w:szCs w:val="30"/>
          <w:cs/>
        </w:rPr>
        <w:t>ไม่</w:t>
      </w:r>
      <w:r w:rsidRPr="00C60284">
        <w:rPr>
          <w:rFonts w:ascii="Angsana New" w:hAnsi="Angsana New" w:cs="Angsana New"/>
          <w:spacing w:val="-2"/>
          <w:sz w:val="30"/>
          <w:szCs w:val="30"/>
          <w:cs/>
        </w:rPr>
        <w:t>มีหลักประกัน</w:t>
      </w:r>
      <w:r w:rsidRPr="00C60284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C60284">
        <w:rPr>
          <w:rFonts w:ascii="Angsana New" w:hAnsi="Angsana New" w:cs="Angsana New" w:hint="cs"/>
          <w:spacing w:val="-2"/>
          <w:sz w:val="30"/>
          <w:szCs w:val="30"/>
          <w:cs/>
        </w:rPr>
        <w:t>สำหรับเงิน</w:t>
      </w:r>
      <w:r w:rsidRPr="00C60284">
        <w:rPr>
          <w:rFonts w:ascii="Angsana New" w:hAnsi="Angsana New" w:cs="Angsana New" w:hint="cs"/>
          <w:sz w:val="30"/>
          <w:szCs w:val="30"/>
          <w:cs/>
        </w:rPr>
        <w:t xml:space="preserve">ต้นจำนวน </w:t>
      </w:r>
      <w:r w:rsidR="006F080F" w:rsidRPr="006F080F">
        <w:rPr>
          <w:rFonts w:ascii="Angsana New" w:hAnsi="Angsana New" w:cs="Angsana New"/>
          <w:spacing w:val="-2"/>
          <w:sz w:val="30"/>
          <w:szCs w:val="30"/>
        </w:rPr>
        <w:t>2</w:t>
      </w:r>
      <w:r w:rsidRPr="00FB670F">
        <w:rPr>
          <w:rFonts w:ascii="Angsana New" w:hAnsi="Angsana New" w:cs="Angsana New"/>
          <w:spacing w:val="-2"/>
          <w:sz w:val="30"/>
          <w:szCs w:val="30"/>
        </w:rPr>
        <w:t>,</w:t>
      </w:r>
      <w:r w:rsidR="006F080F" w:rsidRPr="006F080F">
        <w:rPr>
          <w:rFonts w:ascii="Angsana New" w:hAnsi="Angsana New" w:cs="Angsana New"/>
          <w:spacing w:val="-2"/>
          <w:sz w:val="30"/>
          <w:szCs w:val="30"/>
        </w:rPr>
        <w:t>000</w:t>
      </w:r>
      <w:r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Pr="00C60284">
        <w:rPr>
          <w:rFonts w:ascii="Angsana New" w:hAnsi="Angsana New" w:cs="Angsana New" w:hint="cs"/>
          <w:sz w:val="30"/>
          <w:szCs w:val="30"/>
          <w:cs/>
        </w:rPr>
        <w:t xml:space="preserve">ล้านบาท เงินต้นของเงินให้กู้ยืมนี้มีกำหนดรับชำระคืนทั้งจำนวนในเดือนมกราคม </w:t>
      </w:r>
      <w:r w:rsidR="006F080F" w:rsidRPr="006F080F">
        <w:rPr>
          <w:rFonts w:ascii="Angsana New" w:hAnsi="Angsana New" w:cs="Angsana New"/>
          <w:spacing w:val="-2"/>
          <w:sz w:val="30"/>
          <w:szCs w:val="30"/>
        </w:rPr>
        <w:t>2568</w:t>
      </w:r>
      <w:r w:rsidRPr="00C60284">
        <w:rPr>
          <w:rFonts w:ascii="Angsana New" w:hAnsi="Angsana New" w:cs="Angsana New"/>
          <w:spacing w:val="8"/>
          <w:sz w:val="30"/>
          <w:szCs w:val="30"/>
        </w:rPr>
        <w:t xml:space="preserve"> </w:t>
      </w:r>
      <w:r w:rsidRPr="00C60284">
        <w:rPr>
          <w:rFonts w:ascii="Angsana New" w:hAnsi="Angsana New" w:cs="Angsana New" w:hint="cs"/>
          <w:spacing w:val="8"/>
          <w:sz w:val="30"/>
          <w:szCs w:val="30"/>
          <w:cs/>
        </w:rPr>
        <w:t>เงินกู้ยืมดังกล่าว</w:t>
      </w:r>
      <w:r w:rsidRPr="00C60284">
        <w:rPr>
          <w:rFonts w:ascii="Angsana New" w:hAnsi="Angsana New" w:cs="Angsana New"/>
          <w:spacing w:val="8"/>
          <w:sz w:val="30"/>
          <w:szCs w:val="30"/>
          <w:cs/>
        </w:rPr>
        <w:t>มีอัตราดอกเบี้</w:t>
      </w:r>
      <w:r w:rsidRPr="00C60284">
        <w:rPr>
          <w:rFonts w:ascii="Angsana New" w:hAnsi="Angsana New" w:cs="Angsana New" w:hint="cs"/>
          <w:spacing w:val="8"/>
          <w:sz w:val="30"/>
          <w:szCs w:val="30"/>
          <w:cs/>
        </w:rPr>
        <w:t>ย</w:t>
      </w:r>
      <w:r w:rsidRPr="00C60284">
        <w:rPr>
          <w:rFonts w:ascii="Angsana New" w:hAnsi="Angsana New" w:cs="Angsana New"/>
          <w:spacing w:val="8"/>
          <w:sz w:val="30"/>
          <w:szCs w:val="30"/>
          <w:cs/>
        </w:rPr>
        <w:t>ร้อยล</w:t>
      </w:r>
      <w:r w:rsidR="000E1ACE">
        <w:rPr>
          <w:rFonts w:ascii="Angsana New" w:hAnsi="Angsana New" w:cs="Angsana New" w:hint="cs"/>
          <w:spacing w:val="8"/>
          <w:sz w:val="30"/>
          <w:szCs w:val="30"/>
          <w:cs/>
        </w:rPr>
        <w:t xml:space="preserve">ะ </w:t>
      </w:r>
      <w:r w:rsidR="000E1ACE" w:rsidRPr="000E1ACE">
        <w:rPr>
          <w:rFonts w:ascii="Angsana New" w:hAnsi="Angsana New" w:cs="Angsana New"/>
          <w:sz w:val="30"/>
          <w:szCs w:val="30"/>
        </w:rPr>
        <w:t>4.78</w:t>
      </w:r>
      <w:r w:rsidR="00361049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ต่อปี </w:t>
      </w:r>
      <w:r w:rsidRPr="00FC3DC5">
        <w:rPr>
          <w:rFonts w:ascii="Angsana New" w:hAnsi="Angsana New" w:cs="Angsana New"/>
          <w:i/>
          <w:iCs/>
          <w:sz w:val="30"/>
          <w:szCs w:val="30"/>
        </w:rPr>
        <w:t>(</w:t>
      </w:r>
      <w:r w:rsidR="006F080F" w:rsidRPr="006F080F">
        <w:rPr>
          <w:rFonts w:ascii="Angsana New" w:hAnsi="Angsana New" w:cs="Angsana New"/>
          <w:i/>
          <w:iCs/>
          <w:sz w:val="30"/>
          <w:szCs w:val="30"/>
        </w:rPr>
        <w:t>31</w:t>
      </w:r>
      <w:r w:rsidRPr="00FC3DC5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FC3DC5">
        <w:rPr>
          <w:rFonts w:ascii="Angsana New" w:hAnsi="Angsana New" w:cs="Angsana New"/>
          <w:i/>
          <w:iCs/>
          <w:sz w:val="30"/>
          <w:szCs w:val="30"/>
          <w:cs/>
        </w:rPr>
        <w:t xml:space="preserve">ธันวาคม </w:t>
      </w:r>
      <w:r w:rsidR="006F080F" w:rsidRPr="006F080F">
        <w:rPr>
          <w:rFonts w:ascii="Angsana New" w:hAnsi="Angsana New" w:cs="Angsana New"/>
          <w:i/>
          <w:iCs/>
          <w:sz w:val="30"/>
          <w:szCs w:val="30"/>
        </w:rPr>
        <w:t>2563</w:t>
      </w:r>
      <w:r w:rsidRPr="00FC3DC5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 w:rsidRPr="00FC3DC5">
        <w:rPr>
          <w:rFonts w:ascii="Angsana New" w:hAnsi="Angsana New" w:cs="Angsana New"/>
          <w:i/>
          <w:iCs/>
          <w:sz w:val="30"/>
          <w:szCs w:val="30"/>
          <w:cs/>
        </w:rPr>
        <w:t>ร้อยล</w:t>
      </w:r>
      <w:r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ะ </w:t>
      </w:r>
      <w:r w:rsidR="006F080F" w:rsidRPr="006F080F">
        <w:rPr>
          <w:rFonts w:ascii="Angsana New" w:hAnsi="Angsana New" w:cs="Angsana New"/>
          <w:i/>
          <w:iCs/>
          <w:sz w:val="30"/>
          <w:szCs w:val="30"/>
        </w:rPr>
        <w:t>4</w:t>
      </w:r>
      <w:r>
        <w:rPr>
          <w:rFonts w:ascii="Angsana New" w:hAnsi="Angsana New" w:cs="Angsana New"/>
          <w:i/>
          <w:iCs/>
          <w:sz w:val="30"/>
          <w:szCs w:val="30"/>
        </w:rPr>
        <w:t>.</w:t>
      </w:r>
      <w:r w:rsidR="006F080F" w:rsidRPr="006F080F">
        <w:rPr>
          <w:rFonts w:ascii="Angsana New" w:hAnsi="Angsana New" w:cs="Angsana New"/>
          <w:i/>
          <w:iCs/>
          <w:sz w:val="30"/>
          <w:szCs w:val="30"/>
        </w:rPr>
        <w:t>78</w:t>
      </w:r>
      <w:r w:rsidRPr="00FC3DC5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FC3DC5">
        <w:rPr>
          <w:rFonts w:ascii="Angsana New" w:hAnsi="Angsana New" w:cs="Angsana New"/>
          <w:i/>
          <w:iCs/>
          <w:sz w:val="30"/>
          <w:szCs w:val="30"/>
          <w:cs/>
        </w:rPr>
        <w:t>ต่อปี</w:t>
      </w:r>
      <w:r w:rsidRPr="00FC3DC5">
        <w:rPr>
          <w:rFonts w:ascii="Angsana New" w:hAnsi="Angsana New" w:cs="Angsana New"/>
          <w:i/>
          <w:iCs/>
          <w:sz w:val="30"/>
          <w:szCs w:val="30"/>
        </w:rPr>
        <w:t>)</w:t>
      </w:r>
    </w:p>
    <w:p w14:paraId="3AB9D73C" w14:textId="77777777" w:rsidR="00D80E9C" w:rsidRPr="00FA313D" w:rsidRDefault="00D80E9C" w:rsidP="009E204D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36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90"/>
        <w:gridCol w:w="1150"/>
        <w:gridCol w:w="268"/>
        <w:gridCol w:w="1156"/>
        <w:gridCol w:w="266"/>
        <w:gridCol w:w="1062"/>
        <w:gridCol w:w="268"/>
        <w:gridCol w:w="1107"/>
      </w:tblGrid>
      <w:tr w:rsidR="008B5549" w:rsidRPr="00C60284" w14:paraId="5B67CD8B" w14:textId="77777777" w:rsidTr="006B363A">
        <w:trPr>
          <w:trHeight w:val="60"/>
        </w:trPr>
        <w:tc>
          <w:tcPr>
            <w:tcW w:w="2183" w:type="pct"/>
          </w:tcPr>
          <w:p w14:paraId="5A798619" w14:textId="77777777" w:rsidR="008B5549" w:rsidRPr="00DA7BA2" w:rsidRDefault="008B5549" w:rsidP="006B363A">
            <w:pPr>
              <w:spacing w:line="240" w:lineRule="auto"/>
              <w:rPr>
                <w:b/>
                <w:bCs/>
                <w:i/>
                <w:iCs/>
                <w:sz w:val="30"/>
                <w:szCs w:val="30"/>
              </w:rPr>
            </w:pPr>
            <w:r w:rsidRPr="00DA7BA2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(</w:t>
            </w:r>
            <w:r w:rsidRPr="00DA7BA2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กลับรายการ</w:t>
            </w:r>
            <w:r w:rsidRPr="00DA7BA2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) </w:t>
            </w:r>
            <w:r w:rsidRPr="00DA7BA2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ผลขาดทุนด้านเครดิตที่คาดว่า</w:t>
            </w:r>
          </w:p>
        </w:tc>
        <w:tc>
          <w:tcPr>
            <w:tcW w:w="1374" w:type="pct"/>
            <w:gridSpan w:val="3"/>
          </w:tcPr>
          <w:p w14:paraId="031A5E3B" w14:textId="1BDFE900" w:rsidR="008B5549" w:rsidRPr="00257F3C" w:rsidRDefault="008B5549" w:rsidP="006B363A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after="0" w:line="240" w:lineRule="auto"/>
              <w:ind w:left="-15" w:right="-19" w:firstLine="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42" w:type="pct"/>
            <w:vAlign w:val="bottom"/>
          </w:tcPr>
          <w:p w14:paraId="259DA0A7" w14:textId="77777777" w:rsidR="008B5549" w:rsidRPr="00257F3C" w:rsidRDefault="008B5549" w:rsidP="006B36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1" w:type="pct"/>
            <w:gridSpan w:val="3"/>
            <w:vAlign w:val="bottom"/>
          </w:tcPr>
          <w:p w14:paraId="2B28E862" w14:textId="6B4D9F29" w:rsidR="008B5549" w:rsidRPr="00257F3C" w:rsidRDefault="008B5549" w:rsidP="006B363A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47" w:firstLine="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</w:tr>
      <w:tr w:rsidR="000B1B9B" w:rsidRPr="00C60284" w14:paraId="74F5A4AB" w14:textId="77777777" w:rsidTr="006B363A">
        <w:trPr>
          <w:trHeight w:val="60"/>
        </w:trPr>
        <w:tc>
          <w:tcPr>
            <w:tcW w:w="2183" w:type="pct"/>
          </w:tcPr>
          <w:p w14:paraId="660C6577" w14:textId="32ACE540" w:rsidR="000B1B9B" w:rsidRPr="000B1B9B" w:rsidRDefault="000B1B9B" w:rsidP="000B1B9B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   </w:t>
            </w:r>
            <w:r w:rsidRPr="000B1B9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จะเกิดขึ้นสำหรับงวด</w:t>
            </w:r>
            <w:r w:rsidR="00386C9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เก้าเดือน</w:t>
            </w:r>
            <w:r w:rsidRPr="000B1B9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สิ้นสุดวันที่</w:t>
            </w:r>
          </w:p>
        </w:tc>
        <w:tc>
          <w:tcPr>
            <w:tcW w:w="1374" w:type="pct"/>
            <w:gridSpan w:val="3"/>
          </w:tcPr>
          <w:p w14:paraId="049D634C" w14:textId="5680786D" w:rsidR="000B1B9B" w:rsidRPr="00257F3C" w:rsidRDefault="000B1B9B" w:rsidP="000B1B9B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after="0" w:line="240" w:lineRule="auto"/>
              <w:ind w:left="-15" w:right="-19" w:firstLine="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57F3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2" w:type="pct"/>
            <w:vAlign w:val="bottom"/>
          </w:tcPr>
          <w:p w14:paraId="24F6FEA7" w14:textId="77777777" w:rsidR="000B1B9B" w:rsidRPr="00257F3C" w:rsidRDefault="000B1B9B" w:rsidP="000B1B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1" w:type="pct"/>
            <w:gridSpan w:val="3"/>
            <w:vAlign w:val="bottom"/>
          </w:tcPr>
          <w:p w14:paraId="32940E4E" w14:textId="1998CC76" w:rsidR="000B1B9B" w:rsidRPr="00257F3C" w:rsidRDefault="000B1B9B" w:rsidP="000B1B9B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47" w:firstLine="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57F3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B1B9B" w:rsidRPr="00C60284" w14:paraId="5A16A3C5" w14:textId="77777777" w:rsidTr="006B363A">
        <w:trPr>
          <w:trHeight w:val="414"/>
        </w:trPr>
        <w:tc>
          <w:tcPr>
            <w:tcW w:w="2183" w:type="pct"/>
            <w:vAlign w:val="bottom"/>
          </w:tcPr>
          <w:p w14:paraId="51F9E948" w14:textId="452C6CAE" w:rsidR="000B1B9B" w:rsidRPr="00DA7BA2" w:rsidRDefault="000B1B9B" w:rsidP="000B1B9B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252"/>
                <w:tab w:val="left" w:pos="342"/>
              </w:tabs>
              <w:spacing w:line="240" w:lineRule="auto"/>
              <w:ind w:right="47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A7BA2"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    </w:t>
            </w:r>
            <w:r w:rsidR="006F080F" w:rsidRPr="006F080F">
              <w:rPr>
                <w:rFonts w:ascii="Angsana New" w:hAnsi="Angsana New" w:cs="Angsana New"/>
                <w:i/>
                <w:iCs/>
                <w:sz w:val="30"/>
                <w:szCs w:val="30"/>
              </w:rPr>
              <w:t>30</w:t>
            </w:r>
            <w:r w:rsidR="00386C9B"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 </w:t>
            </w:r>
            <w:r w:rsidR="00386C9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614" w:type="pct"/>
            <w:vAlign w:val="bottom"/>
          </w:tcPr>
          <w:p w14:paraId="7B775043" w14:textId="3EED86D7" w:rsidR="000B1B9B" w:rsidRPr="00257F3C" w:rsidRDefault="006F080F" w:rsidP="000B1B9B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252"/>
                <w:tab w:val="left" w:pos="342"/>
              </w:tabs>
              <w:spacing w:line="240" w:lineRule="auto"/>
              <w:ind w:right="47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F080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256</w:t>
            </w:r>
            <w:r w:rsidRPr="006F080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143" w:type="pct"/>
            <w:vAlign w:val="bottom"/>
          </w:tcPr>
          <w:p w14:paraId="2B4F03C4" w14:textId="77777777" w:rsidR="000B1B9B" w:rsidRPr="00257F3C" w:rsidRDefault="000B1B9B" w:rsidP="000B1B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1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7" w:type="pct"/>
            <w:vAlign w:val="bottom"/>
          </w:tcPr>
          <w:p w14:paraId="11503F90" w14:textId="682F47D8" w:rsidR="000B1B9B" w:rsidRPr="00257F3C" w:rsidRDefault="006F080F" w:rsidP="000B1B9B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after="0" w:line="240" w:lineRule="auto"/>
              <w:ind w:left="-15" w:right="-19" w:firstLine="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 w:rsidRPr="006F080F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Pr="006F080F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42" w:type="pct"/>
            <w:vAlign w:val="bottom"/>
          </w:tcPr>
          <w:p w14:paraId="4EA3241E" w14:textId="77777777" w:rsidR="000B1B9B" w:rsidRPr="00257F3C" w:rsidRDefault="000B1B9B" w:rsidP="000B1B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4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  <w:vAlign w:val="bottom"/>
          </w:tcPr>
          <w:p w14:paraId="63AD8490" w14:textId="62311366" w:rsidR="000B1B9B" w:rsidRPr="00257F3C" w:rsidRDefault="006F080F" w:rsidP="000B1B9B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9"/>
              </w:tabs>
              <w:spacing w:after="0" w:line="240" w:lineRule="auto"/>
              <w:ind w:right="47" w:firstLine="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 w:rsidRPr="006F080F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Pr="006F080F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43" w:type="pct"/>
            <w:vAlign w:val="bottom"/>
          </w:tcPr>
          <w:p w14:paraId="12C37736" w14:textId="77777777" w:rsidR="000B1B9B" w:rsidRPr="00257F3C" w:rsidRDefault="000B1B9B" w:rsidP="000B1B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4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vAlign w:val="bottom"/>
          </w:tcPr>
          <w:p w14:paraId="6FC0FF7F" w14:textId="24B448D4" w:rsidR="000B1B9B" w:rsidRPr="00257F3C" w:rsidRDefault="006F080F" w:rsidP="000B1B9B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after="0" w:line="240" w:lineRule="auto"/>
              <w:ind w:right="47" w:firstLine="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 w:rsidRPr="006F080F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Pr="006F080F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</w:tr>
      <w:tr w:rsidR="000B1B9B" w:rsidRPr="00C60284" w14:paraId="2AA0BB9A" w14:textId="77777777" w:rsidTr="006B363A">
        <w:trPr>
          <w:trHeight w:val="414"/>
        </w:trPr>
        <w:tc>
          <w:tcPr>
            <w:tcW w:w="2183" w:type="pct"/>
          </w:tcPr>
          <w:p w14:paraId="3195A77E" w14:textId="77777777" w:rsidR="000B1B9B" w:rsidRPr="00DA7BA2" w:rsidRDefault="000B1B9B" w:rsidP="000B1B9B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252"/>
                <w:tab w:val="left" w:pos="342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17" w:type="pct"/>
            <w:gridSpan w:val="7"/>
          </w:tcPr>
          <w:p w14:paraId="554747F7" w14:textId="77777777" w:rsidR="000B1B9B" w:rsidRPr="00257F3C" w:rsidRDefault="000B1B9B" w:rsidP="000B1B9B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47" w:firstLine="0"/>
              <w:jc w:val="center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257F3C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B1B9B" w:rsidRPr="00C60284" w14:paraId="67FD37C7" w14:textId="77777777" w:rsidTr="006B363A">
        <w:trPr>
          <w:trHeight w:val="461"/>
        </w:trPr>
        <w:tc>
          <w:tcPr>
            <w:tcW w:w="2183" w:type="pct"/>
            <w:vAlign w:val="bottom"/>
          </w:tcPr>
          <w:p w14:paraId="7349D9DC" w14:textId="77777777" w:rsidR="000B1B9B" w:rsidRPr="00DA7BA2" w:rsidRDefault="000B1B9B" w:rsidP="000B1B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7BA2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614" w:type="pct"/>
            <w:vAlign w:val="center"/>
          </w:tcPr>
          <w:p w14:paraId="7337C1BB" w14:textId="31BA02E2" w:rsidR="000B1B9B" w:rsidRPr="00257F3C" w:rsidRDefault="00FA1BCE" w:rsidP="000B1B9B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252"/>
                <w:tab w:val="left" w:pos="342"/>
              </w:tabs>
              <w:spacing w:line="240" w:lineRule="auto"/>
              <w:ind w:right="95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3" w:type="pct"/>
            <w:vAlign w:val="center"/>
          </w:tcPr>
          <w:p w14:paraId="3D102A08" w14:textId="77777777" w:rsidR="000B1B9B" w:rsidRPr="001E1D58" w:rsidRDefault="000B1B9B" w:rsidP="000B1B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  <w:vAlign w:val="center"/>
          </w:tcPr>
          <w:p w14:paraId="30293B91" w14:textId="40FBD7E5" w:rsidR="000B1B9B" w:rsidRPr="001E1D58" w:rsidRDefault="000B1B9B" w:rsidP="000B1B9B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right="70" w:firstLine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E1D5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F080F" w:rsidRPr="006F080F">
              <w:rPr>
                <w:rFonts w:asciiTheme="majorBidi" w:hAnsiTheme="majorBidi" w:cstheme="majorBidi"/>
                <w:sz w:val="30"/>
                <w:szCs w:val="30"/>
              </w:rPr>
              <w:t>310</w:t>
            </w:r>
            <w:r w:rsidRPr="001E1D5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2" w:type="pct"/>
            <w:vAlign w:val="center"/>
          </w:tcPr>
          <w:p w14:paraId="38DEE82B" w14:textId="77777777" w:rsidR="000B1B9B" w:rsidRPr="001E1D58" w:rsidRDefault="000B1B9B" w:rsidP="000B1B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  <w:vAlign w:val="center"/>
          </w:tcPr>
          <w:p w14:paraId="5A7D7FD4" w14:textId="712D2B9C" w:rsidR="000B1B9B" w:rsidRPr="001E1D58" w:rsidRDefault="00292C51" w:rsidP="000B1B9B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after="0" w:line="240" w:lineRule="auto"/>
              <w:ind w:right="95" w:firstLine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  <w:vAlign w:val="center"/>
          </w:tcPr>
          <w:p w14:paraId="1B9DC96D" w14:textId="77777777" w:rsidR="000B1B9B" w:rsidRPr="001E1D58" w:rsidRDefault="000B1B9B" w:rsidP="000B1B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vAlign w:val="center"/>
          </w:tcPr>
          <w:p w14:paraId="0F45132C" w14:textId="563D8745" w:rsidR="000B1B9B" w:rsidRPr="001E1D58" w:rsidRDefault="000B1B9B" w:rsidP="000B1B9B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after="0" w:line="240" w:lineRule="auto"/>
              <w:ind w:firstLine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E1D5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F080F" w:rsidRPr="006F080F">
              <w:rPr>
                <w:rFonts w:asciiTheme="majorBidi" w:hAnsiTheme="majorBidi" w:cstheme="majorBidi"/>
                <w:sz w:val="30"/>
                <w:szCs w:val="30"/>
              </w:rPr>
              <w:t>310</w:t>
            </w:r>
            <w:r w:rsidRPr="001E1D5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0B1B9B" w:rsidRPr="00C60284" w14:paraId="194E00F0" w14:textId="77777777" w:rsidTr="006B363A">
        <w:trPr>
          <w:trHeight w:val="60"/>
        </w:trPr>
        <w:tc>
          <w:tcPr>
            <w:tcW w:w="2183" w:type="pct"/>
            <w:vAlign w:val="bottom"/>
          </w:tcPr>
          <w:p w14:paraId="04C84EB3" w14:textId="77777777" w:rsidR="000B1B9B" w:rsidRPr="00DA7BA2" w:rsidRDefault="000B1B9B" w:rsidP="000B1B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A7BA2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614" w:type="pct"/>
            <w:vAlign w:val="bottom"/>
          </w:tcPr>
          <w:p w14:paraId="137FE4C0" w14:textId="480D6727" w:rsidR="000B1B9B" w:rsidRPr="0054379A" w:rsidRDefault="00FA1BCE" w:rsidP="000B1B9B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252"/>
                <w:tab w:val="left" w:pos="342"/>
              </w:tabs>
              <w:spacing w:line="240" w:lineRule="auto"/>
              <w:ind w:right="95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3" w:type="pct"/>
            <w:vAlign w:val="bottom"/>
          </w:tcPr>
          <w:p w14:paraId="2C774450" w14:textId="77777777" w:rsidR="000B1B9B" w:rsidRPr="0054379A" w:rsidRDefault="000B1B9B" w:rsidP="000B1B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9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vAlign w:val="bottom"/>
          </w:tcPr>
          <w:p w14:paraId="76846B21" w14:textId="77777777" w:rsidR="000B1B9B" w:rsidRPr="0054379A" w:rsidRDefault="000B1B9B" w:rsidP="000B1B9B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5" w:right="125" w:firstLine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4379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  <w:vAlign w:val="bottom"/>
          </w:tcPr>
          <w:p w14:paraId="510EC86C" w14:textId="77777777" w:rsidR="000B1B9B" w:rsidRPr="0054379A" w:rsidRDefault="000B1B9B" w:rsidP="000B1B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  <w:vAlign w:val="bottom"/>
          </w:tcPr>
          <w:p w14:paraId="3F2BC5C1" w14:textId="24874189" w:rsidR="000B1B9B" w:rsidRPr="00292C51" w:rsidRDefault="00292C51" w:rsidP="000B1B9B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after="0" w:line="240" w:lineRule="auto"/>
              <w:ind w:right="95" w:firstLine="0"/>
              <w:jc w:val="right"/>
              <w:rPr>
                <w:rFonts w:ascii="Angsana New" w:hAnsi="Angsana New" w:cstheme="minorBidi"/>
                <w:sz w:val="30"/>
                <w:szCs w:val="30"/>
                <w:lang w:eastAsia="ko-KR"/>
              </w:rPr>
            </w:pPr>
            <w:r>
              <w:rPr>
                <w:rFonts w:ascii="Angsana New" w:hAnsi="Angsana New" w:cstheme="minorBidi"/>
                <w:sz w:val="30"/>
                <w:szCs w:val="30"/>
                <w:lang w:eastAsia="ko-KR"/>
              </w:rPr>
              <w:t>39,218</w:t>
            </w:r>
          </w:p>
        </w:tc>
        <w:tc>
          <w:tcPr>
            <w:tcW w:w="143" w:type="pct"/>
            <w:vAlign w:val="bottom"/>
          </w:tcPr>
          <w:p w14:paraId="0D4E53E2" w14:textId="77777777" w:rsidR="000B1B9B" w:rsidRPr="0054379A" w:rsidRDefault="000B1B9B" w:rsidP="000B1B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vAlign w:val="bottom"/>
          </w:tcPr>
          <w:p w14:paraId="10F4C59E" w14:textId="63827698" w:rsidR="000B1B9B" w:rsidRPr="0054379A" w:rsidRDefault="006F080F" w:rsidP="000B1B9B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3"/>
              </w:tabs>
              <w:spacing w:after="0" w:line="240" w:lineRule="auto"/>
              <w:ind w:right="77" w:firstLine="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080F">
              <w:rPr>
                <w:rFonts w:ascii="Angsana New" w:hAnsi="Angsana New" w:cs="Angsana New"/>
                <w:sz w:val="30"/>
                <w:szCs w:val="30"/>
                <w:lang w:eastAsia="ko-KR"/>
              </w:rPr>
              <w:t>2</w:t>
            </w:r>
            <w:r w:rsidR="0025782B">
              <w:rPr>
                <w:rFonts w:ascii="Angsana New" w:hAnsi="Angsana New" w:cs="Angsana New"/>
                <w:sz w:val="30"/>
                <w:szCs w:val="30"/>
                <w:lang w:eastAsia="ko-KR"/>
              </w:rPr>
              <w:t>8</w:t>
            </w:r>
            <w:r w:rsidR="000B1B9B">
              <w:rPr>
                <w:rFonts w:ascii="Angsana New" w:hAnsi="Angsana New" w:cs="Angsana New"/>
                <w:sz w:val="30"/>
                <w:szCs w:val="30"/>
                <w:lang w:eastAsia="ko-KR"/>
              </w:rPr>
              <w:t>,</w:t>
            </w:r>
            <w:r w:rsidR="0025782B">
              <w:rPr>
                <w:rFonts w:ascii="Angsana New" w:hAnsi="Angsana New" w:cs="Angsana New"/>
                <w:sz w:val="30"/>
                <w:szCs w:val="30"/>
                <w:lang w:eastAsia="ko-KR"/>
              </w:rPr>
              <w:t>964</w:t>
            </w:r>
          </w:p>
        </w:tc>
      </w:tr>
      <w:tr w:rsidR="000B1B9B" w:rsidRPr="00C60284" w14:paraId="24FDFA9C" w14:textId="77777777" w:rsidTr="006B363A">
        <w:trPr>
          <w:trHeight w:val="60"/>
        </w:trPr>
        <w:tc>
          <w:tcPr>
            <w:tcW w:w="2183" w:type="pct"/>
            <w:vAlign w:val="bottom"/>
          </w:tcPr>
          <w:p w14:paraId="6086B60D" w14:textId="7E1EEBBF" w:rsidR="000B1B9B" w:rsidRPr="00DA7BA2" w:rsidRDefault="000B1B9B" w:rsidP="000B1B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7BA2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614" w:type="pct"/>
            <w:vAlign w:val="bottom"/>
          </w:tcPr>
          <w:p w14:paraId="2B02F9C6" w14:textId="453B0ED8" w:rsidR="000B1B9B" w:rsidRPr="0054379A" w:rsidRDefault="00FA1BCE" w:rsidP="000B1B9B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252"/>
                <w:tab w:val="left" w:pos="342"/>
              </w:tabs>
              <w:spacing w:line="240" w:lineRule="auto"/>
              <w:ind w:right="95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3" w:type="pct"/>
            <w:vAlign w:val="bottom"/>
          </w:tcPr>
          <w:p w14:paraId="2C34EDBC" w14:textId="77777777" w:rsidR="000B1B9B" w:rsidRPr="0054379A" w:rsidRDefault="000B1B9B" w:rsidP="000B1B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9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vAlign w:val="bottom"/>
          </w:tcPr>
          <w:p w14:paraId="0590FFBF" w14:textId="77777777" w:rsidR="000B1B9B" w:rsidRPr="0054379A" w:rsidRDefault="000B1B9B" w:rsidP="000B1B9B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5" w:right="125" w:firstLine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  <w:vAlign w:val="bottom"/>
          </w:tcPr>
          <w:p w14:paraId="26AFE993" w14:textId="77777777" w:rsidR="000B1B9B" w:rsidRPr="0054379A" w:rsidRDefault="000B1B9B" w:rsidP="000B1B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  <w:vAlign w:val="bottom"/>
          </w:tcPr>
          <w:p w14:paraId="45A0862B" w14:textId="73E9F371" w:rsidR="000B1B9B" w:rsidRPr="00292C51" w:rsidRDefault="00292C51" w:rsidP="000B1B9B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after="0" w:line="240" w:lineRule="auto"/>
              <w:ind w:right="95" w:firstLine="0"/>
              <w:jc w:val="right"/>
              <w:rPr>
                <w:rFonts w:ascii="Angsana New" w:hAnsi="Angsana New" w:cs="Angsana New"/>
                <w:sz w:val="30"/>
                <w:szCs w:val="38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8"/>
                <w:lang w:eastAsia="ko-KR"/>
              </w:rPr>
              <w:t>-</w:t>
            </w:r>
          </w:p>
        </w:tc>
        <w:tc>
          <w:tcPr>
            <w:tcW w:w="143" w:type="pct"/>
            <w:vAlign w:val="bottom"/>
          </w:tcPr>
          <w:p w14:paraId="3A47EA53" w14:textId="77777777" w:rsidR="000B1B9B" w:rsidRPr="0054379A" w:rsidRDefault="000B1B9B" w:rsidP="000B1B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vAlign w:val="bottom"/>
          </w:tcPr>
          <w:p w14:paraId="73F54FA9" w14:textId="37FC85BD" w:rsidR="000B1B9B" w:rsidRDefault="006F080F" w:rsidP="000B1B9B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3"/>
              </w:tabs>
              <w:spacing w:after="0" w:line="240" w:lineRule="auto"/>
              <w:ind w:right="77" w:firstLine="0"/>
              <w:jc w:val="right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6F080F">
              <w:rPr>
                <w:rFonts w:ascii="Angsana New" w:hAnsi="Angsana New" w:cs="Angsana New"/>
                <w:sz w:val="30"/>
                <w:szCs w:val="30"/>
                <w:lang w:eastAsia="ko-KR"/>
              </w:rPr>
              <w:t>652</w:t>
            </w:r>
          </w:p>
        </w:tc>
      </w:tr>
    </w:tbl>
    <w:p w14:paraId="30A0B2DE" w14:textId="77777777" w:rsidR="008B5549" w:rsidRDefault="008B5549" w:rsidP="001F79E0">
      <w:pPr>
        <w:ind w:left="540" w:right="65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tbl>
      <w:tblPr>
        <w:tblW w:w="935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1"/>
        <w:gridCol w:w="1173"/>
        <w:gridCol w:w="282"/>
        <w:gridCol w:w="1214"/>
        <w:gridCol w:w="236"/>
        <w:gridCol w:w="1143"/>
        <w:gridCol w:w="268"/>
        <w:gridCol w:w="1167"/>
      </w:tblGrid>
      <w:tr w:rsidR="008E5338" w:rsidRPr="00C60284" w14:paraId="08093DAA" w14:textId="77777777" w:rsidTr="001605C8">
        <w:trPr>
          <w:trHeight w:val="369"/>
        </w:trPr>
        <w:tc>
          <w:tcPr>
            <w:tcW w:w="2069" w:type="pct"/>
          </w:tcPr>
          <w:p w14:paraId="4D79BA50" w14:textId="5DF8E650" w:rsidR="008E5338" w:rsidRPr="00C60284" w:rsidRDefault="00E83C7D" w:rsidP="00FE26E4">
            <w:pPr>
              <w:pStyle w:val="Heading2"/>
              <w:keepNext w:val="0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right="-45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>
              <w:rPr>
                <w:b w:val="0"/>
                <w:bCs w:val="0"/>
              </w:rPr>
              <w:br w:type="page"/>
            </w:r>
          </w:p>
        </w:tc>
        <w:tc>
          <w:tcPr>
            <w:tcW w:w="1427" w:type="pct"/>
            <w:gridSpan w:val="3"/>
          </w:tcPr>
          <w:p w14:paraId="51ED6215" w14:textId="77777777" w:rsidR="008E5338" w:rsidRPr="00C60284" w:rsidRDefault="008E5338" w:rsidP="00FE26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6" w:type="pct"/>
          </w:tcPr>
          <w:p w14:paraId="1AD8A35C" w14:textId="77777777" w:rsidR="008E5338" w:rsidRPr="00C60284" w:rsidRDefault="008E5338" w:rsidP="00FE26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9" w:type="pct"/>
            <w:gridSpan w:val="3"/>
          </w:tcPr>
          <w:p w14:paraId="03FFD133" w14:textId="77777777" w:rsidR="008E5338" w:rsidRPr="00C60284" w:rsidRDefault="008E5338" w:rsidP="00FE26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83C7D" w:rsidRPr="00C60284" w14:paraId="6F6FF796" w14:textId="77777777" w:rsidTr="001605C8">
        <w:trPr>
          <w:trHeight w:val="369"/>
        </w:trPr>
        <w:tc>
          <w:tcPr>
            <w:tcW w:w="2069" w:type="pct"/>
          </w:tcPr>
          <w:p w14:paraId="202E9E6D" w14:textId="77777777" w:rsidR="00E83C7D" w:rsidRPr="00C60284" w:rsidRDefault="00E83C7D" w:rsidP="00E83C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7" w:type="pct"/>
          </w:tcPr>
          <w:p w14:paraId="37808CAC" w14:textId="2014505E" w:rsidR="00E83C7D" w:rsidRPr="00C60284" w:rsidRDefault="006F080F" w:rsidP="00E83C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080F">
              <w:rPr>
                <w:rFonts w:ascii="Angsana New" w:hAnsi="Angsana New" w:cs="Angsana New" w:hint="cs"/>
                <w:sz w:val="30"/>
                <w:szCs w:val="30"/>
              </w:rPr>
              <w:t>30</w:t>
            </w:r>
            <w:r w:rsidR="00386C9B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="00386C9B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51" w:type="pct"/>
          </w:tcPr>
          <w:p w14:paraId="59A16A7D" w14:textId="77777777" w:rsidR="00E83C7D" w:rsidRPr="00C60284" w:rsidRDefault="00E83C7D" w:rsidP="00E83C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9" w:type="pct"/>
          </w:tcPr>
          <w:p w14:paraId="207F2C9B" w14:textId="500B8604" w:rsidR="00E83C7D" w:rsidRPr="00C60284" w:rsidRDefault="006F080F" w:rsidP="00E83C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080F">
              <w:rPr>
                <w:rFonts w:ascii="Angsana New" w:hAnsi="Angsana New" w:cs="Angsana New" w:hint="cs"/>
                <w:sz w:val="30"/>
                <w:szCs w:val="30"/>
              </w:rPr>
              <w:t>31</w:t>
            </w:r>
            <w:r w:rsidR="00E83C7D" w:rsidRPr="00257F3C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="00E83C7D" w:rsidRPr="00257F3C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" w:type="pct"/>
          </w:tcPr>
          <w:p w14:paraId="49DEFF10" w14:textId="77777777" w:rsidR="00E83C7D" w:rsidRPr="00C60284" w:rsidRDefault="00E83C7D" w:rsidP="00E83C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1" w:type="pct"/>
          </w:tcPr>
          <w:p w14:paraId="0AEBF0F7" w14:textId="46514607" w:rsidR="00E83C7D" w:rsidRPr="00C60284" w:rsidRDefault="006F080F" w:rsidP="00E83C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080F">
              <w:rPr>
                <w:rFonts w:ascii="Angsana New" w:hAnsi="Angsana New" w:cs="Angsana New" w:hint="cs"/>
                <w:sz w:val="30"/>
                <w:szCs w:val="30"/>
              </w:rPr>
              <w:t>30</w:t>
            </w:r>
            <w:r w:rsidR="00386C9B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="00386C9B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3" w:type="pct"/>
          </w:tcPr>
          <w:p w14:paraId="1887F9A4" w14:textId="77777777" w:rsidR="00E83C7D" w:rsidRPr="00C60284" w:rsidRDefault="00E83C7D" w:rsidP="00E83C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3380CE1D" w14:textId="6CFE4579" w:rsidR="00E83C7D" w:rsidRPr="00C60284" w:rsidRDefault="006F080F" w:rsidP="00E83C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080F">
              <w:rPr>
                <w:rFonts w:ascii="Angsana New" w:hAnsi="Angsana New" w:cs="Angsana New" w:hint="cs"/>
                <w:sz w:val="30"/>
                <w:szCs w:val="30"/>
              </w:rPr>
              <w:t>31</w:t>
            </w:r>
            <w:r w:rsidR="00E83C7D" w:rsidRPr="00257F3C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="00E83C7D" w:rsidRPr="00257F3C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677CEC" w:rsidRPr="00C60284" w14:paraId="52445793" w14:textId="77777777" w:rsidTr="001605C8">
        <w:trPr>
          <w:trHeight w:val="357"/>
        </w:trPr>
        <w:tc>
          <w:tcPr>
            <w:tcW w:w="2069" w:type="pct"/>
          </w:tcPr>
          <w:p w14:paraId="658F55B5" w14:textId="174ECCD4" w:rsidR="00677CEC" w:rsidRPr="00C60284" w:rsidRDefault="00677CEC" w:rsidP="00FE26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627" w:type="pct"/>
          </w:tcPr>
          <w:p w14:paraId="46D7EE60" w14:textId="31C8038E" w:rsidR="00677CEC" w:rsidRPr="00C60284" w:rsidRDefault="006F080F" w:rsidP="00FE26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080F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Pr="006F080F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51" w:type="pct"/>
          </w:tcPr>
          <w:p w14:paraId="64E0A8BF" w14:textId="77777777" w:rsidR="00677CEC" w:rsidRPr="00C60284" w:rsidRDefault="00677CEC" w:rsidP="00FE26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9" w:type="pct"/>
          </w:tcPr>
          <w:p w14:paraId="19B6995B" w14:textId="0420857B" w:rsidR="00677CEC" w:rsidRPr="00C60284" w:rsidRDefault="006F080F" w:rsidP="00FE26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080F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Pr="006F080F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26" w:type="pct"/>
          </w:tcPr>
          <w:p w14:paraId="0D25F61A" w14:textId="77777777" w:rsidR="00677CEC" w:rsidRPr="00C60284" w:rsidRDefault="00677CEC" w:rsidP="00FE26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1" w:type="pct"/>
          </w:tcPr>
          <w:p w14:paraId="045F0636" w14:textId="0FFC7400" w:rsidR="00677CEC" w:rsidRPr="00C60284" w:rsidRDefault="006F080F" w:rsidP="00FE26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080F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Pr="006F080F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43" w:type="pct"/>
          </w:tcPr>
          <w:p w14:paraId="4C7DF306" w14:textId="77777777" w:rsidR="00677CEC" w:rsidRPr="00C60284" w:rsidRDefault="00677CEC" w:rsidP="00FE26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16E109DE" w14:textId="4C62B268" w:rsidR="00677CEC" w:rsidRPr="00C60284" w:rsidRDefault="006F080F" w:rsidP="00FE26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080F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Pr="006F080F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</w:tr>
      <w:tr w:rsidR="00BB5618" w:rsidRPr="00C60284" w14:paraId="2EDE04CE" w14:textId="77777777" w:rsidTr="001605C8">
        <w:trPr>
          <w:trHeight w:val="369"/>
        </w:trPr>
        <w:tc>
          <w:tcPr>
            <w:tcW w:w="2069" w:type="pct"/>
          </w:tcPr>
          <w:p w14:paraId="22E078A6" w14:textId="77777777" w:rsidR="00BB5618" w:rsidRPr="00C60284" w:rsidRDefault="00BB5618" w:rsidP="00FE26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 w:hanging="111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930" w:type="pct"/>
            <w:gridSpan w:val="7"/>
          </w:tcPr>
          <w:p w14:paraId="18812E68" w14:textId="77777777" w:rsidR="00BB5618" w:rsidRPr="00C60284" w:rsidRDefault="00BB5618" w:rsidP="00FE26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47C2E" w:rsidRPr="00C60284" w14:paraId="4738ACF9" w14:textId="77777777" w:rsidTr="001605C8">
        <w:trPr>
          <w:trHeight w:val="369"/>
        </w:trPr>
        <w:tc>
          <w:tcPr>
            <w:tcW w:w="2069" w:type="pct"/>
          </w:tcPr>
          <w:p w14:paraId="166B0F15" w14:textId="77777777" w:rsidR="00347C2E" w:rsidRPr="00C60284" w:rsidRDefault="00347C2E" w:rsidP="00347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0284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7" w:type="pct"/>
          </w:tcPr>
          <w:p w14:paraId="242E4D9B" w14:textId="105641FD" w:rsidR="00347C2E" w:rsidRPr="00C60284" w:rsidRDefault="004C5AC3" w:rsidP="00347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1F63F6E5" w14:textId="77777777" w:rsidR="00347C2E" w:rsidRPr="00C60284" w:rsidRDefault="00347C2E" w:rsidP="00347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9" w:type="pct"/>
            <w:shd w:val="clear" w:color="auto" w:fill="auto"/>
          </w:tcPr>
          <w:p w14:paraId="590382E3" w14:textId="0F14EF4C" w:rsidR="00347C2E" w:rsidRPr="00C60284" w:rsidRDefault="00347C2E" w:rsidP="00347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76C1142E" w14:textId="77777777" w:rsidR="00347C2E" w:rsidRPr="00C60284" w:rsidRDefault="00347C2E" w:rsidP="00347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1" w:type="pct"/>
          </w:tcPr>
          <w:p w14:paraId="6830211E" w14:textId="08B75FEF" w:rsidR="00347C2E" w:rsidRPr="00C60284" w:rsidRDefault="00292C51" w:rsidP="00347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4,362</w:t>
            </w:r>
          </w:p>
        </w:tc>
        <w:tc>
          <w:tcPr>
            <w:tcW w:w="143" w:type="pct"/>
          </w:tcPr>
          <w:p w14:paraId="19737835" w14:textId="77777777" w:rsidR="00347C2E" w:rsidRPr="00C60284" w:rsidRDefault="00347C2E" w:rsidP="00347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</w:tcPr>
          <w:p w14:paraId="7DD749D7" w14:textId="6D365040" w:rsidR="00347C2E" w:rsidRPr="00C60284" w:rsidRDefault="006F080F" w:rsidP="00347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F080F">
              <w:rPr>
                <w:rFonts w:ascii="Angsana New" w:hAnsi="Angsana New" w:cs="Angsana New"/>
                <w:sz w:val="30"/>
                <w:szCs w:val="30"/>
              </w:rPr>
              <w:t>80</w:t>
            </w:r>
            <w:r w:rsidR="00347C2E" w:rsidRPr="00C6028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F080F">
              <w:rPr>
                <w:rFonts w:ascii="Angsana New" w:hAnsi="Angsana New" w:cs="Angsana New"/>
                <w:sz w:val="30"/>
                <w:szCs w:val="30"/>
              </w:rPr>
              <w:t>551</w:t>
            </w:r>
          </w:p>
        </w:tc>
      </w:tr>
      <w:tr w:rsidR="00347C2E" w:rsidRPr="00C60284" w14:paraId="690F7DE8" w14:textId="77777777" w:rsidTr="001605C8">
        <w:trPr>
          <w:trHeight w:val="369"/>
        </w:trPr>
        <w:tc>
          <w:tcPr>
            <w:tcW w:w="2069" w:type="pct"/>
          </w:tcPr>
          <w:p w14:paraId="6450ADA3" w14:textId="77777777" w:rsidR="00347C2E" w:rsidRPr="00C60284" w:rsidRDefault="00347C2E" w:rsidP="00347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0284">
              <w:rPr>
                <w:rFonts w:ascii="Angsana New" w:hAnsi="Angsana New" w:cs="Angsana New"/>
                <w:sz w:val="30"/>
                <w:szCs w:val="30"/>
                <w:cs/>
              </w:rPr>
              <w:t>บุคคลหรือบริษัทอื่นที่เกี่ยวข้องกัน</w:t>
            </w:r>
          </w:p>
        </w:tc>
        <w:tc>
          <w:tcPr>
            <w:tcW w:w="627" w:type="pct"/>
          </w:tcPr>
          <w:p w14:paraId="0622369C" w14:textId="6C3506F0" w:rsidR="00347C2E" w:rsidRPr="00C60284" w:rsidRDefault="004C5AC3" w:rsidP="00347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76,387</w:t>
            </w:r>
          </w:p>
        </w:tc>
        <w:tc>
          <w:tcPr>
            <w:tcW w:w="151" w:type="pct"/>
          </w:tcPr>
          <w:p w14:paraId="6995C3D4" w14:textId="77777777" w:rsidR="00347C2E" w:rsidRPr="00C60284" w:rsidRDefault="00347C2E" w:rsidP="00347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9" w:type="pct"/>
            <w:shd w:val="clear" w:color="auto" w:fill="auto"/>
          </w:tcPr>
          <w:p w14:paraId="31868EF5" w14:textId="2B689C87" w:rsidR="00347C2E" w:rsidRPr="00C60284" w:rsidRDefault="006F080F" w:rsidP="00347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F080F">
              <w:rPr>
                <w:rFonts w:ascii="Angsana New" w:hAnsi="Angsana New" w:cs="Angsana New"/>
                <w:sz w:val="30"/>
                <w:szCs w:val="30"/>
              </w:rPr>
              <w:t>54</w:t>
            </w:r>
            <w:r w:rsidR="00347C2E" w:rsidRPr="00C6028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F080F">
              <w:rPr>
                <w:rFonts w:ascii="Angsana New" w:hAnsi="Angsana New" w:cs="Angsana New"/>
                <w:sz w:val="30"/>
                <w:szCs w:val="30"/>
              </w:rPr>
              <w:t>958</w:t>
            </w:r>
          </w:p>
        </w:tc>
        <w:tc>
          <w:tcPr>
            <w:tcW w:w="126" w:type="pct"/>
          </w:tcPr>
          <w:p w14:paraId="122718E9" w14:textId="77777777" w:rsidR="00347C2E" w:rsidRPr="00C60284" w:rsidRDefault="00347C2E" w:rsidP="00347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1" w:type="pct"/>
          </w:tcPr>
          <w:p w14:paraId="00F35633" w14:textId="7DE7F936" w:rsidR="00347C2E" w:rsidRPr="00C60284" w:rsidRDefault="00292C51" w:rsidP="00347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123E94CF" w14:textId="77777777" w:rsidR="00347C2E" w:rsidRPr="00C60284" w:rsidRDefault="00347C2E" w:rsidP="00347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</w:tcPr>
          <w:p w14:paraId="05DF781C" w14:textId="4257B037" w:rsidR="00347C2E" w:rsidRPr="00C60284" w:rsidRDefault="00347C2E" w:rsidP="00347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347C2E" w:rsidRPr="00C60284" w14:paraId="1DE4B3EF" w14:textId="77777777" w:rsidTr="001605C8">
        <w:trPr>
          <w:trHeight w:val="357"/>
        </w:trPr>
        <w:tc>
          <w:tcPr>
            <w:tcW w:w="2069" w:type="pct"/>
          </w:tcPr>
          <w:p w14:paraId="125E2A87" w14:textId="77777777" w:rsidR="00347C2E" w:rsidRPr="00C60284" w:rsidRDefault="00347C2E" w:rsidP="00347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</w:tcPr>
          <w:p w14:paraId="419234CA" w14:textId="59D983CF" w:rsidR="00347C2E" w:rsidRPr="00C60284" w:rsidRDefault="004C5AC3" w:rsidP="00347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76,387</w:t>
            </w:r>
          </w:p>
        </w:tc>
        <w:tc>
          <w:tcPr>
            <w:tcW w:w="151" w:type="pct"/>
          </w:tcPr>
          <w:p w14:paraId="2100089E" w14:textId="77777777" w:rsidR="00347C2E" w:rsidRPr="00C60284" w:rsidRDefault="00347C2E" w:rsidP="00347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4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576A12" w14:textId="0E776975" w:rsidR="00347C2E" w:rsidRPr="00C60284" w:rsidRDefault="006F080F" w:rsidP="00347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F080F">
              <w:rPr>
                <w:rFonts w:ascii="Angsana New" w:hAnsi="Angsana New" w:cs="Angsana New"/>
                <w:b/>
                <w:bCs/>
                <w:sz w:val="30"/>
                <w:szCs w:val="30"/>
              </w:rPr>
              <w:t>54</w:t>
            </w:r>
            <w:r w:rsidR="00347C2E" w:rsidRPr="00C60284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6F080F">
              <w:rPr>
                <w:rFonts w:ascii="Angsana New" w:hAnsi="Angsana New" w:cs="Angsana New"/>
                <w:b/>
                <w:bCs/>
                <w:sz w:val="30"/>
                <w:szCs w:val="30"/>
              </w:rPr>
              <w:t>958</w:t>
            </w:r>
          </w:p>
        </w:tc>
        <w:tc>
          <w:tcPr>
            <w:tcW w:w="126" w:type="pct"/>
          </w:tcPr>
          <w:p w14:paraId="498CF1C1" w14:textId="77777777" w:rsidR="00347C2E" w:rsidRPr="00C60284" w:rsidRDefault="00347C2E" w:rsidP="00347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1" w:type="pct"/>
            <w:tcBorders>
              <w:top w:val="single" w:sz="4" w:space="0" w:color="auto"/>
              <w:bottom w:val="double" w:sz="4" w:space="0" w:color="auto"/>
            </w:tcBorders>
          </w:tcPr>
          <w:p w14:paraId="3F236250" w14:textId="3B9BB266" w:rsidR="00347C2E" w:rsidRPr="00C60284" w:rsidRDefault="00292C51" w:rsidP="00347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4,362</w:t>
            </w:r>
          </w:p>
        </w:tc>
        <w:tc>
          <w:tcPr>
            <w:tcW w:w="143" w:type="pct"/>
          </w:tcPr>
          <w:p w14:paraId="4B7F71CD" w14:textId="77777777" w:rsidR="00347C2E" w:rsidRPr="00C60284" w:rsidRDefault="00347C2E" w:rsidP="00347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3D9E09" w14:textId="1A75522D" w:rsidR="00347C2E" w:rsidRPr="00C60284" w:rsidRDefault="006F080F" w:rsidP="00347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F080F">
              <w:rPr>
                <w:rFonts w:ascii="Angsana New" w:hAnsi="Angsana New" w:cs="Angsana New"/>
                <w:b/>
                <w:bCs/>
                <w:sz w:val="30"/>
                <w:szCs w:val="30"/>
              </w:rPr>
              <w:t>80</w:t>
            </w:r>
            <w:r w:rsidR="00347C2E" w:rsidRPr="00C60284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6F080F">
              <w:rPr>
                <w:rFonts w:ascii="Angsana New" w:hAnsi="Angsana New" w:cs="Angsana New"/>
                <w:b/>
                <w:bCs/>
                <w:sz w:val="30"/>
                <w:szCs w:val="30"/>
              </w:rPr>
              <w:t>551</w:t>
            </w:r>
          </w:p>
        </w:tc>
      </w:tr>
    </w:tbl>
    <w:p w14:paraId="11B96497" w14:textId="4359FC20" w:rsidR="00D1740F" w:rsidRDefault="00D1740F" w:rsidP="00D1740F">
      <w:pPr>
        <w:spacing w:line="240" w:lineRule="auto"/>
        <w:rPr>
          <w:rFonts w:ascii="Angsana New" w:hAnsi="Angsana New" w:cs="Angsana New"/>
          <w:sz w:val="30"/>
          <w:szCs w:val="30"/>
        </w:rPr>
      </w:pPr>
    </w:p>
    <w:p w14:paraId="6E2A398E" w14:textId="64EEE5EF" w:rsidR="00BB309F" w:rsidRDefault="00BB309F" w:rsidP="00D1740F">
      <w:pPr>
        <w:spacing w:line="240" w:lineRule="auto"/>
        <w:rPr>
          <w:rFonts w:ascii="Angsana New" w:hAnsi="Angsana New" w:cs="Angsana New"/>
          <w:sz w:val="30"/>
          <w:szCs w:val="30"/>
        </w:rPr>
      </w:pPr>
    </w:p>
    <w:p w14:paraId="3BF7EAA6" w14:textId="75CAA50D" w:rsidR="00BB309F" w:rsidRDefault="00BB309F" w:rsidP="00D1740F">
      <w:pPr>
        <w:spacing w:line="240" w:lineRule="auto"/>
        <w:rPr>
          <w:rFonts w:ascii="Angsana New" w:hAnsi="Angsana New" w:cs="Angsana New"/>
          <w:sz w:val="30"/>
          <w:szCs w:val="30"/>
        </w:rPr>
      </w:pPr>
    </w:p>
    <w:p w14:paraId="7A2ADAC8" w14:textId="77777777" w:rsidR="008222E4" w:rsidRPr="00B44114" w:rsidRDefault="008222E4" w:rsidP="00D1740F">
      <w:pPr>
        <w:spacing w:line="240" w:lineRule="auto"/>
        <w:rPr>
          <w:rFonts w:ascii="Angsana New" w:hAnsi="Angsana New" w:cs="Angsana New"/>
          <w:sz w:val="30"/>
          <w:szCs w:val="30"/>
        </w:rPr>
      </w:pPr>
    </w:p>
    <w:tbl>
      <w:tblPr>
        <w:tblW w:w="933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170"/>
        <w:gridCol w:w="284"/>
        <w:gridCol w:w="1157"/>
        <w:gridCol w:w="284"/>
        <w:gridCol w:w="1139"/>
        <w:gridCol w:w="267"/>
        <w:gridCol w:w="1161"/>
      </w:tblGrid>
      <w:tr w:rsidR="00081278" w:rsidRPr="00C60284" w14:paraId="7D95232B" w14:textId="77777777" w:rsidTr="002F1472">
        <w:trPr>
          <w:trHeight w:val="370"/>
        </w:trPr>
        <w:tc>
          <w:tcPr>
            <w:tcW w:w="2074" w:type="pct"/>
          </w:tcPr>
          <w:p w14:paraId="17B3B795" w14:textId="51547060" w:rsidR="00081278" w:rsidRPr="00C60284" w:rsidRDefault="00081278" w:rsidP="00FE26E4">
            <w:pPr>
              <w:pStyle w:val="Heading2"/>
              <w:keepNext w:val="0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right="-45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99" w:type="pct"/>
            <w:gridSpan w:val="3"/>
          </w:tcPr>
          <w:p w14:paraId="64968F57" w14:textId="77777777" w:rsidR="00081278" w:rsidRPr="00C60284" w:rsidRDefault="00081278" w:rsidP="00FE26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2" w:type="pct"/>
          </w:tcPr>
          <w:p w14:paraId="7F05EFFE" w14:textId="77777777" w:rsidR="00081278" w:rsidRPr="00C60284" w:rsidRDefault="00081278" w:rsidP="00FE26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5" w:type="pct"/>
            <w:gridSpan w:val="3"/>
          </w:tcPr>
          <w:p w14:paraId="21D4D8FD" w14:textId="77777777" w:rsidR="00081278" w:rsidRPr="00C60284" w:rsidRDefault="00081278" w:rsidP="00FE26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83C7D" w:rsidRPr="00C60284" w14:paraId="20B2FF58" w14:textId="77777777" w:rsidTr="002F1472">
        <w:trPr>
          <w:trHeight w:val="370"/>
        </w:trPr>
        <w:tc>
          <w:tcPr>
            <w:tcW w:w="2074" w:type="pct"/>
          </w:tcPr>
          <w:p w14:paraId="6984D4EE" w14:textId="77777777" w:rsidR="00E83C7D" w:rsidRPr="00C60284" w:rsidRDefault="00E83C7D" w:rsidP="00E83C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7" w:type="pct"/>
          </w:tcPr>
          <w:p w14:paraId="27E99843" w14:textId="626675DE" w:rsidR="00E83C7D" w:rsidRPr="00C60284" w:rsidRDefault="006F080F" w:rsidP="00E83C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080F">
              <w:rPr>
                <w:rFonts w:ascii="Angsana New" w:hAnsi="Angsana New" w:cs="Angsana New" w:hint="cs"/>
                <w:sz w:val="30"/>
                <w:szCs w:val="30"/>
              </w:rPr>
              <w:t>30</w:t>
            </w:r>
            <w:r w:rsidR="00386C9B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="00386C9B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52" w:type="pct"/>
          </w:tcPr>
          <w:p w14:paraId="47830819" w14:textId="77777777" w:rsidR="00E83C7D" w:rsidRPr="00C60284" w:rsidRDefault="00E83C7D" w:rsidP="00E83C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08DA850C" w14:textId="091562D2" w:rsidR="00E83C7D" w:rsidRPr="00C60284" w:rsidRDefault="006F080F" w:rsidP="00E83C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080F">
              <w:rPr>
                <w:rFonts w:ascii="Angsana New" w:hAnsi="Angsana New" w:cs="Angsana New" w:hint="cs"/>
                <w:sz w:val="30"/>
                <w:szCs w:val="30"/>
              </w:rPr>
              <w:t>31</w:t>
            </w:r>
            <w:r w:rsidR="00E83C7D" w:rsidRPr="00257F3C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="00E83C7D" w:rsidRPr="00257F3C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2" w:type="pct"/>
          </w:tcPr>
          <w:p w14:paraId="422EC84B" w14:textId="77777777" w:rsidR="00E83C7D" w:rsidRPr="00C60284" w:rsidRDefault="00E83C7D" w:rsidP="00E83C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0" w:type="pct"/>
          </w:tcPr>
          <w:p w14:paraId="17C6C229" w14:textId="13FAA803" w:rsidR="00E83C7D" w:rsidRPr="00C60284" w:rsidRDefault="006F080F" w:rsidP="00E83C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080F">
              <w:rPr>
                <w:rFonts w:ascii="Angsana New" w:hAnsi="Angsana New" w:cs="Angsana New" w:hint="cs"/>
                <w:sz w:val="30"/>
                <w:szCs w:val="30"/>
              </w:rPr>
              <w:t>30</w:t>
            </w:r>
            <w:r w:rsidR="00386C9B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="00386C9B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3" w:type="pct"/>
          </w:tcPr>
          <w:p w14:paraId="3F135B5D" w14:textId="77777777" w:rsidR="00E83C7D" w:rsidRPr="00C60284" w:rsidRDefault="00E83C7D" w:rsidP="00E83C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64A4C8AA" w14:textId="7B48E0FA" w:rsidR="00E83C7D" w:rsidRPr="00C60284" w:rsidRDefault="006F080F" w:rsidP="00E83C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080F">
              <w:rPr>
                <w:rFonts w:ascii="Angsana New" w:hAnsi="Angsana New" w:cs="Angsana New" w:hint="cs"/>
                <w:sz w:val="30"/>
                <w:szCs w:val="30"/>
              </w:rPr>
              <w:t>31</w:t>
            </w:r>
            <w:r w:rsidR="00E83C7D" w:rsidRPr="00257F3C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="00E83C7D" w:rsidRPr="00257F3C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677CEC" w:rsidRPr="00C60284" w14:paraId="6137DF56" w14:textId="77777777" w:rsidTr="002F1472">
        <w:trPr>
          <w:trHeight w:val="357"/>
        </w:trPr>
        <w:tc>
          <w:tcPr>
            <w:tcW w:w="2074" w:type="pct"/>
          </w:tcPr>
          <w:p w14:paraId="5D7330D7" w14:textId="3C7A44AD" w:rsidR="00677CEC" w:rsidRPr="00C60284" w:rsidRDefault="00677CEC" w:rsidP="00FE26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Pr="00C6028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C6028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627" w:type="pct"/>
          </w:tcPr>
          <w:p w14:paraId="27258AA3" w14:textId="50EF050A" w:rsidR="00677CEC" w:rsidRPr="00C60284" w:rsidRDefault="006F080F" w:rsidP="00FE26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080F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Pr="006F080F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52" w:type="pct"/>
          </w:tcPr>
          <w:p w14:paraId="66446395" w14:textId="77777777" w:rsidR="00677CEC" w:rsidRPr="00C60284" w:rsidRDefault="00677CEC" w:rsidP="00FE26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68AD3932" w14:textId="4CBC4E8B" w:rsidR="00677CEC" w:rsidRPr="00C60284" w:rsidRDefault="006F080F" w:rsidP="00FE26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080F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Pr="006F080F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52" w:type="pct"/>
          </w:tcPr>
          <w:p w14:paraId="58782CD9" w14:textId="77777777" w:rsidR="00677CEC" w:rsidRPr="00C60284" w:rsidRDefault="00677CEC" w:rsidP="00FE26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0" w:type="pct"/>
          </w:tcPr>
          <w:p w14:paraId="155D5A13" w14:textId="6D542C04" w:rsidR="00677CEC" w:rsidRPr="00C60284" w:rsidRDefault="006F080F" w:rsidP="00FE26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080F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Pr="006F080F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43" w:type="pct"/>
          </w:tcPr>
          <w:p w14:paraId="39554B31" w14:textId="77777777" w:rsidR="00677CEC" w:rsidRPr="00C60284" w:rsidRDefault="00677CEC" w:rsidP="00FE26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18326ACC" w14:textId="40E6BC3B" w:rsidR="00677CEC" w:rsidRPr="00C60284" w:rsidRDefault="006F080F" w:rsidP="00FE26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080F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Pr="006F080F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</w:tr>
      <w:tr w:rsidR="00BB5618" w:rsidRPr="00C60284" w14:paraId="6E52A1CE" w14:textId="77777777" w:rsidTr="002F1472">
        <w:trPr>
          <w:trHeight w:val="370"/>
        </w:trPr>
        <w:tc>
          <w:tcPr>
            <w:tcW w:w="2074" w:type="pct"/>
          </w:tcPr>
          <w:p w14:paraId="377FCE2B" w14:textId="77777777" w:rsidR="00BB5618" w:rsidRPr="00C60284" w:rsidRDefault="00BB5618" w:rsidP="00FE26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926" w:type="pct"/>
            <w:gridSpan w:val="7"/>
          </w:tcPr>
          <w:p w14:paraId="3D151EFD" w14:textId="77777777" w:rsidR="00BB5618" w:rsidRPr="00C60284" w:rsidRDefault="00BB5618" w:rsidP="00FE26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47C2E" w:rsidRPr="00C60284" w14:paraId="1E974D57" w14:textId="77777777" w:rsidTr="002F1472">
        <w:trPr>
          <w:trHeight w:val="370"/>
        </w:trPr>
        <w:tc>
          <w:tcPr>
            <w:tcW w:w="2074" w:type="pct"/>
          </w:tcPr>
          <w:p w14:paraId="73164A21" w14:textId="77777777" w:rsidR="00347C2E" w:rsidRPr="00C60284" w:rsidRDefault="00347C2E" w:rsidP="00347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0284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7" w:type="pct"/>
          </w:tcPr>
          <w:p w14:paraId="3926BC37" w14:textId="08A2701F" w:rsidR="00347C2E" w:rsidRPr="00C60284" w:rsidRDefault="004C5AC3" w:rsidP="00554C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2" w:type="pct"/>
          </w:tcPr>
          <w:p w14:paraId="1E0F56EF" w14:textId="77777777" w:rsidR="00347C2E" w:rsidRPr="00C60284" w:rsidRDefault="00347C2E" w:rsidP="00347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</w:tcPr>
          <w:p w14:paraId="4D86D734" w14:textId="55F982EE" w:rsidR="00347C2E" w:rsidRPr="00C60284" w:rsidRDefault="00347C2E" w:rsidP="00554C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2" w:type="pct"/>
          </w:tcPr>
          <w:p w14:paraId="48FAD190" w14:textId="77777777" w:rsidR="00347C2E" w:rsidRPr="00C60284" w:rsidRDefault="00347C2E" w:rsidP="00347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0" w:type="pct"/>
          </w:tcPr>
          <w:p w14:paraId="59465BD3" w14:textId="0998FFFB" w:rsidR="00347C2E" w:rsidRPr="00C60284" w:rsidRDefault="00292C51" w:rsidP="00554C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15,592</w:t>
            </w:r>
          </w:p>
        </w:tc>
        <w:tc>
          <w:tcPr>
            <w:tcW w:w="143" w:type="pct"/>
          </w:tcPr>
          <w:p w14:paraId="7B3D97AC" w14:textId="77777777" w:rsidR="00347C2E" w:rsidRPr="00C60284" w:rsidRDefault="00347C2E" w:rsidP="00347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04F0A284" w14:textId="3B11E52A" w:rsidR="00347C2E" w:rsidRPr="00C60284" w:rsidRDefault="006F080F" w:rsidP="00554C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F080F">
              <w:rPr>
                <w:rFonts w:ascii="Angsana New" w:hAnsi="Angsana New" w:cs="Angsana New"/>
                <w:sz w:val="30"/>
                <w:szCs w:val="30"/>
              </w:rPr>
              <w:t>24</w:t>
            </w:r>
            <w:r w:rsidR="00347C2E" w:rsidRPr="00C6028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F080F">
              <w:rPr>
                <w:rFonts w:ascii="Angsana New" w:hAnsi="Angsana New" w:cs="Angsana New"/>
                <w:sz w:val="30"/>
                <w:szCs w:val="30"/>
              </w:rPr>
              <w:t>635</w:t>
            </w:r>
          </w:p>
        </w:tc>
      </w:tr>
      <w:tr w:rsidR="00347C2E" w:rsidRPr="00C60284" w14:paraId="4B0B99A5" w14:textId="77777777" w:rsidTr="002F1472">
        <w:trPr>
          <w:trHeight w:val="370"/>
        </w:trPr>
        <w:tc>
          <w:tcPr>
            <w:tcW w:w="2074" w:type="pct"/>
          </w:tcPr>
          <w:p w14:paraId="5CE12DA2" w14:textId="0F29BEDC" w:rsidR="00347C2E" w:rsidRPr="00C60284" w:rsidRDefault="00347C2E" w:rsidP="00347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0284">
              <w:rPr>
                <w:rFonts w:ascii="Angsana New" w:hAnsi="Angsana New" w:cs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27" w:type="pct"/>
          </w:tcPr>
          <w:p w14:paraId="45A0848E" w14:textId="17AFEEA8" w:rsidR="00347C2E" w:rsidRPr="00C60284" w:rsidRDefault="004C5AC3" w:rsidP="00554C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4,359</w:t>
            </w:r>
          </w:p>
        </w:tc>
        <w:tc>
          <w:tcPr>
            <w:tcW w:w="152" w:type="pct"/>
          </w:tcPr>
          <w:p w14:paraId="3A0A1A39" w14:textId="77777777" w:rsidR="00347C2E" w:rsidRPr="00C60284" w:rsidRDefault="00347C2E" w:rsidP="00347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</w:tcPr>
          <w:p w14:paraId="309CBFFE" w14:textId="4CA0D594" w:rsidR="00347C2E" w:rsidRPr="00C60284" w:rsidRDefault="006F080F" w:rsidP="00554C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F080F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347C2E" w:rsidRPr="00C6028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F080F">
              <w:rPr>
                <w:rFonts w:ascii="Angsana New" w:hAnsi="Angsana New" w:cs="Angsana New"/>
                <w:sz w:val="30"/>
                <w:szCs w:val="30"/>
              </w:rPr>
              <w:t>955</w:t>
            </w:r>
          </w:p>
        </w:tc>
        <w:tc>
          <w:tcPr>
            <w:tcW w:w="152" w:type="pct"/>
          </w:tcPr>
          <w:p w14:paraId="087E5176" w14:textId="77777777" w:rsidR="00347C2E" w:rsidRPr="00C60284" w:rsidRDefault="00347C2E" w:rsidP="00347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0" w:type="pct"/>
          </w:tcPr>
          <w:p w14:paraId="7107DBB4" w14:textId="4FC412C7" w:rsidR="00347C2E" w:rsidRPr="00C60284" w:rsidRDefault="00292C51" w:rsidP="00554C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2,232</w:t>
            </w:r>
          </w:p>
        </w:tc>
        <w:tc>
          <w:tcPr>
            <w:tcW w:w="143" w:type="pct"/>
          </w:tcPr>
          <w:p w14:paraId="55847F4D" w14:textId="77777777" w:rsidR="00347C2E" w:rsidRPr="00C60284" w:rsidRDefault="00347C2E" w:rsidP="00347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57149100" w14:textId="7FBCEDF4" w:rsidR="00347C2E" w:rsidRPr="00C60284" w:rsidRDefault="006F080F" w:rsidP="00554C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F080F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347C2E" w:rsidRPr="00C6028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F080F">
              <w:rPr>
                <w:rFonts w:ascii="Angsana New" w:hAnsi="Angsana New" w:cs="Angsana New"/>
                <w:sz w:val="30"/>
                <w:szCs w:val="30"/>
              </w:rPr>
              <w:t>490</w:t>
            </w:r>
          </w:p>
        </w:tc>
      </w:tr>
      <w:tr w:rsidR="00347C2E" w:rsidRPr="00C60284" w14:paraId="143C180C" w14:textId="77777777" w:rsidTr="002F1472">
        <w:trPr>
          <w:trHeight w:val="357"/>
        </w:trPr>
        <w:tc>
          <w:tcPr>
            <w:tcW w:w="2074" w:type="pct"/>
          </w:tcPr>
          <w:p w14:paraId="2D7EBC9A" w14:textId="77777777" w:rsidR="00347C2E" w:rsidRPr="00C60284" w:rsidRDefault="00347C2E" w:rsidP="00347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</w:tcPr>
          <w:p w14:paraId="72162A0C" w14:textId="664DC46B" w:rsidR="00347C2E" w:rsidRPr="00C60284" w:rsidRDefault="004C5AC3" w:rsidP="00554C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4,359</w:t>
            </w:r>
          </w:p>
        </w:tc>
        <w:tc>
          <w:tcPr>
            <w:tcW w:w="152" w:type="pct"/>
          </w:tcPr>
          <w:p w14:paraId="575800D9" w14:textId="77777777" w:rsidR="00347C2E" w:rsidRPr="00C60284" w:rsidRDefault="00347C2E" w:rsidP="00347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2573A6" w14:textId="73337A50" w:rsidR="00347C2E" w:rsidRPr="00C60284" w:rsidRDefault="006F080F" w:rsidP="00554C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F080F"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  <w:r w:rsidR="00347C2E" w:rsidRPr="00C60284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6F080F">
              <w:rPr>
                <w:rFonts w:ascii="Angsana New" w:hAnsi="Angsana New" w:cs="Angsana New"/>
                <w:b/>
                <w:bCs/>
                <w:sz w:val="30"/>
                <w:szCs w:val="30"/>
              </w:rPr>
              <w:t>955</w:t>
            </w:r>
          </w:p>
        </w:tc>
        <w:tc>
          <w:tcPr>
            <w:tcW w:w="152" w:type="pct"/>
          </w:tcPr>
          <w:p w14:paraId="45D299F2" w14:textId="77777777" w:rsidR="00347C2E" w:rsidRPr="00C60284" w:rsidRDefault="00347C2E" w:rsidP="00347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</w:tcPr>
          <w:p w14:paraId="3B68AF4F" w14:textId="0E679532" w:rsidR="00347C2E" w:rsidRPr="00C60284" w:rsidRDefault="00292C51" w:rsidP="00554C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17,824</w:t>
            </w:r>
          </w:p>
        </w:tc>
        <w:tc>
          <w:tcPr>
            <w:tcW w:w="143" w:type="pct"/>
          </w:tcPr>
          <w:p w14:paraId="3A1A2DBC" w14:textId="77777777" w:rsidR="00347C2E" w:rsidRPr="00C60284" w:rsidRDefault="00347C2E" w:rsidP="00347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595C71" w14:textId="23BC7C21" w:rsidR="00347C2E" w:rsidRPr="00C60284" w:rsidRDefault="006F080F" w:rsidP="00554C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F080F">
              <w:rPr>
                <w:rFonts w:ascii="Angsana New" w:hAnsi="Angsana New" w:cs="Angsana New"/>
                <w:b/>
                <w:bCs/>
                <w:sz w:val="30"/>
                <w:szCs w:val="30"/>
              </w:rPr>
              <w:t>27</w:t>
            </w:r>
            <w:r w:rsidR="00347C2E" w:rsidRPr="00C60284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6F080F">
              <w:rPr>
                <w:rFonts w:ascii="Angsana New" w:hAnsi="Angsana New" w:cs="Angsana New"/>
                <w:b/>
                <w:bCs/>
                <w:sz w:val="30"/>
                <w:szCs w:val="30"/>
              </w:rPr>
              <w:t>125</w:t>
            </w:r>
          </w:p>
        </w:tc>
      </w:tr>
    </w:tbl>
    <w:p w14:paraId="5E6DBF70" w14:textId="745F2147" w:rsidR="000D0250" w:rsidRPr="00B44114" w:rsidRDefault="000D0250" w:rsidP="00FE26E4">
      <w:pPr>
        <w:tabs>
          <w:tab w:val="clear" w:pos="227"/>
          <w:tab w:val="clear" w:pos="454"/>
          <w:tab w:val="clear" w:pos="680"/>
          <w:tab w:val="clear" w:pos="907"/>
        </w:tabs>
        <w:ind w:firstLine="540"/>
        <w:rPr>
          <w:rFonts w:ascii="Angsana New" w:hAnsi="Angsana New" w:cs="Angsana New"/>
          <w:sz w:val="30"/>
          <w:szCs w:val="30"/>
        </w:rPr>
      </w:pPr>
    </w:p>
    <w:tbl>
      <w:tblPr>
        <w:tblW w:w="933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170"/>
        <w:gridCol w:w="284"/>
        <w:gridCol w:w="1157"/>
        <w:gridCol w:w="284"/>
        <w:gridCol w:w="1139"/>
        <w:gridCol w:w="267"/>
        <w:gridCol w:w="1161"/>
      </w:tblGrid>
      <w:tr w:rsidR="005A2C34" w:rsidRPr="00C60284" w14:paraId="6E916BEB" w14:textId="77777777" w:rsidTr="002F1472">
        <w:trPr>
          <w:trHeight w:val="381"/>
        </w:trPr>
        <w:tc>
          <w:tcPr>
            <w:tcW w:w="2074" w:type="pct"/>
          </w:tcPr>
          <w:p w14:paraId="39D129C8" w14:textId="77777777" w:rsidR="005A2C34" w:rsidRPr="00C60284" w:rsidRDefault="005A2C34" w:rsidP="00D05673">
            <w:pPr>
              <w:pStyle w:val="Heading2"/>
              <w:keepNext w:val="0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right="-45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926" w:type="pct"/>
            <w:gridSpan w:val="7"/>
          </w:tcPr>
          <w:p w14:paraId="2B942D0F" w14:textId="36220253" w:rsidR="005A2C34" w:rsidRPr="00C60284" w:rsidRDefault="005A2C34" w:rsidP="00D056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A2C34" w:rsidRPr="00C60284" w14:paraId="4332D7C1" w14:textId="77777777" w:rsidTr="002F1472">
        <w:trPr>
          <w:trHeight w:val="381"/>
        </w:trPr>
        <w:tc>
          <w:tcPr>
            <w:tcW w:w="2074" w:type="pct"/>
          </w:tcPr>
          <w:p w14:paraId="5BE5FD8C" w14:textId="77777777" w:rsidR="005A2C34" w:rsidRPr="00C60284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7" w:type="pct"/>
          </w:tcPr>
          <w:p w14:paraId="213CC259" w14:textId="200C380C" w:rsidR="005A2C34" w:rsidRPr="00C60284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 w:hint="cs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52" w:type="pct"/>
          </w:tcPr>
          <w:p w14:paraId="32F885AF" w14:textId="77777777" w:rsidR="005A2C34" w:rsidRPr="00C60284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032D4AA4" w14:textId="6F9593D1" w:rsidR="005A2C34" w:rsidRPr="00C60284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" w:type="pct"/>
          </w:tcPr>
          <w:p w14:paraId="7B9534AA" w14:textId="77777777" w:rsidR="005A2C34" w:rsidRPr="00C60284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0" w:type="pct"/>
          </w:tcPr>
          <w:p w14:paraId="26125BB7" w14:textId="0F69F981" w:rsidR="005A2C34" w:rsidRPr="00C60284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295552EC" w14:textId="77777777" w:rsidR="005A2C34" w:rsidRPr="00C60284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495B0099" w14:textId="5FAE11DE" w:rsidR="005A2C34" w:rsidRPr="00C60284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 w:hint="cs"/>
                <w:sz w:val="30"/>
                <w:szCs w:val="30"/>
                <w:cs/>
              </w:rPr>
              <w:t>ณ วันที่</w:t>
            </w:r>
          </w:p>
        </w:tc>
      </w:tr>
      <w:tr w:rsidR="005A2C34" w:rsidRPr="00C60284" w14:paraId="4A6B3DE3" w14:textId="77777777" w:rsidTr="002F1472">
        <w:trPr>
          <w:trHeight w:val="368"/>
        </w:trPr>
        <w:tc>
          <w:tcPr>
            <w:tcW w:w="2074" w:type="pct"/>
          </w:tcPr>
          <w:p w14:paraId="108BEFB7" w14:textId="728D51EB" w:rsidR="005A2C34" w:rsidRPr="00C60284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</w:t>
            </w:r>
            <w:r w:rsidRPr="00C6028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งินกู้ยืมระยะสั้น</w:t>
            </w:r>
          </w:p>
        </w:tc>
        <w:tc>
          <w:tcPr>
            <w:tcW w:w="627" w:type="pct"/>
          </w:tcPr>
          <w:p w14:paraId="637808D5" w14:textId="03E7DEC3" w:rsidR="005A2C34" w:rsidRPr="00C60284" w:rsidRDefault="006F080F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F080F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5A2C34" w:rsidRPr="00C6028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5A2C34" w:rsidRPr="00C60284">
              <w:rPr>
                <w:rFonts w:ascii="Angsana New" w:hAnsi="Angsana New" w:cs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52" w:type="pct"/>
          </w:tcPr>
          <w:p w14:paraId="0EF7CCEA" w14:textId="77777777" w:rsidR="005A2C34" w:rsidRPr="00C60284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537CF84F" w14:textId="720BE492" w:rsidR="005A2C34" w:rsidRPr="00C60284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52" w:type="pct"/>
          </w:tcPr>
          <w:p w14:paraId="7C4EDD97" w14:textId="77777777" w:rsidR="005A2C34" w:rsidRPr="00C60284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0" w:type="pct"/>
          </w:tcPr>
          <w:p w14:paraId="7897E376" w14:textId="501A561B" w:rsidR="005A2C34" w:rsidRPr="00C60284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43" w:type="pct"/>
          </w:tcPr>
          <w:p w14:paraId="75FE1E93" w14:textId="77777777" w:rsidR="005A2C34" w:rsidRPr="00C60284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30E7DF38" w14:textId="0E4AFC4A" w:rsidR="005A2C34" w:rsidRPr="00C60284" w:rsidRDefault="006F080F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F080F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="00386C9B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386C9B">
              <w:rPr>
                <w:rFonts w:ascii="Angsana New" w:hAnsi="Angsana New" w:cs="Angsana New"/>
                <w:sz w:val="30"/>
                <w:szCs w:val="30"/>
                <w:cs/>
              </w:rPr>
              <w:t>กันยายน</w:t>
            </w:r>
          </w:p>
        </w:tc>
      </w:tr>
      <w:tr w:rsidR="005A2C34" w:rsidRPr="00C60284" w14:paraId="71D17098" w14:textId="77777777" w:rsidTr="002F1472">
        <w:trPr>
          <w:trHeight w:val="381"/>
        </w:trPr>
        <w:tc>
          <w:tcPr>
            <w:tcW w:w="2074" w:type="pct"/>
          </w:tcPr>
          <w:p w14:paraId="0F31FF71" w14:textId="77777777" w:rsidR="005A2C34" w:rsidRPr="00C60284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926" w:type="pct"/>
            <w:gridSpan w:val="7"/>
          </w:tcPr>
          <w:p w14:paraId="0C213A97" w14:textId="77777777" w:rsidR="005A2C34" w:rsidRPr="00C60284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A2C34" w:rsidRPr="00C60284" w14:paraId="2436DE3C" w14:textId="77777777" w:rsidTr="002F1472">
        <w:trPr>
          <w:trHeight w:val="381"/>
        </w:trPr>
        <w:tc>
          <w:tcPr>
            <w:tcW w:w="2074" w:type="pct"/>
          </w:tcPr>
          <w:p w14:paraId="0AD96AD6" w14:textId="39B5195C" w:rsidR="005A2C34" w:rsidRPr="00C60284" w:rsidRDefault="006F080F" w:rsidP="005A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6F080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627" w:type="pct"/>
          </w:tcPr>
          <w:p w14:paraId="51E451B5" w14:textId="77777777" w:rsidR="005A2C34" w:rsidRPr="00C60284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" w:type="pct"/>
          </w:tcPr>
          <w:p w14:paraId="3F1F6EE9" w14:textId="77777777" w:rsidR="005A2C34" w:rsidRPr="00C60284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</w:tcPr>
          <w:p w14:paraId="33EEB889" w14:textId="3B77BA88" w:rsidR="005A2C34" w:rsidRPr="00C60284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" w:type="pct"/>
          </w:tcPr>
          <w:p w14:paraId="682A3C14" w14:textId="77777777" w:rsidR="005A2C34" w:rsidRPr="00C60284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0" w:type="pct"/>
          </w:tcPr>
          <w:p w14:paraId="374FC314" w14:textId="77777777" w:rsidR="005A2C34" w:rsidRPr="00C60284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09FB9AC1" w14:textId="77777777" w:rsidR="005A2C34" w:rsidRPr="00C60284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146C9257" w14:textId="151E0377" w:rsidR="005A2C34" w:rsidRPr="00C60284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47C2E" w:rsidRPr="00C60284" w14:paraId="3609B0B4" w14:textId="77777777" w:rsidTr="002F1472">
        <w:trPr>
          <w:trHeight w:val="332"/>
        </w:trPr>
        <w:tc>
          <w:tcPr>
            <w:tcW w:w="2074" w:type="pct"/>
          </w:tcPr>
          <w:p w14:paraId="67F87A56" w14:textId="6A9C9C1D" w:rsidR="00347C2E" w:rsidRPr="00C60284" w:rsidRDefault="00347C2E" w:rsidP="00347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0284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7" w:type="pct"/>
          </w:tcPr>
          <w:p w14:paraId="427A2D94" w14:textId="1070C177" w:rsidR="00347C2E" w:rsidRPr="00C60284" w:rsidRDefault="006F080F" w:rsidP="00347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F080F">
              <w:rPr>
                <w:rFonts w:ascii="Angsana New" w:hAnsi="Angsana New" w:cs="Angsana New"/>
                <w:sz w:val="30"/>
                <w:szCs w:val="30"/>
              </w:rPr>
              <w:t>226</w:t>
            </w:r>
            <w:r w:rsidR="00347C2E" w:rsidRPr="00C6028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F080F">
              <w:rPr>
                <w:rFonts w:ascii="Angsana New" w:hAnsi="Angsana New" w:cs="Angsana New"/>
                <w:sz w:val="30"/>
                <w:szCs w:val="30"/>
              </w:rPr>
              <w:t>400</w:t>
            </w:r>
          </w:p>
        </w:tc>
        <w:tc>
          <w:tcPr>
            <w:tcW w:w="152" w:type="pct"/>
          </w:tcPr>
          <w:p w14:paraId="643355AA" w14:textId="77777777" w:rsidR="00347C2E" w:rsidRPr="00C60284" w:rsidRDefault="00347C2E" w:rsidP="00347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</w:tcPr>
          <w:p w14:paraId="206A3EDD" w14:textId="2024D0CD" w:rsidR="00347C2E" w:rsidRPr="00C60284" w:rsidRDefault="00292C51" w:rsidP="003F0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8,377,450</w:t>
            </w:r>
          </w:p>
        </w:tc>
        <w:tc>
          <w:tcPr>
            <w:tcW w:w="152" w:type="pct"/>
          </w:tcPr>
          <w:p w14:paraId="26FA718A" w14:textId="77777777" w:rsidR="00347C2E" w:rsidRPr="00C60284" w:rsidRDefault="00347C2E" w:rsidP="00347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0" w:type="pct"/>
          </w:tcPr>
          <w:p w14:paraId="70E27905" w14:textId="2BFEC20E" w:rsidR="00347C2E" w:rsidRPr="00C60284" w:rsidRDefault="00292C51" w:rsidP="003F0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7,089,500</w:t>
            </w:r>
          </w:p>
        </w:tc>
        <w:tc>
          <w:tcPr>
            <w:tcW w:w="143" w:type="pct"/>
          </w:tcPr>
          <w:p w14:paraId="3B49B65E" w14:textId="77777777" w:rsidR="00347C2E" w:rsidRPr="00C60284" w:rsidRDefault="00347C2E" w:rsidP="00347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15E6103D" w14:textId="6B698AEA" w:rsidR="00347C2E" w:rsidRPr="00C60284" w:rsidRDefault="00292C51" w:rsidP="003F0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1,514,350</w:t>
            </w:r>
          </w:p>
        </w:tc>
      </w:tr>
      <w:tr w:rsidR="00347C2E" w:rsidRPr="00C60284" w14:paraId="78857CA8" w14:textId="77777777" w:rsidTr="002F1472">
        <w:trPr>
          <w:trHeight w:val="368"/>
        </w:trPr>
        <w:tc>
          <w:tcPr>
            <w:tcW w:w="2074" w:type="pct"/>
          </w:tcPr>
          <w:p w14:paraId="2CCCBA3D" w14:textId="77777777" w:rsidR="00347C2E" w:rsidRPr="00C60284" w:rsidRDefault="00347C2E" w:rsidP="00347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</w:tcPr>
          <w:p w14:paraId="45118FA0" w14:textId="036C3DB7" w:rsidR="00347C2E" w:rsidRPr="00C60284" w:rsidRDefault="006F080F" w:rsidP="00347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F080F">
              <w:rPr>
                <w:rFonts w:ascii="Angsana New" w:hAnsi="Angsana New" w:cs="Angsana New"/>
                <w:b/>
                <w:bCs/>
                <w:sz w:val="30"/>
                <w:szCs w:val="30"/>
              </w:rPr>
              <w:t>226</w:t>
            </w:r>
            <w:r w:rsidR="00347C2E" w:rsidRPr="00C60284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6F080F">
              <w:rPr>
                <w:rFonts w:ascii="Angsana New" w:hAnsi="Angsana New" w:cs="Angsana New"/>
                <w:b/>
                <w:bCs/>
                <w:sz w:val="30"/>
                <w:szCs w:val="30"/>
              </w:rPr>
              <w:t>400</w:t>
            </w:r>
          </w:p>
        </w:tc>
        <w:tc>
          <w:tcPr>
            <w:tcW w:w="152" w:type="pct"/>
          </w:tcPr>
          <w:p w14:paraId="4DBFC251" w14:textId="77777777" w:rsidR="00347C2E" w:rsidRPr="00C60284" w:rsidRDefault="00347C2E" w:rsidP="00347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8E8B6B" w14:textId="6BCFC5B2" w:rsidR="00347C2E" w:rsidRPr="00C60284" w:rsidRDefault="00292C51" w:rsidP="003F0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8,377,450</w:t>
            </w:r>
          </w:p>
        </w:tc>
        <w:tc>
          <w:tcPr>
            <w:tcW w:w="152" w:type="pct"/>
          </w:tcPr>
          <w:p w14:paraId="07877A97" w14:textId="77777777" w:rsidR="00347C2E" w:rsidRPr="00C60284" w:rsidRDefault="00347C2E" w:rsidP="00347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</w:tcPr>
          <w:p w14:paraId="7376A9DA" w14:textId="0633C377" w:rsidR="00347C2E" w:rsidRPr="00C60284" w:rsidRDefault="00292C51" w:rsidP="003F0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7,089,500</w:t>
            </w:r>
          </w:p>
        </w:tc>
        <w:tc>
          <w:tcPr>
            <w:tcW w:w="143" w:type="pct"/>
          </w:tcPr>
          <w:p w14:paraId="2A5EF679" w14:textId="77777777" w:rsidR="00347C2E" w:rsidRPr="00C60284" w:rsidRDefault="00347C2E" w:rsidP="00347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22578D" w14:textId="2A0469C6" w:rsidR="00347C2E" w:rsidRPr="00C60284" w:rsidRDefault="00292C51" w:rsidP="003F0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1,514,350</w:t>
            </w:r>
          </w:p>
        </w:tc>
      </w:tr>
    </w:tbl>
    <w:p w14:paraId="7F69C2EF" w14:textId="77777777" w:rsidR="00B44114" w:rsidRDefault="00B44114" w:rsidP="003417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pacing w:val="4"/>
          <w:sz w:val="30"/>
          <w:szCs w:val="30"/>
        </w:rPr>
      </w:pPr>
    </w:p>
    <w:p w14:paraId="5B374FE7" w14:textId="0773F09D" w:rsidR="00341728" w:rsidRPr="00C60284" w:rsidRDefault="00FE26E4" w:rsidP="00C178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1784C">
        <w:rPr>
          <w:rFonts w:ascii="Angsana New" w:hAnsi="Angsana New" w:cs="Angsana New"/>
          <w:spacing w:val="2"/>
          <w:sz w:val="30"/>
          <w:szCs w:val="30"/>
          <w:cs/>
        </w:rPr>
        <w:t xml:space="preserve">ณ วันที่ </w:t>
      </w:r>
      <w:r w:rsidR="006F080F" w:rsidRPr="00C1784C">
        <w:rPr>
          <w:rFonts w:ascii="Angsana New" w:hAnsi="Angsana New" w:cs="Angsana New"/>
          <w:spacing w:val="2"/>
          <w:sz w:val="30"/>
          <w:szCs w:val="30"/>
        </w:rPr>
        <w:t>30</w:t>
      </w:r>
      <w:r w:rsidR="00386C9B" w:rsidRPr="00C1784C">
        <w:rPr>
          <w:rFonts w:ascii="Angsana New" w:hAnsi="Angsana New" w:cs="Angsana New"/>
          <w:spacing w:val="2"/>
          <w:sz w:val="30"/>
          <w:szCs w:val="30"/>
        </w:rPr>
        <w:t xml:space="preserve"> </w:t>
      </w:r>
      <w:r w:rsidR="00386C9B" w:rsidRPr="00C1784C">
        <w:rPr>
          <w:rFonts w:ascii="Angsana New" w:hAnsi="Angsana New" w:cs="Angsana New"/>
          <w:spacing w:val="2"/>
          <w:sz w:val="30"/>
          <w:szCs w:val="30"/>
          <w:cs/>
        </w:rPr>
        <w:t>กันยายน</w:t>
      </w:r>
      <w:r w:rsidRPr="00C1784C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  <w:r w:rsidR="006F080F" w:rsidRPr="00C1784C">
        <w:rPr>
          <w:rFonts w:ascii="Angsana New" w:hAnsi="Angsana New" w:cs="Angsana New"/>
          <w:spacing w:val="2"/>
          <w:sz w:val="30"/>
          <w:szCs w:val="30"/>
        </w:rPr>
        <w:t>2564</w:t>
      </w:r>
      <w:r w:rsidRPr="00C1784C">
        <w:rPr>
          <w:rFonts w:ascii="Angsana New" w:hAnsi="Angsana New" w:cs="Angsana New"/>
          <w:spacing w:val="2"/>
          <w:sz w:val="30"/>
          <w:szCs w:val="30"/>
        </w:rPr>
        <w:t xml:space="preserve"> </w:t>
      </w:r>
      <w:r w:rsidRPr="00C1784C">
        <w:rPr>
          <w:rFonts w:ascii="Angsana New" w:hAnsi="Angsana New" w:cs="Angsana New"/>
          <w:spacing w:val="2"/>
          <w:sz w:val="30"/>
          <w:szCs w:val="30"/>
          <w:cs/>
        </w:rPr>
        <w:t>เงินกู้ยืมระยะสั้น</w:t>
      </w:r>
      <w:r w:rsidRPr="00C1784C">
        <w:rPr>
          <w:rFonts w:ascii="Angsana New" w:hAnsi="Angsana New" w:cs="Angsana New" w:hint="cs"/>
          <w:spacing w:val="2"/>
          <w:sz w:val="30"/>
          <w:szCs w:val="30"/>
          <w:cs/>
        </w:rPr>
        <w:t>จาก</w:t>
      </w:r>
      <w:r w:rsidRPr="00C1784C">
        <w:rPr>
          <w:rFonts w:ascii="Angsana New" w:hAnsi="Angsana New" w:cs="Angsana New"/>
          <w:spacing w:val="2"/>
          <w:sz w:val="30"/>
          <w:szCs w:val="30"/>
          <w:cs/>
        </w:rPr>
        <w:t>บริษัทย่อย</w:t>
      </w:r>
      <w:r w:rsidR="005258E6" w:rsidRPr="00C1784C">
        <w:rPr>
          <w:rFonts w:ascii="Angsana New" w:hAnsi="Angsana New" w:cs="Angsana New" w:hint="cs"/>
          <w:spacing w:val="2"/>
          <w:sz w:val="30"/>
          <w:szCs w:val="30"/>
          <w:cs/>
        </w:rPr>
        <w:t xml:space="preserve"> </w:t>
      </w:r>
      <w:r w:rsidRPr="00C1784C">
        <w:rPr>
          <w:rFonts w:ascii="Angsana New" w:hAnsi="Angsana New" w:cs="Angsana New"/>
          <w:spacing w:val="2"/>
          <w:sz w:val="30"/>
          <w:szCs w:val="30"/>
          <w:cs/>
        </w:rPr>
        <w:t>เป็นเงินกู้ยืมประเภทไม่มีหลักประกันและชำระคืน</w:t>
      </w:r>
      <w:r w:rsidRPr="0047429E">
        <w:rPr>
          <w:rFonts w:ascii="Angsana New" w:hAnsi="Angsana New" w:cs="Angsana New"/>
          <w:spacing w:val="2"/>
          <w:sz w:val="30"/>
          <w:szCs w:val="30"/>
          <w:cs/>
        </w:rPr>
        <w:t>เมื่อ</w:t>
      </w:r>
      <w:r w:rsidRPr="005A1024">
        <w:rPr>
          <w:rFonts w:ascii="Angsana New" w:hAnsi="Angsana New" w:cs="Angsana New"/>
          <w:spacing w:val="-2"/>
          <w:position w:val="2"/>
          <w:sz w:val="30"/>
          <w:szCs w:val="30"/>
          <w:cs/>
        </w:rPr>
        <w:t>ทวงถาม โดยมีอัตราดอกเบี้ย</w:t>
      </w:r>
      <w:r w:rsidR="00042935" w:rsidRPr="005A1024">
        <w:rPr>
          <w:rFonts w:ascii="Angsana New" w:hAnsi="Angsana New" w:cs="Angsana New"/>
          <w:spacing w:val="-2"/>
          <w:position w:val="2"/>
          <w:sz w:val="30"/>
          <w:szCs w:val="30"/>
          <w:cs/>
        </w:rPr>
        <w:t>ระหว่างร้อยล</w:t>
      </w:r>
      <w:r w:rsidR="00042935" w:rsidRPr="005A1024">
        <w:rPr>
          <w:rFonts w:ascii="Angsana New" w:hAnsi="Angsana New" w:cs="Angsana New" w:hint="cs"/>
          <w:spacing w:val="-2"/>
          <w:position w:val="2"/>
          <w:sz w:val="30"/>
          <w:szCs w:val="30"/>
          <w:cs/>
        </w:rPr>
        <w:t>ะ</w:t>
      </w:r>
      <w:r w:rsidR="00042935" w:rsidRPr="005A1024">
        <w:rPr>
          <w:rFonts w:ascii="Angsana New" w:hAnsi="Angsana New" w:cs="Angsana New"/>
          <w:spacing w:val="-2"/>
          <w:position w:val="2"/>
          <w:sz w:val="30"/>
          <w:szCs w:val="30"/>
        </w:rPr>
        <w:t xml:space="preserve"> </w:t>
      </w:r>
      <w:r w:rsidR="00292C51">
        <w:rPr>
          <w:rFonts w:ascii="Angsana New" w:hAnsi="Angsana New" w:cs="Angsana New"/>
          <w:spacing w:val="-2"/>
          <w:position w:val="2"/>
          <w:sz w:val="30"/>
          <w:szCs w:val="30"/>
        </w:rPr>
        <w:t>4.5</w:t>
      </w:r>
      <w:r w:rsidR="0044225C">
        <w:rPr>
          <w:rFonts w:ascii="Angsana New" w:hAnsi="Angsana New" w:cs="Angsana New"/>
          <w:spacing w:val="-2"/>
          <w:position w:val="2"/>
          <w:sz w:val="30"/>
          <w:szCs w:val="30"/>
        </w:rPr>
        <w:t>5</w:t>
      </w:r>
      <w:r w:rsidR="00042935" w:rsidRPr="005A1024">
        <w:rPr>
          <w:rFonts w:ascii="Angsana New" w:hAnsi="Angsana New" w:cs="Angsana New"/>
          <w:spacing w:val="-2"/>
          <w:position w:val="2"/>
          <w:sz w:val="30"/>
          <w:szCs w:val="30"/>
        </w:rPr>
        <w:t xml:space="preserve"> </w:t>
      </w:r>
      <w:r w:rsidR="00042935" w:rsidRPr="005A1024">
        <w:rPr>
          <w:rFonts w:ascii="Angsana New" w:hAnsi="Angsana New" w:cs="Angsana New"/>
          <w:spacing w:val="-2"/>
          <w:position w:val="2"/>
          <w:sz w:val="30"/>
          <w:szCs w:val="30"/>
          <w:cs/>
        </w:rPr>
        <w:t>ถึงร้อยล</w:t>
      </w:r>
      <w:r w:rsidR="00042935" w:rsidRPr="005A1024">
        <w:rPr>
          <w:rFonts w:ascii="Angsana New" w:hAnsi="Angsana New" w:cs="Angsana New" w:hint="cs"/>
          <w:spacing w:val="-2"/>
          <w:position w:val="2"/>
          <w:sz w:val="30"/>
          <w:szCs w:val="30"/>
          <w:cs/>
        </w:rPr>
        <w:t xml:space="preserve">ะ </w:t>
      </w:r>
      <w:r w:rsidR="00292C51">
        <w:rPr>
          <w:rFonts w:ascii="Angsana New" w:hAnsi="Angsana New" w:cs="Angsana New"/>
          <w:spacing w:val="-2"/>
          <w:position w:val="2"/>
          <w:sz w:val="30"/>
          <w:szCs w:val="30"/>
        </w:rPr>
        <w:t>4.64</w:t>
      </w:r>
      <w:r w:rsidR="00042935" w:rsidRPr="005A1024">
        <w:rPr>
          <w:rFonts w:ascii="Angsana New" w:hAnsi="Angsana New" w:cs="Angsana New"/>
          <w:spacing w:val="-2"/>
          <w:position w:val="2"/>
          <w:sz w:val="30"/>
          <w:szCs w:val="30"/>
        </w:rPr>
        <w:t xml:space="preserve"> </w:t>
      </w:r>
      <w:r w:rsidR="00042935" w:rsidRPr="005A1024">
        <w:rPr>
          <w:rFonts w:ascii="Angsana New" w:hAnsi="Angsana New" w:cs="Angsana New"/>
          <w:spacing w:val="-2"/>
          <w:position w:val="2"/>
          <w:sz w:val="30"/>
          <w:szCs w:val="30"/>
          <w:cs/>
        </w:rPr>
        <w:t>ต่อปี</w:t>
      </w:r>
      <w:r w:rsidR="00327851" w:rsidRPr="005A1024">
        <w:rPr>
          <w:rFonts w:ascii="Angsana New" w:hAnsi="Angsana New" w:cs="Angsana New" w:hint="cs"/>
          <w:spacing w:val="-2"/>
          <w:position w:val="2"/>
          <w:sz w:val="30"/>
          <w:szCs w:val="30"/>
          <w:cs/>
        </w:rPr>
        <w:t xml:space="preserve"> </w:t>
      </w:r>
      <w:r w:rsidR="00341728" w:rsidRPr="005A1024">
        <w:rPr>
          <w:rFonts w:ascii="Angsana New" w:hAnsi="Angsana New" w:cs="Angsana New"/>
          <w:i/>
          <w:iCs/>
          <w:spacing w:val="-2"/>
          <w:position w:val="2"/>
          <w:sz w:val="30"/>
          <w:szCs w:val="30"/>
        </w:rPr>
        <w:t>(</w:t>
      </w:r>
      <w:r w:rsidR="006F080F" w:rsidRPr="006F080F">
        <w:rPr>
          <w:rFonts w:ascii="Angsana New" w:hAnsi="Angsana New" w:cs="Angsana New"/>
          <w:i/>
          <w:iCs/>
          <w:spacing w:val="-2"/>
          <w:position w:val="2"/>
          <w:sz w:val="30"/>
          <w:szCs w:val="30"/>
        </w:rPr>
        <w:t>31</w:t>
      </w:r>
      <w:r w:rsidR="00341728" w:rsidRPr="005A1024">
        <w:rPr>
          <w:rFonts w:ascii="Angsana New" w:hAnsi="Angsana New" w:cs="Angsana New"/>
          <w:i/>
          <w:iCs/>
          <w:spacing w:val="-2"/>
          <w:position w:val="2"/>
          <w:sz w:val="30"/>
          <w:szCs w:val="30"/>
        </w:rPr>
        <w:t xml:space="preserve"> </w:t>
      </w:r>
      <w:r w:rsidR="00341728" w:rsidRPr="005A1024">
        <w:rPr>
          <w:rFonts w:ascii="Angsana New" w:hAnsi="Angsana New" w:cs="Angsana New"/>
          <w:i/>
          <w:iCs/>
          <w:spacing w:val="-2"/>
          <w:position w:val="2"/>
          <w:sz w:val="30"/>
          <w:szCs w:val="30"/>
          <w:cs/>
        </w:rPr>
        <w:t xml:space="preserve">ธันวาคม </w:t>
      </w:r>
      <w:r w:rsidR="006F080F" w:rsidRPr="006F080F">
        <w:rPr>
          <w:rFonts w:ascii="Angsana New" w:hAnsi="Angsana New" w:cs="Angsana New"/>
          <w:i/>
          <w:iCs/>
          <w:spacing w:val="-2"/>
          <w:position w:val="2"/>
          <w:sz w:val="30"/>
          <w:szCs w:val="30"/>
        </w:rPr>
        <w:t>2563</w:t>
      </w:r>
      <w:r w:rsidR="00341728" w:rsidRPr="005A1024">
        <w:rPr>
          <w:rFonts w:ascii="Angsana New" w:hAnsi="Angsana New" w:cs="Angsana New"/>
          <w:i/>
          <w:iCs/>
          <w:spacing w:val="-2"/>
          <w:position w:val="2"/>
          <w:sz w:val="30"/>
          <w:szCs w:val="30"/>
        </w:rPr>
        <w:t xml:space="preserve">: </w:t>
      </w:r>
      <w:r w:rsidR="00341728" w:rsidRPr="005A1024">
        <w:rPr>
          <w:rFonts w:ascii="Angsana New" w:hAnsi="Angsana New" w:cs="Angsana New"/>
          <w:i/>
          <w:iCs/>
          <w:spacing w:val="-2"/>
          <w:position w:val="2"/>
          <w:sz w:val="30"/>
          <w:szCs w:val="30"/>
          <w:cs/>
        </w:rPr>
        <w:t xml:space="preserve">ร้อยละ </w:t>
      </w:r>
      <w:r w:rsidR="006F080F" w:rsidRPr="006F080F">
        <w:rPr>
          <w:rFonts w:ascii="Angsana New" w:hAnsi="Angsana New" w:cs="Angsana New"/>
          <w:i/>
          <w:iCs/>
          <w:spacing w:val="-2"/>
          <w:position w:val="2"/>
          <w:sz w:val="30"/>
          <w:szCs w:val="30"/>
        </w:rPr>
        <w:t>4</w:t>
      </w:r>
      <w:r w:rsidR="00341728" w:rsidRPr="005A1024">
        <w:rPr>
          <w:rFonts w:ascii="Angsana New" w:hAnsi="Angsana New" w:cs="Angsana New"/>
          <w:i/>
          <w:iCs/>
          <w:spacing w:val="-2"/>
          <w:position w:val="2"/>
          <w:sz w:val="30"/>
          <w:szCs w:val="30"/>
        </w:rPr>
        <w:t>.</w:t>
      </w:r>
      <w:r w:rsidR="006F080F" w:rsidRPr="006F080F">
        <w:rPr>
          <w:rFonts w:ascii="Angsana New" w:hAnsi="Angsana New" w:cs="Angsana New"/>
          <w:i/>
          <w:iCs/>
          <w:spacing w:val="-2"/>
          <w:position w:val="2"/>
          <w:sz w:val="30"/>
          <w:szCs w:val="30"/>
        </w:rPr>
        <w:t>41</w:t>
      </w:r>
      <w:r w:rsidR="00341728" w:rsidRPr="00C60284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341728" w:rsidRPr="00C60284">
        <w:rPr>
          <w:rFonts w:ascii="Angsana New" w:hAnsi="Angsana New" w:cs="Angsana New"/>
          <w:i/>
          <w:iCs/>
          <w:sz w:val="30"/>
          <w:szCs w:val="30"/>
          <w:cs/>
        </w:rPr>
        <w:t>ต่อปี</w:t>
      </w:r>
      <w:r w:rsidR="00341728" w:rsidRPr="00C60284">
        <w:rPr>
          <w:rFonts w:ascii="Angsana New" w:hAnsi="Angsana New" w:cs="Angsana New"/>
          <w:i/>
          <w:iCs/>
          <w:sz w:val="30"/>
          <w:szCs w:val="30"/>
        </w:rPr>
        <w:t>)</w:t>
      </w:r>
    </w:p>
    <w:p w14:paraId="7BBE8D82" w14:textId="7F20EB5A" w:rsidR="000D0250" w:rsidRDefault="000D02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p w14:paraId="3654259A" w14:textId="77777777" w:rsidR="00E83C7D" w:rsidRDefault="00E83C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 w:cs="Angsana New"/>
          <w:sz w:val="30"/>
          <w:szCs w:val="30"/>
          <w:cs/>
          <w:lang w:val="th-TH"/>
        </w:rPr>
        <w:br w:type="page"/>
      </w:r>
    </w:p>
    <w:p w14:paraId="7F709795" w14:textId="400FB9B5" w:rsidR="00F85D22" w:rsidRPr="00C60284" w:rsidRDefault="00F85D22" w:rsidP="00E70ABD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  <w:r w:rsidRPr="00C60284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t>ลูกหนี้การค้า</w:t>
      </w:r>
    </w:p>
    <w:p w14:paraId="5DEA1259" w14:textId="77CED870" w:rsidR="00F85D22" w:rsidRPr="00C058DA" w:rsidRDefault="00F85D22" w:rsidP="00F85D22">
      <w:pPr>
        <w:rPr>
          <w:rFonts w:asciiTheme="majorBidi" w:hAnsiTheme="majorBidi" w:cs="Angsana New"/>
          <w:sz w:val="30"/>
          <w:szCs w:val="30"/>
          <w:cs/>
          <w:lang w:val="th-TH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780"/>
        <w:gridCol w:w="1170"/>
        <w:gridCol w:w="270"/>
        <w:gridCol w:w="1157"/>
        <w:gridCol w:w="283"/>
        <w:gridCol w:w="1181"/>
        <w:gridCol w:w="259"/>
        <w:gridCol w:w="1170"/>
      </w:tblGrid>
      <w:tr w:rsidR="00F85D22" w:rsidRPr="00C60284" w14:paraId="77EB3D95" w14:textId="77777777" w:rsidTr="009903DC">
        <w:trPr>
          <w:cantSplit/>
          <w:trHeight w:val="410"/>
          <w:tblHeader/>
        </w:trPr>
        <w:tc>
          <w:tcPr>
            <w:tcW w:w="3780" w:type="dxa"/>
            <w:vAlign w:val="bottom"/>
            <w:hideMark/>
          </w:tcPr>
          <w:p w14:paraId="4897A13D" w14:textId="719A9E58" w:rsidR="00F85D22" w:rsidRPr="00C60284" w:rsidRDefault="00F85D22" w:rsidP="00C4763F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97" w:type="dxa"/>
            <w:gridSpan w:val="3"/>
            <w:vAlign w:val="bottom"/>
          </w:tcPr>
          <w:p w14:paraId="7C117347" w14:textId="28B59753" w:rsidR="00F85D22" w:rsidRPr="00C60284" w:rsidRDefault="00F85D22" w:rsidP="00C4763F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C60284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83" w:type="dxa"/>
          </w:tcPr>
          <w:p w14:paraId="44806DFE" w14:textId="77777777" w:rsidR="00F85D22" w:rsidRPr="00C60284" w:rsidRDefault="00F85D22" w:rsidP="00C4763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0E088537" w14:textId="23369CE8" w:rsidR="00F85D22" w:rsidRPr="00C60284" w:rsidRDefault="00F85D22" w:rsidP="00C4763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C6028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E83C7D" w:rsidRPr="00C60284" w14:paraId="6213A24E" w14:textId="77777777" w:rsidTr="009903DC">
        <w:trPr>
          <w:cantSplit/>
          <w:trHeight w:val="808"/>
          <w:tblHeader/>
        </w:trPr>
        <w:tc>
          <w:tcPr>
            <w:tcW w:w="3780" w:type="dxa"/>
            <w:vAlign w:val="bottom"/>
          </w:tcPr>
          <w:p w14:paraId="16A67C96" w14:textId="53DA1D15" w:rsidR="00E83C7D" w:rsidRPr="00C60284" w:rsidRDefault="00E83C7D" w:rsidP="00E83C7D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 w:rsidRPr="00C60284"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64C80453" w14:textId="7B45999E" w:rsidR="00E83C7D" w:rsidRDefault="006F080F" w:rsidP="00E83C7D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  <w:r w:rsidRPr="006F080F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30</w:t>
            </w:r>
            <w:r w:rsidR="00386C9B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 xml:space="preserve"> </w:t>
            </w:r>
            <w:r w:rsidR="00386C9B">
              <w:rPr>
                <w:rFonts w:ascii="Angsana New" w:hAnsi="Angsana New" w:cs="Angsana New"/>
                <w:b w:val="0"/>
                <w:sz w:val="30"/>
                <w:szCs w:val="30"/>
                <w:cs/>
                <w:lang w:val="en-US" w:bidi="th-TH"/>
              </w:rPr>
              <w:t>กันยายน</w:t>
            </w:r>
            <w:r w:rsidR="00E83C7D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 xml:space="preserve"> </w:t>
            </w:r>
          </w:p>
          <w:p w14:paraId="0C0638EC" w14:textId="789D09B6" w:rsidR="00E83C7D" w:rsidRPr="00C60284" w:rsidRDefault="006F080F" w:rsidP="00E83C7D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6F080F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270" w:type="dxa"/>
            <w:vAlign w:val="bottom"/>
          </w:tcPr>
          <w:p w14:paraId="65C27293" w14:textId="77777777" w:rsidR="00E83C7D" w:rsidRPr="00C60284" w:rsidRDefault="00E83C7D" w:rsidP="00E83C7D">
            <w:pPr>
              <w:pStyle w:val="acctmergecolhdg"/>
              <w:spacing w:line="240" w:lineRule="auto"/>
              <w:ind w:left="-83" w:firstLine="4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157" w:type="dxa"/>
            <w:vAlign w:val="bottom"/>
          </w:tcPr>
          <w:p w14:paraId="6FB25E1F" w14:textId="4CBF1E28" w:rsidR="00E83C7D" w:rsidRPr="00C60284" w:rsidRDefault="006F080F" w:rsidP="00E83C7D">
            <w:pPr>
              <w:pStyle w:val="acctmergecolhdg"/>
              <w:spacing w:line="240" w:lineRule="auto"/>
              <w:ind w:left="-77" w:right="-77"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6F080F">
              <w:rPr>
                <w:rFonts w:ascii="Angsana New" w:hAnsi="Angsana New" w:cs="Angsana New" w:hint="cs"/>
                <w:b w:val="0"/>
                <w:sz w:val="30"/>
                <w:szCs w:val="30"/>
                <w:lang w:val="en-US"/>
              </w:rPr>
              <w:t>31</w:t>
            </w:r>
            <w:r w:rsidR="00E83C7D" w:rsidRPr="00C60284">
              <w:rPr>
                <w:rFonts w:ascii="Angsana New" w:hAnsi="Angsana New" w:cs="Angsana New" w:hint="cs"/>
                <w:b w:val="0"/>
                <w:sz w:val="30"/>
                <w:szCs w:val="30"/>
              </w:rPr>
              <w:t xml:space="preserve"> </w:t>
            </w:r>
            <w:r w:rsidR="00E83C7D" w:rsidRPr="00C60284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ธันวาคม</w:t>
            </w:r>
            <w:r w:rsidR="00E83C7D" w:rsidRPr="00C60284">
              <w:rPr>
                <w:rFonts w:ascii="Angsana New" w:hAnsi="Angsana New" w:cs="Angsana New" w:hint="cs"/>
                <w:b w:val="0"/>
                <w:sz w:val="30"/>
                <w:szCs w:val="30"/>
              </w:rPr>
              <w:t xml:space="preserve"> </w:t>
            </w:r>
            <w:r w:rsidRPr="006F080F">
              <w:rPr>
                <w:rFonts w:ascii="Angsana New" w:hAnsi="Angsana New" w:cs="Angsana New" w:hint="cs"/>
                <w:b w:val="0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83" w:type="dxa"/>
          </w:tcPr>
          <w:p w14:paraId="28D1BA9B" w14:textId="77777777" w:rsidR="00E83C7D" w:rsidRPr="00C60284" w:rsidRDefault="00E83C7D" w:rsidP="00E83C7D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181" w:type="dxa"/>
            <w:vAlign w:val="bottom"/>
          </w:tcPr>
          <w:p w14:paraId="0DD51761" w14:textId="44E06765" w:rsidR="00E83C7D" w:rsidRDefault="006F080F" w:rsidP="00E83C7D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  <w:r w:rsidRPr="006F080F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30</w:t>
            </w:r>
            <w:r w:rsidR="00386C9B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 xml:space="preserve"> </w:t>
            </w:r>
            <w:r w:rsidR="00386C9B">
              <w:rPr>
                <w:rFonts w:ascii="Angsana New" w:hAnsi="Angsana New" w:cs="Angsana New"/>
                <w:b w:val="0"/>
                <w:sz w:val="30"/>
                <w:szCs w:val="30"/>
                <w:cs/>
                <w:lang w:val="en-US" w:bidi="th-TH"/>
              </w:rPr>
              <w:t>กันยายน</w:t>
            </w:r>
            <w:r w:rsidR="00E83C7D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 xml:space="preserve"> </w:t>
            </w:r>
          </w:p>
          <w:p w14:paraId="10F0A327" w14:textId="7B3DA869" w:rsidR="00E83C7D" w:rsidRPr="00C60284" w:rsidRDefault="006F080F" w:rsidP="00E83C7D">
            <w:pPr>
              <w:spacing w:line="240" w:lineRule="auto"/>
              <w:ind w:left="-53" w:right="-5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F080F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59" w:type="dxa"/>
            <w:vAlign w:val="bottom"/>
          </w:tcPr>
          <w:p w14:paraId="7AAFD6A5" w14:textId="77777777" w:rsidR="00E83C7D" w:rsidRPr="00C60284" w:rsidRDefault="00E83C7D" w:rsidP="00E83C7D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6CA8315" w14:textId="5A1CADE8" w:rsidR="00E83C7D" w:rsidRPr="00C60284" w:rsidRDefault="006F080F" w:rsidP="00E83C7D">
            <w:pPr>
              <w:pStyle w:val="acctmergecolhdg"/>
              <w:spacing w:line="240" w:lineRule="auto"/>
              <w:ind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6F080F">
              <w:rPr>
                <w:rFonts w:ascii="Angsana New" w:hAnsi="Angsana New" w:cs="Angsana New" w:hint="cs"/>
                <w:b w:val="0"/>
                <w:sz w:val="30"/>
                <w:szCs w:val="30"/>
                <w:lang w:val="en-US"/>
              </w:rPr>
              <w:t>31</w:t>
            </w:r>
            <w:r w:rsidR="00E83C7D" w:rsidRPr="00C60284">
              <w:rPr>
                <w:rFonts w:ascii="Angsana New" w:hAnsi="Angsana New" w:cs="Angsana New" w:hint="cs"/>
                <w:b w:val="0"/>
                <w:sz w:val="30"/>
                <w:szCs w:val="30"/>
              </w:rPr>
              <w:t xml:space="preserve"> </w:t>
            </w:r>
            <w:r w:rsidR="00E83C7D" w:rsidRPr="00C60284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ธันวาคม</w:t>
            </w:r>
            <w:r w:rsidR="00E83C7D" w:rsidRPr="00C60284">
              <w:rPr>
                <w:rFonts w:ascii="Angsana New" w:hAnsi="Angsana New" w:cs="Angsana New" w:hint="cs"/>
                <w:b w:val="0"/>
                <w:sz w:val="30"/>
                <w:szCs w:val="30"/>
              </w:rPr>
              <w:t xml:space="preserve"> </w:t>
            </w:r>
            <w:r w:rsidRPr="006F080F">
              <w:rPr>
                <w:rFonts w:ascii="Angsana New" w:hAnsi="Angsana New" w:cs="Angsana New" w:hint="cs"/>
                <w:b w:val="0"/>
                <w:sz w:val="30"/>
                <w:szCs w:val="30"/>
                <w:lang w:val="en-US"/>
              </w:rPr>
              <w:t>2563</w:t>
            </w:r>
          </w:p>
        </w:tc>
      </w:tr>
      <w:tr w:rsidR="00E83C7D" w:rsidRPr="00C60284" w14:paraId="3C1E6BFB" w14:textId="77777777" w:rsidTr="009903DC">
        <w:trPr>
          <w:cantSplit/>
          <w:trHeight w:val="398"/>
          <w:tblHeader/>
        </w:trPr>
        <w:tc>
          <w:tcPr>
            <w:tcW w:w="3780" w:type="dxa"/>
            <w:vAlign w:val="bottom"/>
            <w:hideMark/>
          </w:tcPr>
          <w:p w14:paraId="264676D6" w14:textId="77777777" w:rsidR="00E83C7D" w:rsidRPr="00C60284" w:rsidRDefault="00E83C7D" w:rsidP="00E83C7D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490" w:type="dxa"/>
            <w:gridSpan w:val="7"/>
            <w:vAlign w:val="bottom"/>
            <w:hideMark/>
          </w:tcPr>
          <w:p w14:paraId="7849A3D0" w14:textId="0C6714FF" w:rsidR="00E83C7D" w:rsidRPr="00C60284" w:rsidRDefault="00E83C7D" w:rsidP="00E83C7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C6028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C6028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E83C7D" w:rsidRPr="00C60284" w14:paraId="4E12AF87" w14:textId="77777777" w:rsidTr="009903DC">
        <w:trPr>
          <w:cantSplit/>
          <w:trHeight w:val="398"/>
          <w:tblHeader/>
        </w:trPr>
        <w:tc>
          <w:tcPr>
            <w:tcW w:w="3780" w:type="dxa"/>
            <w:vAlign w:val="bottom"/>
          </w:tcPr>
          <w:p w14:paraId="031C9539" w14:textId="526D2AD2" w:rsidR="00E83C7D" w:rsidRPr="00C60284" w:rsidRDefault="00E83C7D" w:rsidP="00E83C7D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ส่วนที่หมุนเวียน</w:t>
            </w:r>
          </w:p>
        </w:tc>
        <w:tc>
          <w:tcPr>
            <w:tcW w:w="5490" w:type="dxa"/>
            <w:gridSpan w:val="7"/>
            <w:vAlign w:val="bottom"/>
          </w:tcPr>
          <w:p w14:paraId="7A95560A" w14:textId="77777777" w:rsidR="00E83C7D" w:rsidRPr="00C60284" w:rsidRDefault="00E83C7D" w:rsidP="00E83C7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E83C7D" w:rsidRPr="00C60284" w14:paraId="2130258F" w14:textId="77777777" w:rsidTr="009903DC">
        <w:trPr>
          <w:cantSplit/>
          <w:trHeight w:val="398"/>
        </w:trPr>
        <w:tc>
          <w:tcPr>
            <w:tcW w:w="3780" w:type="dxa"/>
            <w:hideMark/>
          </w:tcPr>
          <w:p w14:paraId="76215B1D" w14:textId="77777777" w:rsidR="00E83C7D" w:rsidRPr="00C60284" w:rsidRDefault="00E83C7D" w:rsidP="00E83C7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60284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170" w:type="dxa"/>
          </w:tcPr>
          <w:p w14:paraId="78B16D0E" w14:textId="26167E12" w:rsidR="00E83C7D" w:rsidRPr="003D72BF" w:rsidRDefault="004C5AC3" w:rsidP="00E83C7D">
            <w:pPr>
              <w:pStyle w:val="acctfourfigures"/>
              <w:tabs>
                <w:tab w:val="decimal" w:pos="465"/>
              </w:tabs>
              <w:spacing w:line="240" w:lineRule="auto"/>
              <w:ind w:left="-83" w:right="102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1,560,91</w:t>
            </w:r>
            <w:r w:rsidR="00DD217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</w:tcPr>
          <w:p w14:paraId="49B1A64D" w14:textId="77777777" w:rsidR="00E83C7D" w:rsidRPr="00C60284" w:rsidRDefault="00E83C7D" w:rsidP="00E83C7D">
            <w:pPr>
              <w:pStyle w:val="acctfourfigures"/>
              <w:tabs>
                <w:tab w:val="decimal" w:pos="731"/>
              </w:tabs>
              <w:spacing w:line="240" w:lineRule="auto"/>
              <w:ind w:left="-83" w:right="102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</w:tcPr>
          <w:p w14:paraId="3F45A752" w14:textId="0C8FB307" w:rsidR="00E83C7D" w:rsidRPr="00C60284" w:rsidRDefault="006F080F" w:rsidP="00E83C7D">
            <w:pPr>
              <w:pStyle w:val="acctfourfigures"/>
              <w:tabs>
                <w:tab w:val="decimal" w:pos="731"/>
              </w:tabs>
              <w:spacing w:line="240" w:lineRule="auto"/>
              <w:ind w:left="-83" w:right="102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F080F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E83C7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F080F">
              <w:rPr>
                <w:rFonts w:ascii="Angsana New" w:hAnsi="Angsana New" w:cs="Angsana New"/>
                <w:sz w:val="30"/>
                <w:szCs w:val="30"/>
                <w:lang w:val="en-US"/>
              </w:rPr>
              <w:t>296</w:t>
            </w:r>
            <w:r w:rsidR="00E83C7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F080F">
              <w:rPr>
                <w:rFonts w:ascii="Angsana New" w:hAnsi="Angsana New" w:cs="Angsana New"/>
                <w:sz w:val="30"/>
                <w:szCs w:val="30"/>
                <w:lang w:val="en-US"/>
              </w:rPr>
              <w:t>402</w:t>
            </w:r>
          </w:p>
        </w:tc>
        <w:tc>
          <w:tcPr>
            <w:tcW w:w="283" w:type="dxa"/>
          </w:tcPr>
          <w:p w14:paraId="6E30DC56" w14:textId="77777777" w:rsidR="00E83C7D" w:rsidRPr="00C60284" w:rsidRDefault="00E83C7D" w:rsidP="00E83C7D">
            <w:pPr>
              <w:pStyle w:val="acctfourfigures"/>
              <w:tabs>
                <w:tab w:val="decimal" w:pos="731"/>
              </w:tabs>
              <w:spacing w:line="240" w:lineRule="auto"/>
              <w:ind w:left="-79" w:right="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vAlign w:val="bottom"/>
          </w:tcPr>
          <w:p w14:paraId="6381D07E" w14:textId="4D927DAB" w:rsidR="00E83C7D" w:rsidRPr="005635DC" w:rsidRDefault="00292C51" w:rsidP="00E83C7D">
            <w:pPr>
              <w:pStyle w:val="acctfourfigures"/>
              <w:tabs>
                <w:tab w:val="decimal" w:pos="701"/>
              </w:tabs>
              <w:spacing w:line="240" w:lineRule="auto"/>
              <w:ind w:left="-79" w:right="10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562,713</w:t>
            </w:r>
          </w:p>
        </w:tc>
        <w:tc>
          <w:tcPr>
            <w:tcW w:w="259" w:type="dxa"/>
            <w:vAlign w:val="bottom"/>
          </w:tcPr>
          <w:p w14:paraId="0628585B" w14:textId="77777777" w:rsidR="00E83C7D" w:rsidRPr="00C60284" w:rsidRDefault="00E83C7D" w:rsidP="00E83C7D">
            <w:pPr>
              <w:pStyle w:val="acctfourfigures"/>
              <w:spacing w:line="240" w:lineRule="auto"/>
              <w:ind w:right="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4D241B8" w14:textId="792B0C22" w:rsidR="00E83C7D" w:rsidRPr="00C60284" w:rsidRDefault="006F080F" w:rsidP="00E83C7D">
            <w:pPr>
              <w:pStyle w:val="acctfourfigures"/>
              <w:tabs>
                <w:tab w:val="decimal" w:pos="731"/>
              </w:tabs>
              <w:spacing w:line="240" w:lineRule="auto"/>
              <w:ind w:right="10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F080F">
              <w:rPr>
                <w:rFonts w:ascii="Angsana New" w:hAnsi="Angsana New" w:cs="Angsana New"/>
                <w:sz w:val="30"/>
                <w:szCs w:val="30"/>
                <w:lang w:val="en-US"/>
              </w:rPr>
              <w:t>493</w:t>
            </w:r>
            <w:r w:rsidR="00E83C7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F080F">
              <w:rPr>
                <w:rFonts w:ascii="Angsana New" w:hAnsi="Angsana New" w:cs="Angsana New"/>
                <w:sz w:val="30"/>
                <w:szCs w:val="30"/>
                <w:lang w:val="en-US"/>
              </w:rPr>
              <w:t>881</w:t>
            </w:r>
          </w:p>
        </w:tc>
      </w:tr>
      <w:tr w:rsidR="00E83C7D" w:rsidRPr="00C60284" w14:paraId="2F1DEF59" w14:textId="77777777" w:rsidTr="009903DC">
        <w:trPr>
          <w:cantSplit/>
          <w:trHeight w:val="410"/>
        </w:trPr>
        <w:tc>
          <w:tcPr>
            <w:tcW w:w="3780" w:type="dxa"/>
            <w:hideMark/>
          </w:tcPr>
          <w:p w14:paraId="4F1DA023" w14:textId="77777777" w:rsidR="00E83C7D" w:rsidRPr="00C60284" w:rsidRDefault="00E83C7D" w:rsidP="00E83C7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60284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170" w:type="dxa"/>
          </w:tcPr>
          <w:p w14:paraId="3E95399A" w14:textId="77777777" w:rsidR="00E83C7D" w:rsidRPr="00C60284" w:rsidRDefault="00E83C7D" w:rsidP="00E83C7D">
            <w:pPr>
              <w:pStyle w:val="acctfourfigures"/>
              <w:tabs>
                <w:tab w:val="decimal" w:pos="465"/>
              </w:tabs>
              <w:spacing w:line="240" w:lineRule="auto"/>
              <w:ind w:left="-83" w:right="102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DCFAF72" w14:textId="77777777" w:rsidR="00E83C7D" w:rsidRPr="00C60284" w:rsidRDefault="00E83C7D" w:rsidP="00E83C7D">
            <w:pPr>
              <w:pStyle w:val="acctfourfigures"/>
              <w:tabs>
                <w:tab w:val="decimal" w:pos="731"/>
              </w:tabs>
              <w:spacing w:line="240" w:lineRule="auto"/>
              <w:ind w:left="-83" w:right="102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</w:tcPr>
          <w:p w14:paraId="238A94D6" w14:textId="77777777" w:rsidR="00E83C7D" w:rsidRPr="00C60284" w:rsidRDefault="00E83C7D" w:rsidP="00E83C7D">
            <w:pPr>
              <w:pStyle w:val="acctfourfigures"/>
              <w:tabs>
                <w:tab w:val="decimal" w:pos="731"/>
              </w:tabs>
              <w:spacing w:line="240" w:lineRule="auto"/>
              <w:ind w:left="-83" w:right="102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</w:tcPr>
          <w:p w14:paraId="167CA94A" w14:textId="77777777" w:rsidR="00E83C7D" w:rsidRPr="00C60284" w:rsidRDefault="00E83C7D" w:rsidP="00E83C7D">
            <w:pPr>
              <w:pStyle w:val="acctfourfigures"/>
              <w:tabs>
                <w:tab w:val="decimal" w:pos="731"/>
              </w:tabs>
              <w:spacing w:line="240" w:lineRule="auto"/>
              <w:ind w:left="-79" w:right="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vAlign w:val="bottom"/>
          </w:tcPr>
          <w:p w14:paraId="477743AA" w14:textId="77777777" w:rsidR="00E83C7D" w:rsidRPr="00C60284" w:rsidRDefault="00E83C7D" w:rsidP="00E83C7D">
            <w:pPr>
              <w:pStyle w:val="acctfourfigures"/>
              <w:tabs>
                <w:tab w:val="decimal" w:pos="701"/>
              </w:tabs>
              <w:spacing w:line="240" w:lineRule="auto"/>
              <w:ind w:left="-79" w:right="10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9" w:type="dxa"/>
            <w:vAlign w:val="bottom"/>
          </w:tcPr>
          <w:p w14:paraId="456BAB0C" w14:textId="77777777" w:rsidR="00E83C7D" w:rsidRPr="00C60284" w:rsidRDefault="00E83C7D" w:rsidP="00E83C7D">
            <w:pPr>
              <w:pStyle w:val="acctfourfigures"/>
              <w:spacing w:line="240" w:lineRule="auto"/>
              <w:ind w:right="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E8DC07A" w14:textId="77777777" w:rsidR="00E83C7D" w:rsidRPr="00C60284" w:rsidRDefault="00E83C7D" w:rsidP="00E83C7D">
            <w:pPr>
              <w:pStyle w:val="acctfourfigures"/>
              <w:tabs>
                <w:tab w:val="decimal" w:pos="731"/>
              </w:tabs>
              <w:spacing w:line="240" w:lineRule="auto"/>
              <w:ind w:right="10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83C7D" w:rsidRPr="00C60284" w14:paraId="0C9DAE5F" w14:textId="77777777" w:rsidTr="009903DC">
        <w:trPr>
          <w:cantSplit/>
          <w:trHeight w:val="398"/>
        </w:trPr>
        <w:tc>
          <w:tcPr>
            <w:tcW w:w="3780" w:type="dxa"/>
            <w:hideMark/>
          </w:tcPr>
          <w:p w14:paraId="2A73F9CF" w14:textId="54939C15" w:rsidR="00E83C7D" w:rsidRPr="00C60284" w:rsidRDefault="00E83C7D" w:rsidP="00E83C7D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CF1517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CF151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น้อยกว่า </w:t>
            </w:r>
            <w:r w:rsidR="006F080F" w:rsidRPr="006F080F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  <w:r w:rsidRPr="00CF151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3E4330D3" w14:textId="1B9B910F" w:rsidR="00E83C7D" w:rsidRPr="00C60284" w:rsidRDefault="004C5AC3" w:rsidP="00E83C7D">
            <w:pPr>
              <w:pStyle w:val="acctfourfigures"/>
              <w:tabs>
                <w:tab w:val="decimal" w:pos="465"/>
              </w:tabs>
              <w:spacing w:line="240" w:lineRule="auto"/>
              <w:ind w:left="-83" w:right="102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276,155</w:t>
            </w:r>
          </w:p>
        </w:tc>
        <w:tc>
          <w:tcPr>
            <w:tcW w:w="270" w:type="dxa"/>
          </w:tcPr>
          <w:p w14:paraId="32B4D217" w14:textId="77777777" w:rsidR="00E83C7D" w:rsidRPr="00C60284" w:rsidRDefault="00E83C7D" w:rsidP="00E83C7D">
            <w:pPr>
              <w:pStyle w:val="acctfourfigures"/>
              <w:tabs>
                <w:tab w:val="decimal" w:pos="731"/>
              </w:tabs>
              <w:spacing w:line="240" w:lineRule="auto"/>
              <w:ind w:left="-83" w:right="102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</w:tcPr>
          <w:p w14:paraId="5DEC821D" w14:textId="2512A4A1" w:rsidR="00E83C7D" w:rsidRPr="00C60284" w:rsidRDefault="006F080F" w:rsidP="00E83C7D">
            <w:pPr>
              <w:pStyle w:val="acctfourfigures"/>
              <w:tabs>
                <w:tab w:val="decimal" w:pos="731"/>
              </w:tabs>
              <w:spacing w:line="240" w:lineRule="auto"/>
              <w:ind w:left="-83" w:right="102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F080F">
              <w:rPr>
                <w:rFonts w:ascii="Angsana New" w:hAnsi="Angsana New" w:cs="Angsana New"/>
                <w:sz w:val="30"/>
                <w:szCs w:val="30"/>
                <w:lang w:val="en-US"/>
              </w:rPr>
              <w:t>202</w:t>
            </w:r>
            <w:r w:rsidR="00E83C7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F080F">
              <w:rPr>
                <w:rFonts w:ascii="Angsana New" w:hAnsi="Angsana New" w:cs="Angsana New"/>
                <w:sz w:val="30"/>
                <w:szCs w:val="30"/>
                <w:lang w:val="en-US"/>
              </w:rPr>
              <w:t>014</w:t>
            </w:r>
          </w:p>
        </w:tc>
        <w:tc>
          <w:tcPr>
            <w:tcW w:w="283" w:type="dxa"/>
          </w:tcPr>
          <w:p w14:paraId="5548707F" w14:textId="77777777" w:rsidR="00E83C7D" w:rsidRPr="00C60284" w:rsidRDefault="00E83C7D" w:rsidP="00E83C7D">
            <w:pPr>
              <w:pStyle w:val="acctfourfigures"/>
              <w:tabs>
                <w:tab w:val="decimal" w:pos="731"/>
              </w:tabs>
              <w:spacing w:line="240" w:lineRule="auto"/>
              <w:ind w:left="-79" w:right="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vAlign w:val="bottom"/>
          </w:tcPr>
          <w:p w14:paraId="5710896F" w14:textId="439310BC" w:rsidR="00E83C7D" w:rsidRPr="00C60284" w:rsidRDefault="00292C51" w:rsidP="00E83C7D">
            <w:pPr>
              <w:pStyle w:val="acctfourfigures"/>
              <w:tabs>
                <w:tab w:val="decimal" w:pos="701"/>
              </w:tabs>
              <w:spacing w:line="240" w:lineRule="auto"/>
              <w:ind w:left="-79" w:right="10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105,723</w:t>
            </w:r>
          </w:p>
        </w:tc>
        <w:tc>
          <w:tcPr>
            <w:tcW w:w="259" w:type="dxa"/>
            <w:vAlign w:val="bottom"/>
          </w:tcPr>
          <w:p w14:paraId="3075443D" w14:textId="77777777" w:rsidR="00E83C7D" w:rsidRPr="00C60284" w:rsidRDefault="00E83C7D" w:rsidP="00E83C7D">
            <w:pPr>
              <w:pStyle w:val="acctfourfigures"/>
              <w:spacing w:line="240" w:lineRule="auto"/>
              <w:ind w:right="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DC794A1" w14:textId="2B58FCDE" w:rsidR="00E83C7D" w:rsidRPr="00C60284" w:rsidRDefault="006F080F" w:rsidP="00E83C7D">
            <w:pPr>
              <w:pStyle w:val="acctfourfigures"/>
              <w:tabs>
                <w:tab w:val="decimal" w:pos="731"/>
              </w:tabs>
              <w:spacing w:line="240" w:lineRule="auto"/>
              <w:ind w:right="10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F080F">
              <w:rPr>
                <w:rFonts w:ascii="Angsana New" w:hAnsi="Angsana New" w:cs="Angsana New"/>
                <w:sz w:val="30"/>
                <w:szCs w:val="30"/>
                <w:lang w:val="en-US"/>
              </w:rPr>
              <w:t>72</w:t>
            </w:r>
            <w:r w:rsidR="00E83C7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F080F">
              <w:rPr>
                <w:rFonts w:ascii="Angsana New" w:hAnsi="Angsana New" w:cs="Angsana New"/>
                <w:sz w:val="30"/>
                <w:szCs w:val="30"/>
                <w:lang w:val="en-US"/>
              </w:rPr>
              <w:t>652</w:t>
            </w:r>
          </w:p>
        </w:tc>
      </w:tr>
      <w:tr w:rsidR="00E83C7D" w:rsidRPr="00C60284" w14:paraId="4AE3E24D" w14:textId="77777777" w:rsidTr="009903DC">
        <w:trPr>
          <w:cantSplit/>
          <w:trHeight w:val="398"/>
        </w:trPr>
        <w:tc>
          <w:tcPr>
            <w:tcW w:w="3780" w:type="dxa"/>
            <w:hideMark/>
          </w:tcPr>
          <w:p w14:paraId="183729BD" w14:textId="441E607A" w:rsidR="00E83C7D" w:rsidRPr="00C60284" w:rsidRDefault="00E83C7D" w:rsidP="00E83C7D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CF1517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6F080F" w:rsidRPr="006F080F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  <w:r w:rsidRPr="00CF151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- </w:t>
            </w:r>
            <w:r w:rsidR="006F080F" w:rsidRPr="006F080F">
              <w:rPr>
                <w:rFonts w:asciiTheme="majorBidi" w:hAnsiTheme="majorBidi" w:cstheme="majorBidi" w:hint="cs"/>
                <w:sz w:val="30"/>
                <w:szCs w:val="30"/>
              </w:rPr>
              <w:t>6</w:t>
            </w:r>
            <w:r w:rsidRPr="00CF1517">
              <w:rPr>
                <w:rFonts w:asciiTheme="majorBidi" w:hAnsiTheme="majorBidi" w:cstheme="majorBidi" w:hint="cs"/>
                <w:sz w:val="30"/>
                <w:szCs w:val="30"/>
              </w:rPr>
              <w:t xml:space="preserve"> </w:t>
            </w:r>
            <w:r w:rsidRPr="00CF1517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</w:tcPr>
          <w:p w14:paraId="1748E61E" w14:textId="06B302DC" w:rsidR="00E83C7D" w:rsidRPr="0006305F" w:rsidRDefault="004C5AC3" w:rsidP="00E83C7D">
            <w:pPr>
              <w:pStyle w:val="acctfourfigures"/>
              <w:tabs>
                <w:tab w:val="decimal" w:pos="465"/>
              </w:tabs>
              <w:spacing w:line="240" w:lineRule="auto"/>
              <w:ind w:left="-83" w:right="102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57,690</w:t>
            </w:r>
          </w:p>
        </w:tc>
        <w:tc>
          <w:tcPr>
            <w:tcW w:w="270" w:type="dxa"/>
          </w:tcPr>
          <w:p w14:paraId="62B0D80D" w14:textId="77777777" w:rsidR="00E83C7D" w:rsidRPr="00C60284" w:rsidRDefault="00E83C7D" w:rsidP="00E83C7D">
            <w:pPr>
              <w:pStyle w:val="acctfourfigures"/>
              <w:tabs>
                <w:tab w:val="decimal" w:pos="731"/>
              </w:tabs>
              <w:spacing w:line="240" w:lineRule="auto"/>
              <w:ind w:left="-83" w:right="102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</w:tcPr>
          <w:p w14:paraId="355D4BAE" w14:textId="36B14B60" w:rsidR="00E83C7D" w:rsidRPr="00C60284" w:rsidRDefault="006F080F" w:rsidP="00E83C7D">
            <w:pPr>
              <w:pStyle w:val="acctfourfigures"/>
              <w:tabs>
                <w:tab w:val="decimal" w:pos="731"/>
              </w:tabs>
              <w:spacing w:line="240" w:lineRule="auto"/>
              <w:ind w:left="-83" w:right="102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F080F">
              <w:rPr>
                <w:rFonts w:ascii="Angsana New" w:hAnsi="Angsana New" w:cs="Angsana New"/>
                <w:sz w:val="30"/>
                <w:szCs w:val="30"/>
                <w:lang w:val="en-US"/>
              </w:rPr>
              <w:t>25</w:t>
            </w:r>
            <w:r w:rsidR="00E83C7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F080F">
              <w:rPr>
                <w:rFonts w:ascii="Angsana New" w:hAnsi="Angsana New" w:cs="Angsana New"/>
                <w:sz w:val="30"/>
                <w:szCs w:val="30"/>
                <w:lang w:val="en-US"/>
              </w:rPr>
              <w:t>402</w:t>
            </w:r>
          </w:p>
        </w:tc>
        <w:tc>
          <w:tcPr>
            <w:tcW w:w="283" w:type="dxa"/>
          </w:tcPr>
          <w:p w14:paraId="572D2DB3" w14:textId="77777777" w:rsidR="00E83C7D" w:rsidRPr="00C60284" w:rsidRDefault="00E83C7D" w:rsidP="00E83C7D">
            <w:pPr>
              <w:pStyle w:val="acctfourfigures"/>
              <w:tabs>
                <w:tab w:val="decimal" w:pos="731"/>
              </w:tabs>
              <w:spacing w:line="240" w:lineRule="auto"/>
              <w:ind w:left="-79" w:right="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vAlign w:val="bottom"/>
          </w:tcPr>
          <w:p w14:paraId="7B3EFD8C" w14:textId="0847ACAC" w:rsidR="00E83C7D" w:rsidRPr="00C60284" w:rsidRDefault="00292C51" w:rsidP="00E83C7D">
            <w:pPr>
              <w:pStyle w:val="acctfourfigures"/>
              <w:tabs>
                <w:tab w:val="decimal" w:pos="701"/>
              </w:tabs>
              <w:spacing w:line="240" w:lineRule="auto"/>
              <w:ind w:left="-79" w:right="10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421</w:t>
            </w:r>
          </w:p>
        </w:tc>
        <w:tc>
          <w:tcPr>
            <w:tcW w:w="259" w:type="dxa"/>
            <w:vAlign w:val="bottom"/>
          </w:tcPr>
          <w:p w14:paraId="3A91D5AD" w14:textId="77777777" w:rsidR="00E83C7D" w:rsidRPr="00C60284" w:rsidRDefault="00E83C7D" w:rsidP="00E83C7D">
            <w:pPr>
              <w:pStyle w:val="acctfourfigures"/>
              <w:spacing w:line="240" w:lineRule="auto"/>
              <w:ind w:right="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7BF2465" w14:textId="717FBEB7" w:rsidR="00E83C7D" w:rsidRPr="00C60284" w:rsidRDefault="006F080F" w:rsidP="00E83C7D">
            <w:pPr>
              <w:pStyle w:val="acctfourfigures"/>
              <w:tabs>
                <w:tab w:val="decimal" w:pos="731"/>
              </w:tabs>
              <w:spacing w:line="240" w:lineRule="auto"/>
              <w:ind w:right="10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F080F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</w:p>
        </w:tc>
      </w:tr>
      <w:tr w:rsidR="00E83C7D" w:rsidRPr="00C60284" w14:paraId="206355C2" w14:textId="77777777" w:rsidTr="009903DC">
        <w:trPr>
          <w:cantSplit/>
          <w:trHeight w:val="410"/>
        </w:trPr>
        <w:tc>
          <w:tcPr>
            <w:tcW w:w="3780" w:type="dxa"/>
            <w:hideMark/>
          </w:tcPr>
          <w:p w14:paraId="236D72E0" w14:textId="1A75CF9B" w:rsidR="00E83C7D" w:rsidRPr="00C60284" w:rsidRDefault="00E83C7D" w:rsidP="00E83C7D">
            <w:pPr>
              <w:spacing w:line="240" w:lineRule="auto"/>
              <w:ind w:left="104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CF1517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6F080F" w:rsidRPr="006F080F">
              <w:rPr>
                <w:rFonts w:asciiTheme="majorBidi" w:hAnsiTheme="majorBidi" w:cstheme="majorBidi" w:hint="cs"/>
                <w:sz w:val="30"/>
                <w:szCs w:val="30"/>
              </w:rPr>
              <w:t>6</w:t>
            </w:r>
            <w:r w:rsidRPr="00CF151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CF1517">
              <w:rPr>
                <w:rFonts w:asciiTheme="majorBidi" w:hAnsiTheme="majorBidi" w:cstheme="majorBidi" w:hint="cs"/>
                <w:sz w:val="30"/>
                <w:szCs w:val="30"/>
              </w:rPr>
              <w:t xml:space="preserve">- </w:t>
            </w:r>
            <w:r w:rsidR="006F080F" w:rsidRPr="006F080F">
              <w:rPr>
                <w:rFonts w:asciiTheme="majorBidi" w:hAnsiTheme="majorBidi" w:cstheme="majorBidi" w:hint="cs"/>
                <w:sz w:val="30"/>
                <w:szCs w:val="30"/>
              </w:rPr>
              <w:t>12</w:t>
            </w:r>
            <w:r w:rsidRPr="00CF1517">
              <w:rPr>
                <w:rFonts w:asciiTheme="majorBidi" w:hAnsiTheme="majorBidi" w:cstheme="majorBidi" w:hint="cs"/>
                <w:sz w:val="30"/>
                <w:szCs w:val="30"/>
              </w:rPr>
              <w:t xml:space="preserve"> </w:t>
            </w:r>
            <w:r w:rsidRPr="00CF1517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</w:tcPr>
          <w:p w14:paraId="38DCB91E" w14:textId="0CE54218" w:rsidR="00E83C7D" w:rsidRPr="0006305F" w:rsidRDefault="004C5AC3" w:rsidP="00E83C7D">
            <w:pPr>
              <w:pStyle w:val="acctfourfigures"/>
              <w:tabs>
                <w:tab w:val="decimal" w:pos="465"/>
              </w:tabs>
              <w:spacing w:line="240" w:lineRule="auto"/>
              <w:ind w:left="-83" w:right="102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81,757</w:t>
            </w:r>
          </w:p>
        </w:tc>
        <w:tc>
          <w:tcPr>
            <w:tcW w:w="270" w:type="dxa"/>
          </w:tcPr>
          <w:p w14:paraId="06B68127" w14:textId="77777777" w:rsidR="00E83C7D" w:rsidRPr="00C60284" w:rsidRDefault="00E83C7D" w:rsidP="00E83C7D">
            <w:pPr>
              <w:pStyle w:val="acctfourfigures"/>
              <w:tabs>
                <w:tab w:val="decimal" w:pos="731"/>
              </w:tabs>
              <w:spacing w:line="240" w:lineRule="auto"/>
              <w:ind w:left="-83" w:right="102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</w:tcPr>
          <w:p w14:paraId="22857310" w14:textId="4C3B576B" w:rsidR="00E83C7D" w:rsidRPr="00C60284" w:rsidRDefault="006F080F" w:rsidP="00E83C7D">
            <w:pPr>
              <w:pStyle w:val="acctfourfigures"/>
              <w:tabs>
                <w:tab w:val="decimal" w:pos="731"/>
              </w:tabs>
              <w:spacing w:line="240" w:lineRule="auto"/>
              <w:ind w:left="-83" w:right="102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F080F">
              <w:rPr>
                <w:rFonts w:ascii="Angsana New" w:hAnsi="Angsana New" w:cs="Angsana New"/>
                <w:sz w:val="30"/>
                <w:szCs w:val="30"/>
                <w:lang w:val="en-US"/>
              </w:rPr>
              <w:t>56</w:t>
            </w:r>
            <w:r w:rsidR="00E83C7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F080F">
              <w:rPr>
                <w:rFonts w:ascii="Angsana New" w:hAnsi="Angsana New" w:cs="Angsana New"/>
                <w:sz w:val="30"/>
                <w:szCs w:val="30"/>
                <w:lang w:val="en-US"/>
              </w:rPr>
              <w:t>460</w:t>
            </w:r>
          </w:p>
        </w:tc>
        <w:tc>
          <w:tcPr>
            <w:tcW w:w="283" w:type="dxa"/>
          </w:tcPr>
          <w:p w14:paraId="749BE1A2" w14:textId="77777777" w:rsidR="00E83C7D" w:rsidRPr="00C60284" w:rsidRDefault="00E83C7D" w:rsidP="00E83C7D">
            <w:pPr>
              <w:pStyle w:val="acctfourfigures"/>
              <w:tabs>
                <w:tab w:val="decimal" w:pos="731"/>
              </w:tabs>
              <w:spacing w:line="240" w:lineRule="auto"/>
              <w:ind w:left="-79" w:right="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vAlign w:val="bottom"/>
          </w:tcPr>
          <w:p w14:paraId="1B2C063B" w14:textId="40B8041F" w:rsidR="00E83C7D" w:rsidRPr="00C60284" w:rsidRDefault="00292C51" w:rsidP="00E83C7D">
            <w:pPr>
              <w:pStyle w:val="acctfourfigures"/>
              <w:tabs>
                <w:tab w:val="decimal" w:pos="701"/>
              </w:tabs>
              <w:spacing w:line="240" w:lineRule="auto"/>
              <w:ind w:left="-79" w:right="10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59" w:type="dxa"/>
            <w:vAlign w:val="bottom"/>
          </w:tcPr>
          <w:p w14:paraId="02F7BB03" w14:textId="77777777" w:rsidR="00E83C7D" w:rsidRPr="00C60284" w:rsidRDefault="00E83C7D" w:rsidP="00E83C7D">
            <w:pPr>
              <w:pStyle w:val="acctfourfigures"/>
              <w:spacing w:line="240" w:lineRule="auto"/>
              <w:ind w:right="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4CE10B1" w14:textId="576BC9CE" w:rsidR="00E83C7D" w:rsidRPr="00C60284" w:rsidRDefault="00E83C7D" w:rsidP="00E83C7D">
            <w:pPr>
              <w:pStyle w:val="acctfourfigures"/>
              <w:tabs>
                <w:tab w:val="decimal" w:pos="731"/>
              </w:tabs>
              <w:spacing w:line="240" w:lineRule="auto"/>
              <w:ind w:right="10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E83C7D" w:rsidRPr="00C60284" w14:paraId="3D1F4FE7" w14:textId="77777777" w:rsidTr="009903DC">
        <w:trPr>
          <w:cantSplit/>
          <w:trHeight w:val="398"/>
        </w:trPr>
        <w:tc>
          <w:tcPr>
            <w:tcW w:w="3780" w:type="dxa"/>
          </w:tcPr>
          <w:p w14:paraId="2046500E" w14:textId="1333E966" w:rsidR="00E83C7D" w:rsidRPr="00C60284" w:rsidRDefault="00E83C7D" w:rsidP="00E83C7D">
            <w:pPr>
              <w:spacing w:line="240" w:lineRule="auto"/>
              <w:ind w:left="104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CF1517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 xml:space="preserve">   มากกว่า </w:t>
            </w:r>
            <w:r w:rsidR="006F080F" w:rsidRPr="006F080F">
              <w:rPr>
                <w:rFonts w:asciiTheme="majorBidi" w:hAnsiTheme="majorBidi" w:cstheme="majorBidi" w:hint="cs"/>
                <w:sz w:val="30"/>
                <w:szCs w:val="30"/>
              </w:rPr>
              <w:t>12</w:t>
            </w:r>
            <w:r w:rsidRPr="00CF1517">
              <w:rPr>
                <w:rFonts w:asciiTheme="majorBidi" w:hAnsiTheme="majorBidi" w:cstheme="majorBidi" w:hint="cs"/>
                <w:sz w:val="30"/>
                <w:szCs w:val="30"/>
              </w:rPr>
              <w:t xml:space="preserve"> </w:t>
            </w:r>
            <w:r w:rsidRPr="00CF1517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</w:tcPr>
          <w:p w14:paraId="4479E40E" w14:textId="44D15795" w:rsidR="00E83C7D" w:rsidRPr="0006305F" w:rsidRDefault="004C5AC3" w:rsidP="00E83C7D">
            <w:pPr>
              <w:pStyle w:val="acctfourfigures"/>
              <w:tabs>
                <w:tab w:val="decimal" w:pos="465"/>
              </w:tabs>
              <w:spacing w:line="240" w:lineRule="auto"/>
              <w:ind w:left="-83" w:right="102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45,786</w:t>
            </w:r>
          </w:p>
        </w:tc>
        <w:tc>
          <w:tcPr>
            <w:tcW w:w="270" w:type="dxa"/>
          </w:tcPr>
          <w:p w14:paraId="132EC50E" w14:textId="77777777" w:rsidR="00E83C7D" w:rsidRPr="00C60284" w:rsidRDefault="00E83C7D" w:rsidP="00E83C7D">
            <w:pPr>
              <w:pStyle w:val="acctfourfigures"/>
              <w:tabs>
                <w:tab w:val="decimal" w:pos="731"/>
              </w:tabs>
              <w:spacing w:line="240" w:lineRule="auto"/>
              <w:ind w:left="-83" w:right="102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</w:tcPr>
          <w:p w14:paraId="044A6702" w14:textId="12388F58" w:rsidR="00E83C7D" w:rsidRPr="00C60284" w:rsidRDefault="006F080F" w:rsidP="00E83C7D">
            <w:pPr>
              <w:pStyle w:val="acctfourfigures"/>
              <w:tabs>
                <w:tab w:val="decimal" w:pos="731"/>
              </w:tabs>
              <w:spacing w:line="240" w:lineRule="auto"/>
              <w:ind w:left="-83" w:right="102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F080F">
              <w:rPr>
                <w:rFonts w:ascii="Angsana New" w:hAnsi="Angsana New" w:cs="Angsana New"/>
                <w:sz w:val="30"/>
                <w:szCs w:val="30"/>
                <w:lang w:val="en-US"/>
              </w:rPr>
              <w:t>62</w:t>
            </w:r>
            <w:r w:rsidR="00E83C7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F080F">
              <w:rPr>
                <w:rFonts w:ascii="Angsana New" w:hAnsi="Angsana New" w:cs="Angsana New"/>
                <w:sz w:val="30"/>
                <w:szCs w:val="30"/>
                <w:lang w:val="en-US"/>
              </w:rPr>
              <w:t>270</w:t>
            </w:r>
          </w:p>
        </w:tc>
        <w:tc>
          <w:tcPr>
            <w:tcW w:w="283" w:type="dxa"/>
          </w:tcPr>
          <w:p w14:paraId="355E5EB1" w14:textId="77777777" w:rsidR="00E83C7D" w:rsidRPr="00C60284" w:rsidRDefault="00E83C7D" w:rsidP="00E83C7D">
            <w:pPr>
              <w:pStyle w:val="acctfourfigures"/>
              <w:tabs>
                <w:tab w:val="decimal" w:pos="731"/>
              </w:tabs>
              <w:spacing w:line="240" w:lineRule="auto"/>
              <w:ind w:left="-79" w:right="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vAlign w:val="bottom"/>
          </w:tcPr>
          <w:p w14:paraId="0063712A" w14:textId="538B8AD9" w:rsidR="00E83C7D" w:rsidRPr="00C60284" w:rsidRDefault="00292C51" w:rsidP="00E83C7D">
            <w:pPr>
              <w:pStyle w:val="acctfourfigures"/>
              <w:tabs>
                <w:tab w:val="decimal" w:pos="701"/>
              </w:tabs>
              <w:spacing w:line="240" w:lineRule="auto"/>
              <w:ind w:left="-79" w:right="10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9,148</w:t>
            </w:r>
          </w:p>
        </w:tc>
        <w:tc>
          <w:tcPr>
            <w:tcW w:w="259" w:type="dxa"/>
            <w:vAlign w:val="bottom"/>
          </w:tcPr>
          <w:p w14:paraId="01F908F7" w14:textId="77777777" w:rsidR="00E83C7D" w:rsidRPr="00C60284" w:rsidRDefault="00E83C7D" w:rsidP="00E83C7D">
            <w:pPr>
              <w:pStyle w:val="acctfourfigures"/>
              <w:spacing w:line="240" w:lineRule="auto"/>
              <w:ind w:right="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9D9A1C1" w14:textId="729C063A" w:rsidR="00E83C7D" w:rsidRPr="00C60284" w:rsidRDefault="006F080F" w:rsidP="00E83C7D">
            <w:pPr>
              <w:pStyle w:val="acctfourfigures"/>
              <w:tabs>
                <w:tab w:val="decimal" w:pos="731"/>
              </w:tabs>
              <w:spacing w:line="240" w:lineRule="auto"/>
              <w:ind w:right="10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F080F">
              <w:rPr>
                <w:rFonts w:ascii="Angsana New" w:hAnsi="Angsana New" w:cs="Angsana New"/>
                <w:sz w:val="30"/>
                <w:szCs w:val="30"/>
                <w:lang w:val="en-US"/>
              </w:rPr>
              <w:t>11</w:t>
            </w:r>
            <w:r w:rsidR="00E83C7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F080F">
              <w:rPr>
                <w:rFonts w:ascii="Angsana New" w:hAnsi="Angsana New" w:cs="Angsana New"/>
                <w:sz w:val="30"/>
                <w:szCs w:val="30"/>
                <w:lang w:val="en-US"/>
              </w:rPr>
              <w:t>850</w:t>
            </w:r>
          </w:p>
        </w:tc>
      </w:tr>
      <w:tr w:rsidR="00E83C7D" w:rsidRPr="00C60284" w14:paraId="78A5949F" w14:textId="77777777" w:rsidTr="009903DC">
        <w:trPr>
          <w:cantSplit/>
          <w:trHeight w:val="410"/>
        </w:trPr>
        <w:tc>
          <w:tcPr>
            <w:tcW w:w="3780" w:type="dxa"/>
            <w:hideMark/>
          </w:tcPr>
          <w:p w14:paraId="1DDDBCD5" w14:textId="6A1C4AC8" w:rsidR="00E83C7D" w:rsidRPr="00C60284" w:rsidRDefault="00E83C7D" w:rsidP="00E83C7D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CF1517">
              <w:rPr>
                <w:rFonts w:ascii="Angsana New" w:hAnsi="Angsana New" w:cs="Angsana New" w:hint="cs"/>
                <w:sz w:val="30"/>
                <w:szCs w:val="30"/>
                <w:cs/>
              </w:rPr>
              <w:t>ฟ้องร้อง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A20A8C" w14:textId="37A8F811" w:rsidR="00E83C7D" w:rsidRPr="00C60284" w:rsidRDefault="004C5AC3" w:rsidP="00E83C7D">
            <w:pPr>
              <w:pStyle w:val="acctfourfigures"/>
              <w:tabs>
                <w:tab w:val="decimal" w:pos="465"/>
              </w:tabs>
              <w:spacing w:line="240" w:lineRule="auto"/>
              <w:ind w:left="-83" w:right="102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270,262</w:t>
            </w:r>
          </w:p>
        </w:tc>
        <w:tc>
          <w:tcPr>
            <w:tcW w:w="270" w:type="dxa"/>
          </w:tcPr>
          <w:p w14:paraId="097B8E87" w14:textId="77777777" w:rsidR="00E83C7D" w:rsidRPr="00C60284" w:rsidRDefault="00E83C7D" w:rsidP="00E83C7D">
            <w:pPr>
              <w:pStyle w:val="acctfourfigures"/>
              <w:tabs>
                <w:tab w:val="decimal" w:pos="731"/>
              </w:tabs>
              <w:spacing w:line="240" w:lineRule="auto"/>
              <w:ind w:left="-83" w:right="102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179992" w14:textId="7EDBFE1B" w:rsidR="00E83C7D" w:rsidRPr="00C60284" w:rsidRDefault="006F080F" w:rsidP="00E83C7D">
            <w:pPr>
              <w:pStyle w:val="acctfourfigures"/>
              <w:tabs>
                <w:tab w:val="decimal" w:pos="731"/>
              </w:tabs>
              <w:spacing w:line="240" w:lineRule="auto"/>
              <w:ind w:left="-83" w:right="102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F080F">
              <w:rPr>
                <w:rFonts w:ascii="Angsana New" w:hAnsi="Angsana New" w:cs="Angsana New"/>
                <w:sz w:val="30"/>
                <w:szCs w:val="30"/>
                <w:lang w:val="en-US"/>
              </w:rPr>
              <w:t>246</w:t>
            </w:r>
            <w:r w:rsidR="00E83C7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F080F">
              <w:rPr>
                <w:rFonts w:ascii="Angsana New" w:hAnsi="Angsana New" w:cs="Angsana New"/>
                <w:sz w:val="30"/>
                <w:szCs w:val="30"/>
                <w:lang w:val="en-US"/>
              </w:rPr>
              <w:t>192</w:t>
            </w:r>
          </w:p>
        </w:tc>
        <w:tc>
          <w:tcPr>
            <w:tcW w:w="283" w:type="dxa"/>
          </w:tcPr>
          <w:p w14:paraId="786B6FA5" w14:textId="77777777" w:rsidR="00E83C7D" w:rsidRPr="00C60284" w:rsidRDefault="00E83C7D" w:rsidP="00E83C7D">
            <w:pPr>
              <w:pStyle w:val="acctfourfigures"/>
              <w:tabs>
                <w:tab w:val="decimal" w:pos="731"/>
              </w:tabs>
              <w:spacing w:line="240" w:lineRule="auto"/>
              <w:ind w:left="-79" w:right="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A70593" w14:textId="1DEF92BF" w:rsidR="00E83C7D" w:rsidRPr="00C60284" w:rsidRDefault="00292C51" w:rsidP="00E83C7D">
            <w:pPr>
              <w:pStyle w:val="acctfourfigures"/>
              <w:tabs>
                <w:tab w:val="decimal" w:pos="701"/>
              </w:tabs>
              <w:spacing w:line="240" w:lineRule="auto"/>
              <w:ind w:left="-79" w:right="10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18,104</w:t>
            </w:r>
          </w:p>
        </w:tc>
        <w:tc>
          <w:tcPr>
            <w:tcW w:w="259" w:type="dxa"/>
            <w:vAlign w:val="bottom"/>
          </w:tcPr>
          <w:p w14:paraId="3E8DC353" w14:textId="77777777" w:rsidR="00E83C7D" w:rsidRPr="00C60284" w:rsidRDefault="00E83C7D" w:rsidP="00E83C7D">
            <w:pPr>
              <w:pStyle w:val="acctfourfigures"/>
              <w:spacing w:line="240" w:lineRule="auto"/>
              <w:ind w:right="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8B28B5" w14:textId="4D28407A" w:rsidR="00E83C7D" w:rsidRPr="00C60284" w:rsidRDefault="006F080F" w:rsidP="00E83C7D">
            <w:pPr>
              <w:pStyle w:val="acctfourfigures"/>
              <w:tabs>
                <w:tab w:val="decimal" w:pos="731"/>
              </w:tabs>
              <w:spacing w:line="240" w:lineRule="auto"/>
              <w:ind w:right="10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F080F">
              <w:rPr>
                <w:rFonts w:ascii="Angsana New" w:hAnsi="Angsana New" w:cs="Angsana New"/>
                <w:sz w:val="30"/>
                <w:szCs w:val="30"/>
                <w:lang w:val="en-US"/>
              </w:rPr>
              <w:t>20</w:t>
            </w:r>
            <w:r w:rsidR="00E83C7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F080F">
              <w:rPr>
                <w:rFonts w:ascii="Angsana New" w:hAnsi="Angsana New" w:cs="Angsana New"/>
                <w:sz w:val="30"/>
                <w:szCs w:val="30"/>
                <w:lang w:val="en-US"/>
              </w:rPr>
              <w:t>485</w:t>
            </w:r>
          </w:p>
        </w:tc>
      </w:tr>
      <w:tr w:rsidR="00E83C7D" w:rsidRPr="004E058A" w14:paraId="5E1FF8ED" w14:textId="77777777" w:rsidTr="009903DC">
        <w:trPr>
          <w:cantSplit/>
          <w:trHeight w:val="410"/>
        </w:trPr>
        <w:tc>
          <w:tcPr>
            <w:tcW w:w="3780" w:type="dxa"/>
            <w:hideMark/>
          </w:tcPr>
          <w:p w14:paraId="0343950C" w14:textId="56136877" w:rsidR="00E83C7D" w:rsidRPr="00C60284" w:rsidRDefault="00E83C7D" w:rsidP="00E83C7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02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B99572" w14:textId="3F9D7BB5" w:rsidR="00E83C7D" w:rsidRPr="0006305F" w:rsidRDefault="004C5AC3" w:rsidP="00E83C7D">
            <w:pPr>
              <w:pStyle w:val="acctfourfigures"/>
              <w:tabs>
                <w:tab w:val="decimal" w:pos="465"/>
              </w:tabs>
              <w:spacing w:line="240" w:lineRule="auto"/>
              <w:ind w:left="-83" w:right="102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2,292,56</w:t>
            </w:r>
            <w:r w:rsidR="00DD217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</w:tcPr>
          <w:p w14:paraId="34A71713" w14:textId="77777777" w:rsidR="00E83C7D" w:rsidRPr="00C60284" w:rsidRDefault="00E83C7D" w:rsidP="00E83C7D">
            <w:pPr>
              <w:pStyle w:val="acctfourfigures"/>
              <w:tabs>
                <w:tab w:val="decimal" w:pos="731"/>
              </w:tabs>
              <w:spacing w:line="240" w:lineRule="auto"/>
              <w:ind w:left="-83" w:right="102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2D0A86" w14:textId="6FC505D4" w:rsidR="00E83C7D" w:rsidRPr="00C60284" w:rsidRDefault="006F080F" w:rsidP="00E83C7D">
            <w:pPr>
              <w:pStyle w:val="acctfourfigures"/>
              <w:tabs>
                <w:tab w:val="decimal" w:pos="731"/>
              </w:tabs>
              <w:spacing w:line="240" w:lineRule="auto"/>
              <w:ind w:left="-83" w:right="102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F080F">
              <w:rPr>
                <w:rFonts w:ascii="Angsana New" w:hAnsi="Angsana New" w:cs="Angsana New"/>
                <w:b/>
                <w:sz w:val="30"/>
                <w:szCs w:val="30"/>
                <w:lang w:val="en-US"/>
              </w:rPr>
              <w:t>1</w:t>
            </w:r>
            <w:r w:rsidR="00E83C7D">
              <w:rPr>
                <w:rFonts w:ascii="Angsana New" w:hAnsi="Angsana New" w:cs="Angsana New"/>
                <w:b/>
                <w:sz w:val="30"/>
                <w:szCs w:val="30"/>
              </w:rPr>
              <w:t>,</w:t>
            </w:r>
            <w:r w:rsidRPr="006F080F">
              <w:rPr>
                <w:rFonts w:ascii="Angsana New" w:hAnsi="Angsana New" w:cs="Angsana New"/>
                <w:b/>
                <w:sz w:val="30"/>
                <w:szCs w:val="30"/>
                <w:lang w:val="en-US"/>
              </w:rPr>
              <w:t>888</w:t>
            </w:r>
            <w:r w:rsidR="00E83C7D">
              <w:rPr>
                <w:rFonts w:ascii="Angsana New" w:hAnsi="Angsana New" w:cs="Angsana New"/>
                <w:b/>
                <w:sz w:val="30"/>
                <w:szCs w:val="30"/>
              </w:rPr>
              <w:t>,</w:t>
            </w:r>
            <w:r w:rsidRPr="006F080F">
              <w:rPr>
                <w:rFonts w:ascii="Angsana New" w:hAnsi="Angsana New" w:cs="Angsana New"/>
                <w:b/>
                <w:sz w:val="30"/>
                <w:szCs w:val="30"/>
                <w:lang w:val="en-US"/>
              </w:rPr>
              <w:t>740</w:t>
            </w:r>
          </w:p>
        </w:tc>
        <w:tc>
          <w:tcPr>
            <w:tcW w:w="283" w:type="dxa"/>
          </w:tcPr>
          <w:p w14:paraId="1FF96942" w14:textId="77777777" w:rsidR="00E83C7D" w:rsidRPr="00C60284" w:rsidRDefault="00E83C7D" w:rsidP="00E83C7D">
            <w:pPr>
              <w:pStyle w:val="acctfourfigures"/>
              <w:tabs>
                <w:tab w:val="decimal" w:pos="731"/>
              </w:tabs>
              <w:spacing w:line="240" w:lineRule="auto"/>
              <w:ind w:left="-79" w:right="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E47D3C1" w14:textId="4A40270C" w:rsidR="00E83C7D" w:rsidRPr="00C60284" w:rsidRDefault="00292C51" w:rsidP="00E83C7D">
            <w:pPr>
              <w:pStyle w:val="acctfourfigures"/>
              <w:tabs>
                <w:tab w:val="decimal" w:pos="701"/>
              </w:tabs>
              <w:spacing w:line="240" w:lineRule="auto"/>
              <w:ind w:left="-79" w:right="10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696,110</w:t>
            </w:r>
          </w:p>
        </w:tc>
        <w:tc>
          <w:tcPr>
            <w:tcW w:w="259" w:type="dxa"/>
            <w:vAlign w:val="bottom"/>
          </w:tcPr>
          <w:p w14:paraId="64937797" w14:textId="77777777" w:rsidR="00E83C7D" w:rsidRPr="00C60284" w:rsidRDefault="00E83C7D" w:rsidP="00E83C7D">
            <w:pPr>
              <w:pStyle w:val="acctfourfigures"/>
              <w:spacing w:line="240" w:lineRule="auto"/>
              <w:ind w:right="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85FCBF4" w14:textId="54D86A8B" w:rsidR="00E83C7D" w:rsidRPr="00C60284" w:rsidRDefault="006F080F" w:rsidP="00E83C7D">
            <w:pPr>
              <w:pStyle w:val="acctfourfigures"/>
              <w:tabs>
                <w:tab w:val="decimal" w:pos="701"/>
              </w:tabs>
              <w:spacing w:line="240" w:lineRule="auto"/>
              <w:ind w:left="-79" w:right="10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F080F">
              <w:rPr>
                <w:rFonts w:ascii="Angsana New" w:hAnsi="Angsana New" w:cs="Angsana New"/>
                <w:b/>
                <w:sz w:val="30"/>
                <w:szCs w:val="30"/>
                <w:lang w:val="en-US"/>
              </w:rPr>
              <w:t>598</w:t>
            </w:r>
            <w:r w:rsidR="00E83C7D">
              <w:rPr>
                <w:rFonts w:ascii="Angsana New" w:hAnsi="Angsana New" w:cs="Angsana New"/>
                <w:b/>
                <w:sz w:val="30"/>
                <w:szCs w:val="30"/>
              </w:rPr>
              <w:t>,</w:t>
            </w:r>
            <w:r w:rsidRPr="006F080F">
              <w:rPr>
                <w:rFonts w:ascii="Angsana New" w:hAnsi="Angsana New" w:cs="Angsana New"/>
                <w:b/>
                <w:sz w:val="30"/>
                <w:szCs w:val="30"/>
                <w:lang w:val="en-US"/>
              </w:rPr>
              <w:t>869</w:t>
            </w:r>
          </w:p>
        </w:tc>
      </w:tr>
      <w:tr w:rsidR="00E83C7D" w:rsidRPr="00C60284" w14:paraId="3F9F20AC" w14:textId="77777777" w:rsidTr="009903DC">
        <w:trPr>
          <w:cantSplit/>
          <w:trHeight w:val="70"/>
        </w:trPr>
        <w:tc>
          <w:tcPr>
            <w:tcW w:w="3780" w:type="dxa"/>
            <w:vAlign w:val="bottom"/>
            <w:hideMark/>
          </w:tcPr>
          <w:p w14:paraId="48EFE772" w14:textId="77777777" w:rsidR="00E83C7D" w:rsidRDefault="00E83C7D" w:rsidP="00E83C7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6028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C6028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</w:p>
          <w:p w14:paraId="0B9D792A" w14:textId="041598E5" w:rsidR="00E83C7D" w:rsidRPr="00C60284" w:rsidRDefault="00E83C7D" w:rsidP="00E83C7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   </w:t>
            </w:r>
            <w:r w:rsidRPr="00C60284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3DE44D" w14:textId="31E2AA93" w:rsidR="00E83C7D" w:rsidRPr="003D72BF" w:rsidRDefault="004C5AC3" w:rsidP="00D741DC">
            <w:pPr>
              <w:pStyle w:val="acctfourfigures"/>
              <w:tabs>
                <w:tab w:val="clear" w:pos="765"/>
                <w:tab w:val="decimal" w:pos="465"/>
                <w:tab w:val="decimal" w:pos="910"/>
              </w:tabs>
              <w:spacing w:line="240" w:lineRule="auto"/>
              <w:ind w:left="-83" w:right="-260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(340,107)</w:t>
            </w:r>
          </w:p>
        </w:tc>
        <w:tc>
          <w:tcPr>
            <w:tcW w:w="270" w:type="dxa"/>
            <w:vAlign w:val="bottom"/>
          </w:tcPr>
          <w:p w14:paraId="686C1F9C" w14:textId="77777777" w:rsidR="00E83C7D" w:rsidRPr="00C60284" w:rsidRDefault="00E83C7D" w:rsidP="00E83C7D">
            <w:pPr>
              <w:pStyle w:val="acctfourfigures"/>
              <w:tabs>
                <w:tab w:val="decimal" w:pos="731"/>
              </w:tabs>
              <w:spacing w:line="240" w:lineRule="auto"/>
              <w:ind w:left="-83" w:right="102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058202" w14:textId="3F0C10EA" w:rsidR="00E83C7D" w:rsidRPr="00C60284" w:rsidRDefault="00E83C7D" w:rsidP="00E83C7D">
            <w:pPr>
              <w:pStyle w:val="acctfourfigures"/>
              <w:tabs>
                <w:tab w:val="left" w:pos="640"/>
                <w:tab w:val="decimal" w:pos="731"/>
                <w:tab w:val="left" w:pos="901"/>
              </w:tabs>
              <w:spacing w:line="240" w:lineRule="auto"/>
              <w:ind w:left="-83" w:right="2" w:firstLine="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    </w:t>
            </w: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6F080F" w:rsidRPr="006F080F">
              <w:rPr>
                <w:rFonts w:ascii="Angsana New" w:hAnsi="Angsana New" w:cs="Angsana New"/>
                <w:sz w:val="30"/>
                <w:szCs w:val="30"/>
                <w:lang w:val="en-US"/>
              </w:rPr>
              <w:t>302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6F080F" w:rsidRPr="006F080F">
              <w:rPr>
                <w:rFonts w:ascii="Angsana New" w:hAnsi="Angsana New" w:cs="Angsana New"/>
                <w:sz w:val="30"/>
                <w:szCs w:val="30"/>
                <w:lang w:val="en-US"/>
              </w:rPr>
              <w:t>752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83" w:type="dxa"/>
            <w:vAlign w:val="bottom"/>
          </w:tcPr>
          <w:p w14:paraId="49595480" w14:textId="77777777" w:rsidR="00E83C7D" w:rsidRPr="00C60284" w:rsidRDefault="00E83C7D" w:rsidP="00E83C7D">
            <w:pPr>
              <w:pStyle w:val="acctfourfigures"/>
              <w:tabs>
                <w:tab w:val="decimal" w:pos="731"/>
              </w:tabs>
              <w:spacing w:line="240" w:lineRule="auto"/>
              <w:ind w:left="-79" w:right="10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0BA12C" w14:textId="3709A1BF" w:rsidR="00E83C7D" w:rsidRPr="006D19DF" w:rsidRDefault="00292C51" w:rsidP="00EE751B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79" w:right="-7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(32,621)</w:t>
            </w:r>
          </w:p>
        </w:tc>
        <w:tc>
          <w:tcPr>
            <w:tcW w:w="259" w:type="dxa"/>
            <w:vAlign w:val="bottom"/>
          </w:tcPr>
          <w:p w14:paraId="7032D352" w14:textId="77777777" w:rsidR="00E83C7D" w:rsidRPr="00C60284" w:rsidRDefault="00E83C7D" w:rsidP="00E83C7D">
            <w:pPr>
              <w:pStyle w:val="acctfourfigures"/>
              <w:spacing w:line="240" w:lineRule="auto"/>
              <w:ind w:right="10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2" w:space="0" w:color="auto"/>
              <w:right w:val="nil"/>
            </w:tcBorders>
            <w:vAlign w:val="bottom"/>
          </w:tcPr>
          <w:p w14:paraId="324C8F1D" w14:textId="77777777" w:rsidR="00E83C7D" w:rsidRDefault="00E83C7D" w:rsidP="00E83C7D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29" w:right="10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68E1F5C9" w14:textId="6ED832D5" w:rsidR="00E83C7D" w:rsidRPr="00C60284" w:rsidRDefault="00E83C7D" w:rsidP="00E83C7D">
            <w:pPr>
              <w:pStyle w:val="acctfourfigures"/>
              <w:tabs>
                <w:tab w:val="decimal" w:pos="701"/>
              </w:tabs>
              <w:spacing w:line="240" w:lineRule="auto"/>
              <w:ind w:left="-79" w:right="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      </w:t>
            </w: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6F080F" w:rsidRPr="006F080F">
              <w:rPr>
                <w:rFonts w:ascii="Angsana New" w:hAnsi="Angsana New" w:cs="Angsana New"/>
                <w:sz w:val="30"/>
                <w:szCs w:val="30"/>
                <w:lang w:val="en-US"/>
              </w:rPr>
              <w:t>32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6F080F" w:rsidRPr="006F080F">
              <w:rPr>
                <w:rFonts w:ascii="Angsana New" w:hAnsi="Angsana New" w:cs="Angsana New"/>
                <w:sz w:val="30"/>
                <w:szCs w:val="30"/>
                <w:lang w:val="en-US"/>
              </w:rPr>
              <w:t>077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E83C7D" w:rsidRPr="00C60284" w14:paraId="422EF9A4" w14:textId="77777777" w:rsidTr="009903DC">
        <w:trPr>
          <w:cantSplit/>
          <w:trHeight w:val="424"/>
        </w:trPr>
        <w:tc>
          <w:tcPr>
            <w:tcW w:w="3780" w:type="dxa"/>
            <w:hideMark/>
          </w:tcPr>
          <w:p w14:paraId="56B53B9A" w14:textId="255E14B1" w:rsidR="00E83C7D" w:rsidRPr="00C60284" w:rsidRDefault="0006305F" w:rsidP="00E83C7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BC69FA" w14:textId="346077FD" w:rsidR="00E83C7D" w:rsidRPr="00C60284" w:rsidRDefault="004C5AC3" w:rsidP="004D58E5">
            <w:pPr>
              <w:pStyle w:val="acctfourfigures"/>
              <w:tabs>
                <w:tab w:val="decimal" w:pos="465"/>
                <w:tab w:val="left" w:pos="870"/>
              </w:tabs>
              <w:spacing w:line="240" w:lineRule="auto"/>
              <w:ind w:left="-83" w:right="102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1,952,45</w:t>
            </w:r>
            <w:r w:rsidR="00DD21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343A45EE" w14:textId="77777777" w:rsidR="00E83C7D" w:rsidRPr="00C60284" w:rsidRDefault="00E83C7D" w:rsidP="00E83C7D">
            <w:pPr>
              <w:pStyle w:val="acctfourfigures"/>
              <w:tabs>
                <w:tab w:val="decimal" w:pos="731"/>
              </w:tabs>
              <w:spacing w:line="240" w:lineRule="auto"/>
              <w:ind w:left="-83" w:right="102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999873" w14:textId="7478F552" w:rsidR="00E83C7D" w:rsidRPr="00C60284" w:rsidRDefault="006F080F" w:rsidP="00E83C7D">
            <w:pPr>
              <w:pStyle w:val="acctfourfigures"/>
              <w:tabs>
                <w:tab w:val="decimal" w:pos="731"/>
              </w:tabs>
              <w:spacing w:line="240" w:lineRule="auto"/>
              <w:ind w:left="-83" w:right="102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F080F">
              <w:rPr>
                <w:rFonts w:ascii="Angsana New" w:hAnsi="Angsana New" w:cs="Angsana New"/>
                <w:b/>
                <w:sz w:val="30"/>
                <w:szCs w:val="30"/>
                <w:lang w:val="en-US"/>
              </w:rPr>
              <w:t>1</w:t>
            </w:r>
            <w:r w:rsidR="00E83C7D">
              <w:rPr>
                <w:rFonts w:ascii="Angsana New" w:hAnsi="Angsana New" w:cs="Angsana New"/>
                <w:b/>
                <w:sz w:val="30"/>
                <w:szCs w:val="30"/>
              </w:rPr>
              <w:t>,</w:t>
            </w:r>
            <w:r w:rsidRPr="006F080F">
              <w:rPr>
                <w:rFonts w:ascii="Angsana New" w:hAnsi="Angsana New" w:cs="Angsana New"/>
                <w:b/>
                <w:sz w:val="30"/>
                <w:szCs w:val="30"/>
                <w:lang w:val="en-US"/>
              </w:rPr>
              <w:t>585</w:t>
            </w:r>
            <w:r w:rsidR="00E83C7D">
              <w:rPr>
                <w:rFonts w:ascii="Angsana New" w:hAnsi="Angsana New" w:cs="Angsana New"/>
                <w:b/>
                <w:sz w:val="30"/>
                <w:szCs w:val="30"/>
              </w:rPr>
              <w:t>,</w:t>
            </w:r>
            <w:r w:rsidRPr="006F080F">
              <w:rPr>
                <w:rFonts w:ascii="Angsana New" w:hAnsi="Angsana New" w:cs="Angsana New"/>
                <w:b/>
                <w:sz w:val="30"/>
                <w:szCs w:val="30"/>
                <w:lang w:val="en-US"/>
              </w:rPr>
              <w:t>988</w:t>
            </w:r>
          </w:p>
        </w:tc>
        <w:tc>
          <w:tcPr>
            <w:tcW w:w="283" w:type="dxa"/>
          </w:tcPr>
          <w:p w14:paraId="317A4E38" w14:textId="77777777" w:rsidR="00E83C7D" w:rsidRPr="00C60284" w:rsidRDefault="00E83C7D" w:rsidP="00E83C7D">
            <w:pPr>
              <w:pStyle w:val="acctfourfigures"/>
              <w:tabs>
                <w:tab w:val="decimal" w:pos="731"/>
              </w:tabs>
              <w:spacing w:line="240" w:lineRule="auto"/>
              <w:ind w:left="-79" w:right="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C177709" w14:textId="25935C48" w:rsidR="00E83C7D" w:rsidRPr="00C60284" w:rsidRDefault="00292C51" w:rsidP="00E83C7D">
            <w:pPr>
              <w:pStyle w:val="acctfourfigures"/>
              <w:tabs>
                <w:tab w:val="decimal" w:pos="701"/>
              </w:tabs>
              <w:spacing w:line="240" w:lineRule="auto"/>
              <w:ind w:left="-79" w:right="10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663,489</w:t>
            </w:r>
          </w:p>
        </w:tc>
        <w:tc>
          <w:tcPr>
            <w:tcW w:w="259" w:type="dxa"/>
            <w:vAlign w:val="bottom"/>
          </w:tcPr>
          <w:p w14:paraId="6B3E730D" w14:textId="77777777" w:rsidR="00E83C7D" w:rsidRPr="00C60284" w:rsidRDefault="00E83C7D" w:rsidP="00E83C7D">
            <w:pPr>
              <w:pStyle w:val="acctfourfigures"/>
              <w:spacing w:line="240" w:lineRule="auto"/>
              <w:ind w:right="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2" w:space="0" w:color="auto"/>
              <w:bottom w:val="single" w:sz="2" w:space="0" w:color="auto"/>
            </w:tcBorders>
            <w:vAlign w:val="bottom"/>
          </w:tcPr>
          <w:p w14:paraId="55D0B14F" w14:textId="3BF2A7F9" w:rsidR="00E83C7D" w:rsidRPr="00C60284" w:rsidRDefault="006F080F" w:rsidP="00E83C7D">
            <w:pPr>
              <w:pStyle w:val="acctfourfigures"/>
              <w:tabs>
                <w:tab w:val="decimal" w:pos="701"/>
              </w:tabs>
              <w:spacing w:line="240" w:lineRule="auto"/>
              <w:ind w:left="-79" w:right="10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F080F">
              <w:rPr>
                <w:rFonts w:ascii="Angsana New" w:hAnsi="Angsana New" w:cs="Angsana New"/>
                <w:b/>
                <w:sz w:val="30"/>
                <w:szCs w:val="30"/>
                <w:lang w:val="en-US"/>
              </w:rPr>
              <w:t>566</w:t>
            </w:r>
            <w:r w:rsidR="00E83C7D">
              <w:rPr>
                <w:rFonts w:ascii="Angsana New" w:hAnsi="Angsana New" w:cs="Angsana New"/>
                <w:b/>
                <w:sz w:val="30"/>
                <w:szCs w:val="30"/>
              </w:rPr>
              <w:t>,</w:t>
            </w:r>
            <w:r w:rsidRPr="006F080F">
              <w:rPr>
                <w:rFonts w:ascii="Angsana New" w:hAnsi="Angsana New" w:cs="Angsana New"/>
                <w:b/>
                <w:sz w:val="30"/>
                <w:szCs w:val="30"/>
                <w:lang w:val="en-US"/>
              </w:rPr>
              <w:t>792</w:t>
            </w:r>
          </w:p>
        </w:tc>
      </w:tr>
      <w:tr w:rsidR="00DC03B4" w:rsidRPr="00C60284" w14:paraId="553786F1" w14:textId="77777777" w:rsidTr="00DC03B4">
        <w:trPr>
          <w:cantSplit/>
          <w:trHeight w:val="424"/>
        </w:trPr>
        <w:tc>
          <w:tcPr>
            <w:tcW w:w="3780" w:type="dxa"/>
          </w:tcPr>
          <w:p w14:paraId="5AB563BF" w14:textId="77777777" w:rsidR="00DC03B4" w:rsidRDefault="00DC03B4" w:rsidP="00E83C7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7BC08EA5" w14:textId="77777777" w:rsidR="00DC03B4" w:rsidRDefault="00DC03B4" w:rsidP="004D58E5">
            <w:pPr>
              <w:pStyle w:val="acctfourfigures"/>
              <w:tabs>
                <w:tab w:val="decimal" w:pos="465"/>
                <w:tab w:val="left" w:pos="870"/>
              </w:tabs>
              <w:spacing w:line="240" w:lineRule="auto"/>
              <w:ind w:left="-83" w:right="102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52D3E3D" w14:textId="77777777" w:rsidR="00DC03B4" w:rsidRPr="00C60284" w:rsidRDefault="00DC03B4" w:rsidP="00E83C7D">
            <w:pPr>
              <w:pStyle w:val="acctfourfigures"/>
              <w:tabs>
                <w:tab w:val="decimal" w:pos="731"/>
              </w:tabs>
              <w:spacing w:line="240" w:lineRule="auto"/>
              <w:ind w:left="-83" w:right="102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nil"/>
              <w:right w:val="nil"/>
            </w:tcBorders>
          </w:tcPr>
          <w:p w14:paraId="53B96C05" w14:textId="77777777" w:rsidR="00DC03B4" w:rsidRPr="00F35C78" w:rsidRDefault="00DC03B4" w:rsidP="00E83C7D">
            <w:pPr>
              <w:pStyle w:val="acctfourfigures"/>
              <w:tabs>
                <w:tab w:val="decimal" w:pos="731"/>
              </w:tabs>
              <w:spacing w:line="240" w:lineRule="auto"/>
              <w:ind w:left="-83" w:right="102" w:firstLine="4"/>
              <w:jc w:val="right"/>
              <w:rPr>
                <w:rFonts w:ascii="Angsana New" w:hAnsi="Angsana New" w:cs="Angsana New"/>
                <w:b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0B71EF0F" w14:textId="77777777" w:rsidR="00DC03B4" w:rsidRPr="00C60284" w:rsidRDefault="00DC03B4" w:rsidP="00E83C7D">
            <w:pPr>
              <w:pStyle w:val="acctfourfigures"/>
              <w:tabs>
                <w:tab w:val="decimal" w:pos="731"/>
              </w:tabs>
              <w:spacing w:line="240" w:lineRule="auto"/>
              <w:ind w:left="-79" w:right="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CECD3DD" w14:textId="77777777" w:rsidR="00DC03B4" w:rsidRDefault="00DC03B4" w:rsidP="00E83C7D">
            <w:pPr>
              <w:pStyle w:val="acctfourfigures"/>
              <w:tabs>
                <w:tab w:val="decimal" w:pos="701"/>
              </w:tabs>
              <w:spacing w:line="240" w:lineRule="auto"/>
              <w:ind w:left="-79" w:right="10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9" w:type="dxa"/>
            <w:vAlign w:val="bottom"/>
          </w:tcPr>
          <w:p w14:paraId="14888EB8" w14:textId="77777777" w:rsidR="00DC03B4" w:rsidRPr="00C60284" w:rsidRDefault="00DC03B4" w:rsidP="00E83C7D">
            <w:pPr>
              <w:pStyle w:val="acctfourfigures"/>
              <w:spacing w:line="240" w:lineRule="auto"/>
              <w:ind w:right="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2" w:space="0" w:color="auto"/>
            </w:tcBorders>
            <w:vAlign w:val="bottom"/>
          </w:tcPr>
          <w:p w14:paraId="55D7DC9E" w14:textId="77777777" w:rsidR="00DC03B4" w:rsidRPr="00F35C78" w:rsidRDefault="00DC03B4" w:rsidP="00E83C7D">
            <w:pPr>
              <w:pStyle w:val="acctfourfigures"/>
              <w:tabs>
                <w:tab w:val="decimal" w:pos="701"/>
              </w:tabs>
              <w:spacing w:line="240" w:lineRule="auto"/>
              <w:ind w:left="-79" w:right="102"/>
              <w:jc w:val="right"/>
              <w:rPr>
                <w:rFonts w:ascii="Angsana New" w:hAnsi="Angsana New" w:cs="Angsana New"/>
                <w:b/>
                <w:sz w:val="30"/>
                <w:szCs w:val="30"/>
                <w:lang w:val="en-US"/>
              </w:rPr>
            </w:pPr>
          </w:p>
        </w:tc>
      </w:tr>
      <w:tr w:rsidR="005A1024" w:rsidRPr="00C60284" w14:paraId="742787CF" w14:textId="77777777" w:rsidTr="00DC03B4">
        <w:trPr>
          <w:cantSplit/>
          <w:trHeight w:val="423"/>
        </w:trPr>
        <w:tc>
          <w:tcPr>
            <w:tcW w:w="3780" w:type="dxa"/>
          </w:tcPr>
          <w:p w14:paraId="7818911C" w14:textId="1309AE4F" w:rsidR="005A1024" w:rsidRPr="005A1024" w:rsidRDefault="005A1024" w:rsidP="00E83C7D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A102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6183C898" w14:textId="77777777" w:rsidR="005A1024" w:rsidRPr="00C60284" w:rsidRDefault="005A1024" w:rsidP="00E83C7D">
            <w:pPr>
              <w:pStyle w:val="acctfourfigures"/>
              <w:tabs>
                <w:tab w:val="decimal" w:pos="465"/>
              </w:tabs>
              <w:spacing w:line="240" w:lineRule="auto"/>
              <w:ind w:left="-83" w:right="102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7B35EF1" w14:textId="77777777" w:rsidR="005A1024" w:rsidRPr="00C60284" w:rsidRDefault="005A1024" w:rsidP="00E83C7D">
            <w:pPr>
              <w:pStyle w:val="acctfourfigures"/>
              <w:tabs>
                <w:tab w:val="decimal" w:pos="731"/>
              </w:tabs>
              <w:spacing w:line="240" w:lineRule="auto"/>
              <w:ind w:left="-83" w:right="102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7" w:type="dxa"/>
            <w:tcBorders>
              <w:left w:val="nil"/>
              <w:right w:val="nil"/>
            </w:tcBorders>
          </w:tcPr>
          <w:p w14:paraId="574DF05B" w14:textId="77777777" w:rsidR="005A1024" w:rsidRPr="00F35C78" w:rsidRDefault="005A1024" w:rsidP="00E83C7D">
            <w:pPr>
              <w:pStyle w:val="acctfourfigures"/>
              <w:tabs>
                <w:tab w:val="decimal" w:pos="731"/>
              </w:tabs>
              <w:spacing w:line="240" w:lineRule="auto"/>
              <w:ind w:left="-83" w:right="102" w:firstLine="4"/>
              <w:jc w:val="right"/>
              <w:rPr>
                <w:rFonts w:ascii="Angsana New" w:hAnsi="Angsana New" w:cs="Angsana New"/>
                <w:b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640AC4B9" w14:textId="77777777" w:rsidR="005A1024" w:rsidRPr="00C60284" w:rsidRDefault="005A1024" w:rsidP="00E83C7D">
            <w:pPr>
              <w:pStyle w:val="acctfourfigures"/>
              <w:tabs>
                <w:tab w:val="decimal" w:pos="731"/>
              </w:tabs>
              <w:spacing w:line="240" w:lineRule="auto"/>
              <w:ind w:left="-79" w:right="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left w:val="nil"/>
              <w:right w:val="nil"/>
            </w:tcBorders>
            <w:vAlign w:val="bottom"/>
          </w:tcPr>
          <w:p w14:paraId="0C29DC1B" w14:textId="77777777" w:rsidR="005A1024" w:rsidRDefault="005A1024" w:rsidP="00E83C7D">
            <w:pPr>
              <w:pStyle w:val="acctfourfigures"/>
              <w:tabs>
                <w:tab w:val="decimal" w:pos="701"/>
              </w:tabs>
              <w:spacing w:line="240" w:lineRule="auto"/>
              <w:ind w:left="-79" w:right="10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9" w:type="dxa"/>
            <w:vAlign w:val="bottom"/>
          </w:tcPr>
          <w:p w14:paraId="3CEDA4B1" w14:textId="77777777" w:rsidR="005A1024" w:rsidRPr="00C60284" w:rsidRDefault="005A1024" w:rsidP="00E83C7D">
            <w:pPr>
              <w:pStyle w:val="acctfourfigures"/>
              <w:spacing w:line="240" w:lineRule="auto"/>
              <w:ind w:right="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3D3EC93" w14:textId="77777777" w:rsidR="005A1024" w:rsidRPr="00F35C78" w:rsidRDefault="005A1024" w:rsidP="00E83C7D">
            <w:pPr>
              <w:pStyle w:val="acctfourfigures"/>
              <w:tabs>
                <w:tab w:val="decimal" w:pos="701"/>
              </w:tabs>
              <w:spacing w:line="240" w:lineRule="auto"/>
              <w:ind w:left="-79" w:right="102"/>
              <w:jc w:val="right"/>
              <w:rPr>
                <w:rFonts w:ascii="Angsana New" w:hAnsi="Angsana New" w:cs="Angsana New"/>
                <w:b/>
                <w:sz w:val="30"/>
                <w:szCs w:val="30"/>
                <w:lang w:val="en-US"/>
              </w:rPr>
            </w:pPr>
          </w:p>
        </w:tc>
      </w:tr>
      <w:tr w:rsidR="00292C51" w:rsidRPr="00C60284" w14:paraId="5ADC906C" w14:textId="77777777" w:rsidTr="0006305F">
        <w:trPr>
          <w:cantSplit/>
          <w:trHeight w:val="423"/>
        </w:trPr>
        <w:tc>
          <w:tcPr>
            <w:tcW w:w="3780" w:type="dxa"/>
          </w:tcPr>
          <w:p w14:paraId="2A74E622" w14:textId="0852D744" w:rsidR="00292C51" w:rsidRPr="0010305E" w:rsidRDefault="00292C51" w:rsidP="00292C5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305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ลูกหนี้การค้า </w:t>
            </w:r>
            <w:r w:rsidRPr="0010305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10305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ส่วนที่ไม่หมุนเวียน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1AD7865" w14:textId="2FC7B6E9" w:rsidR="00292C51" w:rsidRPr="0067188F" w:rsidRDefault="004C5AC3" w:rsidP="00292C51">
            <w:pPr>
              <w:pStyle w:val="acctfourfigures"/>
              <w:tabs>
                <w:tab w:val="decimal" w:pos="465"/>
              </w:tabs>
              <w:spacing w:line="240" w:lineRule="auto"/>
              <w:ind w:left="-83" w:right="102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122,494</w:t>
            </w:r>
          </w:p>
        </w:tc>
        <w:tc>
          <w:tcPr>
            <w:tcW w:w="270" w:type="dxa"/>
            <w:vAlign w:val="bottom"/>
          </w:tcPr>
          <w:p w14:paraId="56F0B6EC" w14:textId="77777777" w:rsidR="00292C51" w:rsidRPr="0067188F" w:rsidRDefault="00292C51" w:rsidP="00292C51">
            <w:pPr>
              <w:pStyle w:val="acctfourfigures"/>
              <w:tabs>
                <w:tab w:val="decimal" w:pos="731"/>
              </w:tabs>
              <w:spacing w:line="240" w:lineRule="auto"/>
              <w:ind w:left="-83" w:right="102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BA65BB7" w14:textId="08683FDA" w:rsidR="00292C51" w:rsidRPr="0067188F" w:rsidRDefault="00292C51" w:rsidP="00292C51">
            <w:pPr>
              <w:pStyle w:val="acctfourfigures"/>
              <w:tabs>
                <w:tab w:val="decimal" w:pos="731"/>
              </w:tabs>
              <w:spacing w:line="240" w:lineRule="auto"/>
              <w:ind w:left="-83" w:right="102" w:firstLine="4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F080F">
              <w:rPr>
                <w:rFonts w:ascii="Angsana New" w:hAnsi="Angsana New" w:cs="Angsana New"/>
                <w:sz w:val="30"/>
                <w:szCs w:val="30"/>
                <w:lang w:val="en-US"/>
              </w:rPr>
              <w:t>171</w:t>
            </w:r>
            <w:r w:rsidRPr="0067188F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6F080F">
              <w:rPr>
                <w:rFonts w:ascii="Angsana New" w:hAnsi="Angsana New" w:cs="Angsana New"/>
                <w:sz w:val="30"/>
                <w:szCs w:val="30"/>
                <w:lang w:val="en-US"/>
              </w:rPr>
              <w:t>180</w:t>
            </w:r>
          </w:p>
        </w:tc>
        <w:tc>
          <w:tcPr>
            <w:tcW w:w="283" w:type="dxa"/>
            <w:vAlign w:val="bottom"/>
          </w:tcPr>
          <w:p w14:paraId="68196F78" w14:textId="77777777" w:rsidR="00292C51" w:rsidRPr="0067188F" w:rsidRDefault="00292C51" w:rsidP="00292C51">
            <w:pPr>
              <w:pStyle w:val="acctfourfigures"/>
              <w:tabs>
                <w:tab w:val="decimal" w:pos="731"/>
              </w:tabs>
              <w:spacing w:line="240" w:lineRule="auto"/>
              <w:ind w:left="-79" w:right="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2D62F54" w14:textId="099BE19E" w:rsidR="00292C51" w:rsidRPr="0067188F" w:rsidRDefault="00292C51" w:rsidP="00292C51">
            <w:pPr>
              <w:pStyle w:val="acctfourfigures"/>
              <w:tabs>
                <w:tab w:val="decimal" w:pos="701"/>
              </w:tabs>
              <w:spacing w:line="240" w:lineRule="auto"/>
              <w:ind w:left="-79" w:right="10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7188F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9" w:type="dxa"/>
            <w:vAlign w:val="bottom"/>
          </w:tcPr>
          <w:p w14:paraId="5DE27019" w14:textId="77777777" w:rsidR="00292C51" w:rsidRPr="0067188F" w:rsidRDefault="00292C51" w:rsidP="00292C51">
            <w:pPr>
              <w:pStyle w:val="acctfourfigures"/>
              <w:spacing w:line="240" w:lineRule="auto"/>
              <w:ind w:right="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2F34CF7" w14:textId="551E8124" w:rsidR="00292C51" w:rsidRPr="0067188F" w:rsidRDefault="00292C51" w:rsidP="00292C51">
            <w:pPr>
              <w:pStyle w:val="acctfourfigures"/>
              <w:tabs>
                <w:tab w:val="decimal" w:pos="701"/>
              </w:tabs>
              <w:spacing w:line="240" w:lineRule="auto"/>
              <w:ind w:left="-79" w:right="102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7188F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292C51" w:rsidRPr="00C60284" w14:paraId="1AFF6F32" w14:textId="77777777" w:rsidTr="0006305F">
        <w:trPr>
          <w:cantSplit/>
          <w:trHeight w:val="423"/>
        </w:trPr>
        <w:tc>
          <w:tcPr>
            <w:tcW w:w="3780" w:type="dxa"/>
          </w:tcPr>
          <w:p w14:paraId="0AB4F017" w14:textId="05F45243" w:rsidR="00292C51" w:rsidRPr="0010305E" w:rsidRDefault="00292C51" w:rsidP="00292C5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รวมส่วนที่ไม่หมุนเวียน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6B6AF6" w14:textId="2F30C884" w:rsidR="00292C51" w:rsidRPr="007A2587" w:rsidRDefault="004C5AC3" w:rsidP="00292C51">
            <w:pPr>
              <w:pStyle w:val="acctfourfigures"/>
              <w:tabs>
                <w:tab w:val="decimal" w:pos="465"/>
              </w:tabs>
              <w:spacing w:line="240" w:lineRule="auto"/>
              <w:ind w:left="-83" w:right="102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122,494</w:t>
            </w:r>
          </w:p>
        </w:tc>
        <w:tc>
          <w:tcPr>
            <w:tcW w:w="270" w:type="dxa"/>
          </w:tcPr>
          <w:p w14:paraId="65F33994" w14:textId="77777777" w:rsidR="00292C51" w:rsidRPr="0067188F" w:rsidRDefault="00292C51" w:rsidP="00292C51">
            <w:pPr>
              <w:pStyle w:val="acctfourfigures"/>
              <w:tabs>
                <w:tab w:val="decimal" w:pos="731"/>
              </w:tabs>
              <w:spacing w:line="240" w:lineRule="auto"/>
              <w:ind w:left="-83" w:right="102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F4D748" w14:textId="462EE976" w:rsidR="00292C51" w:rsidRPr="002C30BC" w:rsidRDefault="00292C51" w:rsidP="00292C51">
            <w:pPr>
              <w:pStyle w:val="acctfourfigures"/>
              <w:tabs>
                <w:tab w:val="decimal" w:pos="731"/>
              </w:tabs>
              <w:spacing w:line="240" w:lineRule="auto"/>
              <w:ind w:left="-83" w:right="102" w:firstLine="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F080F">
              <w:rPr>
                <w:rFonts w:ascii="Angsana New" w:hAnsi="Angsana New" w:cs="Angsana New"/>
                <w:b/>
                <w:sz w:val="30"/>
                <w:szCs w:val="30"/>
                <w:lang w:val="en-US"/>
              </w:rPr>
              <w:t>1</w:t>
            </w:r>
            <w:r w:rsidRPr="006F080F">
              <w:rPr>
                <w:rFonts w:ascii="Angsana New" w:hAnsi="Angsana New" w:cs="Angsana New"/>
                <w:b/>
                <w:sz w:val="30"/>
                <w:szCs w:val="30"/>
                <w:lang w:val="en-US" w:bidi="th-TH"/>
              </w:rPr>
              <w:t>71</w:t>
            </w:r>
            <w:r>
              <w:rPr>
                <w:rFonts w:ascii="Angsana New" w:hAnsi="Angsana New" w:cs="Angsana New"/>
                <w:b/>
                <w:sz w:val="30"/>
                <w:szCs w:val="30"/>
                <w:lang w:val="en-US" w:bidi="th-TH"/>
              </w:rPr>
              <w:t>,</w:t>
            </w:r>
            <w:r w:rsidRPr="006F080F">
              <w:rPr>
                <w:rFonts w:ascii="Angsana New" w:hAnsi="Angsana New" w:cs="Angsana New"/>
                <w:b/>
                <w:sz w:val="30"/>
                <w:szCs w:val="30"/>
                <w:lang w:val="en-US" w:bidi="th-TH"/>
              </w:rPr>
              <w:t>180</w:t>
            </w:r>
          </w:p>
        </w:tc>
        <w:tc>
          <w:tcPr>
            <w:tcW w:w="283" w:type="dxa"/>
          </w:tcPr>
          <w:p w14:paraId="51F3A9F1" w14:textId="77777777" w:rsidR="00292C51" w:rsidRPr="0067188F" w:rsidRDefault="00292C51" w:rsidP="00292C51">
            <w:pPr>
              <w:pStyle w:val="acctfourfigures"/>
              <w:tabs>
                <w:tab w:val="decimal" w:pos="731"/>
              </w:tabs>
              <w:spacing w:line="240" w:lineRule="auto"/>
              <w:ind w:left="-79" w:right="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BCB52A7" w14:textId="3C2B30D5" w:rsidR="00292C51" w:rsidRDefault="00292C51" w:rsidP="00292C51">
            <w:pPr>
              <w:pStyle w:val="acctfourfigures"/>
              <w:tabs>
                <w:tab w:val="decimal" w:pos="701"/>
              </w:tabs>
              <w:spacing w:line="240" w:lineRule="auto"/>
              <w:ind w:left="-79" w:right="10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sz w:val="30"/>
                <w:szCs w:val="30"/>
                <w:lang w:val="en-US"/>
              </w:rPr>
              <w:t>-</w:t>
            </w:r>
          </w:p>
        </w:tc>
        <w:tc>
          <w:tcPr>
            <w:tcW w:w="259" w:type="dxa"/>
            <w:vAlign w:val="bottom"/>
          </w:tcPr>
          <w:p w14:paraId="122E8AD1" w14:textId="77777777" w:rsidR="00292C51" w:rsidRPr="0067188F" w:rsidRDefault="00292C51" w:rsidP="00292C51">
            <w:pPr>
              <w:pStyle w:val="acctfourfigures"/>
              <w:spacing w:line="240" w:lineRule="auto"/>
              <w:ind w:right="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90259B" w14:textId="07AFC63E" w:rsidR="00292C51" w:rsidRPr="0067188F" w:rsidRDefault="00292C51" w:rsidP="00292C51">
            <w:pPr>
              <w:pStyle w:val="acctfourfigures"/>
              <w:tabs>
                <w:tab w:val="decimal" w:pos="701"/>
              </w:tabs>
              <w:spacing w:line="240" w:lineRule="auto"/>
              <w:ind w:left="-79" w:right="102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sz w:val="30"/>
                <w:szCs w:val="30"/>
                <w:lang w:val="en-US"/>
              </w:rPr>
              <w:t>-</w:t>
            </w:r>
          </w:p>
        </w:tc>
      </w:tr>
      <w:tr w:rsidR="00292C51" w:rsidRPr="00C60284" w14:paraId="728CC5A6" w14:textId="77777777" w:rsidTr="009903DC">
        <w:trPr>
          <w:cantSplit/>
          <w:trHeight w:val="423"/>
        </w:trPr>
        <w:tc>
          <w:tcPr>
            <w:tcW w:w="3780" w:type="dxa"/>
          </w:tcPr>
          <w:p w14:paraId="657392D1" w14:textId="30042963" w:rsidR="00292C51" w:rsidRPr="00C60284" w:rsidRDefault="00292C51" w:rsidP="00292C5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รวมทั้งสิ้น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DD43D2F" w14:textId="24E14F8A" w:rsidR="00292C51" w:rsidRPr="00765D71" w:rsidRDefault="004C5AC3" w:rsidP="00292C51">
            <w:pPr>
              <w:pStyle w:val="acctfourfigures"/>
              <w:tabs>
                <w:tab w:val="decimal" w:pos="465"/>
              </w:tabs>
              <w:spacing w:line="240" w:lineRule="auto"/>
              <w:ind w:left="-83" w:right="102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2,074,95</w:t>
            </w:r>
            <w:r w:rsidR="004326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723C0512" w14:textId="77777777" w:rsidR="00292C51" w:rsidRPr="00C60284" w:rsidRDefault="00292C51" w:rsidP="00292C51">
            <w:pPr>
              <w:pStyle w:val="acctfourfigures"/>
              <w:tabs>
                <w:tab w:val="decimal" w:pos="731"/>
              </w:tabs>
              <w:spacing w:line="240" w:lineRule="auto"/>
              <w:ind w:left="-83" w:right="102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9B6AF2" w14:textId="1071B421" w:rsidR="00292C51" w:rsidRPr="00765D71" w:rsidRDefault="00292C51" w:rsidP="00292C51">
            <w:pPr>
              <w:pStyle w:val="acctfourfigures"/>
              <w:tabs>
                <w:tab w:val="decimal" w:pos="731"/>
              </w:tabs>
              <w:spacing w:line="240" w:lineRule="auto"/>
              <w:ind w:left="-83" w:right="102" w:firstLine="4"/>
              <w:jc w:val="right"/>
              <w:rPr>
                <w:rFonts w:ascii="Angsana New" w:hAnsi="Angsana New" w:cs="Angsana New"/>
                <w:b/>
                <w:sz w:val="30"/>
                <w:szCs w:val="30"/>
                <w:lang w:val="en-US"/>
              </w:rPr>
            </w:pPr>
            <w:r w:rsidRPr="006F080F">
              <w:rPr>
                <w:rFonts w:ascii="Angsana New" w:hAnsi="Angsana New" w:cs="Angsana New"/>
                <w:b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 w:cs="Angsana New"/>
                <w:b/>
                <w:sz w:val="30"/>
                <w:szCs w:val="30"/>
              </w:rPr>
              <w:t>,</w:t>
            </w:r>
            <w:r w:rsidRPr="006F080F">
              <w:rPr>
                <w:rFonts w:ascii="Angsana New" w:hAnsi="Angsana New" w:cs="Angsana New"/>
                <w:b/>
                <w:sz w:val="30"/>
                <w:szCs w:val="30"/>
                <w:lang w:val="en-US"/>
              </w:rPr>
              <w:t>757</w:t>
            </w:r>
            <w:r>
              <w:rPr>
                <w:rFonts w:ascii="Angsana New" w:hAnsi="Angsana New" w:cs="Angsana New"/>
                <w:b/>
                <w:sz w:val="30"/>
                <w:szCs w:val="30"/>
              </w:rPr>
              <w:t>,</w:t>
            </w:r>
            <w:r w:rsidRPr="006F080F">
              <w:rPr>
                <w:rFonts w:ascii="Angsana New" w:hAnsi="Angsana New" w:cs="Angsana New"/>
                <w:b/>
                <w:sz w:val="30"/>
                <w:szCs w:val="30"/>
                <w:lang w:val="en-US"/>
              </w:rPr>
              <w:t>168</w:t>
            </w:r>
          </w:p>
        </w:tc>
        <w:tc>
          <w:tcPr>
            <w:tcW w:w="283" w:type="dxa"/>
          </w:tcPr>
          <w:p w14:paraId="7C626C80" w14:textId="77777777" w:rsidR="00292C51" w:rsidRPr="00C60284" w:rsidRDefault="00292C51" w:rsidP="00292C51">
            <w:pPr>
              <w:pStyle w:val="acctfourfigures"/>
              <w:tabs>
                <w:tab w:val="decimal" w:pos="731"/>
              </w:tabs>
              <w:spacing w:line="240" w:lineRule="auto"/>
              <w:ind w:left="-79" w:right="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6E9593E" w14:textId="0E740817" w:rsidR="00292C51" w:rsidRPr="00CB4BC6" w:rsidRDefault="00292C51" w:rsidP="00292C51">
            <w:pPr>
              <w:pStyle w:val="acctfourfigures"/>
              <w:tabs>
                <w:tab w:val="decimal" w:pos="701"/>
              </w:tabs>
              <w:spacing w:line="240" w:lineRule="auto"/>
              <w:ind w:left="-79" w:right="10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663,489</w:t>
            </w:r>
          </w:p>
        </w:tc>
        <w:tc>
          <w:tcPr>
            <w:tcW w:w="259" w:type="dxa"/>
            <w:vAlign w:val="bottom"/>
          </w:tcPr>
          <w:p w14:paraId="21118B59" w14:textId="77777777" w:rsidR="00292C51" w:rsidRPr="00C60284" w:rsidRDefault="00292C51" w:rsidP="00292C51">
            <w:pPr>
              <w:pStyle w:val="acctfourfigures"/>
              <w:spacing w:line="240" w:lineRule="auto"/>
              <w:ind w:right="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1B976B" w14:textId="3E8E7415" w:rsidR="00292C51" w:rsidRPr="00CB4BC6" w:rsidRDefault="00292C51" w:rsidP="00292C51">
            <w:pPr>
              <w:pStyle w:val="acctfourfigures"/>
              <w:tabs>
                <w:tab w:val="decimal" w:pos="701"/>
              </w:tabs>
              <w:spacing w:line="240" w:lineRule="auto"/>
              <w:ind w:left="-79" w:right="102"/>
              <w:jc w:val="right"/>
              <w:rPr>
                <w:rFonts w:ascii="Angsana New" w:hAnsi="Angsana New" w:cs="Angsana New"/>
                <w:b/>
                <w:sz w:val="30"/>
                <w:szCs w:val="30"/>
                <w:lang w:val="en-US"/>
              </w:rPr>
            </w:pPr>
            <w:r w:rsidRPr="006F080F">
              <w:rPr>
                <w:rFonts w:ascii="Angsana New" w:hAnsi="Angsana New" w:cs="Angsana New"/>
                <w:b/>
                <w:sz w:val="30"/>
                <w:szCs w:val="30"/>
                <w:lang w:val="en-US"/>
              </w:rPr>
              <w:t>566</w:t>
            </w:r>
            <w:r>
              <w:rPr>
                <w:rFonts w:ascii="Angsana New" w:hAnsi="Angsana New" w:cs="Angsana New"/>
                <w:b/>
                <w:sz w:val="30"/>
                <w:szCs w:val="30"/>
              </w:rPr>
              <w:t>,</w:t>
            </w:r>
            <w:r w:rsidRPr="006F080F">
              <w:rPr>
                <w:rFonts w:ascii="Angsana New" w:hAnsi="Angsana New" w:cs="Angsana New"/>
                <w:b/>
                <w:sz w:val="30"/>
                <w:szCs w:val="30"/>
                <w:lang w:val="en-US"/>
              </w:rPr>
              <w:t>792</w:t>
            </w:r>
          </w:p>
        </w:tc>
      </w:tr>
    </w:tbl>
    <w:p w14:paraId="55524768" w14:textId="508A5166" w:rsidR="00F85D22" w:rsidRPr="00BC1D0B" w:rsidRDefault="00F85D22" w:rsidP="00F85D22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780"/>
        <w:gridCol w:w="1166"/>
        <w:gridCol w:w="274"/>
        <w:gridCol w:w="1170"/>
        <w:gridCol w:w="270"/>
        <w:gridCol w:w="1204"/>
        <w:gridCol w:w="180"/>
        <w:gridCol w:w="1226"/>
      </w:tblGrid>
      <w:tr w:rsidR="00666BC9" w:rsidRPr="00C60284" w14:paraId="3E859569" w14:textId="77777777" w:rsidTr="009903DC">
        <w:trPr>
          <w:cantSplit/>
          <w:trHeight w:val="488"/>
          <w:tblHeader/>
        </w:trPr>
        <w:tc>
          <w:tcPr>
            <w:tcW w:w="3780" w:type="dxa"/>
            <w:vAlign w:val="bottom"/>
            <w:hideMark/>
          </w:tcPr>
          <w:p w14:paraId="0A7AE54A" w14:textId="71A2E96C" w:rsidR="00666BC9" w:rsidRPr="00350B38" w:rsidRDefault="00666BC9" w:rsidP="00C4763F">
            <w:pPr>
              <w:pStyle w:val="acctfourfigures"/>
              <w:tabs>
                <w:tab w:val="clear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C6028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ผล</w:t>
            </w:r>
            <w:r w:rsidRPr="00C6028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ขาดทุนด้านเครดิตที่คาดว่า</w:t>
            </w:r>
            <w:r w:rsidR="00A72C29" w:rsidRPr="00C6028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จะเกิดขึ้น</w:t>
            </w:r>
          </w:p>
        </w:tc>
        <w:tc>
          <w:tcPr>
            <w:tcW w:w="2610" w:type="dxa"/>
            <w:gridSpan w:val="3"/>
            <w:vAlign w:val="bottom"/>
          </w:tcPr>
          <w:p w14:paraId="27BAFBBC" w14:textId="5C05A8B5" w:rsidR="00666BC9" w:rsidRPr="00C60284" w:rsidRDefault="00666BC9" w:rsidP="00C4763F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B582972" w14:textId="77777777" w:rsidR="00666BC9" w:rsidRPr="00C60284" w:rsidRDefault="00666BC9" w:rsidP="00C4763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103AE591" w14:textId="1AC6E9D7" w:rsidR="00666BC9" w:rsidRPr="00C60284" w:rsidRDefault="00666BC9" w:rsidP="00C4763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</w:tr>
      <w:tr w:rsidR="00C63465" w:rsidRPr="00C60284" w14:paraId="6BDF7469" w14:textId="77777777" w:rsidTr="009903DC">
        <w:trPr>
          <w:cantSplit/>
          <w:trHeight w:val="390"/>
          <w:tblHeader/>
        </w:trPr>
        <w:tc>
          <w:tcPr>
            <w:tcW w:w="3780" w:type="dxa"/>
            <w:vAlign w:val="bottom"/>
          </w:tcPr>
          <w:p w14:paraId="2CFE54AD" w14:textId="352B8FF4" w:rsidR="00C63465" w:rsidRPr="00DA7BA2" w:rsidRDefault="00C63465" w:rsidP="00C63465">
            <w:pPr>
              <w:pStyle w:val="acctfourfigures"/>
              <w:tabs>
                <w:tab w:val="clear" w:pos="765"/>
              </w:tabs>
              <w:spacing w:line="240" w:lineRule="auto"/>
              <w:ind w:left="188" w:hanging="174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  </w:t>
            </w:r>
            <w:r w:rsidRPr="00C6028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เก้าเดือน</w:t>
            </w:r>
            <w:r w:rsidRPr="00C6028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สิ้นสุดวันที่</w:t>
            </w:r>
          </w:p>
        </w:tc>
        <w:tc>
          <w:tcPr>
            <w:tcW w:w="2610" w:type="dxa"/>
            <w:gridSpan w:val="3"/>
            <w:vAlign w:val="bottom"/>
          </w:tcPr>
          <w:p w14:paraId="340345F8" w14:textId="4F9662D2" w:rsidR="00C63465" w:rsidRPr="00C60284" w:rsidRDefault="00C63465" w:rsidP="00C63465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rtl/>
                <w:cs/>
              </w:rPr>
            </w:pPr>
            <w:r w:rsidRPr="00C60284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7C9FFBC1" w14:textId="77777777" w:rsidR="00C63465" w:rsidRPr="00C60284" w:rsidRDefault="00C63465" w:rsidP="00C6346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208A11F4" w14:textId="5759E888" w:rsidR="00C63465" w:rsidRPr="00C60284" w:rsidRDefault="00C63465" w:rsidP="00C6346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rtl/>
                <w:cs/>
              </w:rPr>
            </w:pPr>
            <w:r w:rsidRPr="00C6028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C63465" w:rsidRPr="00327851" w14:paraId="392B5CFE" w14:textId="77777777" w:rsidTr="009903DC">
        <w:trPr>
          <w:cantSplit/>
          <w:trHeight w:val="390"/>
          <w:tblHeader/>
        </w:trPr>
        <w:tc>
          <w:tcPr>
            <w:tcW w:w="3780" w:type="dxa"/>
            <w:vAlign w:val="bottom"/>
          </w:tcPr>
          <w:p w14:paraId="25C1BDA7" w14:textId="7EB7CB23" w:rsidR="00C63465" w:rsidRPr="00C60284" w:rsidRDefault="00C63465" w:rsidP="00C63465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  </w:t>
            </w:r>
            <w:r w:rsidRPr="006F080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30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  <w:tc>
          <w:tcPr>
            <w:tcW w:w="1166" w:type="dxa"/>
            <w:vAlign w:val="bottom"/>
          </w:tcPr>
          <w:p w14:paraId="149587B6" w14:textId="0F97467E" w:rsidR="00C63465" w:rsidRPr="0067188F" w:rsidRDefault="00C63465" w:rsidP="00C6346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6F080F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274" w:type="dxa"/>
            <w:vAlign w:val="bottom"/>
          </w:tcPr>
          <w:p w14:paraId="47841501" w14:textId="77777777" w:rsidR="00C63465" w:rsidRPr="0067188F" w:rsidRDefault="00C63465" w:rsidP="00C63465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1269092" w14:textId="4CF0769C" w:rsidR="00C63465" w:rsidRPr="0067188F" w:rsidRDefault="00C63465" w:rsidP="00C63465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6F080F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270" w:type="dxa"/>
          </w:tcPr>
          <w:p w14:paraId="2F84F646" w14:textId="77777777" w:rsidR="00C63465" w:rsidRPr="0067188F" w:rsidRDefault="00C63465" w:rsidP="00C6346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1AE8AEFA" w14:textId="5345DA73" w:rsidR="00C63465" w:rsidRPr="0067188F" w:rsidRDefault="00C63465" w:rsidP="00C63465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6F080F">
              <w:rPr>
                <w:rFonts w:asciiTheme="majorBidi" w:hAnsiTheme="majorBidi" w:cstheme="majorBidi"/>
                <w:bCs/>
                <w:sz w:val="30"/>
                <w:szCs w:val="30"/>
              </w:rPr>
              <w:t>2564</w:t>
            </w:r>
          </w:p>
        </w:tc>
        <w:tc>
          <w:tcPr>
            <w:tcW w:w="180" w:type="dxa"/>
            <w:vAlign w:val="bottom"/>
          </w:tcPr>
          <w:p w14:paraId="6B8D7499" w14:textId="77777777" w:rsidR="00C63465" w:rsidRPr="0067188F" w:rsidRDefault="00C63465" w:rsidP="00C6346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26" w:type="dxa"/>
            <w:vAlign w:val="bottom"/>
          </w:tcPr>
          <w:p w14:paraId="2CBF123C" w14:textId="061CC886" w:rsidR="00C63465" w:rsidRPr="0067188F" w:rsidRDefault="00C63465" w:rsidP="00C63465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6F080F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2563</w:t>
            </w:r>
          </w:p>
        </w:tc>
      </w:tr>
      <w:tr w:rsidR="00C63465" w:rsidRPr="00C60284" w14:paraId="292B0F37" w14:textId="77777777" w:rsidTr="009903DC">
        <w:trPr>
          <w:cantSplit/>
          <w:trHeight w:val="390"/>
          <w:tblHeader/>
        </w:trPr>
        <w:tc>
          <w:tcPr>
            <w:tcW w:w="3780" w:type="dxa"/>
            <w:vAlign w:val="bottom"/>
            <w:hideMark/>
          </w:tcPr>
          <w:p w14:paraId="4F9B43E7" w14:textId="10C31352" w:rsidR="00C63465" w:rsidRPr="00C60284" w:rsidRDefault="00C63465" w:rsidP="00C63465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490" w:type="dxa"/>
            <w:gridSpan w:val="7"/>
            <w:vAlign w:val="bottom"/>
            <w:hideMark/>
          </w:tcPr>
          <w:p w14:paraId="1288E7A3" w14:textId="6257E7A1" w:rsidR="00C63465" w:rsidRPr="00C60284" w:rsidRDefault="00C63465" w:rsidP="00C6346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C6028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C6028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C63465" w:rsidRPr="00C60284" w14:paraId="1AC9AC99" w14:textId="77777777" w:rsidTr="009903DC">
        <w:trPr>
          <w:cantSplit/>
          <w:trHeight w:val="367"/>
        </w:trPr>
        <w:tc>
          <w:tcPr>
            <w:tcW w:w="3780" w:type="dxa"/>
            <w:vAlign w:val="bottom"/>
          </w:tcPr>
          <w:p w14:paraId="73F370E4" w14:textId="77777777" w:rsidR="00C63465" w:rsidRPr="00C60284" w:rsidRDefault="00C63465" w:rsidP="00C63465">
            <w:pPr>
              <w:pStyle w:val="ListParagraph"/>
              <w:numPr>
                <w:ilvl w:val="0"/>
                <w:numId w:val="38"/>
              </w:numPr>
              <w:tabs>
                <w:tab w:val="clear" w:pos="227"/>
                <w:tab w:val="left" w:pos="190"/>
              </w:tabs>
              <w:spacing w:line="240" w:lineRule="auto"/>
              <w:ind w:left="190" w:hanging="1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0284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66" w:type="dxa"/>
            <w:vAlign w:val="bottom"/>
          </w:tcPr>
          <w:p w14:paraId="5D3ED8B5" w14:textId="5929332F" w:rsidR="00C63465" w:rsidRPr="00F82342" w:rsidRDefault="00C63465" w:rsidP="00C6346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83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37,355</w:t>
            </w:r>
          </w:p>
        </w:tc>
        <w:tc>
          <w:tcPr>
            <w:tcW w:w="274" w:type="dxa"/>
            <w:vAlign w:val="bottom"/>
          </w:tcPr>
          <w:p w14:paraId="4F0C7796" w14:textId="77777777" w:rsidR="00C63465" w:rsidRPr="00C60284" w:rsidRDefault="00C63465" w:rsidP="00C6346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C549B8C" w14:textId="78E2E33F" w:rsidR="00C63465" w:rsidRPr="00C60284" w:rsidRDefault="00C63465" w:rsidP="00C63465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3,581</w:t>
            </w:r>
          </w:p>
        </w:tc>
        <w:tc>
          <w:tcPr>
            <w:tcW w:w="270" w:type="dxa"/>
            <w:vAlign w:val="bottom"/>
          </w:tcPr>
          <w:p w14:paraId="44E00C78" w14:textId="77777777" w:rsidR="00C63465" w:rsidRPr="00C60284" w:rsidRDefault="00C63465" w:rsidP="00C6346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624B43CA" w14:textId="7F3CF196" w:rsidR="00C63465" w:rsidRPr="002954BD" w:rsidRDefault="00C63465" w:rsidP="00C6346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139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544</w:t>
            </w:r>
          </w:p>
        </w:tc>
        <w:tc>
          <w:tcPr>
            <w:tcW w:w="180" w:type="dxa"/>
            <w:vAlign w:val="bottom"/>
          </w:tcPr>
          <w:p w14:paraId="7C74814F" w14:textId="77777777" w:rsidR="00C63465" w:rsidRPr="00C60284" w:rsidRDefault="00C63465" w:rsidP="00C6346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6" w:type="dxa"/>
            <w:vAlign w:val="bottom"/>
          </w:tcPr>
          <w:p w14:paraId="1C91A73E" w14:textId="1752EFB6" w:rsidR="00C63465" w:rsidRPr="00C8430B" w:rsidRDefault="00C63465" w:rsidP="00C63465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79" w:right="95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5,715</w:t>
            </w:r>
          </w:p>
        </w:tc>
      </w:tr>
      <w:tr w:rsidR="00C63465" w:rsidRPr="00C60284" w14:paraId="40647164" w14:textId="77777777" w:rsidTr="009903DC">
        <w:trPr>
          <w:cantSplit/>
          <w:trHeight w:val="367"/>
        </w:trPr>
        <w:tc>
          <w:tcPr>
            <w:tcW w:w="3780" w:type="dxa"/>
            <w:vAlign w:val="bottom"/>
          </w:tcPr>
          <w:p w14:paraId="271D9C76" w14:textId="77777777" w:rsidR="00C63465" w:rsidRDefault="00C63465" w:rsidP="00C63465">
            <w:pPr>
              <w:pStyle w:val="ListParagraph"/>
              <w:tabs>
                <w:tab w:val="clear" w:pos="227"/>
                <w:tab w:val="left" w:pos="190"/>
              </w:tabs>
              <w:spacing w:line="240" w:lineRule="auto"/>
              <w:ind w:left="1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6" w:type="dxa"/>
            <w:vAlign w:val="bottom"/>
          </w:tcPr>
          <w:p w14:paraId="360833F5" w14:textId="77777777" w:rsidR="00C63465" w:rsidRDefault="00C63465" w:rsidP="00C6346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83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4" w:type="dxa"/>
            <w:vAlign w:val="bottom"/>
          </w:tcPr>
          <w:p w14:paraId="73BE16B7" w14:textId="77777777" w:rsidR="00C63465" w:rsidRPr="00C60284" w:rsidRDefault="00C63465" w:rsidP="00C6346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E7A6D14" w14:textId="77777777" w:rsidR="00C63465" w:rsidRDefault="00C63465" w:rsidP="00C63465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9B7892F" w14:textId="77777777" w:rsidR="00C63465" w:rsidRPr="00C60284" w:rsidRDefault="00C63465" w:rsidP="00C6346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31169FA6" w14:textId="77777777" w:rsidR="00C63465" w:rsidRDefault="00C63465" w:rsidP="00C6346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79" w:right="13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BF77966" w14:textId="77777777" w:rsidR="00C63465" w:rsidRPr="00C60284" w:rsidRDefault="00C63465" w:rsidP="00C6346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6" w:type="dxa"/>
            <w:vAlign w:val="bottom"/>
          </w:tcPr>
          <w:p w14:paraId="6FF90C94" w14:textId="77777777" w:rsidR="00C63465" w:rsidRPr="00526D2F" w:rsidRDefault="00C63465" w:rsidP="00C63465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left="-79" w:right="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</w:tbl>
    <w:p w14:paraId="617ABBA1" w14:textId="0474A862" w:rsidR="00396FE7" w:rsidRPr="00C60284" w:rsidRDefault="00396FE7" w:rsidP="00220D3B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  <w:r w:rsidRPr="00C60284">
        <w:rPr>
          <w:rFonts w:ascii="Angsana New" w:hAnsi="Angsana New" w:cs="Angsana New"/>
          <w:sz w:val="30"/>
          <w:szCs w:val="30"/>
          <w:u w:val="none"/>
          <w:cs/>
          <w:lang w:val="th-TH"/>
        </w:rPr>
        <w:t>เงินทดรองจ่ายให้แก่เกษตรกร</w:t>
      </w:r>
    </w:p>
    <w:p w14:paraId="3C7CF05F" w14:textId="77777777" w:rsidR="00145548" w:rsidRPr="003D2AB8" w:rsidRDefault="00145548" w:rsidP="00145548">
      <w:pPr>
        <w:rPr>
          <w:rFonts w:ascii="Angsana New" w:hAnsi="Angsana New" w:cs="Angsana New"/>
          <w:sz w:val="24"/>
          <w:szCs w:val="24"/>
        </w:rPr>
      </w:pPr>
    </w:p>
    <w:tbl>
      <w:tblPr>
        <w:tblW w:w="9156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599"/>
        <w:gridCol w:w="560"/>
        <w:gridCol w:w="1075"/>
        <w:gridCol w:w="242"/>
        <w:gridCol w:w="1029"/>
        <w:gridCol w:w="240"/>
        <w:gridCol w:w="1082"/>
        <w:gridCol w:w="269"/>
        <w:gridCol w:w="1060"/>
      </w:tblGrid>
      <w:tr w:rsidR="009D0F98" w:rsidRPr="00C60284" w14:paraId="6BDC9FF7" w14:textId="77777777" w:rsidTr="0084708E">
        <w:trPr>
          <w:trHeight w:hRule="exact" w:val="403"/>
          <w:tblHeader/>
        </w:trPr>
        <w:tc>
          <w:tcPr>
            <w:tcW w:w="1965" w:type="pct"/>
          </w:tcPr>
          <w:p w14:paraId="201E4108" w14:textId="77777777" w:rsidR="009D0F98" w:rsidRPr="00C60284" w:rsidRDefault="009D0F98" w:rsidP="00142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06" w:type="pct"/>
          </w:tcPr>
          <w:p w14:paraId="43B1A58D" w14:textId="77777777" w:rsidR="009D0F98" w:rsidRPr="00C60284" w:rsidRDefault="009D0F98" w:rsidP="00142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1" w:type="pct"/>
            <w:gridSpan w:val="3"/>
          </w:tcPr>
          <w:p w14:paraId="1128DD4E" w14:textId="77777777" w:rsidR="009D0F98" w:rsidRPr="00C60284" w:rsidRDefault="009D0F98" w:rsidP="00142B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028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1" w:type="pct"/>
          </w:tcPr>
          <w:p w14:paraId="67BEACF6" w14:textId="77777777" w:rsidR="009D0F98" w:rsidRPr="00C60284" w:rsidRDefault="009D0F98" w:rsidP="00142B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17" w:type="pct"/>
            <w:gridSpan w:val="3"/>
          </w:tcPr>
          <w:p w14:paraId="18FE38FA" w14:textId="77777777" w:rsidR="009D0F98" w:rsidRPr="00C60284" w:rsidRDefault="009D0F98" w:rsidP="00142B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E83C7D" w:rsidRPr="00C60284" w14:paraId="64A6E510" w14:textId="77777777" w:rsidTr="0084708E">
        <w:trPr>
          <w:trHeight w:hRule="exact" w:val="403"/>
          <w:tblHeader/>
        </w:trPr>
        <w:tc>
          <w:tcPr>
            <w:tcW w:w="1965" w:type="pct"/>
            <w:vAlign w:val="bottom"/>
          </w:tcPr>
          <w:p w14:paraId="2169E95E" w14:textId="77777777" w:rsidR="00E83C7D" w:rsidRPr="00C60284" w:rsidRDefault="00E83C7D" w:rsidP="00E83C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06" w:type="pct"/>
            <w:vAlign w:val="bottom"/>
          </w:tcPr>
          <w:p w14:paraId="772A71B1" w14:textId="77777777" w:rsidR="00E83C7D" w:rsidRPr="00C60284" w:rsidRDefault="00E83C7D" w:rsidP="00E83C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</w:tcPr>
          <w:p w14:paraId="32589C7F" w14:textId="33BC4240" w:rsidR="00E83C7D" w:rsidRPr="00C60284" w:rsidRDefault="006F080F" w:rsidP="00E83C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F080F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="00386C9B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386C9B">
              <w:rPr>
                <w:rFonts w:ascii="Angsana New" w:hAnsi="Angsana New" w:cs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2" w:type="pct"/>
          </w:tcPr>
          <w:p w14:paraId="0C787E18" w14:textId="77777777" w:rsidR="00E83C7D" w:rsidRPr="00C60284" w:rsidRDefault="00E83C7D" w:rsidP="00E83C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2" w:type="pct"/>
          </w:tcPr>
          <w:p w14:paraId="058A1CEA" w14:textId="1EA438C2" w:rsidR="00E83C7D" w:rsidRPr="00C60284" w:rsidRDefault="006F080F" w:rsidP="00E83C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080F">
              <w:rPr>
                <w:rFonts w:ascii="Angsana New" w:hAnsi="Angsana New" w:cs="Angsana New" w:hint="cs"/>
                <w:sz w:val="30"/>
                <w:szCs w:val="30"/>
              </w:rPr>
              <w:t>31</w:t>
            </w:r>
            <w:r w:rsidR="00E83C7D" w:rsidRPr="00C60284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="00E83C7D" w:rsidRPr="00C60284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1" w:type="pct"/>
          </w:tcPr>
          <w:p w14:paraId="1E83E758" w14:textId="77777777" w:rsidR="00E83C7D" w:rsidRPr="00C60284" w:rsidRDefault="00E83C7D" w:rsidP="00E83C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454EE67F" w14:textId="4117A8FC" w:rsidR="00E83C7D" w:rsidRPr="00C60284" w:rsidRDefault="006F080F" w:rsidP="00E83C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080F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="00386C9B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386C9B">
              <w:rPr>
                <w:rFonts w:ascii="Angsana New" w:hAnsi="Angsana New" w:cs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7" w:type="pct"/>
          </w:tcPr>
          <w:p w14:paraId="7EED7392" w14:textId="77777777" w:rsidR="00E83C7D" w:rsidRPr="00C60284" w:rsidRDefault="00E83C7D" w:rsidP="00E83C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76779548" w14:textId="6AB81503" w:rsidR="00E83C7D" w:rsidRPr="00C60284" w:rsidRDefault="006F080F" w:rsidP="00E83C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080F">
              <w:rPr>
                <w:rFonts w:ascii="Angsana New" w:hAnsi="Angsana New" w:cs="Angsana New" w:hint="cs"/>
                <w:sz w:val="30"/>
                <w:szCs w:val="30"/>
              </w:rPr>
              <w:t>31</w:t>
            </w:r>
            <w:r w:rsidR="00E83C7D" w:rsidRPr="00C60284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="00E83C7D" w:rsidRPr="00C60284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E83C7D" w:rsidRPr="00C60284" w14:paraId="6F0A5A09" w14:textId="77777777" w:rsidTr="0084708E">
        <w:trPr>
          <w:trHeight w:hRule="exact" w:val="403"/>
          <w:tblHeader/>
        </w:trPr>
        <w:tc>
          <w:tcPr>
            <w:tcW w:w="1965" w:type="pct"/>
            <w:vAlign w:val="bottom"/>
          </w:tcPr>
          <w:p w14:paraId="09F1BC12" w14:textId="77777777" w:rsidR="00E83C7D" w:rsidRPr="00C60284" w:rsidRDefault="00E83C7D" w:rsidP="00E83C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06" w:type="pct"/>
            <w:vAlign w:val="bottom"/>
          </w:tcPr>
          <w:p w14:paraId="19C8C367" w14:textId="77777777" w:rsidR="00E83C7D" w:rsidRPr="00C60284" w:rsidRDefault="00E83C7D" w:rsidP="00E83C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</w:tcPr>
          <w:p w14:paraId="45FCF71F" w14:textId="1631D41F" w:rsidR="00E83C7D" w:rsidRPr="00C60284" w:rsidRDefault="006F080F" w:rsidP="00E83C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080F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Pr="006F080F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32" w:type="pct"/>
          </w:tcPr>
          <w:p w14:paraId="14A13CA7" w14:textId="77777777" w:rsidR="00E83C7D" w:rsidRPr="00C60284" w:rsidRDefault="00E83C7D" w:rsidP="00E83C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2" w:type="pct"/>
          </w:tcPr>
          <w:p w14:paraId="08A084B9" w14:textId="69376D27" w:rsidR="00E83C7D" w:rsidRPr="00C60284" w:rsidRDefault="006F080F" w:rsidP="00E83C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080F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Pr="006F080F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31" w:type="pct"/>
          </w:tcPr>
          <w:p w14:paraId="11106D93" w14:textId="77777777" w:rsidR="00E83C7D" w:rsidRPr="00C60284" w:rsidRDefault="00E83C7D" w:rsidP="00E83C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3E485501" w14:textId="16ADEA72" w:rsidR="00E83C7D" w:rsidRPr="00C60284" w:rsidRDefault="006F080F" w:rsidP="00E83C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080F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Pr="006F080F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47" w:type="pct"/>
          </w:tcPr>
          <w:p w14:paraId="77F1CE78" w14:textId="77777777" w:rsidR="00E83C7D" w:rsidRPr="00C60284" w:rsidRDefault="00E83C7D" w:rsidP="00E83C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128AB9E6" w14:textId="2ED0B288" w:rsidR="00E83C7D" w:rsidRPr="00C60284" w:rsidRDefault="006F080F" w:rsidP="00E83C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080F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Pr="006F080F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</w:tr>
      <w:tr w:rsidR="00E83C7D" w:rsidRPr="00C60284" w14:paraId="03BC535E" w14:textId="77777777" w:rsidTr="00746440">
        <w:trPr>
          <w:trHeight w:hRule="exact" w:val="403"/>
          <w:tblHeader/>
        </w:trPr>
        <w:tc>
          <w:tcPr>
            <w:tcW w:w="1965" w:type="pct"/>
            <w:vAlign w:val="bottom"/>
          </w:tcPr>
          <w:p w14:paraId="7B2CEEEC" w14:textId="77777777" w:rsidR="00E83C7D" w:rsidRPr="00C60284" w:rsidRDefault="00E83C7D" w:rsidP="00E83C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06" w:type="pct"/>
            <w:vAlign w:val="bottom"/>
          </w:tcPr>
          <w:p w14:paraId="05D6C40E" w14:textId="77777777" w:rsidR="00E83C7D" w:rsidRPr="00C60284" w:rsidRDefault="00E83C7D" w:rsidP="00E83C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29" w:type="pct"/>
            <w:gridSpan w:val="7"/>
            <w:vAlign w:val="bottom"/>
          </w:tcPr>
          <w:p w14:paraId="1B2C0B5B" w14:textId="77777777" w:rsidR="00E83C7D" w:rsidRPr="00C60284" w:rsidRDefault="00E83C7D" w:rsidP="00E83C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83C7D" w:rsidRPr="00C60284" w14:paraId="6A3924BE" w14:textId="77777777" w:rsidTr="0084708E">
        <w:trPr>
          <w:trHeight w:hRule="exact" w:val="403"/>
        </w:trPr>
        <w:tc>
          <w:tcPr>
            <w:tcW w:w="1965" w:type="pct"/>
            <w:vAlign w:val="bottom"/>
          </w:tcPr>
          <w:p w14:paraId="6AD6DE31" w14:textId="77777777" w:rsidR="00E83C7D" w:rsidRPr="00C60284" w:rsidRDefault="00E83C7D" w:rsidP="00E83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306" w:type="pct"/>
            <w:vAlign w:val="bottom"/>
          </w:tcPr>
          <w:p w14:paraId="5016DB9C" w14:textId="77777777" w:rsidR="00E83C7D" w:rsidRPr="00C60284" w:rsidRDefault="00E83C7D" w:rsidP="00E83C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17F3D966" w14:textId="77777777" w:rsidR="00E83C7D" w:rsidRPr="00C60284" w:rsidRDefault="00E83C7D" w:rsidP="00E83C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" w:type="pct"/>
            <w:vAlign w:val="bottom"/>
          </w:tcPr>
          <w:p w14:paraId="00E7DCD9" w14:textId="77777777" w:rsidR="00E83C7D" w:rsidRPr="00C60284" w:rsidRDefault="00E83C7D" w:rsidP="00E83C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2" w:type="pct"/>
            <w:vAlign w:val="bottom"/>
          </w:tcPr>
          <w:p w14:paraId="5A102C8C" w14:textId="77777777" w:rsidR="00E83C7D" w:rsidRPr="00C60284" w:rsidRDefault="00E83C7D" w:rsidP="00E83C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" w:type="pct"/>
            <w:vAlign w:val="bottom"/>
          </w:tcPr>
          <w:p w14:paraId="3989EE26" w14:textId="77777777" w:rsidR="00E83C7D" w:rsidRPr="00C60284" w:rsidRDefault="00E83C7D" w:rsidP="00E83C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/>
              <w:ind w:left="30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  <w:vAlign w:val="bottom"/>
          </w:tcPr>
          <w:p w14:paraId="7B81ED56" w14:textId="77777777" w:rsidR="00E83C7D" w:rsidRPr="00C60284" w:rsidRDefault="00E83C7D" w:rsidP="00E83C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/>
              <w:ind w:left="30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427AEBA9" w14:textId="77777777" w:rsidR="00E83C7D" w:rsidRPr="00C60284" w:rsidRDefault="00E83C7D" w:rsidP="00E83C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  <w:vAlign w:val="bottom"/>
          </w:tcPr>
          <w:p w14:paraId="00AF9022" w14:textId="77777777" w:rsidR="00E83C7D" w:rsidRPr="00C60284" w:rsidRDefault="00E83C7D" w:rsidP="00E83C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/>
              <w:ind w:left="30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545A1" w:rsidRPr="00C60284" w14:paraId="76CC75AC" w14:textId="77777777" w:rsidTr="0084708E">
        <w:trPr>
          <w:trHeight w:hRule="exact" w:val="403"/>
        </w:trPr>
        <w:tc>
          <w:tcPr>
            <w:tcW w:w="1965" w:type="pct"/>
            <w:vAlign w:val="bottom"/>
          </w:tcPr>
          <w:p w14:paraId="2D43764D" w14:textId="77777777" w:rsidR="00C545A1" w:rsidRPr="00C60284" w:rsidRDefault="00C545A1" w:rsidP="00C54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sz w:val="30"/>
                <w:szCs w:val="30"/>
                <w:cs/>
              </w:rPr>
              <w:t>เงินทดรองจ่ายให้แก่เกษตรกร</w:t>
            </w:r>
          </w:p>
        </w:tc>
        <w:tc>
          <w:tcPr>
            <w:tcW w:w="306" w:type="pct"/>
            <w:vAlign w:val="bottom"/>
          </w:tcPr>
          <w:p w14:paraId="101E2EC8" w14:textId="77777777" w:rsidR="00C545A1" w:rsidRPr="00C60284" w:rsidRDefault="00C545A1" w:rsidP="00C54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70F57B15" w14:textId="6C60688E" w:rsidR="00C545A1" w:rsidRPr="00C60284" w:rsidRDefault="006C394C" w:rsidP="00C545A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194,18</w:t>
            </w:r>
            <w:r w:rsidR="002938E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32" w:type="pct"/>
            <w:vAlign w:val="bottom"/>
          </w:tcPr>
          <w:p w14:paraId="147FB8F6" w14:textId="77777777" w:rsidR="00C545A1" w:rsidRPr="00C60284" w:rsidRDefault="00C545A1" w:rsidP="00C545A1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2" w:type="pct"/>
            <w:vAlign w:val="bottom"/>
          </w:tcPr>
          <w:p w14:paraId="02E7713D" w14:textId="26341989" w:rsidR="00C545A1" w:rsidRPr="00C60284" w:rsidRDefault="00C545A1" w:rsidP="00C545A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F080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194</w:t>
            </w:r>
            <w:r w:rsidRPr="00C6028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6F080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203</w:t>
            </w:r>
          </w:p>
        </w:tc>
        <w:tc>
          <w:tcPr>
            <w:tcW w:w="131" w:type="pct"/>
            <w:vAlign w:val="bottom"/>
          </w:tcPr>
          <w:p w14:paraId="03EFE9A9" w14:textId="77777777" w:rsidR="00C545A1" w:rsidRPr="00C60284" w:rsidRDefault="00C545A1" w:rsidP="00C545A1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  <w:vAlign w:val="bottom"/>
          </w:tcPr>
          <w:p w14:paraId="25E3AA3A" w14:textId="1B2B5926" w:rsidR="00C545A1" w:rsidRPr="00C60284" w:rsidRDefault="00C545A1" w:rsidP="00C545A1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6028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vAlign w:val="bottom"/>
          </w:tcPr>
          <w:p w14:paraId="2A063586" w14:textId="77777777" w:rsidR="00C545A1" w:rsidRPr="00C60284" w:rsidRDefault="00C545A1" w:rsidP="00C545A1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  <w:vAlign w:val="bottom"/>
          </w:tcPr>
          <w:p w14:paraId="4B4024B1" w14:textId="77777777" w:rsidR="00C545A1" w:rsidRPr="00C60284" w:rsidRDefault="00C545A1" w:rsidP="00C545A1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C545A1" w:rsidRPr="00C60284" w14:paraId="753A7ACF" w14:textId="77777777" w:rsidTr="0084708E">
        <w:trPr>
          <w:trHeight w:hRule="exact" w:val="403"/>
        </w:trPr>
        <w:tc>
          <w:tcPr>
            <w:tcW w:w="1965" w:type="pct"/>
            <w:vAlign w:val="bottom"/>
          </w:tcPr>
          <w:p w14:paraId="28D6FA09" w14:textId="7CF521AD" w:rsidR="00C545A1" w:rsidRPr="00C60284" w:rsidRDefault="00C545A1" w:rsidP="00C54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028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C6028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306" w:type="pct"/>
            <w:vAlign w:val="bottom"/>
          </w:tcPr>
          <w:p w14:paraId="5A4305EE" w14:textId="77777777" w:rsidR="00C545A1" w:rsidRPr="00C60284" w:rsidRDefault="00C545A1" w:rsidP="00C54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5847736C" w14:textId="3CA21213" w:rsidR="00C545A1" w:rsidRPr="00C60284" w:rsidRDefault="00C545A1" w:rsidP="00C545A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2" w:type="pct"/>
            <w:vAlign w:val="bottom"/>
          </w:tcPr>
          <w:p w14:paraId="4823C8A8" w14:textId="77777777" w:rsidR="00C545A1" w:rsidRPr="00C60284" w:rsidRDefault="00C545A1" w:rsidP="00C545A1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2" w:type="pct"/>
            <w:vAlign w:val="bottom"/>
          </w:tcPr>
          <w:p w14:paraId="1FD5A761" w14:textId="0349ADED" w:rsidR="00C545A1" w:rsidRPr="00C60284" w:rsidRDefault="00C545A1" w:rsidP="00C545A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1" w:type="pct"/>
            <w:vAlign w:val="bottom"/>
          </w:tcPr>
          <w:p w14:paraId="6282FF9D" w14:textId="77777777" w:rsidR="00C545A1" w:rsidRPr="00C60284" w:rsidRDefault="00C545A1" w:rsidP="00C545A1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  <w:vAlign w:val="bottom"/>
          </w:tcPr>
          <w:p w14:paraId="56951FE5" w14:textId="5239ACC7" w:rsidR="00C545A1" w:rsidRPr="00C60284" w:rsidRDefault="00C545A1" w:rsidP="00C545A1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  <w:vAlign w:val="bottom"/>
          </w:tcPr>
          <w:p w14:paraId="31F589AE" w14:textId="77777777" w:rsidR="00C545A1" w:rsidRPr="00C60284" w:rsidRDefault="00C545A1" w:rsidP="00C545A1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  <w:vAlign w:val="bottom"/>
          </w:tcPr>
          <w:p w14:paraId="33AFAADC" w14:textId="520984D4" w:rsidR="00C545A1" w:rsidRPr="00C60284" w:rsidRDefault="00C545A1" w:rsidP="00C545A1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545A1" w:rsidRPr="00C60284" w14:paraId="046BE417" w14:textId="77777777" w:rsidTr="0084708E">
        <w:trPr>
          <w:trHeight w:hRule="exact" w:val="403"/>
        </w:trPr>
        <w:tc>
          <w:tcPr>
            <w:tcW w:w="1965" w:type="pct"/>
            <w:vAlign w:val="bottom"/>
          </w:tcPr>
          <w:p w14:paraId="5470A24C" w14:textId="2CFD527A" w:rsidR="00C545A1" w:rsidRPr="00C058DA" w:rsidRDefault="00C545A1" w:rsidP="00C54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 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  <w:r w:rsidRPr="00C60284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306" w:type="pct"/>
            <w:vAlign w:val="bottom"/>
          </w:tcPr>
          <w:p w14:paraId="000F11C2" w14:textId="77777777" w:rsidR="00C545A1" w:rsidRPr="00C60284" w:rsidRDefault="00C545A1" w:rsidP="00C54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5D28F247" w14:textId="26AA9186" w:rsidR="00C545A1" w:rsidRDefault="006C394C" w:rsidP="00C545A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(5,896)</w:t>
            </w:r>
          </w:p>
        </w:tc>
        <w:tc>
          <w:tcPr>
            <w:tcW w:w="132" w:type="pct"/>
            <w:vAlign w:val="bottom"/>
          </w:tcPr>
          <w:p w14:paraId="06E36D7B" w14:textId="77777777" w:rsidR="00C545A1" w:rsidRPr="00C60284" w:rsidRDefault="00C545A1" w:rsidP="00C545A1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2" w:type="pct"/>
            <w:vAlign w:val="bottom"/>
          </w:tcPr>
          <w:p w14:paraId="5DEBC712" w14:textId="60F4EC89" w:rsidR="00C545A1" w:rsidRPr="00C60284" w:rsidRDefault="00C545A1" w:rsidP="00C545A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6028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Pr="006F080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  <w:r w:rsidRPr="00C6028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6F080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979</w:t>
            </w:r>
            <w:r w:rsidRPr="00C6028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31" w:type="pct"/>
            <w:vAlign w:val="bottom"/>
          </w:tcPr>
          <w:p w14:paraId="3940F101" w14:textId="77777777" w:rsidR="00C545A1" w:rsidRPr="00C60284" w:rsidRDefault="00C545A1" w:rsidP="00C545A1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  <w:vAlign w:val="bottom"/>
          </w:tcPr>
          <w:p w14:paraId="0B6A89AF" w14:textId="6907D793" w:rsidR="00C545A1" w:rsidRPr="00C60284" w:rsidRDefault="00C545A1" w:rsidP="00C545A1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vAlign w:val="bottom"/>
          </w:tcPr>
          <w:p w14:paraId="1130BBA5" w14:textId="77777777" w:rsidR="00C545A1" w:rsidRPr="00C60284" w:rsidRDefault="00C545A1" w:rsidP="00C545A1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  <w:vAlign w:val="bottom"/>
          </w:tcPr>
          <w:p w14:paraId="159B5DD8" w14:textId="505728C7" w:rsidR="00C545A1" w:rsidRPr="00C60284" w:rsidRDefault="00C545A1" w:rsidP="00C545A1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C545A1" w:rsidRPr="00C60284" w14:paraId="2BCBD3FE" w14:textId="77777777" w:rsidTr="0084708E">
        <w:trPr>
          <w:trHeight w:hRule="exact" w:val="403"/>
        </w:trPr>
        <w:tc>
          <w:tcPr>
            <w:tcW w:w="1965" w:type="pct"/>
            <w:vAlign w:val="bottom"/>
          </w:tcPr>
          <w:p w14:paraId="1CCB4810" w14:textId="77777777" w:rsidR="00C545A1" w:rsidRPr="00C60284" w:rsidRDefault="00C545A1" w:rsidP="00C54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6028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306" w:type="pct"/>
            <w:vAlign w:val="bottom"/>
          </w:tcPr>
          <w:p w14:paraId="3D985BF7" w14:textId="77777777" w:rsidR="00C545A1" w:rsidRPr="00C60284" w:rsidRDefault="00C545A1" w:rsidP="00C54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0CD784" w14:textId="180DEE8A" w:rsidR="00C545A1" w:rsidRPr="00C60284" w:rsidRDefault="006C394C" w:rsidP="00C545A1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188,2</w:t>
            </w:r>
            <w:r w:rsidR="002938E5">
              <w:rPr>
                <w:rFonts w:ascii="Angsana New" w:hAnsi="Angsana New" w:cs="Angsana New"/>
                <w:b/>
                <w:bCs/>
                <w:sz w:val="30"/>
                <w:szCs w:val="30"/>
              </w:rPr>
              <w:t>90</w:t>
            </w:r>
          </w:p>
        </w:tc>
        <w:tc>
          <w:tcPr>
            <w:tcW w:w="132" w:type="pct"/>
            <w:vAlign w:val="bottom"/>
          </w:tcPr>
          <w:p w14:paraId="1CB4B30E" w14:textId="77777777" w:rsidR="00C545A1" w:rsidRPr="00C60284" w:rsidRDefault="00C545A1" w:rsidP="00C545A1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45DA3B" w14:textId="3129390C" w:rsidR="00C545A1" w:rsidRPr="00C60284" w:rsidRDefault="00C545A1" w:rsidP="00C545A1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F080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186</w:t>
            </w:r>
            <w:r w:rsidRPr="00C60284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6F080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224</w:t>
            </w:r>
          </w:p>
        </w:tc>
        <w:tc>
          <w:tcPr>
            <w:tcW w:w="131" w:type="pct"/>
            <w:vAlign w:val="bottom"/>
          </w:tcPr>
          <w:p w14:paraId="21D1E17A" w14:textId="77777777" w:rsidR="00C545A1" w:rsidRPr="00C60284" w:rsidRDefault="00C545A1" w:rsidP="00C545A1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C3C935" w14:textId="6CE61B42" w:rsidR="00C545A1" w:rsidRPr="00C60284" w:rsidRDefault="00C545A1" w:rsidP="00C545A1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  <w:vAlign w:val="bottom"/>
          </w:tcPr>
          <w:p w14:paraId="710ABF75" w14:textId="77777777" w:rsidR="00C545A1" w:rsidRPr="00C60284" w:rsidRDefault="00C545A1" w:rsidP="00C545A1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5FD71A" w14:textId="77777777" w:rsidR="00C545A1" w:rsidRPr="00C60284" w:rsidRDefault="00C545A1" w:rsidP="00C545A1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  <w:tr w:rsidR="00C545A1" w:rsidRPr="00C60284" w14:paraId="4E339800" w14:textId="77777777" w:rsidTr="0084708E">
        <w:trPr>
          <w:trHeight w:hRule="exact" w:val="403"/>
        </w:trPr>
        <w:tc>
          <w:tcPr>
            <w:tcW w:w="1965" w:type="pct"/>
            <w:vAlign w:val="bottom"/>
          </w:tcPr>
          <w:p w14:paraId="45907F0E" w14:textId="77777777" w:rsidR="00C545A1" w:rsidRPr="00C60284" w:rsidRDefault="00C545A1" w:rsidP="00C54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06" w:type="pct"/>
            <w:vAlign w:val="bottom"/>
          </w:tcPr>
          <w:p w14:paraId="53671660" w14:textId="77777777" w:rsidR="00C545A1" w:rsidRPr="00C60284" w:rsidRDefault="00C545A1" w:rsidP="00C54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  <w:vAlign w:val="bottom"/>
          </w:tcPr>
          <w:p w14:paraId="34D235FF" w14:textId="77777777" w:rsidR="00C545A1" w:rsidRPr="00C60284" w:rsidRDefault="00C545A1" w:rsidP="00C545A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" w:type="pct"/>
            <w:vAlign w:val="bottom"/>
          </w:tcPr>
          <w:p w14:paraId="7F6E384C" w14:textId="77777777" w:rsidR="00C545A1" w:rsidRPr="00C60284" w:rsidRDefault="00C545A1" w:rsidP="00C545A1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2" w:type="pct"/>
            <w:tcBorders>
              <w:top w:val="single" w:sz="4" w:space="0" w:color="auto"/>
            </w:tcBorders>
            <w:vAlign w:val="bottom"/>
          </w:tcPr>
          <w:p w14:paraId="4272B272" w14:textId="77777777" w:rsidR="00C545A1" w:rsidRPr="00C60284" w:rsidRDefault="00C545A1" w:rsidP="00C545A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" w:type="pct"/>
            <w:vAlign w:val="bottom"/>
          </w:tcPr>
          <w:p w14:paraId="45349C8D" w14:textId="77777777" w:rsidR="00C545A1" w:rsidRPr="00C60284" w:rsidRDefault="00C545A1" w:rsidP="00C545A1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</w:tcBorders>
            <w:vAlign w:val="bottom"/>
          </w:tcPr>
          <w:p w14:paraId="0E669E99" w14:textId="77777777" w:rsidR="00C545A1" w:rsidRPr="00C60284" w:rsidRDefault="00C545A1" w:rsidP="00C545A1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11DF111A" w14:textId="77777777" w:rsidR="00C545A1" w:rsidRPr="00C60284" w:rsidRDefault="00C545A1" w:rsidP="00C545A1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</w:tcBorders>
            <w:vAlign w:val="bottom"/>
          </w:tcPr>
          <w:p w14:paraId="359FCACB" w14:textId="77777777" w:rsidR="00C545A1" w:rsidRPr="00C60284" w:rsidRDefault="00C545A1" w:rsidP="00C545A1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545A1" w:rsidRPr="00C60284" w14:paraId="593E1815" w14:textId="77777777" w:rsidTr="0084708E">
        <w:trPr>
          <w:trHeight w:hRule="exact" w:val="389"/>
        </w:trPr>
        <w:tc>
          <w:tcPr>
            <w:tcW w:w="1965" w:type="pct"/>
            <w:vAlign w:val="bottom"/>
          </w:tcPr>
          <w:p w14:paraId="2C5B1211" w14:textId="77777777" w:rsidR="00C545A1" w:rsidRPr="00C60284" w:rsidRDefault="00C545A1" w:rsidP="00C54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6028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306" w:type="pct"/>
            <w:vAlign w:val="bottom"/>
          </w:tcPr>
          <w:p w14:paraId="3CD0D664" w14:textId="77777777" w:rsidR="00C545A1" w:rsidRPr="00C60284" w:rsidRDefault="00C545A1" w:rsidP="00C54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32BD875B" w14:textId="77777777" w:rsidR="00C545A1" w:rsidRPr="00C60284" w:rsidRDefault="00C545A1" w:rsidP="00C545A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" w:type="pct"/>
            <w:vAlign w:val="bottom"/>
          </w:tcPr>
          <w:p w14:paraId="2BFE7D69" w14:textId="77777777" w:rsidR="00C545A1" w:rsidRPr="00C60284" w:rsidRDefault="00C545A1" w:rsidP="00C545A1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2" w:type="pct"/>
            <w:vAlign w:val="bottom"/>
          </w:tcPr>
          <w:p w14:paraId="5D1DE655" w14:textId="77777777" w:rsidR="00C545A1" w:rsidRPr="00C60284" w:rsidRDefault="00C545A1" w:rsidP="00C545A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" w:type="pct"/>
            <w:vAlign w:val="bottom"/>
          </w:tcPr>
          <w:p w14:paraId="5F1A25C4" w14:textId="77777777" w:rsidR="00C545A1" w:rsidRPr="00C60284" w:rsidRDefault="00C545A1" w:rsidP="00C545A1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  <w:vAlign w:val="bottom"/>
          </w:tcPr>
          <w:p w14:paraId="0927B6B5" w14:textId="77777777" w:rsidR="00C545A1" w:rsidRPr="00C60284" w:rsidRDefault="00C545A1" w:rsidP="00C545A1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539903D0" w14:textId="77777777" w:rsidR="00C545A1" w:rsidRPr="00C60284" w:rsidRDefault="00C545A1" w:rsidP="00C545A1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  <w:vAlign w:val="bottom"/>
          </w:tcPr>
          <w:p w14:paraId="30341609" w14:textId="77777777" w:rsidR="00C545A1" w:rsidRPr="00C60284" w:rsidRDefault="00C545A1" w:rsidP="00C545A1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545A1" w:rsidRPr="00C60284" w14:paraId="0767C325" w14:textId="77777777" w:rsidTr="0084708E">
        <w:trPr>
          <w:trHeight w:hRule="exact" w:val="389"/>
        </w:trPr>
        <w:tc>
          <w:tcPr>
            <w:tcW w:w="1965" w:type="pct"/>
            <w:vAlign w:val="bottom"/>
          </w:tcPr>
          <w:p w14:paraId="3E2EBC0A" w14:textId="77777777" w:rsidR="00C545A1" w:rsidRPr="00C60284" w:rsidRDefault="00C545A1" w:rsidP="00C54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0284">
              <w:rPr>
                <w:rFonts w:ascii="Angsana New" w:hAnsi="Angsana New" w:cs="Angsana New"/>
                <w:sz w:val="30"/>
                <w:szCs w:val="30"/>
                <w:cs/>
              </w:rPr>
              <w:t>เงินทดรองจ่ายให้แก่เกษตรกร</w:t>
            </w:r>
          </w:p>
        </w:tc>
        <w:tc>
          <w:tcPr>
            <w:tcW w:w="306" w:type="pct"/>
            <w:vAlign w:val="bottom"/>
          </w:tcPr>
          <w:p w14:paraId="21F0A061" w14:textId="77777777" w:rsidR="00C545A1" w:rsidRPr="00C60284" w:rsidRDefault="00C545A1" w:rsidP="00C54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27456D6D" w14:textId="13DF53F3" w:rsidR="00C545A1" w:rsidRPr="00C60284" w:rsidRDefault="006C394C" w:rsidP="00C545A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388,622</w:t>
            </w:r>
          </w:p>
        </w:tc>
        <w:tc>
          <w:tcPr>
            <w:tcW w:w="132" w:type="pct"/>
            <w:vAlign w:val="bottom"/>
          </w:tcPr>
          <w:p w14:paraId="2D83AD50" w14:textId="77777777" w:rsidR="00C545A1" w:rsidRPr="00C60284" w:rsidRDefault="00C545A1" w:rsidP="00C545A1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2" w:type="pct"/>
            <w:vAlign w:val="bottom"/>
          </w:tcPr>
          <w:p w14:paraId="2F9CB12D" w14:textId="055B1647" w:rsidR="00C545A1" w:rsidRPr="00C60284" w:rsidRDefault="00C545A1" w:rsidP="00C545A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  <w:r w:rsidRPr="006F080F">
              <w:rPr>
                <w:rFonts w:ascii="Angsana New" w:hAnsi="Angsana New" w:cs="Angsana New"/>
                <w:sz w:val="30"/>
                <w:szCs w:val="30"/>
                <w:lang w:val="en-US"/>
              </w:rPr>
              <w:t>360</w:t>
            </w:r>
            <w:r w:rsidRPr="00C6028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F080F">
              <w:rPr>
                <w:rFonts w:ascii="Angsana New" w:hAnsi="Angsana New" w:cs="Angsana New"/>
                <w:sz w:val="30"/>
                <w:szCs w:val="30"/>
                <w:lang w:val="en-US"/>
              </w:rPr>
              <w:t>335</w:t>
            </w:r>
          </w:p>
        </w:tc>
        <w:tc>
          <w:tcPr>
            <w:tcW w:w="131" w:type="pct"/>
            <w:vAlign w:val="bottom"/>
          </w:tcPr>
          <w:p w14:paraId="2945E065" w14:textId="77777777" w:rsidR="00C545A1" w:rsidRPr="00C60284" w:rsidRDefault="00C545A1" w:rsidP="00C545A1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  <w:vAlign w:val="bottom"/>
          </w:tcPr>
          <w:p w14:paraId="78BE3C62" w14:textId="52B0B2A7" w:rsidR="00C545A1" w:rsidRPr="00C60284" w:rsidRDefault="00C545A1" w:rsidP="00C545A1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vAlign w:val="bottom"/>
          </w:tcPr>
          <w:p w14:paraId="351F768F" w14:textId="77777777" w:rsidR="00C545A1" w:rsidRPr="00C60284" w:rsidRDefault="00C545A1" w:rsidP="00C545A1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  <w:vAlign w:val="bottom"/>
          </w:tcPr>
          <w:p w14:paraId="131428A3" w14:textId="77777777" w:rsidR="00C545A1" w:rsidRPr="00C60284" w:rsidRDefault="00C545A1" w:rsidP="00C545A1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C545A1" w:rsidRPr="00C60284" w14:paraId="601FE30C" w14:textId="77777777" w:rsidTr="0084708E">
        <w:trPr>
          <w:trHeight w:hRule="exact" w:val="389"/>
        </w:trPr>
        <w:tc>
          <w:tcPr>
            <w:tcW w:w="1965" w:type="pct"/>
            <w:vAlign w:val="bottom"/>
          </w:tcPr>
          <w:p w14:paraId="7AF49EEB" w14:textId="73D4A42E" w:rsidR="00C545A1" w:rsidRPr="00C60284" w:rsidRDefault="00C545A1" w:rsidP="00C54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028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C6028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306" w:type="pct"/>
            <w:vAlign w:val="bottom"/>
          </w:tcPr>
          <w:p w14:paraId="1581A18C" w14:textId="77777777" w:rsidR="00C545A1" w:rsidRPr="00C60284" w:rsidRDefault="00C545A1" w:rsidP="00C54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291F3B39" w14:textId="517FDEC7" w:rsidR="00C545A1" w:rsidRPr="00310451" w:rsidRDefault="00C545A1" w:rsidP="00C545A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2" w:type="pct"/>
            <w:vAlign w:val="bottom"/>
          </w:tcPr>
          <w:p w14:paraId="2E2FB880" w14:textId="77777777" w:rsidR="00C545A1" w:rsidRPr="00C60284" w:rsidRDefault="00C545A1" w:rsidP="00C545A1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2" w:type="pct"/>
            <w:vAlign w:val="bottom"/>
          </w:tcPr>
          <w:p w14:paraId="77C5C237" w14:textId="273904F4" w:rsidR="00C545A1" w:rsidRPr="00C60284" w:rsidRDefault="00C545A1" w:rsidP="00C545A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1" w:type="pct"/>
            <w:vAlign w:val="bottom"/>
          </w:tcPr>
          <w:p w14:paraId="78B8AF43" w14:textId="77777777" w:rsidR="00C545A1" w:rsidRPr="00C60284" w:rsidRDefault="00C545A1" w:rsidP="00C545A1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  <w:vAlign w:val="bottom"/>
          </w:tcPr>
          <w:p w14:paraId="6028A422" w14:textId="2A8E5387" w:rsidR="00C545A1" w:rsidRPr="00C60284" w:rsidRDefault="00C545A1" w:rsidP="00C545A1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122DA3DE" w14:textId="77777777" w:rsidR="00C545A1" w:rsidRPr="00C60284" w:rsidRDefault="00C545A1" w:rsidP="00C545A1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  <w:vAlign w:val="bottom"/>
          </w:tcPr>
          <w:p w14:paraId="7BF42442" w14:textId="56703AD8" w:rsidR="00C545A1" w:rsidRPr="00C60284" w:rsidRDefault="00C545A1" w:rsidP="00C545A1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545A1" w:rsidRPr="00C60284" w14:paraId="72848733" w14:textId="77777777" w:rsidTr="0084708E">
        <w:trPr>
          <w:trHeight w:hRule="exact" w:val="389"/>
        </w:trPr>
        <w:tc>
          <w:tcPr>
            <w:tcW w:w="1965" w:type="pct"/>
            <w:vAlign w:val="bottom"/>
          </w:tcPr>
          <w:p w14:paraId="638DA58B" w14:textId="3FAB728B" w:rsidR="00C545A1" w:rsidRPr="00C60284" w:rsidRDefault="00C545A1" w:rsidP="00C54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 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  <w:r w:rsidRPr="00C60284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306" w:type="pct"/>
            <w:vAlign w:val="bottom"/>
          </w:tcPr>
          <w:p w14:paraId="4C14A33B" w14:textId="77777777" w:rsidR="00C545A1" w:rsidRPr="00C60284" w:rsidRDefault="00C545A1" w:rsidP="00C54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  <w:vAlign w:val="bottom"/>
          </w:tcPr>
          <w:p w14:paraId="4EC6F130" w14:textId="173DD2FD" w:rsidR="00C545A1" w:rsidRDefault="006C394C" w:rsidP="00C545A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(174,701)</w:t>
            </w:r>
          </w:p>
        </w:tc>
        <w:tc>
          <w:tcPr>
            <w:tcW w:w="132" w:type="pct"/>
            <w:vAlign w:val="bottom"/>
          </w:tcPr>
          <w:p w14:paraId="411FA7B6" w14:textId="77777777" w:rsidR="00C545A1" w:rsidRPr="00C60284" w:rsidRDefault="00C545A1" w:rsidP="00C545A1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2" w:type="pct"/>
            <w:tcBorders>
              <w:bottom w:val="single" w:sz="4" w:space="0" w:color="auto"/>
            </w:tcBorders>
            <w:vAlign w:val="bottom"/>
          </w:tcPr>
          <w:p w14:paraId="7671D2D2" w14:textId="2B4407CA" w:rsidR="00C545A1" w:rsidRPr="00C60284" w:rsidRDefault="00C545A1" w:rsidP="00C545A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6F080F">
              <w:rPr>
                <w:rFonts w:ascii="Angsana New" w:hAnsi="Angsana New" w:cs="Angsana New"/>
                <w:sz w:val="30"/>
                <w:szCs w:val="30"/>
                <w:lang w:val="en-US"/>
              </w:rPr>
              <w:t>167</w:t>
            </w:r>
            <w:r w:rsidRPr="00C6028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F080F">
              <w:rPr>
                <w:rFonts w:ascii="Angsana New" w:hAnsi="Angsana New" w:cs="Angsana New"/>
                <w:sz w:val="30"/>
                <w:szCs w:val="30"/>
                <w:lang w:val="en-US"/>
              </w:rPr>
              <w:t>738</w:t>
            </w:r>
            <w:r w:rsidRPr="00C60284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31" w:type="pct"/>
            <w:vAlign w:val="bottom"/>
          </w:tcPr>
          <w:p w14:paraId="07B1BD1A" w14:textId="77777777" w:rsidR="00C545A1" w:rsidRPr="00C60284" w:rsidRDefault="00C545A1" w:rsidP="00C545A1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  <w:vAlign w:val="bottom"/>
          </w:tcPr>
          <w:p w14:paraId="48B036D5" w14:textId="5FC29E49" w:rsidR="00C545A1" w:rsidRPr="00C60284" w:rsidRDefault="00C545A1" w:rsidP="00C545A1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vAlign w:val="bottom"/>
          </w:tcPr>
          <w:p w14:paraId="2B345F8C" w14:textId="77777777" w:rsidR="00C545A1" w:rsidRPr="00C60284" w:rsidRDefault="00C545A1" w:rsidP="00C545A1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  <w:vAlign w:val="bottom"/>
          </w:tcPr>
          <w:p w14:paraId="1342535B" w14:textId="564FE72D" w:rsidR="00C545A1" w:rsidRPr="00C60284" w:rsidRDefault="00C545A1" w:rsidP="00C545A1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C545A1" w:rsidRPr="00C60284" w14:paraId="37A3D4B1" w14:textId="77777777" w:rsidTr="0084708E">
        <w:trPr>
          <w:trHeight w:hRule="exact" w:val="360"/>
        </w:trPr>
        <w:tc>
          <w:tcPr>
            <w:tcW w:w="1965" w:type="pct"/>
            <w:vAlign w:val="bottom"/>
          </w:tcPr>
          <w:p w14:paraId="2707A915" w14:textId="77777777" w:rsidR="00C545A1" w:rsidRPr="00C60284" w:rsidRDefault="00C545A1" w:rsidP="00C54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6028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306" w:type="pct"/>
            <w:vAlign w:val="bottom"/>
          </w:tcPr>
          <w:p w14:paraId="6BEE3FD3" w14:textId="77777777" w:rsidR="00C545A1" w:rsidRPr="00C60284" w:rsidRDefault="00C545A1" w:rsidP="00C54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138082" w14:textId="7A5209F8" w:rsidR="00C545A1" w:rsidRPr="00C60284" w:rsidRDefault="006C394C" w:rsidP="00C545A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213,921</w:t>
            </w:r>
          </w:p>
        </w:tc>
        <w:tc>
          <w:tcPr>
            <w:tcW w:w="132" w:type="pct"/>
            <w:vAlign w:val="bottom"/>
          </w:tcPr>
          <w:p w14:paraId="3D35C2A2" w14:textId="77777777" w:rsidR="00C545A1" w:rsidRPr="00C60284" w:rsidRDefault="00C545A1" w:rsidP="00C545A1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789EA9" w14:textId="57621B51" w:rsidR="00C545A1" w:rsidRPr="00C60284" w:rsidRDefault="00C545A1" w:rsidP="00C545A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F080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192</w:t>
            </w:r>
            <w:r w:rsidRPr="00C60284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6F080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597</w:t>
            </w:r>
          </w:p>
        </w:tc>
        <w:tc>
          <w:tcPr>
            <w:tcW w:w="131" w:type="pct"/>
            <w:vAlign w:val="bottom"/>
          </w:tcPr>
          <w:p w14:paraId="786BA31D" w14:textId="77777777" w:rsidR="00C545A1" w:rsidRPr="00C60284" w:rsidRDefault="00C545A1" w:rsidP="00C545A1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5D9B0D" w14:textId="483F4CC2" w:rsidR="00C545A1" w:rsidRPr="00C60284" w:rsidRDefault="00C545A1" w:rsidP="00C545A1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  <w:vAlign w:val="bottom"/>
          </w:tcPr>
          <w:p w14:paraId="261223F5" w14:textId="77777777" w:rsidR="00C545A1" w:rsidRPr="00C60284" w:rsidRDefault="00C545A1" w:rsidP="00C545A1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FA2681" w14:textId="77777777" w:rsidR="00C545A1" w:rsidRPr="00C60284" w:rsidRDefault="00C545A1" w:rsidP="00C545A1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  <w:tr w:rsidR="00C545A1" w:rsidRPr="00C60284" w14:paraId="49892362" w14:textId="77777777" w:rsidTr="0084708E">
        <w:trPr>
          <w:trHeight w:hRule="exact" w:val="360"/>
        </w:trPr>
        <w:tc>
          <w:tcPr>
            <w:tcW w:w="1965" w:type="pct"/>
            <w:vAlign w:val="bottom"/>
          </w:tcPr>
          <w:p w14:paraId="23235C20" w14:textId="77777777" w:rsidR="00C545A1" w:rsidRPr="00C60284" w:rsidRDefault="00C545A1" w:rsidP="00C54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06" w:type="pct"/>
            <w:vAlign w:val="bottom"/>
          </w:tcPr>
          <w:p w14:paraId="1E91F897" w14:textId="77777777" w:rsidR="00C545A1" w:rsidRPr="00C60284" w:rsidRDefault="00C545A1" w:rsidP="00C54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60FA7ED6" w14:textId="77777777" w:rsidR="00C545A1" w:rsidRPr="00C60284" w:rsidRDefault="00C545A1" w:rsidP="00C545A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" w:type="pct"/>
            <w:vAlign w:val="bottom"/>
          </w:tcPr>
          <w:p w14:paraId="04E0CA9C" w14:textId="77777777" w:rsidR="00C545A1" w:rsidRPr="00C60284" w:rsidRDefault="00C545A1" w:rsidP="00C545A1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2" w:type="pct"/>
            <w:vAlign w:val="bottom"/>
          </w:tcPr>
          <w:p w14:paraId="3EC9879B" w14:textId="77777777" w:rsidR="00C545A1" w:rsidRPr="00C60284" w:rsidRDefault="00C545A1" w:rsidP="00C545A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" w:type="pct"/>
            <w:vAlign w:val="bottom"/>
          </w:tcPr>
          <w:p w14:paraId="54642358" w14:textId="77777777" w:rsidR="00C545A1" w:rsidRPr="00C60284" w:rsidRDefault="00C545A1" w:rsidP="00C545A1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  <w:vAlign w:val="bottom"/>
          </w:tcPr>
          <w:p w14:paraId="20ACBF3D" w14:textId="77777777" w:rsidR="00C545A1" w:rsidRPr="00C60284" w:rsidRDefault="00C545A1" w:rsidP="00C545A1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1E313997" w14:textId="77777777" w:rsidR="00C545A1" w:rsidRPr="00C60284" w:rsidRDefault="00C545A1" w:rsidP="00C545A1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  <w:vAlign w:val="bottom"/>
          </w:tcPr>
          <w:p w14:paraId="617B12B2" w14:textId="77777777" w:rsidR="00C545A1" w:rsidRPr="00C60284" w:rsidRDefault="00C545A1" w:rsidP="00C545A1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545A1" w:rsidRPr="00C60284" w14:paraId="3AAC002A" w14:textId="77777777" w:rsidTr="0084708E">
        <w:trPr>
          <w:trHeight w:hRule="exact" w:val="360"/>
        </w:trPr>
        <w:tc>
          <w:tcPr>
            <w:tcW w:w="1965" w:type="pct"/>
            <w:vAlign w:val="bottom"/>
          </w:tcPr>
          <w:p w14:paraId="2D1F55F2" w14:textId="77777777" w:rsidR="00C545A1" w:rsidRPr="00C60284" w:rsidRDefault="00C545A1" w:rsidP="00C54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6028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306" w:type="pct"/>
            <w:vAlign w:val="bottom"/>
          </w:tcPr>
          <w:p w14:paraId="2630FB9C" w14:textId="77777777" w:rsidR="00C545A1" w:rsidRPr="00C60284" w:rsidRDefault="00C545A1" w:rsidP="00C54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double" w:sz="4" w:space="0" w:color="auto"/>
            </w:tcBorders>
            <w:vAlign w:val="bottom"/>
          </w:tcPr>
          <w:p w14:paraId="40314938" w14:textId="09332F92" w:rsidR="00C545A1" w:rsidRPr="00C60284" w:rsidRDefault="006C394C" w:rsidP="00C545A1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402,21</w:t>
            </w:r>
            <w:r w:rsidR="007B2F12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</w:t>
            </w:r>
          </w:p>
        </w:tc>
        <w:tc>
          <w:tcPr>
            <w:tcW w:w="132" w:type="pct"/>
            <w:vAlign w:val="bottom"/>
          </w:tcPr>
          <w:p w14:paraId="3DD2B000" w14:textId="77777777" w:rsidR="00C545A1" w:rsidRPr="00C60284" w:rsidRDefault="00C545A1" w:rsidP="00C545A1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2" w:type="pct"/>
            <w:tcBorders>
              <w:bottom w:val="double" w:sz="4" w:space="0" w:color="auto"/>
            </w:tcBorders>
            <w:vAlign w:val="bottom"/>
          </w:tcPr>
          <w:p w14:paraId="56B6D4DA" w14:textId="55FC9D17" w:rsidR="00C545A1" w:rsidRPr="00C60284" w:rsidRDefault="00C545A1" w:rsidP="00C545A1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F080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378</w:t>
            </w:r>
            <w:r w:rsidRPr="00C60284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6F080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821</w:t>
            </w:r>
          </w:p>
        </w:tc>
        <w:tc>
          <w:tcPr>
            <w:tcW w:w="131" w:type="pct"/>
            <w:vAlign w:val="bottom"/>
          </w:tcPr>
          <w:p w14:paraId="3F109BC4" w14:textId="77777777" w:rsidR="00C545A1" w:rsidRPr="00C60284" w:rsidRDefault="00C545A1" w:rsidP="00C545A1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  <w:tcBorders>
              <w:bottom w:val="double" w:sz="4" w:space="0" w:color="auto"/>
            </w:tcBorders>
            <w:vAlign w:val="bottom"/>
          </w:tcPr>
          <w:p w14:paraId="7B348F9B" w14:textId="3F707A14" w:rsidR="00C545A1" w:rsidRPr="00C60284" w:rsidRDefault="00C545A1" w:rsidP="00C545A1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  <w:vAlign w:val="bottom"/>
          </w:tcPr>
          <w:p w14:paraId="2A76329C" w14:textId="77777777" w:rsidR="00C545A1" w:rsidRPr="00C60284" w:rsidRDefault="00C545A1" w:rsidP="00C545A1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double" w:sz="4" w:space="0" w:color="auto"/>
            </w:tcBorders>
            <w:vAlign w:val="bottom"/>
          </w:tcPr>
          <w:p w14:paraId="1380438C" w14:textId="77777777" w:rsidR="00C545A1" w:rsidRPr="00C60284" w:rsidRDefault="00C545A1" w:rsidP="00C545A1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2978B58B" w14:textId="176FA571" w:rsidR="00BE0352" w:rsidRPr="003C0A38" w:rsidRDefault="00BE0352">
      <w:pPr>
        <w:rPr>
          <w:rFonts w:asciiTheme="majorBidi" w:hAnsiTheme="majorBidi" w:cstheme="majorBidi"/>
          <w:sz w:val="24"/>
          <w:szCs w:val="24"/>
        </w:rPr>
      </w:pPr>
    </w:p>
    <w:tbl>
      <w:tblPr>
        <w:tblW w:w="9211" w:type="dxa"/>
        <w:tblInd w:w="36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158"/>
        <w:gridCol w:w="1170"/>
        <w:gridCol w:w="180"/>
        <w:gridCol w:w="1080"/>
        <w:gridCol w:w="180"/>
        <w:gridCol w:w="1080"/>
        <w:gridCol w:w="270"/>
        <w:gridCol w:w="1093"/>
      </w:tblGrid>
      <w:tr w:rsidR="00683E40" w:rsidRPr="00C60284" w14:paraId="55A8BB75" w14:textId="77777777" w:rsidTr="00746440">
        <w:trPr>
          <w:cantSplit/>
          <w:trHeight w:val="410"/>
          <w:tblHeader/>
        </w:trPr>
        <w:tc>
          <w:tcPr>
            <w:tcW w:w="4158" w:type="dxa"/>
            <w:vAlign w:val="bottom"/>
            <w:hideMark/>
          </w:tcPr>
          <w:p w14:paraId="49B81039" w14:textId="77777777" w:rsidR="00683E40" w:rsidRPr="00C60284" w:rsidRDefault="00683E40" w:rsidP="00AC1E71">
            <w:pPr>
              <w:pStyle w:val="acctfourfigures"/>
              <w:tabs>
                <w:tab w:val="clear" w:pos="765"/>
              </w:tabs>
              <w:spacing w:line="240" w:lineRule="auto"/>
              <w:ind w:left="188" w:hanging="8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C6028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ผล</w:t>
            </w:r>
            <w:r w:rsidRPr="00C6028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ขาดทุนด้านเครดิตที่คาดว่าจะเกิดขึ้น</w:t>
            </w:r>
            <w:r w:rsidRPr="00C6028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</w:p>
        </w:tc>
        <w:tc>
          <w:tcPr>
            <w:tcW w:w="2430" w:type="dxa"/>
            <w:gridSpan w:val="3"/>
            <w:vAlign w:val="bottom"/>
          </w:tcPr>
          <w:p w14:paraId="355337EB" w14:textId="77777777" w:rsidR="00683E40" w:rsidRPr="00C60284" w:rsidRDefault="00683E40" w:rsidP="00B21910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C60284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54950AB6" w14:textId="77777777" w:rsidR="00683E40" w:rsidRPr="00C60284" w:rsidRDefault="00683E40" w:rsidP="00B2191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443" w:type="dxa"/>
            <w:gridSpan w:val="3"/>
            <w:vAlign w:val="bottom"/>
          </w:tcPr>
          <w:p w14:paraId="74C8C7DF" w14:textId="77777777" w:rsidR="00683E40" w:rsidRPr="00C60284" w:rsidRDefault="00683E40" w:rsidP="00B2191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C6028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683E40" w:rsidRPr="00327851" w14:paraId="50C3C49B" w14:textId="77777777" w:rsidTr="00746440">
        <w:trPr>
          <w:cantSplit/>
          <w:trHeight w:val="410"/>
          <w:tblHeader/>
        </w:trPr>
        <w:tc>
          <w:tcPr>
            <w:tcW w:w="4158" w:type="dxa"/>
            <w:vAlign w:val="bottom"/>
          </w:tcPr>
          <w:p w14:paraId="452C64AD" w14:textId="4327266B" w:rsidR="00683E40" w:rsidRPr="00C60284" w:rsidRDefault="00683E40" w:rsidP="00AC1E71">
            <w:pPr>
              <w:pStyle w:val="acctfourfigures"/>
              <w:tabs>
                <w:tab w:val="left" w:pos="720"/>
              </w:tabs>
              <w:spacing w:line="240" w:lineRule="auto"/>
              <w:ind w:left="188" w:hanging="86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rtl/>
                <w:cs/>
              </w:rPr>
            </w:pPr>
            <w:r w:rsidRPr="00C6028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386C9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เก้าเดือน</w:t>
            </w:r>
            <w:r w:rsidRPr="00C6028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สิ้นสุดวันที่ </w:t>
            </w:r>
            <w:r w:rsidR="006F080F" w:rsidRPr="006F080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30</w:t>
            </w:r>
            <w:r w:rsidR="00386C9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="00386C9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  <w:tc>
          <w:tcPr>
            <w:tcW w:w="1170" w:type="dxa"/>
            <w:vAlign w:val="bottom"/>
          </w:tcPr>
          <w:p w14:paraId="531F0D46" w14:textId="1E1B57A5" w:rsidR="00683E40" w:rsidRPr="00E61BDA" w:rsidRDefault="006F080F" w:rsidP="00B2191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6F080F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80" w:type="dxa"/>
            <w:vAlign w:val="bottom"/>
          </w:tcPr>
          <w:p w14:paraId="694D1AC2" w14:textId="77777777" w:rsidR="00683E40" w:rsidRPr="00E61BDA" w:rsidRDefault="00683E40" w:rsidP="00B21910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E0866A2" w14:textId="45C8D22D" w:rsidR="00683E40" w:rsidRPr="00E61BDA" w:rsidRDefault="006F080F" w:rsidP="00B21910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6F080F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33562CBE" w14:textId="77777777" w:rsidR="00683E40" w:rsidRPr="00E61BDA" w:rsidRDefault="00683E40" w:rsidP="00B2191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BFF5157" w14:textId="14652987" w:rsidR="00683E40" w:rsidRPr="00E61BDA" w:rsidRDefault="006F080F" w:rsidP="00B21910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6F080F">
              <w:rPr>
                <w:rFonts w:asciiTheme="majorBidi" w:hAnsiTheme="majorBidi" w:cstheme="majorBidi"/>
                <w:bCs/>
                <w:sz w:val="30"/>
                <w:szCs w:val="30"/>
              </w:rPr>
              <w:t>2564</w:t>
            </w:r>
          </w:p>
        </w:tc>
        <w:tc>
          <w:tcPr>
            <w:tcW w:w="270" w:type="dxa"/>
            <w:vAlign w:val="bottom"/>
          </w:tcPr>
          <w:p w14:paraId="5CE021B0" w14:textId="77777777" w:rsidR="00683E40" w:rsidRPr="00E61BDA" w:rsidRDefault="00683E40" w:rsidP="00B2191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93" w:type="dxa"/>
            <w:vAlign w:val="bottom"/>
          </w:tcPr>
          <w:p w14:paraId="1D7947CA" w14:textId="24D81313" w:rsidR="00683E40" w:rsidRPr="00E61BDA" w:rsidRDefault="006F080F" w:rsidP="00B21910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6F080F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2563</w:t>
            </w:r>
          </w:p>
        </w:tc>
      </w:tr>
      <w:tr w:rsidR="00683E40" w:rsidRPr="00C60284" w14:paraId="3A5310ED" w14:textId="77777777" w:rsidTr="00746440">
        <w:trPr>
          <w:cantSplit/>
          <w:trHeight w:val="410"/>
          <w:tblHeader/>
        </w:trPr>
        <w:tc>
          <w:tcPr>
            <w:tcW w:w="4158" w:type="dxa"/>
            <w:vAlign w:val="bottom"/>
            <w:hideMark/>
          </w:tcPr>
          <w:p w14:paraId="015A5F4E" w14:textId="77777777" w:rsidR="00683E40" w:rsidRPr="00C60284" w:rsidRDefault="00683E40" w:rsidP="00AC1E71">
            <w:pPr>
              <w:pStyle w:val="acctfourfigures"/>
              <w:tabs>
                <w:tab w:val="left" w:pos="720"/>
              </w:tabs>
              <w:spacing w:line="240" w:lineRule="auto"/>
              <w:ind w:left="188" w:hanging="8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053" w:type="dxa"/>
            <w:gridSpan w:val="7"/>
            <w:vAlign w:val="bottom"/>
            <w:hideMark/>
          </w:tcPr>
          <w:p w14:paraId="0306E385" w14:textId="77777777" w:rsidR="00683E40" w:rsidRPr="00C60284" w:rsidRDefault="00683E40" w:rsidP="00B2191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C6028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C6028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683E40" w:rsidRPr="00C60284" w14:paraId="23AB5AEB" w14:textId="77777777" w:rsidTr="00746440">
        <w:trPr>
          <w:cantSplit/>
          <w:trHeight w:val="386"/>
        </w:trPr>
        <w:tc>
          <w:tcPr>
            <w:tcW w:w="4158" w:type="dxa"/>
          </w:tcPr>
          <w:p w14:paraId="1FBD2E80" w14:textId="44731B13" w:rsidR="00683E40" w:rsidRPr="00C60284" w:rsidRDefault="00AC1E71" w:rsidP="00AC1E71">
            <w:pPr>
              <w:pStyle w:val="ListParagraph"/>
              <w:numPr>
                <w:ilvl w:val="0"/>
                <w:numId w:val="38"/>
              </w:numPr>
              <w:tabs>
                <w:tab w:val="clear" w:pos="227"/>
                <w:tab w:val="left" w:pos="190"/>
              </w:tabs>
              <w:spacing w:line="240" w:lineRule="auto"/>
              <w:ind w:left="188" w:hanging="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83E40" w:rsidRPr="00C60284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  <w:vAlign w:val="bottom"/>
          </w:tcPr>
          <w:p w14:paraId="37AD99ED" w14:textId="16B84D61" w:rsidR="00683E40" w:rsidRPr="00683E40" w:rsidRDefault="001C40E4" w:rsidP="006876E7">
            <w:pPr>
              <w:pStyle w:val="acctfourfigures"/>
              <w:tabs>
                <w:tab w:val="clear" w:pos="765"/>
                <w:tab w:val="decimal" w:pos="465"/>
                <w:tab w:val="decimal" w:pos="800"/>
              </w:tabs>
              <w:spacing w:line="240" w:lineRule="auto"/>
              <w:ind w:left="-83" w:right="190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4,880</w:t>
            </w:r>
          </w:p>
        </w:tc>
        <w:tc>
          <w:tcPr>
            <w:tcW w:w="180" w:type="dxa"/>
            <w:vAlign w:val="bottom"/>
          </w:tcPr>
          <w:p w14:paraId="19F6E022" w14:textId="77777777" w:rsidR="00683E40" w:rsidRPr="00683E40" w:rsidRDefault="00683E40" w:rsidP="00683E4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F013352" w14:textId="6365A260" w:rsidR="00683E40" w:rsidRPr="006D07A8" w:rsidRDefault="00565971" w:rsidP="006876E7">
            <w:pPr>
              <w:pStyle w:val="acctfourfigures"/>
              <w:tabs>
                <w:tab w:val="clear" w:pos="765"/>
                <w:tab w:val="decimal" w:pos="530"/>
                <w:tab w:val="decimal" w:pos="620"/>
              </w:tabs>
              <w:spacing w:line="240" w:lineRule="auto"/>
              <w:ind w:left="-83" w:right="179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9,235</w:t>
            </w:r>
          </w:p>
        </w:tc>
        <w:tc>
          <w:tcPr>
            <w:tcW w:w="180" w:type="dxa"/>
            <w:vAlign w:val="bottom"/>
          </w:tcPr>
          <w:p w14:paraId="5C1AA8C1" w14:textId="77777777" w:rsidR="00683E40" w:rsidRPr="00683E40" w:rsidRDefault="00683E40" w:rsidP="00683E40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5C8D766" w14:textId="114C57B9" w:rsidR="00683E40" w:rsidRPr="00683E40" w:rsidRDefault="00C545A1" w:rsidP="00AA326E">
            <w:pPr>
              <w:pStyle w:val="acctfourfigures"/>
              <w:tabs>
                <w:tab w:val="clear" w:pos="765"/>
                <w:tab w:val="decimal" w:pos="350"/>
                <w:tab w:val="decimal" w:pos="530"/>
              </w:tabs>
              <w:spacing w:line="240" w:lineRule="auto"/>
              <w:ind w:left="-79" w:right="17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4FC0B05" w14:textId="77777777" w:rsidR="00683E40" w:rsidRPr="00683E40" w:rsidRDefault="00683E40" w:rsidP="00683E4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3" w:type="dxa"/>
            <w:vAlign w:val="bottom"/>
          </w:tcPr>
          <w:p w14:paraId="543F83AD" w14:textId="767759B6" w:rsidR="00683E40" w:rsidRPr="00683E40" w:rsidRDefault="0084708E" w:rsidP="00AA326E">
            <w:pPr>
              <w:pStyle w:val="acctfourfigures"/>
              <w:tabs>
                <w:tab w:val="clear" w:pos="765"/>
                <w:tab w:val="left" w:pos="800"/>
              </w:tabs>
              <w:spacing w:line="240" w:lineRule="auto"/>
              <w:ind w:right="-50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</w:tr>
    </w:tbl>
    <w:p w14:paraId="20B3F7C3" w14:textId="3334B434" w:rsidR="005C7688" w:rsidRPr="003C0A38" w:rsidRDefault="005C7688" w:rsidP="009536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24"/>
          <w:szCs w:val="24"/>
          <w:cs/>
          <w:lang w:val="th-TH"/>
        </w:rPr>
      </w:pPr>
    </w:p>
    <w:p w14:paraId="70173893" w14:textId="203CE465" w:rsidR="007D6E3E" w:rsidRPr="00C60284" w:rsidRDefault="00346AE0" w:rsidP="00AB6C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60284">
        <w:rPr>
          <w:rFonts w:ascii="Angsana New" w:hAnsi="Angsana New" w:cs="Angsana New"/>
          <w:sz w:val="30"/>
          <w:szCs w:val="30"/>
          <w:cs/>
          <w:lang w:val="th-TH"/>
        </w:rPr>
        <w:t xml:space="preserve">เงินทดรองจ่ายให้แก่เกษตรกรเป็นเงินทดรองจ่ายเพื่อให้เกษตรกรสามารถประกอบกิจการฟาร์มเลี้ยงไก่และสุกร </w:t>
      </w:r>
      <w:r w:rsidRPr="003F03E1">
        <w:rPr>
          <w:rFonts w:ascii="Angsana New" w:hAnsi="Angsana New" w:cs="Angsana New"/>
          <w:spacing w:val="-8"/>
          <w:sz w:val="30"/>
          <w:szCs w:val="30"/>
          <w:cs/>
          <w:lang w:val="th-TH"/>
        </w:rPr>
        <w:t>เกษตรกรเหล่านี้เป็นเกษตรกรรับจ้างเลี้ยงไก่และสุกรให้แก่กลุ่มบริษัท เงินทดรองจ่ายดังกล่าวมีอัตราดอกเบี้ย</w:t>
      </w:r>
      <w:r w:rsidR="003F03E1">
        <w:rPr>
          <w:rFonts w:ascii="Angsana New" w:hAnsi="Angsana New" w:cs="Angsana New" w:hint="cs"/>
          <w:sz w:val="30"/>
          <w:szCs w:val="30"/>
          <w:cs/>
          <w:lang w:val="th-TH"/>
        </w:rPr>
        <w:t>ระหว่าง</w:t>
      </w:r>
      <w:r w:rsidR="00A7714F" w:rsidRPr="00C60284">
        <w:rPr>
          <w:rFonts w:ascii="Angsana New" w:hAnsi="Angsana New" w:cs="Angsana New"/>
          <w:sz w:val="30"/>
          <w:szCs w:val="30"/>
          <w:cs/>
          <w:lang w:val="th-TH"/>
        </w:rPr>
        <w:br/>
      </w:r>
      <w:r w:rsidRPr="00C60284">
        <w:rPr>
          <w:rFonts w:ascii="Angsana New" w:hAnsi="Angsana New" w:cs="Angsana New"/>
          <w:sz w:val="30"/>
          <w:szCs w:val="30"/>
          <w:cs/>
          <w:lang w:val="th-TH"/>
        </w:rPr>
        <w:t xml:space="preserve">ร้อยละ </w:t>
      </w:r>
      <w:r w:rsidR="001C40E4">
        <w:rPr>
          <w:rFonts w:ascii="Angsana New" w:hAnsi="Angsana New" w:cs="Angsana New"/>
          <w:sz w:val="30"/>
          <w:szCs w:val="30"/>
        </w:rPr>
        <w:t>5.00</w:t>
      </w:r>
      <w:r w:rsidR="00D2160A" w:rsidRPr="00C60284">
        <w:rPr>
          <w:rFonts w:ascii="Angsana New" w:hAnsi="Angsana New" w:cs="Angsana New"/>
          <w:sz w:val="30"/>
          <w:szCs w:val="30"/>
        </w:rPr>
        <w:t xml:space="preserve"> </w:t>
      </w:r>
      <w:r w:rsidR="00D2160A" w:rsidRPr="00C60284">
        <w:rPr>
          <w:rFonts w:ascii="Angsana New" w:hAnsi="Angsana New" w:cs="Angsana New" w:hint="cs"/>
          <w:sz w:val="30"/>
          <w:szCs w:val="30"/>
          <w:cs/>
        </w:rPr>
        <w:t xml:space="preserve">ถึงร้อยละ </w:t>
      </w:r>
      <w:r w:rsidR="001C40E4">
        <w:rPr>
          <w:rFonts w:ascii="Angsana New" w:hAnsi="Angsana New" w:cs="Angsana New"/>
          <w:sz w:val="30"/>
          <w:szCs w:val="30"/>
        </w:rPr>
        <w:t>11.00</w:t>
      </w:r>
      <w:r w:rsidR="00537709" w:rsidRPr="00C60284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</w:t>
      </w:r>
      <w:r w:rsidRPr="00C60284">
        <w:rPr>
          <w:rFonts w:ascii="Angsana New" w:hAnsi="Angsana New" w:cs="Angsana New"/>
          <w:sz w:val="30"/>
          <w:szCs w:val="30"/>
          <w:cs/>
          <w:lang w:val="th-TH"/>
        </w:rPr>
        <w:t xml:space="preserve">ต่อปี </w:t>
      </w:r>
      <w:r w:rsidRPr="00C60284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(</w:t>
      </w:r>
      <w:r w:rsidR="006F080F" w:rsidRPr="006F080F">
        <w:rPr>
          <w:rFonts w:ascii="Angsana New" w:hAnsi="Angsana New" w:cs="Angsana New" w:hint="cs"/>
          <w:i/>
          <w:iCs/>
          <w:sz w:val="30"/>
          <w:szCs w:val="30"/>
        </w:rPr>
        <w:t>31</w:t>
      </w:r>
      <w:r w:rsidR="00142BE5" w:rsidRPr="00C60284">
        <w:rPr>
          <w:rFonts w:ascii="Angsana New" w:hAnsi="Angsana New" w:cs="Angsana New" w:hint="cs"/>
          <w:i/>
          <w:iCs/>
          <w:sz w:val="30"/>
          <w:szCs w:val="30"/>
        </w:rPr>
        <w:t xml:space="preserve"> </w:t>
      </w:r>
      <w:r w:rsidR="00142BE5" w:rsidRPr="00C60284">
        <w:rPr>
          <w:rFonts w:ascii="Angsana New" w:hAnsi="Angsana New" w:cs="Angsana New" w:hint="cs"/>
          <w:i/>
          <w:iCs/>
          <w:sz w:val="30"/>
          <w:szCs w:val="30"/>
          <w:cs/>
        </w:rPr>
        <w:t>ธันวาคม</w:t>
      </w:r>
      <w:r w:rsidR="00142BE5" w:rsidRPr="00C60284">
        <w:rPr>
          <w:rFonts w:ascii="Angsana New" w:hAnsi="Angsana New" w:cs="Angsana New"/>
          <w:sz w:val="30"/>
          <w:szCs w:val="30"/>
        </w:rPr>
        <w:t xml:space="preserve"> </w:t>
      </w:r>
      <w:r w:rsidR="006F080F" w:rsidRPr="006F080F">
        <w:rPr>
          <w:rFonts w:ascii="Angsana New" w:hAnsi="Angsana New" w:cs="Angsana New"/>
          <w:i/>
          <w:iCs/>
          <w:sz w:val="30"/>
          <w:szCs w:val="30"/>
        </w:rPr>
        <w:t>25</w:t>
      </w:r>
      <w:r w:rsidR="006F080F" w:rsidRPr="006F080F">
        <w:rPr>
          <w:rFonts w:ascii="Angsana New" w:hAnsi="Angsana New" w:cs="Angsana New" w:hint="cs"/>
          <w:i/>
          <w:iCs/>
          <w:sz w:val="30"/>
          <w:szCs w:val="30"/>
        </w:rPr>
        <w:t>6</w:t>
      </w:r>
      <w:r w:rsidR="006F080F" w:rsidRPr="006F080F">
        <w:rPr>
          <w:rFonts w:ascii="Angsana New" w:hAnsi="Angsana New" w:cs="Angsana New"/>
          <w:i/>
          <w:iCs/>
          <w:sz w:val="30"/>
          <w:szCs w:val="30"/>
        </w:rPr>
        <w:t>3</w:t>
      </w:r>
      <w:r w:rsidR="00102418" w:rsidRPr="00C60284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 xml:space="preserve">: </w:t>
      </w:r>
      <w:r w:rsidR="00852A99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>ระหว่าง</w:t>
      </w:r>
      <w:r w:rsidR="00142BE5" w:rsidRPr="00C60284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 xml:space="preserve">ร้อยละ </w:t>
      </w:r>
      <w:r w:rsidR="006F080F" w:rsidRPr="006F080F">
        <w:rPr>
          <w:rFonts w:ascii="Angsana New" w:hAnsi="Angsana New" w:cs="Angsana New"/>
          <w:i/>
          <w:iCs/>
          <w:sz w:val="30"/>
          <w:szCs w:val="30"/>
        </w:rPr>
        <w:t>5</w:t>
      </w:r>
      <w:r w:rsidR="00142BE5" w:rsidRPr="00C60284">
        <w:rPr>
          <w:rFonts w:ascii="Angsana New" w:hAnsi="Angsana New" w:cs="Angsana New"/>
          <w:i/>
          <w:iCs/>
          <w:sz w:val="30"/>
          <w:szCs w:val="30"/>
        </w:rPr>
        <w:t>.</w:t>
      </w:r>
      <w:r w:rsidR="006F080F" w:rsidRPr="006F080F">
        <w:rPr>
          <w:rFonts w:ascii="Angsana New" w:hAnsi="Angsana New" w:cs="Angsana New"/>
          <w:i/>
          <w:iCs/>
          <w:sz w:val="30"/>
          <w:szCs w:val="30"/>
        </w:rPr>
        <w:t>00</w:t>
      </w:r>
      <w:r w:rsidR="00142BE5" w:rsidRPr="00C60284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142BE5" w:rsidRPr="00C60284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ถึงร้อยละ </w:t>
      </w:r>
      <w:r w:rsidR="006F080F" w:rsidRPr="006F080F">
        <w:rPr>
          <w:rFonts w:ascii="Angsana New" w:hAnsi="Angsana New" w:cs="Angsana New"/>
          <w:i/>
          <w:iCs/>
          <w:sz w:val="30"/>
          <w:szCs w:val="30"/>
        </w:rPr>
        <w:t>11</w:t>
      </w:r>
      <w:r w:rsidR="00142BE5" w:rsidRPr="00C60284">
        <w:rPr>
          <w:rFonts w:ascii="Angsana New" w:hAnsi="Angsana New" w:cs="Angsana New"/>
          <w:i/>
          <w:iCs/>
          <w:sz w:val="30"/>
          <w:szCs w:val="30"/>
        </w:rPr>
        <w:t>.</w:t>
      </w:r>
      <w:r w:rsidR="006F080F" w:rsidRPr="006F080F">
        <w:rPr>
          <w:rFonts w:ascii="Angsana New" w:hAnsi="Angsana New" w:cs="Angsana New"/>
          <w:i/>
          <w:iCs/>
          <w:sz w:val="30"/>
          <w:szCs w:val="30"/>
        </w:rPr>
        <w:t>00</w:t>
      </w:r>
      <w:r w:rsidR="00142BE5" w:rsidRPr="00C60284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 xml:space="preserve"> </w:t>
      </w:r>
      <w:r w:rsidR="00142BE5" w:rsidRPr="00C60284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ต่อปี</w:t>
      </w:r>
      <w:r w:rsidRPr="00C60284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)</w:t>
      </w:r>
      <w:r w:rsidRPr="00C60284">
        <w:rPr>
          <w:rFonts w:ascii="Angsana New" w:hAnsi="Angsana New" w:cs="Angsana New"/>
          <w:sz w:val="30"/>
          <w:szCs w:val="30"/>
          <w:cs/>
          <w:lang w:val="th-TH"/>
        </w:rPr>
        <w:t xml:space="preserve"> เงินทดรองจ่ายให้แก่เกษตรกรหมุนเวียน เกษตรกรจะจ่ายชำระคืนแก่กลุ่มบริษัทเมื่อเกษตรกรสามารถกู้ยืมเงินได้จาก</w:t>
      </w:r>
      <w:r w:rsidR="00AB6C43" w:rsidRPr="00C60284">
        <w:rPr>
          <w:rFonts w:ascii="Angsana New" w:hAnsi="Angsana New" w:cs="Angsana New"/>
          <w:sz w:val="30"/>
          <w:szCs w:val="30"/>
          <w:cs/>
          <w:lang w:val="th-TH"/>
        </w:rPr>
        <w:t>สถาบันการเงิน</w:t>
      </w:r>
      <w:r w:rsidRPr="00C60284">
        <w:rPr>
          <w:rFonts w:ascii="Angsana New" w:hAnsi="Angsana New" w:cs="Angsana New"/>
          <w:sz w:val="30"/>
          <w:szCs w:val="30"/>
          <w:cs/>
          <w:lang w:val="th-TH"/>
        </w:rPr>
        <w:t xml:space="preserve"> ทั้งนี้กลุ่มบริษัทคาดว่าเงินทดรองจ่ายที่หมุนเวียนจะได้รับชำระคืนภายใน </w:t>
      </w:r>
      <w:r w:rsidR="006F080F" w:rsidRPr="006F080F">
        <w:rPr>
          <w:rFonts w:ascii="Angsana New" w:hAnsi="Angsana New" w:cs="Angsana New"/>
          <w:sz w:val="30"/>
          <w:szCs w:val="30"/>
        </w:rPr>
        <w:t>1</w:t>
      </w:r>
      <w:r w:rsidRPr="00C60284">
        <w:rPr>
          <w:rFonts w:ascii="Angsana New" w:hAnsi="Angsana New" w:cs="Angsana New"/>
          <w:sz w:val="30"/>
          <w:szCs w:val="30"/>
          <w:cs/>
          <w:lang w:val="th-TH"/>
        </w:rPr>
        <w:t xml:space="preserve"> ปี สำหรับเงินทดรองจ่ายให้แก่เกษตรกรไม่หมุนเวียน เกษตรกรจะจ่าย</w:t>
      </w:r>
      <w:r w:rsidRPr="00C60284">
        <w:rPr>
          <w:rFonts w:ascii="Angsana New" w:hAnsi="Angsana New" w:cs="Angsana New"/>
          <w:spacing w:val="-3"/>
          <w:sz w:val="30"/>
          <w:szCs w:val="30"/>
          <w:cs/>
          <w:lang w:val="th-TH"/>
        </w:rPr>
        <w:t>ชำระคืนแก่กลุ่มบริษัทตามวิธีการที่ตกลงร่วมกัน โดยขึ้นอยู่กับผล</w:t>
      </w:r>
      <w:r w:rsidRPr="00BB309F">
        <w:rPr>
          <w:rFonts w:ascii="Angsana New" w:hAnsi="Angsana New" w:cs="Angsana New"/>
          <w:spacing w:val="6"/>
          <w:sz w:val="30"/>
          <w:szCs w:val="30"/>
          <w:cs/>
          <w:lang w:val="th-TH"/>
        </w:rPr>
        <w:t>ประกอบการการรับจ้างเลี้ยงของเกษตรกรแต่ละราย เงินทดรองจ่ายให้แก่เกษตรกร</w:t>
      </w:r>
      <w:r w:rsidRPr="00BB309F">
        <w:rPr>
          <w:rFonts w:ascii="Angsana New" w:hAnsi="Angsana New" w:cs="Angsana New"/>
          <w:spacing w:val="6"/>
          <w:sz w:val="30"/>
          <w:szCs w:val="30"/>
          <w:cs/>
        </w:rPr>
        <w:t>ไม่หมุนเวียนมีหลักทรัพย์ค้ำ</w:t>
      </w:r>
      <w:r w:rsidRPr="00C60284">
        <w:rPr>
          <w:rFonts w:ascii="Angsana New" w:hAnsi="Angsana New" w:cs="Angsana New"/>
          <w:sz w:val="30"/>
          <w:szCs w:val="30"/>
          <w:cs/>
        </w:rPr>
        <w:t>ประกันเป็นการค้ำประกันโดยที่ดินของเกษตรกร</w:t>
      </w:r>
    </w:p>
    <w:p w14:paraId="6AC894F2" w14:textId="79679F07" w:rsidR="00450453" w:rsidRPr="00450453" w:rsidRDefault="00450453" w:rsidP="00450453">
      <w:pPr>
        <w:pStyle w:val="ListParagraph"/>
        <w:numPr>
          <w:ilvl w:val="0"/>
          <w:numId w:val="3"/>
        </w:numPr>
        <w:tabs>
          <w:tab w:val="clear" w:pos="227"/>
          <w:tab w:val="clear" w:pos="518"/>
          <w:tab w:val="left" w:pos="540"/>
        </w:tabs>
        <w:rPr>
          <w:rFonts w:cs="Arial"/>
          <w:b/>
          <w:bCs/>
          <w:sz w:val="30"/>
          <w:szCs w:val="30"/>
          <w:cs/>
          <w:lang w:val="th-TH"/>
        </w:rPr>
      </w:pPr>
      <w:r w:rsidRPr="00450453">
        <w:rPr>
          <w:rFonts w:ascii="Angsana New" w:hAnsi="Angsana New" w:hint="cs"/>
          <w:b/>
          <w:bCs/>
          <w:sz w:val="30"/>
          <w:szCs w:val="30"/>
          <w:cs/>
          <w:lang w:val="th-TH"/>
        </w:rPr>
        <w:t>สินทรัพย์ทางการเงินที่อยู่ในความต้องการของตลาด</w:t>
      </w:r>
    </w:p>
    <w:p w14:paraId="174CC076" w14:textId="77777777" w:rsidR="00450453" w:rsidRPr="00644C86" w:rsidRDefault="00450453" w:rsidP="00450453">
      <w:pPr>
        <w:pStyle w:val="ListParagraph"/>
        <w:tabs>
          <w:tab w:val="clear" w:pos="227"/>
          <w:tab w:val="left" w:pos="540"/>
        </w:tabs>
        <w:ind w:left="518"/>
        <w:rPr>
          <w:b/>
          <w:bCs/>
          <w:sz w:val="30"/>
          <w:szCs w:val="30"/>
        </w:rPr>
      </w:pPr>
    </w:p>
    <w:tbl>
      <w:tblPr>
        <w:tblStyle w:val="TableGrid"/>
        <w:tblW w:w="961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52"/>
        <w:gridCol w:w="1144"/>
        <w:gridCol w:w="258"/>
        <w:gridCol w:w="1052"/>
        <w:gridCol w:w="251"/>
        <w:gridCol w:w="1158"/>
        <w:gridCol w:w="243"/>
        <w:gridCol w:w="1136"/>
        <w:gridCol w:w="243"/>
        <w:gridCol w:w="1178"/>
      </w:tblGrid>
      <w:tr w:rsidR="00450453" w:rsidRPr="00F80CA5" w14:paraId="62C3947B" w14:textId="77777777" w:rsidTr="006B363A">
        <w:trPr>
          <w:trHeight w:val="362"/>
          <w:tblHeader/>
        </w:trPr>
        <w:tc>
          <w:tcPr>
            <w:tcW w:w="2952" w:type="dxa"/>
          </w:tcPr>
          <w:p w14:paraId="1FC862CB" w14:textId="77777777" w:rsidR="00450453" w:rsidRPr="00F80CA5" w:rsidRDefault="00450453" w:rsidP="006B363A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63" w:type="dxa"/>
            <w:gridSpan w:val="9"/>
            <w:hideMark/>
          </w:tcPr>
          <w:p w14:paraId="6582B76C" w14:textId="77777777" w:rsidR="00450453" w:rsidRPr="00F80CA5" w:rsidRDefault="00450453" w:rsidP="006B363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80CA5">
              <w:rPr>
                <w:rFonts w:asciiTheme="majorBidi" w:eastAsia="AngsanaNew" w:hAnsiTheme="majorBidi" w:cstheme="majorBidi"/>
                <w:b/>
                <w:bCs/>
                <w:sz w:val="26"/>
                <w:szCs w:val="26"/>
                <w:cs/>
                <w:lang w:eastAsia="en-GB"/>
              </w:rPr>
              <w:t>งบการเงินรวม</w:t>
            </w:r>
          </w:p>
        </w:tc>
      </w:tr>
      <w:tr w:rsidR="00450453" w:rsidRPr="00F80CA5" w14:paraId="4FE28B14" w14:textId="77777777" w:rsidTr="006B363A">
        <w:trPr>
          <w:trHeight w:val="724"/>
          <w:tblHeader/>
        </w:trPr>
        <w:tc>
          <w:tcPr>
            <w:tcW w:w="2952" w:type="dxa"/>
            <w:vAlign w:val="bottom"/>
            <w:hideMark/>
          </w:tcPr>
          <w:p w14:paraId="04242241" w14:textId="77777777" w:rsidR="00450453" w:rsidRPr="00F80CA5" w:rsidRDefault="00450453" w:rsidP="006B363A">
            <w:pPr>
              <w:spacing w:line="240" w:lineRule="auto"/>
              <w:ind w:left="159" w:hanging="159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F80CA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ตราสารหนี้และตราสารทุนที่อยู่ในความต้องการของตลาด</w:t>
            </w:r>
          </w:p>
        </w:tc>
        <w:tc>
          <w:tcPr>
            <w:tcW w:w="1144" w:type="dxa"/>
            <w:vAlign w:val="bottom"/>
            <w:hideMark/>
          </w:tcPr>
          <w:p w14:paraId="7942DCD8" w14:textId="77777777" w:rsidR="00450453" w:rsidRPr="00F80CA5" w:rsidRDefault="00450453" w:rsidP="006B363A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80CA5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  <w:p w14:paraId="151F4461" w14:textId="3E7C088E" w:rsidR="00450453" w:rsidRPr="00F80CA5" w:rsidRDefault="006F080F" w:rsidP="006B363A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080F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450453" w:rsidRPr="00F80CA5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450453" w:rsidRPr="00F80CA5">
              <w:rPr>
                <w:rFonts w:asciiTheme="majorBidi" w:hAnsiTheme="majorBidi" w:cstheme="majorBidi"/>
                <w:sz w:val="26"/>
                <w:szCs w:val="26"/>
                <w:cs/>
              </w:rPr>
              <w:t>มกราคม</w:t>
            </w:r>
          </w:p>
        </w:tc>
        <w:tc>
          <w:tcPr>
            <w:tcW w:w="258" w:type="dxa"/>
            <w:vAlign w:val="bottom"/>
          </w:tcPr>
          <w:p w14:paraId="6B8F0518" w14:textId="77777777" w:rsidR="00450453" w:rsidRPr="00F80CA5" w:rsidRDefault="00450453" w:rsidP="006B363A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052" w:type="dxa"/>
            <w:vAlign w:val="bottom"/>
            <w:hideMark/>
          </w:tcPr>
          <w:p w14:paraId="68C34AF9" w14:textId="77777777" w:rsidR="00450453" w:rsidRPr="00F80CA5" w:rsidRDefault="00450453" w:rsidP="006B363A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80CA5">
              <w:rPr>
                <w:rFonts w:asciiTheme="majorBidi" w:hAnsiTheme="majorBidi" w:cstheme="majorBidi"/>
                <w:sz w:val="26"/>
                <w:szCs w:val="26"/>
                <w:cs/>
              </w:rPr>
              <w:t>ซื้อ</w:t>
            </w:r>
          </w:p>
        </w:tc>
        <w:tc>
          <w:tcPr>
            <w:tcW w:w="251" w:type="dxa"/>
            <w:vAlign w:val="bottom"/>
          </w:tcPr>
          <w:p w14:paraId="272029F8" w14:textId="77777777" w:rsidR="00450453" w:rsidRPr="00F80CA5" w:rsidRDefault="00450453" w:rsidP="006B363A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58" w:type="dxa"/>
            <w:vAlign w:val="bottom"/>
            <w:hideMark/>
          </w:tcPr>
          <w:p w14:paraId="17F6DE12" w14:textId="77777777" w:rsidR="00450453" w:rsidRPr="00F80CA5" w:rsidRDefault="00450453" w:rsidP="006B363A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80CA5">
              <w:rPr>
                <w:rFonts w:asciiTheme="majorBidi" w:hAnsiTheme="majorBidi" w:cstheme="majorBidi"/>
                <w:sz w:val="26"/>
                <w:szCs w:val="26"/>
                <w:cs/>
              </w:rPr>
              <w:t>ขาย</w:t>
            </w:r>
          </w:p>
        </w:tc>
        <w:tc>
          <w:tcPr>
            <w:tcW w:w="243" w:type="dxa"/>
            <w:vAlign w:val="bottom"/>
          </w:tcPr>
          <w:p w14:paraId="74B21D3F" w14:textId="77777777" w:rsidR="00450453" w:rsidRPr="00F80CA5" w:rsidRDefault="00450453" w:rsidP="006B363A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36" w:type="dxa"/>
            <w:vAlign w:val="bottom"/>
            <w:hideMark/>
          </w:tcPr>
          <w:p w14:paraId="7018E961" w14:textId="77777777" w:rsidR="00450453" w:rsidRPr="00F80CA5" w:rsidRDefault="00450453" w:rsidP="006B363A">
            <w:pPr>
              <w:spacing w:line="240" w:lineRule="auto"/>
              <w:ind w:left="-83" w:right="-12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80CA5">
              <w:rPr>
                <w:rFonts w:asciiTheme="majorBidi" w:hAnsiTheme="majorBidi" w:cstheme="majorBidi"/>
                <w:sz w:val="26"/>
                <w:szCs w:val="26"/>
                <w:cs/>
              </w:rPr>
              <w:t>ปรับปรุงมูลค่ายุติธรรม</w:t>
            </w:r>
          </w:p>
        </w:tc>
        <w:tc>
          <w:tcPr>
            <w:tcW w:w="243" w:type="dxa"/>
            <w:vAlign w:val="bottom"/>
          </w:tcPr>
          <w:p w14:paraId="06BE12DF" w14:textId="77777777" w:rsidR="00450453" w:rsidRPr="00F80CA5" w:rsidRDefault="00450453" w:rsidP="006B363A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78" w:type="dxa"/>
            <w:vAlign w:val="bottom"/>
            <w:hideMark/>
          </w:tcPr>
          <w:p w14:paraId="44E6A664" w14:textId="77777777" w:rsidR="00450453" w:rsidRPr="00F80CA5" w:rsidRDefault="00450453" w:rsidP="006B363A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80CA5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  <w:p w14:paraId="5F8A18B4" w14:textId="09B21BBF" w:rsidR="00450453" w:rsidRPr="00F80CA5" w:rsidRDefault="006F080F" w:rsidP="006B363A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080F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="00386C9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386C9B">
              <w:rPr>
                <w:rFonts w:asciiTheme="majorBidi" w:hAnsiTheme="majorBidi" w:cstheme="majorBidi"/>
                <w:sz w:val="26"/>
                <w:szCs w:val="26"/>
                <w:cs/>
              </w:rPr>
              <w:t>กันยายน</w:t>
            </w:r>
            <w:r w:rsidR="00450453" w:rsidRPr="00F80CA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</w:tc>
      </w:tr>
      <w:tr w:rsidR="00450453" w:rsidRPr="00F80CA5" w14:paraId="61686B58" w14:textId="77777777" w:rsidTr="006B363A">
        <w:trPr>
          <w:trHeight w:val="362"/>
          <w:tblHeader/>
        </w:trPr>
        <w:tc>
          <w:tcPr>
            <w:tcW w:w="2952" w:type="dxa"/>
          </w:tcPr>
          <w:p w14:paraId="40FE685D" w14:textId="77777777" w:rsidR="00450453" w:rsidRPr="00F80CA5" w:rsidRDefault="00450453" w:rsidP="006B363A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6663" w:type="dxa"/>
            <w:gridSpan w:val="9"/>
            <w:vAlign w:val="bottom"/>
            <w:hideMark/>
          </w:tcPr>
          <w:p w14:paraId="7AF6996A" w14:textId="77777777" w:rsidR="00450453" w:rsidRPr="00F80CA5" w:rsidRDefault="00450453" w:rsidP="006B363A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F80CA5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F80CA5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ล้านบาท</w:t>
            </w:r>
            <w:r w:rsidRPr="00F80CA5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)</w:t>
            </w:r>
          </w:p>
        </w:tc>
      </w:tr>
      <w:tr w:rsidR="00450453" w:rsidRPr="00F80CA5" w14:paraId="31DBF6C9" w14:textId="77777777" w:rsidTr="006B363A">
        <w:trPr>
          <w:trHeight w:val="362"/>
        </w:trPr>
        <w:tc>
          <w:tcPr>
            <w:tcW w:w="2952" w:type="dxa"/>
            <w:hideMark/>
          </w:tcPr>
          <w:p w14:paraId="7DEB0846" w14:textId="171DB2BA" w:rsidR="00450453" w:rsidRPr="00F80CA5" w:rsidRDefault="006F080F" w:rsidP="006B363A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6F080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2564</w:t>
            </w:r>
          </w:p>
        </w:tc>
        <w:tc>
          <w:tcPr>
            <w:tcW w:w="1144" w:type="dxa"/>
          </w:tcPr>
          <w:p w14:paraId="3CA9688E" w14:textId="77777777" w:rsidR="00450453" w:rsidRPr="00F80CA5" w:rsidRDefault="00450453" w:rsidP="006B363A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8" w:type="dxa"/>
          </w:tcPr>
          <w:p w14:paraId="4A1CE4A1" w14:textId="77777777" w:rsidR="00450453" w:rsidRPr="00F80CA5" w:rsidRDefault="00450453" w:rsidP="006B363A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2" w:type="dxa"/>
          </w:tcPr>
          <w:p w14:paraId="517BD48C" w14:textId="77777777" w:rsidR="00450453" w:rsidRPr="00F80CA5" w:rsidRDefault="00450453" w:rsidP="006B363A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1" w:type="dxa"/>
          </w:tcPr>
          <w:p w14:paraId="1695D375" w14:textId="77777777" w:rsidR="00450453" w:rsidRPr="00F80CA5" w:rsidRDefault="00450453" w:rsidP="006B363A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8" w:type="dxa"/>
          </w:tcPr>
          <w:p w14:paraId="0CDDE5C1" w14:textId="77777777" w:rsidR="00450453" w:rsidRPr="00F80CA5" w:rsidRDefault="00450453" w:rsidP="006B363A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14:paraId="37C3E412" w14:textId="77777777" w:rsidR="00450453" w:rsidRPr="00F80CA5" w:rsidRDefault="00450453" w:rsidP="006B363A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</w:tcPr>
          <w:p w14:paraId="711160E6" w14:textId="77777777" w:rsidR="00450453" w:rsidRPr="00F80CA5" w:rsidRDefault="00450453" w:rsidP="006B363A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14:paraId="42BF5A01" w14:textId="77777777" w:rsidR="00450453" w:rsidRPr="00F80CA5" w:rsidRDefault="00450453" w:rsidP="006B363A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8" w:type="dxa"/>
          </w:tcPr>
          <w:p w14:paraId="41ECBB58" w14:textId="77777777" w:rsidR="00450453" w:rsidRPr="00F80CA5" w:rsidRDefault="00450453" w:rsidP="006B363A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50453" w:rsidRPr="00F80CA5" w14:paraId="36AE99EC" w14:textId="77777777" w:rsidTr="006B363A">
        <w:trPr>
          <w:trHeight w:val="362"/>
        </w:trPr>
        <w:tc>
          <w:tcPr>
            <w:tcW w:w="2952" w:type="dxa"/>
            <w:hideMark/>
          </w:tcPr>
          <w:p w14:paraId="5E97525C" w14:textId="77777777" w:rsidR="00450453" w:rsidRPr="00F80CA5" w:rsidRDefault="00450453" w:rsidP="006B363A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F80CA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สินทรัพย์ทางการเงินหมุนเวียน</w:t>
            </w:r>
          </w:p>
        </w:tc>
        <w:tc>
          <w:tcPr>
            <w:tcW w:w="1144" w:type="dxa"/>
          </w:tcPr>
          <w:p w14:paraId="6E3F8F5A" w14:textId="77777777" w:rsidR="00450453" w:rsidRPr="00F80CA5" w:rsidRDefault="00450453" w:rsidP="006B363A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258" w:type="dxa"/>
          </w:tcPr>
          <w:p w14:paraId="176B5A2C" w14:textId="77777777" w:rsidR="00450453" w:rsidRPr="00F80CA5" w:rsidRDefault="00450453" w:rsidP="006B363A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2" w:type="dxa"/>
          </w:tcPr>
          <w:p w14:paraId="0C6F01CF" w14:textId="77777777" w:rsidR="00450453" w:rsidRPr="00F80CA5" w:rsidRDefault="00450453" w:rsidP="006B363A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1" w:type="dxa"/>
          </w:tcPr>
          <w:p w14:paraId="19A5220A" w14:textId="77777777" w:rsidR="00450453" w:rsidRPr="00F80CA5" w:rsidRDefault="00450453" w:rsidP="006B363A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8" w:type="dxa"/>
          </w:tcPr>
          <w:p w14:paraId="6F17AA2E" w14:textId="77777777" w:rsidR="00450453" w:rsidRPr="00F80CA5" w:rsidRDefault="00450453" w:rsidP="006B363A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14:paraId="79E88AA9" w14:textId="77777777" w:rsidR="00450453" w:rsidRPr="00F80CA5" w:rsidRDefault="00450453" w:rsidP="006B363A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</w:tcPr>
          <w:p w14:paraId="691C8195" w14:textId="77777777" w:rsidR="00450453" w:rsidRPr="00F80CA5" w:rsidRDefault="00450453" w:rsidP="006B363A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14:paraId="05A42BA4" w14:textId="77777777" w:rsidR="00450453" w:rsidRPr="00F80CA5" w:rsidRDefault="00450453" w:rsidP="006B363A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8" w:type="dxa"/>
          </w:tcPr>
          <w:p w14:paraId="062AE562" w14:textId="77777777" w:rsidR="00450453" w:rsidRPr="00F80CA5" w:rsidRDefault="00450453" w:rsidP="006B363A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50453" w:rsidRPr="00F80CA5" w14:paraId="3280743B" w14:textId="77777777" w:rsidTr="006B363A">
        <w:trPr>
          <w:trHeight w:val="350"/>
        </w:trPr>
        <w:tc>
          <w:tcPr>
            <w:tcW w:w="2952" w:type="dxa"/>
          </w:tcPr>
          <w:p w14:paraId="6353CAD9" w14:textId="77777777" w:rsidR="00450453" w:rsidRPr="00F80CA5" w:rsidRDefault="00450453" w:rsidP="006B363A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F80CA5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ตราสารหนี้ที่วัดมูลค่าด้วย</w:t>
            </w:r>
            <w:r w:rsidRPr="00F80CA5">
              <w:rPr>
                <w:rFonts w:asciiTheme="majorBidi" w:hAnsiTheme="majorBidi" w:cstheme="majorBidi"/>
                <w:sz w:val="26"/>
                <w:szCs w:val="26"/>
              </w:rPr>
              <w:t xml:space="preserve">      </w:t>
            </w:r>
          </w:p>
        </w:tc>
        <w:tc>
          <w:tcPr>
            <w:tcW w:w="1144" w:type="dxa"/>
          </w:tcPr>
          <w:p w14:paraId="2099D80D" w14:textId="77777777" w:rsidR="00450453" w:rsidRPr="00F80CA5" w:rsidRDefault="00450453" w:rsidP="006B363A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258" w:type="dxa"/>
          </w:tcPr>
          <w:p w14:paraId="49022FCE" w14:textId="77777777" w:rsidR="00450453" w:rsidRPr="00F80CA5" w:rsidRDefault="00450453" w:rsidP="006B363A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2" w:type="dxa"/>
          </w:tcPr>
          <w:p w14:paraId="73F0DDCE" w14:textId="77777777" w:rsidR="00450453" w:rsidRPr="00F80CA5" w:rsidRDefault="00450453" w:rsidP="006B363A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1" w:type="dxa"/>
          </w:tcPr>
          <w:p w14:paraId="7A7A1E38" w14:textId="77777777" w:rsidR="00450453" w:rsidRPr="00F80CA5" w:rsidRDefault="00450453" w:rsidP="006B363A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8" w:type="dxa"/>
          </w:tcPr>
          <w:p w14:paraId="39E64A3F" w14:textId="77777777" w:rsidR="00450453" w:rsidRPr="00F80CA5" w:rsidRDefault="00450453" w:rsidP="006B363A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14:paraId="52BB2F1F" w14:textId="77777777" w:rsidR="00450453" w:rsidRPr="00F80CA5" w:rsidRDefault="00450453" w:rsidP="006B363A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</w:tcPr>
          <w:p w14:paraId="720BA91A" w14:textId="77777777" w:rsidR="00450453" w:rsidRPr="00F80CA5" w:rsidRDefault="00450453" w:rsidP="006B363A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14:paraId="4463396A" w14:textId="77777777" w:rsidR="00450453" w:rsidRPr="00F80CA5" w:rsidRDefault="00450453" w:rsidP="006B363A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8" w:type="dxa"/>
          </w:tcPr>
          <w:p w14:paraId="2D9E71CC" w14:textId="77777777" w:rsidR="00450453" w:rsidRPr="00F80CA5" w:rsidRDefault="00450453" w:rsidP="006B363A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0192A" w:rsidRPr="00F80CA5" w14:paraId="5DE6647B" w14:textId="77777777" w:rsidTr="006B363A">
        <w:trPr>
          <w:trHeight w:val="344"/>
        </w:trPr>
        <w:tc>
          <w:tcPr>
            <w:tcW w:w="2952" w:type="dxa"/>
            <w:hideMark/>
          </w:tcPr>
          <w:p w14:paraId="04F7BC1A" w14:textId="77777777" w:rsidR="00A0192A" w:rsidRPr="00F80CA5" w:rsidRDefault="00A0192A" w:rsidP="00A0192A">
            <w:pPr>
              <w:pStyle w:val="ListParagraph"/>
              <w:numPr>
                <w:ilvl w:val="0"/>
                <w:numId w:val="38"/>
              </w:numPr>
              <w:spacing w:line="240" w:lineRule="auto"/>
              <w:ind w:hanging="720"/>
              <w:rPr>
                <w:rFonts w:asciiTheme="majorBidi" w:hAnsiTheme="majorBidi" w:cstheme="majorBidi"/>
                <w:sz w:val="26"/>
                <w:szCs w:val="26"/>
              </w:rPr>
            </w:pPr>
            <w:r w:rsidRPr="00F80CA5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144" w:type="dxa"/>
            <w:vAlign w:val="bottom"/>
          </w:tcPr>
          <w:p w14:paraId="2EF7DB8E" w14:textId="5B8B0BDA" w:rsidR="00A0192A" w:rsidRPr="00F80CA5" w:rsidRDefault="00A0192A" w:rsidP="00A0192A">
            <w:pPr>
              <w:tabs>
                <w:tab w:val="clear" w:pos="907"/>
                <w:tab w:val="left" w:pos="724"/>
              </w:tabs>
              <w:spacing w:line="240" w:lineRule="auto"/>
              <w:ind w:right="10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258" w:type="dxa"/>
            <w:vAlign w:val="bottom"/>
          </w:tcPr>
          <w:p w14:paraId="75AEB392" w14:textId="77777777" w:rsidR="00A0192A" w:rsidRPr="00F80CA5" w:rsidRDefault="00A0192A" w:rsidP="00A0192A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2" w:type="dxa"/>
            <w:vAlign w:val="bottom"/>
          </w:tcPr>
          <w:p w14:paraId="4A2BD1D6" w14:textId="4A60707A" w:rsidR="00A0192A" w:rsidRPr="00F80CA5" w:rsidRDefault="00A0192A" w:rsidP="00A0192A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1" w:type="dxa"/>
            <w:vAlign w:val="bottom"/>
          </w:tcPr>
          <w:p w14:paraId="0E1DEADE" w14:textId="77777777" w:rsidR="00A0192A" w:rsidRPr="00F80CA5" w:rsidRDefault="00A0192A" w:rsidP="00A0192A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8" w:type="dxa"/>
            <w:vAlign w:val="bottom"/>
          </w:tcPr>
          <w:p w14:paraId="2CC7FE3F" w14:textId="128CE4D1" w:rsidR="00A0192A" w:rsidRPr="00F80CA5" w:rsidRDefault="00AF2652" w:rsidP="00A0192A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(20)</w:t>
            </w:r>
          </w:p>
        </w:tc>
        <w:tc>
          <w:tcPr>
            <w:tcW w:w="243" w:type="dxa"/>
            <w:vAlign w:val="bottom"/>
          </w:tcPr>
          <w:p w14:paraId="0F718830" w14:textId="77777777" w:rsidR="00A0192A" w:rsidRPr="00F80CA5" w:rsidRDefault="00A0192A" w:rsidP="00A0192A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vAlign w:val="bottom"/>
          </w:tcPr>
          <w:p w14:paraId="11824FFD" w14:textId="206E4E2E" w:rsidR="00A0192A" w:rsidRPr="00F80CA5" w:rsidRDefault="00A0192A" w:rsidP="00741897">
            <w:pPr>
              <w:tabs>
                <w:tab w:val="clear" w:pos="907"/>
                <w:tab w:val="left" w:pos="757"/>
              </w:tabs>
              <w:spacing w:line="240" w:lineRule="auto"/>
              <w:ind w:right="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  <w:vAlign w:val="bottom"/>
          </w:tcPr>
          <w:p w14:paraId="4F435960" w14:textId="77777777" w:rsidR="00A0192A" w:rsidRPr="00F80CA5" w:rsidRDefault="00A0192A" w:rsidP="00A0192A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8" w:type="dxa"/>
            <w:vAlign w:val="bottom"/>
          </w:tcPr>
          <w:p w14:paraId="65C8A81E" w14:textId="176EA435" w:rsidR="00A0192A" w:rsidRPr="00F80CA5" w:rsidRDefault="00AF2652" w:rsidP="00741897">
            <w:pPr>
              <w:tabs>
                <w:tab w:val="clear" w:pos="907"/>
                <w:tab w:val="left" w:pos="73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A0192A" w:rsidRPr="00F80CA5" w14:paraId="6E7871D3" w14:textId="77777777" w:rsidTr="006B363A">
        <w:trPr>
          <w:trHeight w:val="350"/>
        </w:trPr>
        <w:tc>
          <w:tcPr>
            <w:tcW w:w="2952" w:type="dxa"/>
          </w:tcPr>
          <w:p w14:paraId="6AA9BDDD" w14:textId="77777777" w:rsidR="00A0192A" w:rsidRPr="00F80CA5" w:rsidRDefault="00A0192A" w:rsidP="00A0192A">
            <w:pPr>
              <w:pStyle w:val="ListParagraph"/>
              <w:tabs>
                <w:tab w:val="clear" w:pos="680"/>
              </w:tabs>
              <w:spacing w:line="240" w:lineRule="auto"/>
              <w:ind w:left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80CA5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ตราสารทุนที่วัดมูลค่าด้วย</w:t>
            </w:r>
            <w:r w:rsidRPr="00F80CA5">
              <w:rPr>
                <w:rFonts w:asciiTheme="majorBidi" w:hAnsiTheme="majorBidi" w:cstheme="majorBidi"/>
                <w:sz w:val="26"/>
                <w:szCs w:val="26"/>
              </w:rPr>
              <w:t xml:space="preserve">      </w:t>
            </w:r>
          </w:p>
        </w:tc>
        <w:tc>
          <w:tcPr>
            <w:tcW w:w="1144" w:type="dxa"/>
            <w:vAlign w:val="bottom"/>
          </w:tcPr>
          <w:p w14:paraId="0CE5B8CE" w14:textId="77777777" w:rsidR="00A0192A" w:rsidRPr="00F80CA5" w:rsidRDefault="00A0192A" w:rsidP="00A0192A">
            <w:pPr>
              <w:tabs>
                <w:tab w:val="clear" w:pos="907"/>
                <w:tab w:val="left" w:pos="724"/>
              </w:tabs>
              <w:spacing w:line="240" w:lineRule="auto"/>
              <w:ind w:right="10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8" w:type="dxa"/>
            <w:vAlign w:val="bottom"/>
          </w:tcPr>
          <w:p w14:paraId="63EF716E" w14:textId="77777777" w:rsidR="00A0192A" w:rsidRPr="00F80CA5" w:rsidRDefault="00A0192A" w:rsidP="00A0192A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2" w:type="dxa"/>
            <w:vAlign w:val="bottom"/>
          </w:tcPr>
          <w:p w14:paraId="73DF6472" w14:textId="77777777" w:rsidR="00A0192A" w:rsidRPr="00F80CA5" w:rsidRDefault="00A0192A" w:rsidP="00A0192A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1" w:type="dxa"/>
            <w:vAlign w:val="bottom"/>
          </w:tcPr>
          <w:p w14:paraId="5C1D614C" w14:textId="77777777" w:rsidR="00A0192A" w:rsidRPr="00F80CA5" w:rsidRDefault="00A0192A" w:rsidP="00A0192A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8" w:type="dxa"/>
            <w:vAlign w:val="bottom"/>
          </w:tcPr>
          <w:p w14:paraId="6E2A926C" w14:textId="77777777" w:rsidR="00A0192A" w:rsidRPr="00F80CA5" w:rsidRDefault="00A0192A" w:rsidP="00A0192A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vAlign w:val="bottom"/>
          </w:tcPr>
          <w:p w14:paraId="72403610" w14:textId="77777777" w:rsidR="00A0192A" w:rsidRPr="00F80CA5" w:rsidRDefault="00A0192A" w:rsidP="00A0192A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vAlign w:val="bottom"/>
          </w:tcPr>
          <w:p w14:paraId="2466F555" w14:textId="77777777" w:rsidR="00A0192A" w:rsidRPr="00F80CA5" w:rsidRDefault="00A0192A" w:rsidP="00A0192A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vAlign w:val="bottom"/>
          </w:tcPr>
          <w:p w14:paraId="1CDE788D" w14:textId="77777777" w:rsidR="00A0192A" w:rsidRPr="00F80CA5" w:rsidRDefault="00A0192A" w:rsidP="00A0192A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8" w:type="dxa"/>
            <w:vAlign w:val="bottom"/>
          </w:tcPr>
          <w:p w14:paraId="1DC37551" w14:textId="77777777" w:rsidR="00A0192A" w:rsidRPr="00F80CA5" w:rsidRDefault="00A0192A" w:rsidP="00A0192A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0192A" w:rsidRPr="00F80CA5" w14:paraId="7A420E66" w14:textId="77777777" w:rsidTr="00AF17B4">
        <w:trPr>
          <w:trHeight w:val="326"/>
        </w:trPr>
        <w:tc>
          <w:tcPr>
            <w:tcW w:w="2952" w:type="dxa"/>
          </w:tcPr>
          <w:p w14:paraId="1DB39DD8" w14:textId="77777777" w:rsidR="00A0192A" w:rsidRPr="00F80CA5" w:rsidRDefault="00A0192A" w:rsidP="00A0192A">
            <w:pPr>
              <w:pStyle w:val="ListParagraph"/>
              <w:numPr>
                <w:ilvl w:val="0"/>
                <w:numId w:val="38"/>
              </w:numPr>
              <w:spacing w:line="240" w:lineRule="auto"/>
              <w:ind w:hanging="72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80CA5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144" w:type="dxa"/>
            <w:vAlign w:val="bottom"/>
          </w:tcPr>
          <w:p w14:paraId="0EBB3A6B" w14:textId="0052865C" w:rsidR="00A0192A" w:rsidRPr="00F80CA5" w:rsidRDefault="00A0192A" w:rsidP="00A0192A">
            <w:pPr>
              <w:tabs>
                <w:tab w:val="clear" w:pos="907"/>
                <w:tab w:val="left" w:pos="724"/>
              </w:tabs>
              <w:spacing w:line="240" w:lineRule="auto"/>
              <w:ind w:right="10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8" w:type="dxa"/>
            <w:vAlign w:val="bottom"/>
          </w:tcPr>
          <w:p w14:paraId="3FBCD145" w14:textId="77777777" w:rsidR="00A0192A" w:rsidRPr="00F80CA5" w:rsidRDefault="00A0192A" w:rsidP="00A0192A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2" w:type="dxa"/>
          </w:tcPr>
          <w:p w14:paraId="49B518F6" w14:textId="0FEB6D54" w:rsidR="00A0192A" w:rsidRPr="00F80CA5" w:rsidRDefault="00A0192A" w:rsidP="00A0192A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637CE">
              <w:rPr>
                <w:rFonts w:asciiTheme="majorBidi" w:hAnsiTheme="majorBidi" w:cstheme="majorBidi"/>
                <w:sz w:val="26"/>
                <w:szCs w:val="26"/>
              </w:rPr>
              <w:t>1,495</w:t>
            </w:r>
          </w:p>
        </w:tc>
        <w:tc>
          <w:tcPr>
            <w:tcW w:w="251" w:type="dxa"/>
          </w:tcPr>
          <w:p w14:paraId="438B677D" w14:textId="77777777" w:rsidR="00A0192A" w:rsidRPr="00F80CA5" w:rsidRDefault="00A0192A" w:rsidP="00A0192A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8" w:type="dxa"/>
          </w:tcPr>
          <w:p w14:paraId="560E033F" w14:textId="55CDDB1F" w:rsidR="00A0192A" w:rsidRPr="00F80CA5" w:rsidRDefault="00A0192A" w:rsidP="00741897">
            <w:pPr>
              <w:tabs>
                <w:tab w:val="clear" w:pos="907"/>
                <w:tab w:val="left" w:pos="809"/>
              </w:tabs>
              <w:spacing w:line="240" w:lineRule="auto"/>
              <w:ind w:right="5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637C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729F63BF" w14:textId="77777777" w:rsidR="00A0192A" w:rsidRPr="00F80CA5" w:rsidRDefault="00A0192A" w:rsidP="00A0192A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</w:tcPr>
          <w:p w14:paraId="67C28AC0" w14:textId="555C2986" w:rsidR="00A0192A" w:rsidRPr="00F80CA5" w:rsidRDefault="00A0192A" w:rsidP="00A0192A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637CE">
              <w:rPr>
                <w:rFonts w:asciiTheme="majorBidi" w:hAnsiTheme="majorBidi" w:cstheme="majorBidi"/>
                <w:sz w:val="26"/>
                <w:szCs w:val="26"/>
              </w:rPr>
              <w:t>(165)</w:t>
            </w:r>
          </w:p>
        </w:tc>
        <w:tc>
          <w:tcPr>
            <w:tcW w:w="243" w:type="dxa"/>
          </w:tcPr>
          <w:p w14:paraId="2D51C50A" w14:textId="77777777" w:rsidR="00A0192A" w:rsidRPr="00F80CA5" w:rsidRDefault="00A0192A" w:rsidP="00A0192A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8" w:type="dxa"/>
          </w:tcPr>
          <w:p w14:paraId="3500C994" w14:textId="4BB1DDC9" w:rsidR="00A0192A" w:rsidRPr="00F80CA5" w:rsidRDefault="00A0192A" w:rsidP="00A0192A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637CE">
              <w:rPr>
                <w:rFonts w:asciiTheme="majorBidi" w:hAnsiTheme="majorBidi" w:cstheme="majorBidi"/>
                <w:sz w:val="26"/>
                <w:szCs w:val="26"/>
              </w:rPr>
              <w:t>1,330</w:t>
            </w:r>
          </w:p>
        </w:tc>
      </w:tr>
      <w:tr w:rsidR="00A0192A" w:rsidRPr="00F80CA5" w14:paraId="6851997C" w14:textId="77777777" w:rsidTr="00AF17B4">
        <w:trPr>
          <w:trHeight w:val="350"/>
        </w:trPr>
        <w:tc>
          <w:tcPr>
            <w:tcW w:w="2952" w:type="dxa"/>
            <w:hideMark/>
          </w:tcPr>
          <w:p w14:paraId="532F64E0" w14:textId="77777777" w:rsidR="00A0192A" w:rsidRPr="00F80CA5" w:rsidRDefault="00A0192A" w:rsidP="00A0192A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80CA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C3DCF19" w14:textId="0C56AF8E" w:rsidR="00A0192A" w:rsidRPr="00F80CA5" w:rsidRDefault="00A0192A" w:rsidP="00A0192A">
            <w:pPr>
              <w:tabs>
                <w:tab w:val="clear" w:pos="907"/>
                <w:tab w:val="left" w:pos="724"/>
              </w:tabs>
              <w:spacing w:line="240" w:lineRule="auto"/>
              <w:ind w:right="10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20</w:t>
            </w:r>
          </w:p>
        </w:tc>
        <w:tc>
          <w:tcPr>
            <w:tcW w:w="258" w:type="dxa"/>
            <w:vAlign w:val="bottom"/>
          </w:tcPr>
          <w:p w14:paraId="4A3ED73C" w14:textId="77777777" w:rsidR="00A0192A" w:rsidRPr="00F80CA5" w:rsidRDefault="00A0192A" w:rsidP="00A0192A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7D3FAE0" w14:textId="01963546" w:rsidR="00A0192A" w:rsidRPr="00F80CA5" w:rsidRDefault="00A0192A" w:rsidP="00A0192A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637C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1,495</w:t>
            </w:r>
          </w:p>
        </w:tc>
        <w:tc>
          <w:tcPr>
            <w:tcW w:w="251" w:type="dxa"/>
          </w:tcPr>
          <w:p w14:paraId="4A4C5AA9" w14:textId="77777777" w:rsidR="00A0192A" w:rsidRPr="00F80CA5" w:rsidRDefault="00A0192A" w:rsidP="00A0192A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E3EE5D3" w14:textId="3103BF9B" w:rsidR="00A0192A" w:rsidRPr="00F80CA5" w:rsidRDefault="00AF2652" w:rsidP="00A0192A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(20)</w:t>
            </w:r>
          </w:p>
        </w:tc>
        <w:tc>
          <w:tcPr>
            <w:tcW w:w="243" w:type="dxa"/>
          </w:tcPr>
          <w:p w14:paraId="7E03C716" w14:textId="77777777" w:rsidR="00A0192A" w:rsidRPr="00F80CA5" w:rsidRDefault="00A0192A" w:rsidP="00A0192A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1F98582" w14:textId="145C30FB" w:rsidR="00A0192A" w:rsidRPr="00F80CA5" w:rsidRDefault="00A0192A" w:rsidP="00A0192A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637C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(165)</w:t>
            </w:r>
          </w:p>
        </w:tc>
        <w:tc>
          <w:tcPr>
            <w:tcW w:w="243" w:type="dxa"/>
          </w:tcPr>
          <w:p w14:paraId="0C83C96F" w14:textId="77777777" w:rsidR="00A0192A" w:rsidRPr="00F80CA5" w:rsidRDefault="00A0192A" w:rsidP="00A0192A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6D36EE2" w14:textId="72F60F79" w:rsidR="00A0192A" w:rsidRPr="00F80CA5" w:rsidRDefault="00A0192A" w:rsidP="00A0192A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637C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1,3</w:t>
            </w:r>
            <w:r w:rsidR="00AF265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  <w:r w:rsidRPr="00C637C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</w:t>
            </w:r>
          </w:p>
        </w:tc>
      </w:tr>
    </w:tbl>
    <w:p w14:paraId="2F63D6B3" w14:textId="77777777" w:rsidR="00450453" w:rsidRPr="00B35B50" w:rsidRDefault="00450453" w:rsidP="00450453">
      <w:pPr>
        <w:ind w:right="-360" w:firstLine="540"/>
        <w:jc w:val="both"/>
        <w:rPr>
          <w:rFonts w:ascii="Angsana New" w:hAnsi="Angsana New" w:cs="Angsana New"/>
          <w:sz w:val="30"/>
          <w:szCs w:val="30"/>
          <w:cs/>
        </w:rPr>
      </w:pPr>
    </w:p>
    <w:tbl>
      <w:tblPr>
        <w:tblStyle w:val="TableGrid"/>
        <w:tblW w:w="9589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44"/>
        <w:gridCol w:w="1141"/>
        <w:gridCol w:w="258"/>
        <w:gridCol w:w="1049"/>
        <w:gridCol w:w="250"/>
        <w:gridCol w:w="1155"/>
        <w:gridCol w:w="242"/>
        <w:gridCol w:w="1133"/>
        <w:gridCol w:w="242"/>
        <w:gridCol w:w="1175"/>
      </w:tblGrid>
      <w:tr w:rsidR="00450453" w:rsidRPr="00C60284" w14:paraId="658FD8EB" w14:textId="77777777" w:rsidTr="006B363A">
        <w:trPr>
          <w:trHeight w:val="353"/>
          <w:tblHeader/>
        </w:trPr>
        <w:tc>
          <w:tcPr>
            <w:tcW w:w="2944" w:type="dxa"/>
          </w:tcPr>
          <w:p w14:paraId="2430567D" w14:textId="77777777" w:rsidR="00450453" w:rsidRPr="00F80CA5" w:rsidRDefault="00450453" w:rsidP="006B363A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45" w:type="dxa"/>
            <w:gridSpan w:val="9"/>
            <w:hideMark/>
          </w:tcPr>
          <w:p w14:paraId="6D72BB7F" w14:textId="77777777" w:rsidR="00450453" w:rsidRPr="00F80CA5" w:rsidRDefault="00450453" w:rsidP="006B363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80CA5">
              <w:rPr>
                <w:rFonts w:asciiTheme="majorBidi" w:eastAsia="AngsanaNew" w:hAnsiTheme="majorBidi" w:cstheme="majorBidi" w:hint="cs"/>
                <w:b/>
                <w:bCs/>
                <w:sz w:val="26"/>
                <w:szCs w:val="26"/>
                <w:cs/>
                <w:lang w:eastAsia="en-GB"/>
              </w:rPr>
              <w:t>งบการเงิน</w:t>
            </w:r>
            <w:r w:rsidRPr="00F80CA5">
              <w:rPr>
                <w:rFonts w:asciiTheme="majorBidi" w:eastAsia="AngsanaNew" w:hAnsiTheme="majorBidi" w:cs="Angsana New" w:hint="cs"/>
                <w:b/>
                <w:bCs/>
                <w:sz w:val="26"/>
                <w:szCs w:val="26"/>
                <w:cs/>
                <w:lang w:eastAsia="en-GB"/>
              </w:rPr>
              <w:t>เฉพาะกิจการ</w:t>
            </w:r>
          </w:p>
        </w:tc>
      </w:tr>
      <w:tr w:rsidR="00450453" w:rsidRPr="00C60284" w14:paraId="04C341F0" w14:textId="77777777" w:rsidTr="006B363A">
        <w:trPr>
          <w:trHeight w:val="707"/>
          <w:tblHeader/>
        </w:trPr>
        <w:tc>
          <w:tcPr>
            <w:tcW w:w="2944" w:type="dxa"/>
            <w:vAlign w:val="bottom"/>
            <w:hideMark/>
          </w:tcPr>
          <w:p w14:paraId="5A818ADB" w14:textId="77777777" w:rsidR="00450453" w:rsidRDefault="00450453" w:rsidP="006B363A">
            <w:pPr>
              <w:spacing w:line="240" w:lineRule="auto"/>
              <w:ind w:left="159" w:hanging="159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F80CA5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ตราสารทุนที่อยู่ในความต้องการ</w:t>
            </w:r>
          </w:p>
          <w:p w14:paraId="36B8EB72" w14:textId="77777777" w:rsidR="00450453" w:rsidRPr="00F80CA5" w:rsidRDefault="00450453" w:rsidP="006B363A">
            <w:pPr>
              <w:spacing w:line="240" w:lineRule="auto"/>
              <w:ind w:left="159" w:hanging="159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    </w:t>
            </w:r>
            <w:r w:rsidRPr="00F80CA5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ของตลาด</w:t>
            </w:r>
          </w:p>
        </w:tc>
        <w:tc>
          <w:tcPr>
            <w:tcW w:w="1141" w:type="dxa"/>
            <w:vAlign w:val="bottom"/>
            <w:hideMark/>
          </w:tcPr>
          <w:p w14:paraId="6F2D3FDD" w14:textId="77777777" w:rsidR="00450453" w:rsidRPr="00F80CA5" w:rsidRDefault="00450453" w:rsidP="006B363A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80CA5">
              <w:rPr>
                <w:rFonts w:asciiTheme="majorBidi" w:hAnsiTheme="majorBidi" w:cstheme="majorBidi" w:hint="cs"/>
                <w:sz w:val="26"/>
                <w:szCs w:val="26"/>
                <w:cs/>
              </w:rPr>
              <w:t>ณ วันที่</w:t>
            </w:r>
          </w:p>
          <w:p w14:paraId="35F7FE1E" w14:textId="20577069" w:rsidR="00450453" w:rsidRPr="00F80CA5" w:rsidRDefault="006F080F" w:rsidP="006B363A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080F">
              <w:rPr>
                <w:rFonts w:asciiTheme="majorBidi" w:hAnsiTheme="majorBidi" w:cstheme="majorBidi" w:hint="cs"/>
                <w:sz w:val="26"/>
                <w:szCs w:val="26"/>
              </w:rPr>
              <w:t>1</w:t>
            </w:r>
            <w:r w:rsidR="00450453" w:rsidRPr="00F80CA5">
              <w:rPr>
                <w:rFonts w:asciiTheme="majorBidi" w:hAnsiTheme="majorBidi" w:cstheme="majorBidi" w:hint="cs"/>
                <w:sz w:val="26"/>
                <w:szCs w:val="26"/>
              </w:rPr>
              <w:t xml:space="preserve"> </w:t>
            </w:r>
            <w:r w:rsidR="00450453" w:rsidRPr="00F80CA5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มกราคม</w:t>
            </w:r>
          </w:p>
        </w:tc>
        <w:tc>
          <w:tcPr>
            <w:tcW w:w="258" w:type="dxa"/>
            <w:vAlign w:val="bottom"/>
          </w:tcPr>
          <w:p w14:paraId="05DC900E" w14:textId="77777777" w:rsidR="00450453" w:rsidRPr="00F80CA5" w:rsidRDefault="00450453" w:rsidP="006B363A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049" w:type="dxa"/>
            <w:vAlign w:val="bottom"/>
            <w:hideMark/>
          </w:tcPr>
          <w:p w14:paraId="798F23AD" w14:textId="77777777" w:rsidR="00450453" w:rsidRPr="00F80CA5" w:rsidRDefault="00450453" w:rsidP="006B363A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80CA5">
              <w:rPr>
                <w:rFonts w:asciiTheme="majorBidi" w:hAnsiTheme="majorBidi" w:cstheme="majorBidi" w:hint="cs"/>
                <w:sz w:val="26"/>
                <w:szCs w:val="26"/>
                <w:cs/>
              </w:rPr>
              <w:t>ซื้อ</w:t>
            </w:r>
          </w:p>
        </w:tc>
        <w:tc>
          <w:tcPr>
            <w:tcW w:w="250" w:type="dxa"/>
            <w:vAlign w:val="bottom"/>
          </w:tcPr>
          <w:p w14:paraId="0358A5B4" w14:textId="77777777" w:rsidR="00450453" w:rsidRPr="00F80CA5" w:rsidRDefault="00450453" w:rsidP="006B363A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55" w:type="dxa"/>
            <w:vAlign w:val="bottom"/>
            <w:hideMark/>
          </w:tcPr>
          <w:p w14:paraId="7AD9959F" w14:textId="77777777" w:rsidR="00450453" w:rsidRPr="00F80CA5" w:rsidRDefault="00450453" w:rsidP="006B363A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80CA5">
              <w:rPr>
                <w:rFonts w:asciiTheme="majorBidi" w:hAnsiTheme="majorBidi" w:cstheme="majorBidi" w:hint="cs"/>
                <w:sz w:val="26"/>
                <w:szCs w:val="26"/>
                <w:cs/>
              </w:rPr>
              <w:t>ขาย</w:t>
            </w:r>
          </w:p>
        </w:tc>
        <w:tc>
          <w:tcPr>
            <w:tcW w:w="242" w:type="dxa"/>
            <w:vAlign w:val="bottom"/>
          </w:tcPr>
          <w:p w14:paraId="084DED8D" w14:textId="77777777" w:rsidR="00450453" w:rsidRPr="00F80CA5" w:rsidRDefault="00450453" w:rsidP="006B363A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33" w:type="dxa"/>
            <w:vAlign w:val="bottom"/>
            <w:hideMark/>
          </w:tcPr>
          <w:p w14:paraId="309EE635" w14:textId="77777777" w:rsidR="00450453" w:rsidRPr="00F80CA5" w:rsidRDefault="00450453" w:rsidP="006B363A">
            <w:pPr>
              <w:spacing w:line="240" w:lineRule="auto"/>
              <w:ind w:left="-83" w:right="-12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80CA5">
              <w:rPr>
                <w:rFonts w:asciiTheme="majorBidi" w:hAnsiTheme="majorBidi" w:cstheme="majorBidi" w:hint="cs"/>
                <w:sz w:val="26"/>
                <w:szCs w:val="26"/>
                <w:cs/>
              </w:rPr>
              <w:t>ปรับปรุงมูลค่ายุติธรรม</w:t>
            </w:r>
          </w:p>
        </w:tc>
        <w:tc>
          <w:tcPr>
            <w:tcW w:w="242" w:type="dxa"/>
            <w:vAlign w:val="bottom"/>
          </w:tcPr>
          <w:p w14:paraId="5AF24AA1" w14:textId="77777777" w:rsidR="00450453" w:rsidRPr="00F80CA5" w:rsidRDefault="00450453" w:rsidP="006B363A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75" w:type="dxa"/>
            <w:vAlign w:val="bottom"/>
            <w:hideMark/>
          </w:tcPr>
          <w:p w14:paraId="1C25F85A" w14:textId="77777777" w:rsidR="00450453" w:rsidRPr="00F80CA5" w:rsidRDefault="00450453" w:rsidP="006B363A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80CA5">
              <w:rPr>
                <w:rFonts w:asciiTheme="majorBidi" w:hAnsiTheme="majorBidi" w:cstheme="majorBidi" w:hint="cs"/>
                <w:sz w:val="26"/>
                <w:szCs w:val="26"/>
                <w:cs/>
              </w:rPr>
              <w:t>ณ วันที่</w:t>
            </w:r>
          </w:p>
          <w:p w14:paraId="77B563D1" w14:textId="5CA41BA0" w:rsidR="00450453" w:rsidRPr="00F80CA5" w:rsidRDefault="006F080F" w:rsidP="006B363A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080F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="00386C9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386C9B">
              <w:rPr>
                <w:rFonts w:asciiTheme="majorBidi" w:hAnsiTheme="majorBidi" w:cstheme="majorBidi"/>
                <w:sz w:val="26"/>
                <w:szCs w:val="26"/>
                <w:cs/>
              </w:rPr>
              <w:t>กันยายน</w:t>
            </w:r>
            <w:r w:rsidR="00450453" w:rsidRPr="00F80CA5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</w:p>
        </w:tc>
      </w:tr>
      <w:tr w:rsidR="00450453" w:rsidRPr="00C60284" w14:paraId="02FAC7AC" w14:textId="77777777" w:rsidTr="006B363A">
        <w:trPr>
          <w:trHeight w:val="353"/>
          <w:tblHeader/>
        </w:trPr>
        <w:tc>
          <w:tcPr>
            <w:tcW w:w="2944" w:type="dxa"/>
          </w:tcPr>
          <w:p w14:paraId="51C55526" w14:textId="77777777" w:rsidR="00450453" w:rsidRPr="00F80CA5" w:rsidRDefault="00450453" w:rsidP="006B363A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6645" w:type="dxa"/>
            <w:gridSpan w:val="9"/>
            <w:vAlign w:val="bottom"/>
            <w:hideMark/>
          </w:tcPr>
          <w:p w14:paraId="1A607F27" w14:textId="77777777" w:rsidR="00450453" w:rsidRPr="00F80CA5" w:rsidRDefault="00450453" w:rsidP="006B363A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F80CA5">
              <w:rPr>
                <w:rFonts w:asciiTheme="majorBidi" w:hAnsiTheme="majorBidi" w:cstheme="majorBidi" w:hint="cs"/>
                <w:i/>
                <w:iCs/>
                <w:sz w:val="26"/>
                <w:szCs w:val="26"/>
              </w:rPr>
              <w:t>(</w:t>
            </w:r>
            <w:r w:rsidRPr="00F80CA5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ล้านบาท</w:t>
            </w:r>
            <w:r w:rsidRPr="00F80CA5">
              <w:rPr>
                <w:rFonts w:asciiTheme="majorBidi" w:hAnsiTheme="majorBidi" w:cstheme="majorBidi" w:hint="cs"/>
                <w:i/>
                <w:iCs/>
                <w:sz w:val="26"/>
                <w:szCs w:val="26"/>
              </w:rPr>
              <w:t>)</w:t>
            </w:r>
          </w:p>
        </w:tc>
      </w:tr>
      <w:tr w:rsidR="00450453" w:rsidRPr="00C60284" w14:paraId="6AF72C19" w14:textId="77777777" w:rsidTr="006B363A">
        <w:trPr>
          <w:trHeight w:val="353"/>
        </w:trPr>
        <w:tc>
          <w:tcPr>
            <w:tcW w:w="2944" w:type="dxa"/>
            <w:hideMark/>
          </w:tcPr>
          <w:p w14:paraId="69CAD66B" w14:textId="63639879" w:rsidR="00450453" w:rsidRPr="00F80CA5" w:rsidRDefault="006F080F" w:rsidP="006B363A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6F080F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</w:rPr>
              <w:t>256</w:t>
            </w:r>
            <w:r w:rsidRPr="006F080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4</w:t>
            </w:r>
          </w:p>
        </w:tc>
        <w:tc>
          <w:tcPr>
            <w:tcW w:w="1141" w:type="dxa"/>
          </w:tcPr>
          <w:p w14:paraId="2590A4E9" w14:textId="77777777" w:rsidR="00450453" w:rsidRPr="00F80CA5" w:rsidRDefault="00450453" w:rsidP="006B363A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8" w:type="dxa"/>
          </w:tcPr>
          <w:p w14:paraId="3913478D" w14:textId="77777777" w:rsidR="00450453" w:rsidRPr="00F80CA5" w:rsidRDefault="00450453" w:rsidP="006B363A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9" w:type="dxa"/>
          </w:tcPr>
          <w:p w14:paraId="33ACBBF3" w14:textId="77777777" w:rsidR="00450453" w:rsidRPr="00F80CA5" w:rsidRDefault="00450453" w:rsidP="006B363A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0" w:type="dxa"/>
          </w:tcPr>
          <w:p w14:paraId="04B316F3" w14:textId="77777777" w:rsidR="00450453" w:rsidRPr="00F80CA5" w:rsidRDefault="00450453" w:rsidP="006B363A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5" w:type="dxa"/>
          </w:tcPr>
          <w:p w14:paraId="65840832" w14:textId="77777777" w:rsidR="00450453" w:rsidRPr="00F80CA5" w:rsidRDefault="00450453" w:rsidP="006B363A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2" w:type="dxa"/>
          </w:tcPr>
          <w:p w14:paraId="153B4E8B" w14:textId="77777777" w:rsidR="00450453" w:rsidRPr="00F80CA5" w:rsidRDefault="00450453" w:rsidP="006B363A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3" w:type="dxa"/>
          </w:tcPr>
          <w:p w14:paraId="1F40DEF3" w14:textId="77777777" w:rsidR="00450453" w:rsidRPr="00F80CA5" w:rsidRDefault="00450453" w:rsidP="006B363A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2" w:type="dxa"/>
          </w:tcPr>
          <w:p w14:paraId="16B5C973" w14:textId="77777777" w:rsidR="00450453" w:rsidRPr="00F80CA5" w:rsidRDefault="00450453" w:rsidP="006B363A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5" w:type="dxa"/>
          </w:tcPr>
          <w:p w14:paraId="56FE0AF5" w14:textId="77777777" w:rsidR="00450453" w:rsidRPr="00F80CA5" w:rsidRDefault="00450453" w:rsidP="006B363A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50453" w:rsidRPr="00C60284" w14:paraId="76BA31F3" w14:textId="77777777" w:rsidTr="006B363A">
        <w:trPr>
          <w:trHeight w:val="353"/>
        </w:trPr>
        <w:tc>
          <w:tcPr>
            <w:tcW w:w="2944" w:type="dxa"/>
            <w:hideMark/>
          </w:tcPr>
          <w:p w14:paraId="2763A5C8" w14:textId="77777777" w:rsidR="00450453" w:rsidRPr="00F80CA5" w:rsidRDefault="00450453" w:rsidP="006B363A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F80CA5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สินทรัพย์ทางการเงินหมุนเวียน</w:t>
            </w:r>
          </w:p>
        </w:tc>
        <w:tc>
          <w:tcPr>
            <w:tcW w:w="1141" w:type="dxa"/>
          </w:tcPr>
          <w:p w14:paraId="34DBB64F" w14:textId="77777777" w:rsidR="00450453" w:rsidRPr="00F80CA5" w:rsidRDefault="00450453" w:rsidP="006B363A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58" w:type="dxa"/>
          </w:tcPr>
          <w:p w14:paraId="6BEDC791" w14:textId="77777777" w:rsidR="00450453" w:rsidRPr="00F80CA5" w:rsidRDefault="00450453" w:rsidP="006B363A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9" w:type="dxa"/>
          </w:tcPr>
          <w:p w14:paraId="1C0E01D6" w14:textId="77777777" w:rsidR="00450453" w:rsidRPr="00F80CA5" w:rsidRDefault="00450453" w:rsidP="006B363A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0" w:type="dxa"/>
          </w:tcPr>
          <w:p w14:paraId="60692178" w14:textId="77777777" w:rsidR="00450453" w:rsidRPr="00F80CA5" w:rsidRDefault="00450453" w:rsidP="006B363A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5" w:type="dxa"/>
          </w:tcPr>
          <w:p w14:paraId="3C35D14F" w14:textId="77777777" w:rsidR="00450453" w:rsidRPr="00F80CA5" w:rsidRDefault="00450453" w:rsidP="006B363A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2" w:type="dxa"/>
          </w:tcPr>
          <w:p w14:paraId="77AB9FEF" w14:textId="77777777" w:rsidR="00450453" w:rsidRPr="00F80CA5" w:rsidRDefault="00450453" w:rsidP="006B363A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3" w:type="dxa"/>
          </w:tcPr>
          <w:p w14:paraId="0E2384AB" w14:textId="77777777" w:rsidR="00450453" w:rsidRPr="00F80CA5" w:rsidRDefault="00450453" w:rsidP="006B363A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2" w:type="dxa"/>
          </w:tcPr>
          <w:p w14:paraId="03A55CE1" w14:textId="77777777" w:rsidR="00450453" w:rsidRPr="00F80CA5" w:rsidRDefault="00450453" w:rsidP="006B363A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5" w:type="dxa"/>
          </w:tcPr>
          <w:p w14:paraId="79E8E586" w14:textId="77777777" w:rsidR="00450453" w:rsidRPr="00F80CA5" w:rsidRDefault="00450453" w:rsidP="006B363A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50453" w:rsidRPr="00C60284" w14:paraId="4CDE4A36" w14:textId="77777777" w:rsidTr="006B363A">
        <w:trPr>
          <w:trHeight w:val="342"/>
        </w:trPr>
        <w:tc>
          <w:tcPr>
            <w:tcW w:w="2944" w:type="dxa"/>
          </w:tcPr>
          <w:p w14:paraId="601B233F" w14:textId="77777777" w:rsidR="00450453" w:rsidRPr="00F80CA5" w:rsidRDefault="00450453" w:rsidP="006B363A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F80CA5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ตราสารทุนที่วัดมูลค่าด้วย</w:t>
            </w:r>
            <w:r w:rsidRPr="00F80CA5">
              <w:rPr>
                <w:rFonts w:asciiTheme="majorBidi" w:hAnsiTheme="majorBidi" w:cstheme="majorBidi"/>
                <w:sz w:val="26"/>
                <w:szCs w:val="26"/>
              </w:rPr>
              <w:t xml:space="preserve">      </w:t>
            </w:r>
          </w:p>
        </w:tc>
        <w:tc>
          <w:tcPr>
            <w:tcW w:w="1141" w:type="dxa"/>
          </w:tcPr>
          <w:p w14:paraId="0C241E5A" w14:textId="77777777" w:rsidR="00450453" w:rsidRPr="00F80CA5" w:rsidRDefault="00450453" w:rsidP="006B363A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258" w:type="dxa"/>
          </w:tcPr>
          <w:p w14:paraId="60AD1CD7" w14:textId="77777777" w:rsidR="00450453" w:rsidRPr="00F80CA5" w:rsidRDefault="00450453" w:rsidP="006B363A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9" w:type="dxa"/>
          </w:tcPr>
          <w:p w14:paraId="6C383C25" w14:textId="77777777" w:rsidR="00450453" w:rsidRPr="00F80CA5" w:rsidRDefault="00450453" w:rsidP="006B363A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0" w:type="dxa"/>
          </w:tcPr>
          <w:p w14:paraId="446841B1" w14:textId="77777777" w:rsidR="00450453" w:rsidRPr="00F80CA5" w:rsidRDefault="00450453" w:rsidP="006B363A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5" w:type="dxa"/>
          </w:tcPr>
          <w:p w14:paraId="6EACECA7" w14:textId="77777777" w:rsidR="00450453" w:rsidRPr="00F80CA5" w:rsidRDefault="00450453" w:rsidP="006B363A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2" w:type="dxa"/>
          </w:tcPr>
          <w:p w14:paraId="7AFFBC33" w14:textId="77777777" w:rsidR="00450453" w:rsidRPr="00F80CA5" w:rsidRDefault="00450453" w:rsidP="006B363A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3" w:type="dxa"/>
          </w:tcPr>
          <w:p w14:paraId="3FE3E258" w14:textId="77777777" w:rsidR="00450453" w:rsidRPr="00F80CA5" w:rsidRDefault="00450453" w:rsidP="006B363A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2" w:type="dxa"/>
          </w:tcPr>
          <w:p w14:paraId="246F2083" w14:textId="77777777" w:rsidR="00450453" w:rsidRPr="00F80CA5" w:rsidRDefault="00450453" w:rsidP="006B363A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5" w:type="dxa"/>
          </w:tcPr>
          <w:p w14:paraId="563F138F" w14:textId="77777777" w:rsidR="00450453" w:rsidRPr="00F80CA5" w:rsidRDefault="00450453" w:rsidP="006B363A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637CE" w:rsidRPr="00C60284" w14:paraId="05F65727" w14:textId="77777777" w:rsidTr="00AF17B4">
        <w:trPr>
          <w:trHeight w:val="398"/>
        </w:trPr>
        <w:tc>
          <w:tcPr>
            <w:tcW w:w="2944" w:type="dxa"/>
            <w:hideMark/>
          </w:tcPr>
          <w:p w14:paraId="06D1DDBA" w14:textId="77777777" w:rsidR="00C637CE" w:rsidRPr="00F80CA5" w:rsidRDefault="00C637CE" w:rsidP="00C637CE">
            <w:pPr>
              <w:pStyle w:val="ListParagraph"/>
              <w:numPr>
                <w:ilvl w:val="0"/>
                <w:numId w:val="38"/>
              </w:numPr>
              <w:spacing w:line="240" w:lineRule="auto"/>
              <w:ind w:hanging="720"/>
              <w:rPr>
                <w:rFonts w:asciiTheme="majorBidi" w:hAnsiTheme="majorBidi" w:cstheme="majorBidi"/>
                <w:sz w:val="26"/>
                <w:szCs w:val="26"/>
              </w:rPr>
            </w:pPr>
            <w:r w:rsidRPr="00F80CA5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141" w:type="dxa"/>
          </w:tcPr>
          <w:p w14:paraId="3C33CF75" w14:textId="2B33A0A8" w:rsidR="00C637CE" w:rsidRPr="00C637CE" w:rsidRDefault="00C637CE" w:rsidP="00C637CE">
            <w:pPr>
              <w:tabs>
                <w:tab w:val="clear" w:pos="907"/>
                <w:tab w:val="left" w:pos="634"/>
              </w:tabs>
              <w:spacing w:line="240" w:lineRule="auto"/>
              <w:ind w:right="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637C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8" w:type="dxa"/>
          </w:tcPr>
          <w:p w14:paraId="2AAA9FC2" w14:textId="77777777" w:rsidR="00C637CE" w:rsidRPr="00C637CE" w:rsidRDefault="00C637CE" w:rsidP="00C637CE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9" w:type="dxa"/>
          </w:tcPr>
          <w:p w14:paraId="6EBFB0A9" w14:textId="049C8C6D" w:rsidR="00C637CE" w:rsidRPr="00C637CE" w:rsidRDefault="00C637CE" w:rsidP="00C637CE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637CE">
              <w:rPr>
                <w:rFonts w:asciiTheme="majorBidi" w:hAnsiTheme="majorBidi" w:cstheme="majorBidi"/>
                <w:sz w:val="26"/>
                <w:szCs w:val="26"/>
              </w:rPr>
              <w:t>1,495</w:t>
            </w:r>
          </w:p>
        </w:tc>
        <w:tc>
          <w:tcPr>
            <w:tcW w:w="250" w:type="dxa"/>
          </w:tcPr>
          <w:p w14:paraId="4AE945C5" w14:textId="77777777" w:rsidR="00C637CE" w:rsidRPr="00C637CE" w:rsidRDefault="00C637CE" w:rsidP="00C637CE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5" w:type="dxa"/>
          </w:tcPr>
          <w:p w14:paraId="72267280" w14:textId="6854F14C" w:rsidR="00C637CE" w:rsidRPr="00C637CE" w:rsidRDefault="00C637CE" w:rsidP="00C637CE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637C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2" w:type="dxa"/>
          </w:tcPr>
          <w:p w14:paraId="480393D5" w14:textId="77777777" w:rsidR="00C637CE" w:rsidRPr="00C637CE" w:rsidRDefault="00C637CE" w:rsidP="00C637CE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3" w:type="dxa"/>
          </w:tcPr>
          <w:p w14:paraId="4C4B2B9E" w14:textId="018BEAE9" w:rsidR="00C637CE" w:rsidRPr="00C637CE" w:rsidRDefault="00C637CE" w:rsidP="00C637CE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637CE">
              <w:rPr>
                <w:rFonts w:asciiTheme="majorBidi" w:hAnsiTheme="majorBidi" w:cstheme="majorBidi"/>
                <w:sz w:val="26"/>
                <w:szCs w:val="26"/>
              </w:rPr>
              <w:t>(165)</w:t>
            </w:r>
          </w:p>
        </w:tc>
        <w:tc>
          <w:tcPr>
            <w:tcW w:w="242" w:type="dxa"/>
          </w:tcPr>
          <w:p w14:paraId="7AD5330C" w14:textId="77777777" w:rsidR="00C637CE" w:rsidRPr="00C637CE" w:rsidRDefault="00C637CE" w:rsidP="00C637CE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5" w:type="dxa"/>
          </w:tcPr>
          <w:p w14:paraId="60144DB7" w14:textId="25BF1351" w:rsidR="00C637CE" w:rsidRPr="00C637CE" w:rsidRDefault="00C637CE" w:rsidP="00C637CE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637CE">
              <w:rPr>
                <w:rFonts w:asciiTheme="majorBidi" w:hAnsiTheme="majorBidi" w:cstheme="majorBidi"/>
                <w:sz w:val="26"/>
                <w:szCs w:val="26"/>
              </w:rPr>
              <w:t>1,330</w:t>
            </w:r>
          </w:p>
        </w:tc>
      </w:tr>
      <w:tr w:rsidR="00C637CE" w:rsidRPr="00FC6DC9" w14:paraId="4B6F8373" w14:textId="77777777" w:rsidTr="00AF17B4">
        <w:trPr>
          <w:trHeight w:val="353"/>
        </w:trPr>
        <w:tc>
          <w:tcPr>
            <w:tcW w:w="2944" w:type="dxa"/>
            <w:hideMark/>
          </w:tcPr>
          <w:p w14:paraId="567A1556" w14:textId="77777777" w:rsidR="00C637CE" w:rsidRPr="00F80CA5" w:rsidRDefault="00C637CE" w:rsidP="00C637CE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80CA5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491577D" w14:textId="05A405F9" w:rsidR="00C637CE" w:rsidRPr="00C637CE" w:rsidRDefault="00C637CE" w:rsidP="00C637CE">
            <w:pPr>
              <w:tabs>
                <w:tab w:val="clear" w:pos="907"/>
                <w:tab w:val="left" w:pos="634"/>
              </w:tabs>
              <w:spacing w:line="240" w:lineRule="auto"/>
              <w:ind w:right="10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637C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58" w:type="dxa"/>
          </w:tcPr>
          <w:p w14:paraId="76D628AE" w14:textId="77777777" w:rsidR="00C637CE" w:rsidRPr="00C637CE" w:rsidRDefault="00C637CE" w:rsidP="00C637CE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0E385FD" w14:textId="26838650" w:rsidR="00C637CE" w:rsidRPr="00C637CE" w:rsidRDefault="00C637CE" w:rsidP="00C637C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637C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1,495</w:t>
            </w:r>
          </w:p>
        </w:tc>
        <w:tc>
          <w:tcPr>
            <w:tcW w:w="250" w:type="dxa"/>
          </w:tcPr>
          <w:p w14:paraId="0397E83F" w14:textId="77777777" w:rsidR="00C637CE" w:rsidRPr="00C637CE" w:rsidRDefault="00C637CE" w:rsidP="00C637CE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5B5683D" w14:textId="70CD15E3" w:rsidR="00C637CE" w:rsidRPr="00C637CE" w:rsidRDefault="00C637CE" w:rsidP="00C637C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637C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2" w:type="dxa"/>
          </w:tcPr>
          <w:p w14:paraId="4B6CE492" w14:textId="77777777" w:rsidR="00C637CE" w:rsidRPr="00C637CE" w:rsidRDefault="00C637CE" w:rsidP="00C637CE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B898AFC" w14:textId="1807CD9D" w:rsidR="00C637CE" w:rsidRPr="00C637CE" w:rsidRDefault="00C637CE" w:rsidP="00C637C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637C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(165)</w:t>
            </w:r>
          </w:p>
        </w:tc>
        <w:tc>
          <w:tcPr>
            <w:tcW w:w="242" w:type="dxa"/>
          </w:tcPr>
          <w:p w14:paraId="56A5A622" w14:textId="77777777" w:rsidR="00C637CE" w:rsidRPr="00C637CE" w:rsidRDefault="00C637CE" w:rsidP="00C637CE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BE35639" w14:textId="6DEAFCE7" w:rsidR="00C637CE" w:rsidRPr="00C637CE" w:rsidRDefault="00C637CE" w:rsidP="00C637C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637C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1,330</w:t>
            </w:r>
          </w:p>
        </w:tc>
      </w:tr>
    </w:tbl>
    <w:p w14:paraId="65B76A4A" w14:textId="7F5A1F10" w:rsidR="00450453" w:rsidRDefault="00450453" w:rsidP="00450453">
      <w:pPr>
        <w:pStyle w:val="Heading1"/>
        <w:keepLines/>
        <w:numPr>
          <w:ilvl w:val="0"/>
          <w:numId w:val="0"/>
        </w:numPr>
        <w:shd w:val="clear" w:color="auto" w:fill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</w:p>
    <w:p w14:paraId="3F6698AE" w14:textId="5DFC2C64" w:rsidR="00450453" w:rsidRDefault="00450453" w:rsidP="00450453">
      <w:pPr>
        <w:rPr>
          <w:rFonts w:cs="Arial"/>
          <w:cs/>
          <w:lang w:val="th-TH"/>
        </w:rPr>
      </w:pPr>
    </w:p>
    <w:p w14:paraId="2E3FE8B9" w14:textId="77777777" w:rsidR="00450453" w:rsidRPr="00450453" w:rsidRDefault="00450453" w:rsidP="00450453">
      <w:pPr>
        <w:rPr>
          <w:rFonts w:cstheme="minorBidi"/>
          <w:cs/>
          <w:lang w:val="th-TH"/>
        </w:rPr>
      </w:pPr>
    </w:p>
    <w:p w14:paraId="11F9D0BA" w14:textId="77777777" w:rsidR="00450453" w:rsidRDefault="004504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 w:cs="Angsana New"/>
          <w:sz w:val="30"/>
          <w:szCs w:val="30"/>
          <w:cs/>
          <w:lang w:val="th-TH"/>
        </w:rPr>
        <w:br w:type="page"/>
      </w:r>
    </w:p>
    <w:p w14:paraId="13C9E8A8" w14:textId="64CFC65D" w:rsidR="00E40AFC" w:rsidRPr="00C60284" w:rsidRDefault="00E40AFC" w:rsidP="00E40AFC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  <w:r w:rsidRPr="00C60284">
        <w:rPr>
          <w:rFonts w:ascii="Angsana New" w:hAnsi="Angsana New" w:cs="Angsana New"/>
          <w:sz w:val="30"/>
          <w:szCs w:val="30"/>
          <w:u w:val="none"/>
          <w:cs/>
          <w:lang w:val="th-TH"/>
        </w:rPr>
        <w:t>เงินลงทุนในบริษัทย่อย</w:t>
      </w:r>
      <w:r w:rsidR="00276D73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t>และการร่วมค้า</w:t>
      </w:r>
    </w:p>
    <w:p w14:paraId="5D52F800" w14:textId="77777777" w:rsidR="008266E3" w:rsidRDefault="008266E3" w:rsidP="004E4905">
      <w:pPr>
        <w:pStyle w:val="Heading1"/>
        <w:keepLines/>
        <w:numPr>
          <w:ilvl w:val="0"/>
          <w:numId w:val="0"/>
        </w:numPr>
        <w:shd w:val="clear" w:color="auto" w:fill="auto"/>
        <w:ind w:right="-45"/>
        <w:jc w:val="thaiDistribute"/>
        <w:rPr>
          <w:rFonts w:ascii="Angsana New" w:hAnsi="Angsana New" w:cs="Angsana New"/>
          <w:sz w:val="30"/>
          <w:szCs w:val="30"/>
          <w:u w:val="none"/>
        </w:rPr>
      </w:pP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860"/>
        <w:gridCol w:w="270"/>
        <w:gridCol w:w="1710"/>
        <w:gridCol w:w="270"/>
        <w:gridCol w:w="1890"/>
      </w:tblGrid>
      <w:tr w:rsidR="00E40AFC" w:rsidRPr="00E40AFC" w14:paraId="0C212AD2" w14:textId="77777777" w:rsidTr="003C0744">
        <w:trPr>
          <w:tblHeader/>
        </w:trPr>
        <w:tc>
          <w:tcPr>
            <w:tcW w:w="4860" w:type="dxa"/>
            <w:vAlign w:val="bottom"/>
          </w:tcPr>
          <w:p w14:paraId="5301064B" w14:textId="77777777" w:rsidR="00E40AFC" w:rsidRPr="00022856" w:rsidRDefault="00E40AFC" w:rsidP="00CC6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02285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  <w:p w14:paraId="695B5378" w14:textId="08EA95D6" w:rsidR="00E40AFC" w:rsidRPr="00E40AFC" w:rsidRDefault="00B40AEB" w:rsidP="00CC6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08"/>
              <w:rPr>
                <w:rFonts w:ascii="Angsana New" w:hAnsi="Angsana New" w:cs="Angsana New"/>
                <w:b/>
                <w:sz w:val="30"/>
                <w:szCs w:val="30"/>
                <w:highlight w:val="cyan"/>
              </w:rPr>
            </w:pPr>
            <w:r w:rsidRPr="0002285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="00E40AFC" w:rsidRPr="0002285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386C9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เก้าเดือน</w:t>
            </w:r>
            <w:r w:rsidR="00E40AFC" w:rsidRPr="0002285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สิ้นสุดวันที่</w:t>
            </w:r>
            <w:r w:rsidR="00E40AFC" w:rsidRPr="0002285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6F080F" w:rsidRPr="006F080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>30</w:t>
            </w:r>
            <w:r w:rsidR="00386C9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386C9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="00E40AFC" w:rsidRPr="0002285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6F080F" w:rsidRPr="006F080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>2564</w:t>
            </w:r>
            <w:r w:rsidR="00E40AFC" w:rsidRPr="00E40AFC">
              <w:rPr>
                <w:rFonts w:ascii="Angsana New" w:eastAsia="Calibri" w:hAnsi="Angsana New" w:cs="Angsana New" w:hint="cs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1EB87428" w14:textId="77777777" w:rsidR="00E40AFC" w:rsidRPr="00E40AFC" w:rsidRDefault="00E40AFC" w:rsidP="006B3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254CEC0A" w14:textId="31DDCC27" w:rsidR="00E40AFC" w:rsidRPr="00E40AFC" w:rsidRDefault="00E40AFC" w:rsidP="006B3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1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E40AFC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งบการเงินรวม</w:t>
            </w:r>
            <w:r w:rsidRPr="00E40AFC">
              <w:rPr>
                <w:rFonts w:ascii="Angsana New" w:hAnsi="Angsana New" w:cs="Angsana New" w:hint="cs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vAlign w:val="center"/>
          </w:tcPr>
          <w:p w14:paraId="1307F661" w14:textId="77777777" w:rsidR="00E40AFC" w:rsidRPr="00E40AFC" w:rsidRDefault="00E40AFC" w:rsidP="006B3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890" w:type="dxa"/>
            <w:vAlign w:val="center"/>
          </w:tcPr>
          <w:p w14:paraId="1203DABB" w14:textId="77777777" w:rsidR="003C0744" w:rsidRDefault="00E40AFC" w:rsidP="00903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1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E40AFC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งบการเงิน</w:t>
            </w:r>
          </w:p>
          <w:p w14:paraId="5D291540" w14:textId="590438CC" w:rsidR="00E40AFC" w:rsidRPr="009035AD" w:rsidRDefault="00E40AFC" w:rsidP="00903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1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E40AFC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เฉพาะกิจการ</w:t>
            </w:r>
            <w:r w:rsidRPr="009035AD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E40AFC" w:rsidRPr="00E40AFC" w14:paraId="45FD4150" w14:textId="77777777" w:rsidTr="003C0744">
        <w:trPr>
          <w:tblHeader/>
        </w:trPr>
        <w:tc>
          <w:tcPr>
            <w:tcW w:w="4860" w:type="dxa"/>
            <w:shd w:val="clear" w:color="auto" w:fill="auto"/>
            <w:vAlign w:val="bottom"/>
          </w:tcPr>
          <w:p w14:paraId="6F746359" w14:textId="013B4966" w:rsidR="00E40AFC" w:rsidRPr="00E40AFC" w:rsidRDefault="00E40AFC" w:rsidP="00CC6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/>
              <w:rPr>
                <w:rFonts w:ascii="Angsana New" w:hAnsi="Angsana New" w:cs="Angsana New"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270" w:type="dxa"/>
          </w:tcPr>
          <w:p w14:paraId="2648F10A" w14:textId="77777777" w:rsidR="00E40AFC" w:rsidRPr="00E40AFC" w:rsidRDefault="00E40AFC" w:rsidP="006B363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870" w:type="dxa"/>
            <w:gridSpan w:val="3"/>
          </w:tcPr>
          <w:p w14:paraId="5753D41D" w14:textId="357D71CA" w:rsidR="00E40AFC" w:rsidRPr="00E40AFC" w:rsidRDefault="00E40AFC" w:rsidP="006B363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E40AF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</w:t>
            </w:r>
            <w:r w:rsidRPr="00E40AF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นบาท)</w:t>
            </w:r>
          </w:p>
        </w:tc>
      </w:tr>
      <w:tr w:rsidR="00E40AFC" w:rsidRPr="00E40AFC" w14:paraId="1A6DE20E" w14:textId="77777777" w:rsidTr="003C0744">
        <w:tc>
          <w:tcPr>
            <w:tcW w:w="4860" w:type="dxa"/>
            <w:vAlign w:val="bottom"/>
          </w:tcPr>
          <w:p w14:paraId="1FBF7FAB" w14:textId="77777777" w:rsidR="00E40AFC" w:rsidRPr="00793CD1" w:rsidRDefault="00E40AFC" w:rsidP="00CC6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93CD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270" w:type="dxa"/>
          </w:tcPr>
          <w:p w14:paraId="39400914" w14:textId="77777777" w:rsidR="00E40AFC" w:rsidRPr="00E40AFC" w:rsidRDefault="00E40AFC" w:rsidP="006B363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8A926F2" w14:textId="77777777" w:rsidR="00E40AFC" w:rsidRPr="00E40AFC" w:rsidRDefault="00E40AFC" w:rsidP="006B363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C47F438" w14:textId="77777777" w:rsidR="00E40AFC" w:rsidRPr="00E40AFC" w:rsidRDefault="00E40AFC" w:rsidP="006B3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890" w:type="dxa"/>
          </w:tcPr>
          <w:p w14:paraId="2F70EE2C" w14:textId="77777777" w:rsidR="00E40AFC" w:rsidRPr="00E40AFC" w:rsidRDefault="00E40AFC" w:rsidP="006B363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40AFC" w:rsidRPr="00E40AFC" w14:paraId="301C65DF" w14:textId="77777777" w:rsidTr="003C0744">
        <w:tc>
          <w:tcPr>
            <w:tcW w:w="4860" w:type="dxa"/>
            <w:vAlign w:val="bottom"/>
          </w:tcPr>
          <w:p w14:paraId="1A2D79B1" w14:textId="378D8505" w:rsidR="00E40AFC" w:rsidRPr="00793CD1" w:rsidRDefault="00E40AFC" w:rsidP="00CC6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93CD1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เพิ่มทุนในบริษัท</w:t>
            </w:r>
            <w:r w:rsidR="003224E4" w:rsidRPr="00793CD1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3224E4" w:rsidRPr="00793CD1">
              <w:rPr>
                <w:rFonts w:ascii="Angsana New" w:hAnsi="Angsana New" w:cs="Angsana New" w:hint="cs"/>
                <w:sz w:val="30"/>
                <w:szCs w:val="30"/>
                <w:cs/>
              </w:rPr>
              <w:t>ที พาราก้อน โฮลดิ้ง จำกัด</w:t>
            </w:r>
          </w:p>
        </w:tc>
        <w:tc>
          <w:tcPr>
            <w:tcW w:w="270" w:type="dxa"/>
          </w:tcPr>
          <w:p w14:paraId="369AE3E8" w14:textId="77777777" w:rsidR="00E40AFC" w:rsidRPr="00E40AFC" w:rsidRDefault="00E40AFC" w:rsidP="006B363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6F26186A" w14:textId="5291E707" w:rsidR="00E40AFC" w:rsidRPr="00E40AFC" w:rsidRDefault="0008707A" w:rsidP="0008707A">
            <w:pPr>
              <w:pStyle w:val="acctfourfigures"/>
              <w:tabs>
                <w:tab w:val="clear" w:pos="765"/>
              </w:tabs>
              <w:spacing w:line="240" w:lineRule="auto"/>
              <w:ind w:right="16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383923F" w14:textId="77777777" w:rsidR="00E40AFC" w:rsidRPr="00E40AFC" w:rsidRDefault="00E40AFC" w:rsidP="006B3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098E388E" w14:textId="14758269" w:rsidR="00E40AFC" w:rsidRPr="00E40AFC" w:rsidRDefault="0008707A" w:rsidP="006C1BDD">
            <w:pPr>
              <w:pStyle w:val="acctfourfigures"/>
              <w:tabs>
                <w:tab w:val="clear" w:pos="765"/>
                <w:tab w:val="left" w:pos="1607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347,090</w:t>
            </w:r>
          </w:p>
        </w:tc>
      </w:tr>
      <w:tr w:rsidR="0008707A" w:rsidRPr="00E40AFC" w14:paraId="4B8FC1B6" w14:textId="77777777" w:rsidTr="003C0744">
        <w:tc>
          <w:tcPr>
            <w:tcW w:w="4860" w:type="dxa"/>
            <w:vAlign w:val="bottom"/>
          </w:tcPr>
          <w:p w14:paraId="00F33BCD" w14:textId="7E8CC93C" w:rsidR="0008707A" w:rsidRPr="00793CD1" w:rsidRDefault="0008707A" w:rsidP="00087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เพิ่มทุนในบริษัท ไทย</w:t>
            </w:r>
            <w:r w:rsidR="007B7D3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ฟู้ดส์ เซอร์วิส แอนด์ ซัพพลาย จำกัด</w:t>
            </w:r>
          </w:p>
        </w:tc>
        <w:tc>
          <w:tcPr>
            <w:tcW w:w="270" w:type="dxa"/>
          </w:tcPr>
          <w:p w14:paraId="0E49D82E" w14:textId="77777777" w:rsidR="0008707A" w:rsidRPr="00E40AFC" w:rsidRDefault="0008707A" w:rsidP="0008707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41F712BC" w14:textId="2C28AD7A" w:rsidR="0008707A" w:rsidRPr="00E40AFC" w:rsidRDefault="0008707A" w:rsidP="0008707A">
            <w:pPr>
              <w:pStyle w:val="acctfourfigures"/>
              <w:tabs>
                <w:tab w:val="clear" w:pos="765"/>
              </w:tabs>
              <w:spacing w:line="240" w:lineRule="auto"/>
              <w:ind w:right="16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E969A37" w14:textId="77777777" w:rsidR="0008707A" w:rsidRPr="00E40AFC" w:rsidRDefault="0008707A" w:rsidP="00087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32A6FEF5" w14:textId="2F77980D" w:rsidR="0008707A" w:rsidRPr="00E40AFC" w:rsidRDefault="0008707A" w:rsidP="0008707A">
            <w:pPr>
              <w:pStyle w:val="acctfourfigures"/>
              <w:tabs>
                <w:tab w:val="clear" w:pos="765"/>
                <w:tab w:val="left" w:pos="1607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211,840</w:t>
            </w:r>
          </w:p>
        </w:tc>
      </w:tr>
      <w:tr w:rsidR="0008707A" w:rsidRPr="00E40AFC" w14:paraId="24F083AA" w14:textId="77777777" w:rsidTr="003C0744">
        <w:tc>
          <w:tcPr>
            <w:tcW w:w="4860" w:type="dxa"/>
            <w:vAlign w:val="bottom"/>
          </w:tcPr>
          <w:p w14:paraId="5036A81C" w14:textId="77777777" w:rsidR="0008707A" w:rsidRPr="00793CD1" w:rsidRDefault="0008707A" w:rsidP="00087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93CD1">
              <w:rPr>
                <w:rFonts w:ascii="Angsana New" w:hAnsi="Angsana New" w:cs="Angsana New" w:hint="cs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270" w:type="dxa"/>
          </w:tcPr>
          <w:p w14:paraId="27069119" w14:textId="77777777" w:rsidR="0008707A" w:rsidRPr="00E40AFC" w:rsidRDefault="0008707A" w:rsidP="0008707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41F92C39" w14:textId="2F93EB20" w:rsidR="0008707A" w:rsidRPr="00E40AFC" w:rsidRDefault="0008707A" w:rsidP="0008707A">
            <w:pPr>
              <w:pStyle w:val="acctfourfigures"/>
              <w:tabs>
                <w:tab w:val="clear" w:pos="765"/>
              </w:tabs>
              <w:spacing w:line="240" w:lineRule="auto"/>
              <w:ind w:right="16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F224CC5" w14:textId="77777777" w:rsidR="0008707A" w:rsidRPr="00E40AFC" w:rsidRDefault="0008707A" w:rsidP="00087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31E7CEAD" w14:textId="3A8E18C0" w:rsidR="0008707A" w:rsidRPr="00E40AFC" w:rsidRDefault="0008707A" w:rsidP="0008707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(720,148)</w:t>
            </w:r>
          </w:p>
        </w:tc>
      </w:tr>
      <w:tr w:rsidR="00E40AFC" w:rsidRPr="00E40AFC" w14:paraId="422C5C02" w14:textId="77777777" w:rsidTr="003C0744">
        <w:tc>
          <w:tcPr>
            <w:tcW w:w="4860" w:type="dxa"/>
            <w:vAlign w:val="bottom"/>
          </w:tcPr>
          <w:p w14:paraId="39F7C8CE" w14:textId="77777777" w:rsidR="00E40AFC" w:rsidRPr="00793CD1" w:rsidRDefault="00E40AFC" w:rsidP="00CC6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0C92751" w14:textId="77777777" w:rsidR="00E40AFC" w:rsidRPr="00E40AFC" w:rsidRDefault="00E40AFC" w:rsidP="006B363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5FF60D4A" w14:textId="77777777" w:rsidR="00E40AFC" w:rsidRPr="00E40AFC" w:rsidRDefault="00E40AFC" w:rsidP="006B363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D68B8EE" w14:textId="77777777" w:rsidR="00E40AFC" w:rsidRPr="00E40AFC" w:rsidRDefault="00E40AFC" w:rsidP="006B3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358B75A0" w14:textId="77777777" w:rsidR="00E40AFC" w:rsidRPr="00E40AFC" w:rsidRDefault="00E40AFC" w:rsidP="006C1BDD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E40AFC" w:rsidRPr="00E40AFC" w14:paraId="5A1E2539" w14:textId="77777777" w:rsidTr="003C0744">
        <w:tc>
          <w:tcPr>
            <w:tcW w:w="4860" w:type="dxa"/>
            <w:shd w:val="clear" w:color="auto" w:fill="auto"/>
            <w:vAlign w:val="bottom"/>
          </w:tcPr>
          <w:p w14:paraId="2C5D4D6B" w14:textId="77777777" w:rsidR="00E40AFC" w:rsidRPr="00793CD1" w:rsidRDefault="00E40AFC" w:rsidP="00CC6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93CD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270" w:type="dxa"/>
          </w:tcPr>
          <w:p w14:paraId="65362A5A" w14:textId="77777777" w:rsidR="00E40AFC" w:rsidRPr="00E40AFC" w:rsidRDefault="00E40AFC" w:rsidP="006B363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6A03ACD6" w14:textId="77777777" w:rsidR="00E40AFC" w:rsidRPr="00E40AFC" w:rsidRDefault="00E40AFC" w:rsidP="006B363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2A0A8E65" w14:textId="77777777" w:rsidR="00E40AFC" w:rsidRPr="00E40AFC" w:rsidRDefault="00E40AFC" w:rsidP="006B3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72058DCF" w14:textId="77777777" w:rsidR="00E40AFC" w:rsidRPr="00E40AFC" w:rsidRDefault="00E40AFC" w:rsidP="006C1BDD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E7516C" w:rsidRPr="00E40AFC" w14:paraId="3CAEDED9" w14:textId="77777777" w:rsidTr="003C0744">
        <w:tc>
          <w:tcPr>
            <w:tcW w:w="4860" w:type="dxa"/>
            <w:shd w:val="clear" w:color="auto" w:fill="auto"/>
            <w:vAlign w:val="bottom"/>
          </w:tcPr>
          <w:p w14:paraId="5186F29E" w14:textId="0B43A3E0" w:rsidR="00E7516C" w:rsidRPr="00793CD1" w:rsidRDefault="00E7516C" w:rsidP="00E75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ซื้อเงินลงทุน</w:t>
            </w:r>
            <w:r w:rsidRPr="00793CD1">
              <w:rPr>
                <w:rFonts w:ascii="Angsana New" w:hAnsi="Angsana New" w:cs="Angsana New" w:hint="cs"/>
                <w:sz w:val="30"/>
                <w:szCs w:val="30"/>
                <w:cs/>
              </w:rPr>
              <w:t>ในบริษัท</w:t>
            </w:r>
            <w:r w:rsidRPr="00793CD1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793CD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ไทยฟู้ดส์ นิวเคลียส จีเนติกส์ </w:t>
            </w:r>
            <w:r w:rsidRPr="00793CD1">
              <w:rPr>
                <w:rFonts w:ascii="Angsana New" w:hAnsi="Angsana New" w:cs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270" w:type="dxa"/>
          </w:tcPr>
          <w:p w14:paraId="16871160" w14:textId="77777777" w:rsidR="00E7516C" w:rsidRPr="00E40AFC" w:rsidRDefault="00E7516C" w:rsidP="00E7516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56B25602" w14:textId="7FA3194A" w:rsidR="00E7516C" w:rsidRPr="00E40AFC" w:rsidRDefault="00B82804" w:rsidP="00DF77E5">
            <w:pPr>
              <w:pStyle w:val="acctfourfigures"/>
              <w:tabs>
                <w:tab w:val="clear" w:pos="765"/>
              </w:tabs>
              <w:spacing w:line="240" w:lineRule="auto"/>
              <w:ind w:right="16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125</w:t>
            </w:r>
            <w:r w:rsidR="00DF77E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,000</w:t>
            </w:r>
          </w:p>
        </w:tc>
        <w:tc>
          <w:tcPr>
            <w:tcW w:w="270" w:type="dxa"/>
            <w:vAlign w:val="bottom"/>
          </w:tcPr>
          <w:p w14:paraId="129A652B" w14:textId="77777777" w:rsidR="00E7516C" w:rsidRPr="00E40AFC" w:rsidRDefault="00E7516C" w:rsidP="00E75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4827DF50" w14:textId="1479CC5D" w:rsidR="00E7516C" w:rsidRPr="00E40AFC" w:rsidRDefault="00E7516C" w:rsidP="00E7516C">
            <w:pPr>
              <w:pStyle w:val="acctfourfigures"/>
              <w:tabs>
                <w:tab w:val="clear" w:pos="765"/>
              </w:tabs>
              <w:spacing w:line="240" w:lineRule="auto"/>
              <w:ind w:right="16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E7516C" w:rsidRPr="00E40AFC" w14:paraId="32F19169" w14:textId="77777777" w:rsidTr="003C0744">
        <w:tc>
          <w:tcPr>
            <w:tcW w:w="4860" w:type="dxa"/>
            <w:shd w:val="clear" w:color="auto" w:fill="auto"/>
            <w:vAlign w:val="bottom"/>
          </w:tcPr>
          <w:p w14:paraId="774A9152" w14:textId="6549E556" w:rsidR="00E7516C" w:rsidRPr="00793CD1" w:rsidRDefault="00E7516C" w:rsidP="00E75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ซื้อเงินลง</w:t>
            </w:r>
            <w:r w:rsidRPr="00793CD1">
              <w:rPr>
                <w:rFonts w:ascii="Angsana New" w:hAnsi="Angsana New" w:cs="Angsana New" w:hint="cs"/>
                <w:sz w:val="30"/>
                <w:szCs w:val="30"/>
                <w:cs/>
              </w:rPr>
              <w:t>ทุนในบริษัท</w:t>
            </w:r>
            <w:r w:rsidRPr="00793CD1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793CD1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เจเนพูติก ไบโอ</w:t>
            </w:r>
            <w:r w:rsidRPr="00793CD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793CD1">
              <w:rPr>
                <w:rFonts w:ascii="Angsana New" w:hAnsi="Angsana New" w:cs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270" w:type="dxa"/>
          </w:tcPr>
          <w:p w14:paraId="02B5E862" w14:textId="77777777" w:rsidR="00E7516C" w:rsidRPr="00E40AFC" w:rsidRDefault="00E7516C" w:rsidP="00E7516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17A0B92B" w14:textId="316FE590" w:rsidR="00E7516C" w:rsidRDefault="00B82804" w:rsidP="00DF77E5">
            <w:pPr>
              <w:pStyle w:val="acctfourfigures"/>
              <w:tabs>
                <w:tab w:val="clear" w:pos="765"/>
              </w:tabs>
              <w:spacing w:line="240" w:lineRule="auto"/>
              <w:ind w:right="16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51</w:t>
            </w:r>
            <w:r w:rsidR="00DF77E5">
              <w:rPr>
                <w:rFonts w:ascii="Angsana New" w:hAnsi="Angsana New" w:cs="Angsana New"/>
                <w:sz w:val="30"/>
                <w:szCs w:val="30"/>
                <w:lang w:bidi="th-TH"/>
              </w:rPr>
              <w:t>,250</w:t>
            </w:r>
          </w:p>
        </w:tc>
        <w:tc>
          <w:tcPr>
            <w:tcW w:w="270" w:type="dxa"/>
            <w:vAlign w:val="bottom"/>
          </w:tcPr>
          <w:p w14:paraId="0BEC57A1" w14:textId="77777777" w:rsidR="00E7516C" w:rsidRPr="00E40AFC" w:rsidRDefault="00E7516C" w:rsidP="00E75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04EA7E07" w14:textId="1FA1C868" w:rsidR="00E7516C" w:rsidRDefault="00E7516C" w:rsidP="00E7516C">
            <w:pPr>
              <w:pStyle w:val="acctfourfigures"/>
              <w:tabs>
                <w:tab w:val="clear" w:pos="765"/>
              </w:tabs>
              <w:spacing w:line="240" w:lineRule="auto"/>
              <w:ind w:right="16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E7516C" w:rsidRPr="00E40AFC" w14:paraId="3B98619A" w14:textId="77777777" w:rsidTr="003C0744">
        <w:tc>
          <w:tcPr>
            <w:tcW w:w="4860" w:type="dxa"/>
            <w:shd w:val="clear" w:color="auto" w:fill="auto"/>
            <w:vAlign w:val="bottom"/>
          </w:tcPr>
          <w:p w14:paraId="6687BC5E" w14:textId="4F3A2857" w:rsidR="00E7516C" w:rsidRPr="00793CD1" w:rsidRDefault="00E7516C" w:rsidP="00E75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cs/>
              </w:rPr>
            </w:pPr>
            <w:r w:rsidRPr="00793CD1">
              <w:rPr>
                <w:rFonts w:ascii="Angsana New" w:hAnsi="Angsana New" w:cs="Angsana New" w:hint="cs"/>
                <w:sz w:val="30"/>
                <w:szCs w:val="30"/>
                <w:cs/>
              </w:rPr>
              <w:t>ซื้อเงินลงทุนในบริษัท</w:t>
            </w:r>
            <w:r w:rsidRPr="00793CD1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793CD1">
              <w:rPr>
                <w:rFonts w:ascii="Angsana New" w:hAnsi="Angsana New" w:cs="Angsana New" w:hint="cs"/>
                <w:sz w:val="30"/>
                <w:szCs w:val="30"/>
                <w:cs/>
              </w:rPr>
              <w:t>สไวน์</w:t>
            </w:r>
            <w:r w:rsidRPr="00793CD1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793CD1">
              <w:rPr>
                <w:rFonts w:ascii="Angsana New" w:hAnsi="Angsana New" w:cs="Angsana New" w:hint="cs"/>
                <w:sz w:val="30"/>
                <w:szCs w:val="30"/>
                <w:cs/>
              </w:rPr>
              <w:t>พร๊อพเพอร์ตี้</w:t>
            </w:r>
            <w:r w:rsidRPr="00793CD1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793CD1">
              <w:rPr>
                <w:rFonts w:ascii="Angsana New" w:hAnsi="Angsana New" w:cs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270" w:type="dxa"/>
          </w:tcPr>
          <w:p w14:paraId="00525A7D" w14:textId="77777777" w:rsidR="00E7516C" w:rsidRPr="00E40AFC" w:rsidRDefault="00E7516C" w:rsidP="00E7516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726615F2" w14:textId="3029BCCD" w:rsidR="00E7516C" w:rsidRPr="00E40AFC" w:rsidRDefault="00DF77E5" w:rsidP="00DF77E5">
            <w:pPr>
              <w:pStyle w:val="acctfourfigures"/>
              <w:tabs>
                <w:tab w:val="clear" w:pos="765"/>
              </w:tabs>
              <w:spacing w:line="240" w:lineRule="auto"/>
              <w:ind w:right="16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100</w:t>
            </w:r>
          </w:p>
        </w:tc>
        <w:tc>
          <w:tcPr>
            <w:tcW w:w="270" w:type="dxa"/>
            <w:vAlign w:val="bottom"/>
          </w:tcPr>
          <w:p w14:paraId="5164C905" w14:textId="77777777" w:rsidR="00E7516C" w:rsidRPr="00E40AFC" w:rsidRDefault="00E7516C" w:rsidP="00E75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2280A075" w14:textId="1C91EF3D" w:rsidR="00E7516C" w:rsidRPr="00E40AFC" w:rsidRDefault="00E7516C" w:rsidP="00E7516C">
            <w:pPr>
              <w:pStyle w:val="acctfourfigures"/>
              <w:tabs>
                <w:tab w:val="clear" w:pos="765"/>
              </w:tabs>
              <w:spacing w:line="240" w:lineRule="auto"/>
              <w:ind w:right="16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15B32342" w14:textId="7FDA482A" w:rsidR="00CC6ACC" w:rsidRPr="00AC4CA7" w:rsidRDefault="00CC6ACC" w:rsidP="00CF1F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pacing w:val="8"/>
          <w:sz w:val="30"/>
          <w:szCs w:val="30"/>
        </w:rPr>
      </w:pPr>
    </w:p>
    <w:p w14:paraId="1F8C5CAA" w14:textId="2E2E2958" w:rsidR="00404927" w:rsidRPr="00E173CF" w:rsidRDefault="00404927" w:rsidP="00404927">
      <w:pPr>
        <w:pStyle w:val="ListParagraph"/>
        <w:tabs>
          <w:tab w:val="clear" w:pos="680"/>
          <w:tab w:val="left" w:pos="540"/>
        </w:tabs>
        <w:ind w:hanging="180"/>
        <w:rPr>
          <w:rFonts w:asciiTheme="majorBidi" w:hAnsiTheme="majorBidi" w:cstheme="majorBidi"/>
          <w:i/>
          <w:iCs/>
          <w:spacing w:val="-6"/>
          <w:sz w:val="30"/>
          <w:szCs w:val="30"/>
        </w:rPr>
      </w:pPr>
      <w:r w:rsidRPr="00E173CF">
        <w:rPr>
          <w:rFonts w:asciiTheme="majorBidi" w:hAnsiTheme="majorBidi" w:cstheme="majorBidi"/>
          <w:i/>
          <w:iCs/>
          <w:spacing w:val="-6"/>
          <w:sz w:val="30"/>
          <w:szCs w:val="30"/>
          <w:cs/>
        </w:rPr>
        <w:t>การ</w:t>
      </w:r>
      <w:r w:rsidR="00CF1F2B" w:rsidRPr="00E173CF">
        <w:rPr>
          <w:rFonts w:asciiTheme="majorBidi" w:hAnsiTheme="majorBidi" w:cstheme="majorBidi"/>
          <w:i/>
          <w:iCs/>
          <w:spacing w:val="-6"/>
          <w:sz w:val="30"/>
          <w:szCs w:val="30"/>
          <w:cs/>
        </w:rPr>
        <w:t>เพิ่มทุนในบริษัทย่อย</w:t>
      </w:r>
    </w:p>
    <w:p w14:paraId="66CBB6AE" w14:textId="77777777" w:rsidR="00404927" w:rsidRPr="00AC4CA7" w:rsidRDefault="00404927" w:rsidP="00404927">
      <w:pPr>
        <w:pStyle w:val="ListParagraph"/>
        <w:tabs>
          <w:tab w:val="clear" w:pos="680"/>
          <w:tab w:val="left" w:pos="540"/>
        </w:tabs>
        <w:ind w:hanging="180"/>
        <w:rPr>
          <w:rFonts w:asciiTheme="majorBidi" w:hAnsiTheme="majorBidi" w:cstheme="majorBidi"/>
          <w:spacing w:val="-6"/>
          <w:sz w:val="30"/>
          <w:szCs w:val="30"/>
        </w:rPr>
      </w:pPr>
    </w:p>
    <w:p w14:paraId="302C11A5" w14:textId="57DD1C4E" w:rsidR="00404927" w:rsidRPr="00DC03B4" w:rsidRDefault="00404927" w:rsidP="00CF1F2B">
      <w:pPr>
        <w:pStyle w:val="ListParagraph"/>
        <w:tabs>
          <w:tab w:val="clear" w:pos="680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DC03B4">
        <w:rPr>
          <w:rFonts w:asciiTheme="majorBidi" w:hAnsiTheme="majorBidi" w:cstheme="majorBidi"/>
          <w:sz w:val="30"/>
          <w:szCs w:val="30"/>
          <w:cs/>
        </w:rPr>
        <w:t xml:space="preserve">บริษัทลงทุนในบริษัทย่อยในประเทศแห่งหนึ่ง </w:t>
      </w:r>
      <w:r w:rsidRPr="00DC03B4">
        <w:rPr>
          <w:rFonts w:asciiTheme="majorBidi" w:hAnsiTheme="majorBidi" w:cstheme="majorBidi"/>
          <w:sz w:val="30"/>
          <w:szCs w:val="30"/>
        </w:rPr>
        <w:t>(</w:t>
      </w:r>
      <w:r w:rsidRPr="00DC03B4">
        <w:rPr>
          <w:rFonts w:asciiTheme="majorBidi" w:hAnsiTheme="majorBidi" w:cstheme="majorBidi"/>
          <w:sz w:val="30"/>
          <w:szCs w:val="30"/>
          <w:cs/>
        </w:rPr>
        <w:t>บริษัท ที พาราก้อน โฮลดิ้ง จำกัด</w:t>
      </w:r>
      <w:r w:rsidRPr="00DC03B4">
        <w:rPr>
          <w:rFonts w:asciiTheme="majorBidi" w:hAnsiTheme="majorBidi" w:cstheme="majorBidi"/>
          <w:sz w:val="30"/>
          <w:szCs w:val="30"/>
        </w:rPr>
        <w:t xml:space="preserve">) </w:t>
      </w:r>
      <w:r w:rsidRPr="00DC03B4">
        <w:rPr>
          <w:rFonts w:asciiTheme="majorBidi" w:hAnsiTheme="majorBidi" w:cstheme="majorBidi"/>
          <w:sz w:val="30"/>
          <w:szCs w:val="30"/>
          <w:cs/>
        </w:rPr>
        <w:t xml:space="preserve">เพิ่มขึ้นเป็นจำนวนเงิน </w:t>
      </w:r>
      <w:r w:rsidR="00DC03B4">
        <w:rPr>
          <w:rFonts w:asciiTheme="majorBidi" w:hAnsiTheme="majorBidi" w:cstheme="majorBidi"/>
          <w:sz w:val="30"/>
          <w:szCs w:val="30"/>
        </w:rPr>
        <w:br/>
      </w:r>
      <w:r w:rsidR="006F080F" w:rsidRPr="006F080F">
        <w:rPr>
          <w:rFonts w:asciiTheme="majorBidi" w:hAnsiTheme="majorBidi" w:cstheme="majorBidi"/>
          <w:sz w:val="30"/>
          <w:szCs w:val="30"/>
        </w:rPr>
        <w:t>347</w:t>
      </w:r>
      <w:r w:rsidRPr="00DC03B4">
        <w:rPr>
          <w:rFonts w:asciiTheme="majorBidi" w:hAnsiTheme="majorBidi" w:cstheme="majorBidi"/>
          <w:sz w:val="30"/>
          <w:szCs w:val="30"/>
        </w:rPr>
        <w:t>.</w:t>
      </w:r>
      <w:r w:rsidR="006F080F" w:rsidRPr="006F080F">
        <w:rPr>
          <w:rFonts w:asciiTheme="majorBidi" w:hAnsiTheme="majorBidi" w:cstheme="majorBidi"/>
          <w:sz w:val="30"/>
          <w:szCs w:val="30"/>
        </w:rPr>
        <w:t>09</w:t>
      </w:r>
      <w:r w:rsidRPr="00DC03B4">
        <w:rPr>
          <w:rFonts w:asciiTheme="majorBidi" w:hAnsiTheme="majorBidi" w:cstheme="majorBidi"/>
          <w:sz w:val="30"/>
          <w:szCs w:val="30"/>
        </w:rPr>
        <w:t xml:space="preserve"> </w:t>
      </w:r>
      <w:r w:rsidRPr="00DC03B4">
        <w:rPr>
          <w:rFonts w:asciiTheme="majorBidi" w:hAnsiTheme="majorBidi" w:cstheme="majorBidi"/>
          <w:sz w:val="30"/>
          <w:szCs w:val="30"/>
          <w:cs/>
        </w:rPr>
        <w:t>ล้านบาท โดยมีรายละเอียดดังนี้</w:t>
      </w:r>
    </w:p>
    <w:p w14:paraId="25ADB804" w14:textId="77777777" w:rsidR="00404927" w:rsidRPr="00DC03B4" w:rsidRDefault="00404927" w:rsidP="00404927">
      <w:pPr>
        <w:tabs>
          <w:tab w:val="clear" w:pos="680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26C86A1" w14:textId="02B8E322" w:rsidR="00884668" w:rsidRPr="00DC03B4" w:rsidRDefault="00404927" w:rsidP="005441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DC03B4">
        <w:rPr>
          <w:rFonts w:asciiTheme="majorBidi" w:hAnsiTheme="majorBidi" w:cstheme="majorBidi"/>
          <w:sz w:val="30"/>
          <w:szCs w:val="30"/>
        </w:rPr>
        <w:t xml:space="preserve">-  </w:t>
      </w:r>
      <w:r w:rsidRPr="00DC03B4">
        <w:rPr>
          <w:rFonts w:asciiTheme="majorBidi" w:hAnsiTheme="majorBidi" w:cstheme="majorBidi"/>
          <w:sz w:val="30"/>
          <w:szCs w:val="30"/>
          <w:cs/>
        </w:rPr>
        <w:t xml:space="preserve">เพิ่มทุนจดทะเบียนจาก </w:t>
      </w:r>
      <w:r w:rsidR="006F080F" w:rsidRPr="006F080F">
        <w:rPr>
          <w:rFonts w:asciiTheme="majorBidi" w:hAnsiTheme="majorBidi" w:cstheme="majorBidi"/>
          <w:sz w:val="30"/>
          <w:szCs w:val="30"/>
        </w:rPr>
        <w:t>450</w:t>
      </w:r>
      <w:r w:rsidRPr="00DC03B4">
        <w:rPr>
          <w:rFonts w:asciiTheme="majorBidi" w:hAnsiTheme="majorBidi" w:cstheme="majorBidi"/>
          <w:sz w:val="30"/>
          <w:szCs w:val="30"/>
          <w:cs/>
        </w:rPr>
        <w:t xml:space="preserve"> ล้านบาท เป็น </w:t>
      </w:r>
      <w:r w:rsidR="006F080F" w:rsidRPr="006F080F">
        <w:rPr>
          <w:rFonts w:asciiTheme="majorBidi" w:hAnsiTheme="majorBidi" w:cstheme="majorBidi"/>
          <w:sz w:val="30"/>
          <w:szCs w:val="30"/>
        </w:rPr>
        <w:t>700</w:t>
      </w:r>
      <w:r w:rsidRPr="00DC03B4">
        <w:rPr>
          <w:rFonts w:asciiTheme="majorBidi" w:hAnsiTheme="majorBidi" w:cstheme="majorBidi"/>
          <w:sz w:val="30"/>
          <w:szCs w:val="30"/>
          <w:cs/>
        </w:rPr>
        <w:t xml:space="preserve"> ล้านบาทและให้เรียกชำระค่าหุ้นในอัตราร้อยละ </w:t>
      </w:r>
      <w:r w:rsidR="006F080F" w:rsidRPr="006F080F">
        <w:rPr>
          <w:rFonts w:asciiTheme="majorBidi" w:hAnsiTheme="majorBidi" w:cstheme="majorBidi"/>
          <w:sz w:val="30"/>
          <w:szCs w:val="30"/>
        </w:rPr>
        <w:t>25</w:t>
      </w:r>
      <w:r w:rsidRPr="00DC03B4">
        <w:rPr>
          <w:rFonts w:asciiTheme="majorBidi" w:hAnsiTheme="majorBidi" w:cstheme="majorBidi"/>
          <w:sz w:val="30"/>
          <w:szCs w:val="30"/>
          <w:cs/>
        </w:rPr>
        <w:t xml:space="preserve"> คิดเป็น</w:t>
      </w:r>
      <w:r w:rsidR="00DC03B4">
        <w:rPr>
          <w:rFonts w:asciiTheme="majorBidi" w:hAnsiTheme="majorBidi" w:cstheme="majorBidi"/>
          <w:sz w:val="30"/>
          <w:szCs w:val="30"/>
        </w:rPr>
        <w:br/>
      </w:r>
      <w:r w:rsidRPr="00DC03B4">
        <w:rPr>
          <w:rFonts w:asciiTheme="majorBidi" w:hAnsiTheme="majorBidi" w:cstheme="majorBidi"/>
          <w:sz w:val="30"/>
          <w:szCs w:val="30"/>
          <w:cs/>
        </w:rPr>
        <w:t>จำนวนเงิน</w:t>
      </w:r>
      <w:r w:rsidRPr="00DC03B4">
        <w:rPr>
          <w:rFonts w:asciiTheme="majorBidi" w:hAnsiTheme="majorBidi" w:cstheme="majorBidi"/>
          <w:sz w:val="30"/>
          <w:szCs w:val="30"/>
        </w:rPr>
        <w:t xml:space="preserve"> </w:t>
      </w:r>
      <w:r w:rsidR="006F080F" w:rsidRPr="006F080F">
        <w:rPr>
          <w:rFonts w:asciiTheme="majorBidi" w:hAnsiTheme="majorBidi" w:cstheme="majorBidi"/>
          <w:sz w:val="30"/>
          <w:szCs w:val="30"/>
        </w:rPr>
        <w:t>62</w:t>
      </w:r>
      <w:r w:rsidRPr="00DC03B4">
        <w:rPr>
          <w:rFonts w:asciiTheme="majorBidi" w:hAnsiTheme="majorBidi" w:cstheme="majorBidi"/>
          <w:sz w:val="30"/>
          <w:szCs w:val="30"/>
        </w:rPr>
        <w:t>.</w:t>
      </w:r>
      <w:r w:rsidR="006F080F" w:rsidRPr="006F080F">
        <w:rPr>
          <w:rFonts w:asciiTheme="majorBidi" w:hAnsiTheme="majorBidi" w:cstheme="majorBidi"/>
          <w:sz w:val="30"/>
          <w:szCs w:val="30"/>
        </w:rPr>
        <w:t>5</w:t>
      </w:r>
      <w:r w:rsidRPr="00DC03B4">
        <w:rPr>
          <w:rFonts w:asciiTheme="majorBidi" w:hAnsiTheme="majorBidi" w:cstheme="majorBidi"/>
          <w:sz w:val="30"/>
          <w:szCs w:val="30"/>
          <w:cs/>
        </w:rPr>
        <w:t xml:space="preserve"> ล้านบาท </w:t>
      </w:r>
      <w:r w:rsidR="00E173CF" w:rsidRPr="00DC03B4">
        <w:rPr>
          <w:rFonts w:asciiTheme="majorBidi" w:hAnsiTheme="majorBidi" w:cstheme="majorBidi"/>
          <w:sz w:val="30"/>
          <w:szCs w:val="30"/>
          <w:cs/>
        </w:rPr>
        <w:t>การ</w:t>
      </w:r>
      <w:r w:rsidRPr="00DC03B4">
        <w:rPr>
          <w:rFonts w:asciiTheme="majorBidi" w:hAnsiTheme="majorBidi" w:cstheme="majorBidi"/>
          <w:sz w:val="30"/>
          <w:szCs w:val="30"/>
          <w:cs/>
        </w:rPr>
        <w:t xml:space="preserve">ดำเนินการจดทะเบียนเพิ่มทุนดังกล่าวกับกระทรวงพาณิชย์ได้แล้วเสร็จเมื่อวันที่ </w:t>
      </w:r>
      <w:r w:rsidR="00DC03B4">
        <w:rPr>
          <w:rFonts w:asciiTheme="majorBidi" w:hAnsiTheme="majorBidi" w:cstheme="majorBidi"/>
          <w:sz w:val="30"/>
          <w:szCs w:val="30"/>
        </w:rPr>
        <w:br/>
      </w:r>
      <w:r w:rsidR="006F080F" w:rsidRPr="006F080F">
        <w:rPr>
          <w:rFonts w:asciiTheme="majorBidi" w:hAnsiTheme="majorBidi" w:cstheme="majorBidi"/>
          <w:sz w:val="30"/>
          <w:szCs w:val="30"/>
        </w:rPr>
        <w:t>8</w:t>
      </w:r>
      <w:r w:rsidRPr="00DC03B4">
        <w:rPr>
          <w:rFonts w:asciiTheme="majorBidi" w:hAnsiTheme="majorBidi" w:cstheme="majorBidi"/>
          <w:sz w:val="30"/>
          <w:szCs w:val="30"/>
        </w:rPr>
        <w:t xml:space="preserve"> </w:t>
      </w:r>
      <w:r w:rsidRPr="00DC03B4">
        <w:rPr>
          <w:rFonts w:asciiTheme="majorBidi" w:hAnsiTheme="majorBidi" w:cstheme="majorBidi"/>
          <w:sz w:val="30"/>
          <w:szCs w:val="30"/>
          <w:cs/>
        </w:rPr>
        <w:t xml:space="preserve">เมษายน </w:t>
      </w:r>
      <w:r w:rsidR="006F080F" w:rsidRPr="006F080F">
        <w:rPr>
          <w:rFonts w:asciiTheme="majorBidi" w:hAnsiTheme="majorBidi" w:cstheme="majorBidi"/>
          <w:sz w:val="30"/>
          <w:szCs w:val="30"/>
        </w:rPr>
        <w:t>2564</w:t>
      </w:r>
      <w:r w:rsidRPr="00DC03B4">
        <w:rPr>
          <w:rFonts w:asciiTheme="majorBidi" w:hAnsiTheme="majorBidi" w:cstheme="majorBidi"/>
          <w:sz w:val="30"/>
          <w:szCs w:val="30"/>
        </w:rPr>
        <w:t xml:space="preserve"> </w:t>
      </w:r>
    </w:p>
    <w:p w14:paraId="69DD40A1" w14:textId="058A5C87" w:rsidR="00E173CF" w:rsidRPr="00DC03B4" w:rsidRDefault="00E173CF" w:rsidP="005441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hanging="180"/>
        <w:jc w:val="thaiDistribute"/>
        <w:rPr>
          <w:rFonts w:ascii="Angsana New" w:hAnsi="Angsana New" w:cs="Angsana New"/>
          <w:sz w:val="30"/>
          <w:szCs w:val="30"/>
        </w:rPr>
      </w:pPr>
    </w:p>
    <w:p w14:paraId="7AE889C8" w14:textId="374D5C2C" w:rsidR="00E173CF" w:rsidRPr="00DC03B4" w:rsidRDefault="00E173CF" w:rsidP="00E173CF">
      <w:pPr>
        <w:pStyle w:val="ListParagraph"/>
        <w:tabs>
          <w:tab w:val="clear" w:pos="680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DC03B4">
        <w:rPr>
          <w:rFonts w:ascii="Angsana New" w:hAnsi="Angsana New" w:hint="cs"/>
          <w:sz w:val="30"/>
          <w:szCs w:val="30"/>
          <w:cs/>
        </w:rPr>
        <w:t xml:space="preserve">-  เรียกชำระค่าหุ้นส่วนที่เหลือในราคาหุ้นละ </w:t>
      </w:r>
      <w:r w:rsidR="006F080F" w:rsidRPr="006F080F">
        <w:rPr>
          <w:rFonts w:ascii="Angsana New" w:hAnsi="Angsana New" w:hint="cs"/>
          <w:sz w:val="30"/>
          <w:szCs w:val="30"/>
        </w:rPr>
        <w:t>70</w:t>
      </w:r>
      <w:r w:rsidRPr="00DC03B4">
        <w:rPr>
          <w:rFonts w:ascii="Angsana New" w:hAnsi="Angsana New" w:hint="cs"/>
          <w:sz w:val="30"/>
          <w:szCs w:val="30"/>
        </w:rPr>
        <w:t xml:space="preserve"> </w:t>
      </w:r>
      <w:r w:rsidRPr="00DC03B4">
        <w:rPr>
          <w:rFonts w:ascii="Angsana New" w:hAnsi="Angsana New" w:hint="cs"/>
          <w:sz w:val="30"/>
          <w:szCs w:val="30"/>
          <w:cs/>
        </w:rPr>
        <w:t xml:space="preserve">บาท สำหรับหุ้นสามัญจำนวน </w:t>
      </w:r>
      <w:r w:rsidR="006F080F" w:rsidRPr="006F080F">
        <w:rPr>
          <w:rFonts w:ascii="Angsana New" w:hAnsi="Angsana New" w:hint="cs"/>
          <w:sz w:val="30"/>
          <w:szCs w:val="30"/>
        </w:rPr>
        <w:t>1</w:t>
      </w:r>
      <w:r w:rsidRPr="00DC03B4">
        <w:rPr>
          <w:rFonts w:ascii="Angsana New" w:hAnsi="Angsana New" w:hint="cs"/>
          <w:sz w:val="30"/>
          <w:szCs w:val="30"/>
        </w:rPr>
        <w:t>,</w:t>
      </w:r>
      <w:r w:rsidR="006F080F" w:rsidRPr="006F080F">
        <w:rPr>
          <w:rFonts w:ascii="Angsana New" w:hAnsi="Angsana New" w:hint="cs"/>
          <w:sz w:val="30"/>
          <w:szCs w:val="30"/>
        </w:rPr>
        <w:t>737</w:t>
      </w:r>
      <w:r w:rsidRPr="00DC03B4">
        <w:rPr>
          <w:rFonts w:ascii="Angsana New" w:hAnsi="Angsana New" w:hint="cs"/>
          <w:sz w:val="30"/>
          <w:szCs w:val="30"/>
        </w:rPr>
        <w:t>,</w:t>
      </w:r>
      <w:r w:rsidR="006F080F" w:rsidRPr="006F080F">
        <w:rPr>
          <w:rFonts w:ascii="Angsana New" w:hAnsi="Angsana New" w:hint="cs"/>
          <w:sz w:val="30"/>
          <w:szCs w:val="30"/>
        </w:rPr>
        <w:t>000</w:t>
      </w:r>
      <w:r w:rsidRPr="00DC03B4">
        <w:rPr>
          <w:rFonts w:ascii="Angsana New" w:hAnsi="Angsana New" w:hint="cs"/>
          <w:sz w:val="30"/>
          <w:szCs w:val="30"/>
        </w:rPr>
        <w:t xml:space="preserve"> </w:t>
      </w:r>
      <w:r w:rsidRPr="00DC03B4">
        <w:rPr>
          <w:rFonts w:ascii="Angsana New" w:hAnsi="Angsana New" w:hint="cs"/>
          <w:sz w:val="30"/>
          <w:szCs w:val="30"/>
          <w:cs/>
        </w:rPr>
        <w:t xml:space="preserve">หุ้น เป็นจำนวนเงินรวม   </w:t>
      </w:r>
      <w:r w:rsidRPr="00DC03B4">
        <w:rPr>
          <w:rFonts w:ascii="Angsana New" w:hAnsi="Angsana New" w:hint="cs"/>
          <w:sz w:val="30"/>
          <w:szCs w:val="30"/>
          <w:cs/>
        </w:rPr>
        <w:br/>
        <w:t xml:space="preserve">   </w:t>
      </w:r>
      <w:r w:rsidR="006F080F" w:rsidRPr="006F080F">
        <w:rPr>
          <w:rFonts w:ascii="Angsana New" w:hAnsi="Angsana New" w:hint="cs"/>
          <w:sz w:val="30"/>
          <w:szCs w:val="30"/>
        </w:rPr>
        <w:t>121</w:t>
      </w:r>
      <w:r w:rsidRPr="00DC03B4">
        <w:rPr>
          <w:rFonts w:ascii="Angsana New" w:hAnsi="Angsana New" w:hint="cs"/>
          <w:sz w:val="30"/>
          <w:szCs w:val="30"/>
        </w:rPr>
        <w:t>.</w:t>
      </w:r>
      <w:r w:rsidR="006F080F" w:rsidRPr="006F080F">
        <w:rPr>
          <w:rFonts w:ascii="Angsana New" w:hAnsi="Angsana New" w:hint="cs"/>
          <w:sz w:val="30"/>
          <w:szCs w:val="30"/>
        </w:rPr>
        <w:t>59</w:t>
      </w:r>
      <w:r w:rsidRPr="00DC03B4">
        <w:rPr>
          <w:rFonts w:ascii="Angsana New" w:hAnsi="Angsana New" w:hint="cs"/>
          <w:sz w:val="30"/>
          <w:szCs w:val="30"/>
        </w:rPr>
        <w:t xml:space="preserve"> </w:t>
      </w:r>
      <w:r w:rsidRPr="00DC03B4">
        <w:rPr>
          <w:rFonts w:ascii="Angsana New" w:hAnsi="Angsana New" w:hint="cs"/>
          <w:sz w:val="30"/>
          <w:szCs w:val="30"/>
          <w:cs/>
        </w:rPr>
        <w:t>ล้านบาท</w:t>
      </w:r>
    </w:p>
    <w:p w14:paraId="280C4CBC" w14:textId="77777777" w:rsidR="00E173CF" w:rsidRPr="00DC03B4" w:rsidRDefault="00E173CF" w:rsidP="005441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hanging="180"/>
        <w:jc w:val="thaiDistribute"/>
        <w:rPr>
          <w:rFonts w:ascii="Angsana New" w:hAnsi="Angsana New" w:cs="Angsana New"/>
          <w:sz w:val="30"/>
          <w:szCs w:val="30"/>
        </w:rPr>
      </w:pPr>
    </w:p>
    <w:p w14:paraId="58885C7D" w14:textId="19EBA1E2" w:rsidR="0064469A" w:rsidRPr="00DC03B4" w:rsidRDefault="0064469A" w:rsidP="0064469A">
      <w:pPr>
        <w:pStyle w:val="ListParagraph"/>
        <w:tabs>
          <w:tab w:val="clear" w:pos="680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DC03B4">
        <w:rPr>
          <w:rFonts w:ascii="Angsana New" w:hAnsi="Angsana New" w:hint="cs"/>
          <w:sz w:val="30"/>
          <w:szCs w:val="30"/>
          <w:cs/>
        </w:rPr>
        <w:t xml:space="preserve">-  </w:t>
      </w:r>
      <w:r w:rsidR="00E173CF" w:rsidRPr="00DC03B4">
        <w:rPr>
          <w:rFonts w:ascii="Angsana New" w:hAnsi="Angsana New" w:hint="cs"/>
          <w:sz w:val="30"/>
          <w:szCs w:val="30"/>
          <w:cs/>
        </w:rPr>
        <w:t xml:space="preserve">เรียกชำระค่าหุ้นส่วนที่เหลือในราคาหุ้นละ </w:t>
      </w:r>
      <w:r w:rsidR="006F080F" w:rsidRPr="006F080F">
        <w:rPr>
          <w:rFonts w:ascii="Angsana New" w:hAnsi="Angsana New" w:hint="cs"/>
          <w:sz w:val="30"/>
          <w:szCs w:val="30"/>
        </w:rPr>
        <w:t>20</w:t>
      </w:r>
      <w:r w:rsidR="00E173CF" w:rsidRPr="00DC03B4">
        <w:rPr>
          <w:rFonts w:ascii="Angsana New" w:hAnsi="Angsana New" w:hint="cs"/>
          <w:sz w:val="30"/>
          <w:szCs w:val="30"/>
        </w:rPr>
        <w:t xml:space="preserve"> </w:t>
      </w:r>
      <w:r w:rsidR="00E173CF" w:rsidRPr="00DC03B4">
        <w:rPr>
          <w:rFonts w:ascii="Angsana New" w:hAnsi="Angsana New" w:hint="cs"/>
          <w:sz w:val="30"/>
          <w:szCs w:val="30"/>
          <w:cs/>
        </w:rPr>
        <w:t xml:space="preserve">บาท สำหรับหุ้นสามัญจำนวน </w:t>
      </w:r>
      <w:r w:rsidR="006F080F" w:rsidRPr="006F080F">
        <w:rPr>
          <w:rFonts w:ascii="Angsana New" w:hAnsi="Angsana New" w:hint="cs"/>
          <w:sz w:val="30"/>
          <w:szCs w:val="30"/>
        </w:rPr>
        <w:t>2</w:t>
      </w:r>
      <w:r w:rsidR="00E173CF" w:rsidRPr="00DC03B4">
        <w:rPr>
          <w:rFonts w:ascii="Angsana New" w:hAnsi="Angsana New" w:hint="cs"/>
          <w:sz w:val="30"/>
          <w:szCs w:val="30"/>
        </w:rPr>
        <w:t>,</w:t>
      </w:r>
      <w:r w:rsidR="006F080F" w:rsidRPr="006F080F">
        <w:rPr>
          <w:rFonts w:ascii="Angsana New" w:hAnsi="Angsana New" w:hint="cs"/>
          <w:sz w:val="30"/>
          <w:szCs w:val="30"/>
        </w:rPr>
        <w:t>500</w:t>
      </w:r>
      <w:r w:rsidR="00E173CF" w:rsidRPr="00DC03B4">
        <w:rPr>
          <w:rFonts w:ascii="Angsana New" w:hAnsi="Angsana New" w:hint="cs"/>
          <w:sz w:val="30"/>
          <w:szCs w:val="30"/>
        </w:rPr>
        <w:t>,</w:t>
      </w:r>
      <w:r w:rsidR="006F080F" w:rsidRPr="006F080F">
        <w:rPr>
          <w:rFonts w:ascii="Angsana New" w:hAnsi="Angsana New" w:hint="cs"/>
          <w:sz w:val="30"/>
          <w:szCs w:val="30"/>
        </w:rPr>
        <w:t>000</w:t>
      </w:r>
      <w:r w:rsidR="00E173CF" w:rsidRPr="00DC03B4">
        <w:rPr>
          <w:rFonts w:ascii="Angsana New" w:hAnsi="Angsana New" w:hint="cs"/>
          <w:sz w:val="30"/>
          <w:szCs w:val="30"/>
        </w:rPr>
        <w:t xml:space="preserve"> </w:t>
      </w:r>
      <w:r w:rsidR="00E173CF" w:rsidRPr="00DC03B4">
        <w:rPr>
          <w:rFonts w:ascii="Angsana New" w:hAnsi="Angsana New" w:hint="cs"/>
          <w:sz w:val="30"/>
          <w:szCs w:val="30"/>
          <w:cs/>
        </w:rPr>
        <w:t xml:space="preserve">หุ้น เป็นจำนวนเงินรวม   </w:t>
      </w:r>
      <w:r w:rsidR="00E173CF" w:rsidRPr="00DC03B4">
        <w:rPr>
          <w:rFonts w:ascii="Angsana New" w:hAnsi="Angsana New" w:hint="cs"/>
          <w:sz w:val="30"/>
          <w:szCs w:val="30"/>
          <w:cs/>
        </w:rPr>
        <w:br/>
        <w:t xml:space="preserve">   </w:t>
      </w:r>
      <w:r w:rsidR="006F080F" w:rsidRPr="006F080F">
        <w:rPr>
          <w:rFonts w:ascii="Angsana New" w:hAnsi="Angsana New" w:hint="cs"/>
          <w:sz w:val="30"/>
          <w:szCs w:val="30"/>
        </w:rPr>
        <w:t>50</w:t>
      </w:r>
      <w:r w:rsidR="00E173CF" w:rsidRPr="00DC03B4">
        <w:rPr>
          <w:rFonts w:ascii="Angsana New" w:hAnsi="Angsana New" w:hint="cs"/>
          <w:sz w:val="30"/>
          <w:szCs w:val="30"/>
        </w:rPr>
        <w:t xml:space="preserve"> </w:t>
      </w:r>
      <w:r w:rsidR="00E173CF" w:rsidRPr="00DC03B4">
        <w:rPr>
          <w:rFonts w:ascii="Angsana New" w:hAnsi="Angsana New" w:hint="cs"/>
          <w:sz w:val="30"/>
          <w:szCs w:val="30"/>
          <w:cs/>
        </w:rPr>
        <w:t>ล้านบาท</w:t>
      </w:r>
    </w:p>
    <w:p w14:paraId="65BAE475" w14:textId="4ADED9A9" w:rsidR="00994D81" w:rsidRPr="00DC03B4" w:rsidRDefault="00994D81" w:rsidP="0031665F">
      <w:pPr>
        <w:pStyle w:val="ListParagraph"/>
        <w:tabs>
          <w:tab w:val="left" w:pos="540"/>
          <w:tab w:val="left" w:pos="630"/>
        </w:tabs>
        <w:ind w:left="540"/>
        <w:rPr>
          <w:rFonts w:ascii="Angsana New" w:hAnsi="Angsana New"/>
          <w:sz w:val="30"/>
          <w:szCs w:val="30"/>
        </w:rPr>
      </w:pPr>
    </w:p>
    <w:p w14:paraId="57F5134C" w14:textId="676F2626" w:rsidR="00E173CF" w:rsidRPr="00DC03B4" w:rsidRDefault="00E173CF" w:rsidP="00E173CF">
      <w:pPr>
        <w:pStyle w:val="ListParagraph"/>
        <w:tabs>
          <w:tab w:val="clear" w:pos="680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DC03B4">
        <w:rPr>
          <w:rFonts w:ascii="Angsana New" w:hAnsi="Angsana New" w:hint="cs"/>
          <w:sz w:val="30"/>
          <w:szCs w:val="30"/>
          <w:cs/>
        </w:rPr>
        <w:t xml:space="preserve">-  เรียกชำระค่าหุ้นส่วนที่เหลือในราคาหุ้นละ </w:t>
      </w:r>
      <w:r w:rsidR="006F080F" w:rsidRPr="006F080F">
        <w:rPr>
          <w:rFonts w:ascii="Angsana New" w:hAnsi="Angsana New" w:hint="cs"/>
          <w:sz w:val="30"/>
          <w:szCs w:val="30"/>
        </w:rPr>
        <w:t>5</w:t>
      </w:r>
      <w:r w:rsidRPr="00DC03B4">
        <w:rPr>
          <w:rFonts w:ascii="Angsana New" w:hAnsi="Angsana New" w:hint="cs"/>
          <w:sz w:val="30"/>
          <w:szCs w:val="30"/>
        </w:rPr>
        <w:t>.</w:t>
      </w:r>
      <w:r w:rsidR="006F080F" w:rsidRPr="006F080F">
        <w:rPr>
          <w:rFonts w:ascii="Angsana New" w:hAnsi="Angsana New" w:hint="cs"/>
          <w:sz w:val="30"/>
          <w:szCs w:val="30"/>
        </w:rPr>
        <w:t>2</w:t>
      </w:r>
      <w:r w:rsidRPr="00DC03B4">
        <w:rPr>
          <w:rFonts w:ascii="Angsana New" w:hAnsi="Angsana New" w:hint="cs"/>
          <w:sz w:val="30"/>
          <w:szCs w:val="30"/>
        </w:rPr>
        <w:t xml:space="preserve"> </w:t>
      </w:r>
      <w:r w:rsidRPr="00DC03B4">
        <w:rPr>
          <w:rFonts w:ascii="Angsana New" w:hAnsi="Angsana New" w:hint="cs"/>
          <w:sz w:val="30"/>
          <w:szCs w:val="30"/>
          <w:cs/>
        </w:rPr>
        <w:t xml:space="preserve">บาท สำหรับหุ้นสามัญจำนวน </w:t>
      </w:r>
      <w:r w:rsidR="006F080F" w:rsidRPr="006F080F">
        <w:rPr>
          <w:rFonts w:ascii="Angsana New" w:hAnsi="Angsana New" w:hint="cs"/>
          <w:sz w:val="30"/>
          <w:szCs w:val="30"/>
        </w:rPr>
        <w:t>2</w:t>
      </w:r>
      <w:r w:rsidRPr="00DC03B4">
        <w:rPr>
          <w:rFonts w:ascii="Angsana New" w:hAnsi="Angsana New" w:hint="cs"/>
          <w:sz w:val="30"/>
          <w:szCs w:val="30"/>
        </w:rPr>
        <w:t>,</w:t>
      </w:r>
      <w:r w:rsidR="006F080F" w:rsidRPr="006F080F">
        <w:rPr>
          <w:rFonts w:ascii="Angsana New" w:hAnsi="Angsana New" w:hint="cs"/>
          <w:sz w:val="30"/>
          <w:szCs w:val="30"/>
        </w:rPr>
        <w:t>500</w:t>
      </w:r>
      <w:r w:rsidRPr="00DC03B4">
        <w:rPr>
          <w:rFonts w:ascii="Angsana New" w:hAnsi="Angsana New" w:hint="cs"/>
          <w:sz w:val="30"/>
          <w:szCs w:val="30"/>
        </w:rPr>
        <w:t>,</w:t>
      </w:r>
      <w:r w:rsidR="006F080F" w:rsidRPr="006F080F">
        <w:rPr>
          <w:rFonts w:ascii="Angsana New" w:hAnsi="Angsana New" w:hint="cs"/>
          <w:sz w:val="30"/>
          <w:szCs w:val="30"/>
        </w:rPr>
        <w:t>000</w:t>
      </w:r>
      <w:r w:rsidRPr="00DC03B4">
        <w:rPr>
          <w:rFonts w:ascii="Angsana New" w:hAnsi="Angsana New" w:hint="cs"/>
          <w:sz w:val="30"/>
          <w:szCs w:val="30"/>
        </w:rPr>
        <w:t xml:space="preserve"> </w:t>
      </w:r>
      <w:r w:rsidRPr="00DC03B4">
        <w:rPr>
          <w:rFonts w:ascii="Angsana New" w:hAnsi="Angsana New" w:hint="cs"/>
          <w:sz w:val="30"/>
          <w:szCs w:val="30"/>
          <w:cs/>
        </w:rPr>
        <w:t xml:space="preserve">หุ้น เป็นจำนวนเงินรวม   </w:t>
      </w:r>
      <w:r w:rsidRPr="00DC03B4">
        <w:rPr>
          <w:rFonts w:ascii="Angsana New" w:hAnsi="Angsana New" w:hint="cs"/>
          <w:sz w:val="30"/>
          <w:szCs w:val="30"/>
          <w:cs/>
        </w:rPr>
        <w:br/>
        <w:t xml:space="preserve">   </w:t>
      </w:r>
      <w:r w:rsidR="006F080F" w:rsidRPr="006F080F">
        <w:rPr>
          <w:rFonts w:ascii="Angsana New" w:hAnsi="Angsana New" w:hint="cs"/>
          <w:sz w:val="30"/>
          <w:szCs w:val="30"/>
        </w:rPr>
        <w:t>13</w:t>
      </w:r>
      <w:r w:rsidRPr="00DC03B4">
        <w:rPr>
          <w:rFonts w:ascii="Angsana New" w:hAnsi="Angsana New" w:hint="cs"/>
          <w:sz w:val="30"/>
          <w:szCs w:val="30"/>
        </w:rPr>
        <w:t xml:space="preserve"> </w:t>
      </w:r>
      <w:r w:rsidRPr="00DC03B4">
        <w:rPr>
          <w:rFonts w:ascii="Angsana New" w:hAnsi="Angsana New" w:hint="cs"/>
          <w:sz w:val="30"/>
          <w:szCs w:val="30"/>
          <w:cs/>
        </w:rPr>
        <w:t>ล้านบาท</w:t>
      </w:r>
    </w:p>
    <w:p w14:paraId="5E2E1703" w14:textId="531B867D" w:rsidR="00E173CF" w:rsidRPr="00AC4CA7" w:rsidRDefault="00E173CF" w:rsidP="00E173CF">
      <w:pPr>
        <w:pStyle w:val="ListParagraph"/>
        <w:tabs>
          <w:tab w:val="clear" w:pos="680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AC4CA7">
        <w:rPr>
          <w:rFonts w:ascii="Angsana New" w:hAnsi="Angsana New" w:hint="cs"/>
          <w:sz w:val="30"/>
          <w:szCs w:val="30"/>
          <w:cs/>
        </w:rPr>
        <w:t xml:space="preserve">-  เรียกชำระค่าหุ้นส่วนที่เหลือในราคาหุ้นละ </w:t>
      </w:r>
      <w:r w:rsidR="006F080F" w:rsidRPr="006F080F">
        <w:rPr>
          <w:rFonts w:ascii="Angsana New" w:hAnsi="Angsana New" w:hint="cs"/>
          <w:sz w:val="30"/>
          <w:szCs w:val="30"/>
        </w:rPr>
        <w:t>40</w:t>
      </w:r>
      <w:r w:rsidRPr="00AC4CA7">
        <w:rPr>
          <w:rFonts w:ascii="Angsana New" w:hAnsi="Angsana New" w:hint="cs"/>
          <w:sz w:val="30"/>
          <w:szCs w:val="30"/>
        </w:rPr>
        <w:t xml:space="preserve"> </w:t>
      </w:r>
      <w:r w:rsidRPr="00AC4CA7">
        <w:rPr>
          <w:rFonts w:ascii="Angsana New" w:hAnsi="Angsana New" w:hint="cs"/>
          <w:sz w:val="30"/>
          <w:szCs w:val="30"/>
          <w:cs/>
        </w:rPr>
        <w:t xml:space="preserve">บาท สำหรับหุ้นสามัญจำนวน </w:t>
      </w:r>
      <w:r w:rsidR="006F080F" w:rsidRPr="006F080F">
        <w:rPr>
          <w:rFonts w:ascii="Angsana New" w:hAnsi="Angsana New" w:hint="cs"/>
          <w:sz w:val="30"/>
          <w:szCs w:val="30"/>
        </w:rPr>
        <w:t>2</w:t>
      </w:r>
      <w:r w:rsidRPr="00AC4CA7">
        <w:rPr>
          <w:rFonts w:ascii="Angsana New" w:hAnsi="Angsana New" w:hint="cs"/>
          <w:sz w:val="30"/>
          <w:szCs w:val="30"/>
        </w:rPr>
        <w:t>,</w:t>
      </w:r>
      <w:r w:rsidR="006F080F" w:rsidRPr="006F080F">
        <w:rPr>
          <w:rFonts w:ascii="Angsana New" w:hAnsi="Angsana New" w:hint="cs"/>
          <w:sz w:val="30"/>
          <w:szCs w:val="30"/>
        </w:rPr>
        <w:t>500</w:t>
      </w:r>
      <w:r w:rsidRPr="00AC4CA7">
        <w:rPr>
          <w:rFonts w:ascii="Angsana New" w:hAnsi="Angsana New" w:hint="cs"/>
          <w:sz w:val="30"/>
          <w:szCs w:val="30"/>
        </w:rPr>
        <w:t>,</w:t>
      </w:r>
      <w:r w:rsidR="006F080F" w:rsidRPr="006F080F">
        <w:rPr>
          <w:rFonts w:ascii="Angsana New" w:hAnsi="Angsana New" w:hint="cs"/>
          <w:sz w:val="30"/>
          <w:szCs w:val="30"/>
        </w:rPr>
        <w:t>000</w:t>
      </w:r>
      <w:r w:rsidRPr="00AC4CA7">
        <w:rPr>
          <w:rFonts w:ascii="Angsana New" w:hAnsi="Angsana New" w:hint="cs"/>
          <w:sz w:val="30"/>
          <w:szCs w:val="30"/>
        </w:rPr>
        <w:t xml:space="preserve"> </w:t>
      </w:r>
      <w:r w:rsidRPr="00AC4CA7">
        <w:rPr>
          <w:rFonts w:ascii="Angsana New" w:hAnsi="Angsana New" w:hint="cs"/>
          <w:sz w:val="30"/>
          <w:szCs w:val="30"/>
          <w:cs/>
        </w:rPr>
        <w:t xml:space="preserve">หุ้น เป็นจำนวนเงินรวม   </w:t>
      </w:r>
      <w:r w:rsidRPr="00AC4CA7">
        <w:rPr>
          <w:rFonts w:ascii="Angsana New" w:hAnsi="Angsana New" w:hint="cs"/>
          <w:sz w:val="30"/>
          <w:szCs w:val="30"/>
          <w:cs/>
        </w:rPr>
        <w:br/>
        <w:t xml:space="preserve">   </w:t>
      </w:r>
      <w:r w:rsidR="006F080F" w:rsidRPr="006F080F">
        <w:rPr>
          <w:rFonts w:ascii="Angsana New" w:hAnsi="Angsana New" w:hint="cs"/>
          <w:sz w:val="30"/>
          <w:szCs w:val="30"/>
        </w:rPr>
        <w:t>100</w:t>
      </w:r>
      <w:r w:rsidRPr="00AC4CA7">
        <w:rPr>
          <w:rFonts w:ascii="Angsana New" w:hAnsi="Angsana New" w:hint="cs"/>
          <w:sz w:val="30"/>
          <w:szCs w:val="30"/>
        </w:rPr>
        <w:t xml:space="preserve"> </w:t>
      </w:r>
      <w:r w:rsidRPr="00AC4CA7">
        <w:rPr>
          <w:rFonts w:ascii="Angsana New" w:hAnsi="Angsana New" w:hint="cs"/>
          <w:sz w:val="30"/>
          <w:szCs w:val="30"/>
          <w:cs/>
        </w:rPr>
        <w:t>ล้านบาท</w:t>
      </w:r>
    </w:p>
    <w:p w14:paraId="6250FC8A" w14:textId="77777777" w:rsidR="00E173CF" w:rsidRPr="00AC4CA7" w:rsidRDefault="00E173CF" w:rsidP="0031665F">
      <w:pPr>
        <w:pStyle w:val="ListParagraph"/>
        <w:tabs>
          <w:tab w:val="left" w:pos="540"/>
          <w:tab w:val="left" w:pos="630"/>
        </w:tabs>
        <w:ind w:left="540"/>
        <w:rPr>
          <w:rFonts w:ascii="Angsana New" w:hAnsi="Angsana New"/>
          <w:spacing w:val="-6"/>
          <w:sz w:val="30"/>
          <w:szCs w:val="30"/>
        </w:rPr>
      </w:pPr>
    </w:p>
    <w:p w14:paraId="35C2E9CF" w14:textId="59A7350C" w:rsidR="00E173CF" w:rsidRPr="00AC4CA7" w:rsidRDefault="00E173CF" w:rsidP="00E173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AC4CA7">
        <w:rPr>
          <w:rFonts w:ascii="Angsana New" w:hAnsi="Angsana New" w:cs="Angsana New" w:hint="cs"/>
          <w:sz w:val="30"/>
          <w:szCs w:val="30"/>
        </w:rPr>
        <w:t>Thai Viet Corporation Joint Stock Company (“TVC”) (</w:t>
      </w:r>
      <w:r w:rsidRPr="00AC4CA7">
        <w:rPr>
          <w:rFonts w:ascii="Angsana New" w:hAnsi="Angsana New" w:cs="Angsana New" w:hint="cs"/>
          <w:sz w:val="30"/>
          <w:szCs w:val="30"/>
          <w:cs/>
        </w:rPr>
        <w:t xml:space="preserve">เดิมชื่อ </w:t>
      </w:r>
      <w:r w:rsidRPr="00AC4CA7">
        <w:rPr>
          <w:rFonts w:ascii="Angsana New" w:hAnsi="Angsana New" w:cs="Angsana New" w:hint="cs"/>
          <w:sz w:val="30"/>
          <w:szCs w:val="30"/>
        </w:rPr>
        <w:t xml:space="preserve">Thai Viet Swine Line Joint Stock Co., Ltd.) </w:t>
      </w:r>
      <w:r w:rsidRPr="00AC4CA7">
        <w:rPr>
          <w:rFonts w:ascii="Angsana New" w:hAnsi="Angsana New" w:cs="Angsana New" w:hint="cs"/>
          <w:sz w:val="30"/>
          <w:szCs w:val="30"/>
          <w:cs/>
        </w:rPr>
        <w:t xml:space="preserve">ซึ่งเป็นบริษัทย่อยทางอ้อมในต่างประเทศของบริษัทได้เพิ่มทุนจดทะเบียนเป็นจำนวนเงิน </w:t>
      </w:r>
      <w:r w:rsidR="006F080F" w:rsidRPr="006F080F">
        <w:rPr>
          <w:rFonts w:ascii="Angsana New" w:hAnsi="Angsana New" w:cs="Angsana New" w:hint="cs"/>
          <w:sz w:val="30"/>
          <w:szCs w:val="30"/>
        </w:rPr>
        <w:t>610</w:t>
      </w:r>
      <w:r w:rsidRPr="00AC4CA7">
        <w:rPr>
          <w:rFonts w:ascii="Angsana New" w:hAnsi="Angsana New" w:cs="Angsana New" w:hint="cs"/>
          <w:sz w:val="30"/>
          <w:szCs w:val="30"/>
        </w:rPr>
        <w:t>,</w:t>
      </w:r>
      <w:r w:rsidR="006F080F" w:rsidRPr="006F080F">
        <w:rPr>
          <w:rFonts w:ascii="Angsana New" w:hAnsi="Angsana New" w:cs="Angsana New" w:hint="cs"/>
          <w:sz w:val="30"/>
          <w:szCs w:val="30"/>
        </w:rPr>
        <w:t>508</w:t>
      </w:r>
      <w:r w:rsidRPr="00AC4CA7">
        <w:rPr>
          <w:rFonts w:ascii="Angsana New" w:hAnsi="Angsana New" w:cs="Angsana New" w:hint="cs"/>
          <w:sz w:val="30"/>
          <w:szCs w:val="30"/>
        </w:rPr>
        <w:t xml:space="preserve"> </w:t>
      </w:r>
      <w:r w:rsidRPr="00AC4CA7">
        <w:rPr>
          <w:rFonts w:ascii="Angsana New" w:hAnsi="Angsana New" w:cs="Angsana New" w:hint="cs"/>
          <w:sz w:val="30"/>
          <w:szCs w:val="30"/>
          <w:cs/>
        </w:rPr>
        <w:t xml:space="preserve">ล้านดองเวียดนาม โดยเพิ่มทุนจดทะเบียนจาก </w:t>
      </w:r>
      <w:r w:rsidR="006F080F" w:rsidRPr="006F080F">
        <w:rPr>
          <w:rFonts w:ascii="Angsana New" w:hAnsi="Angsana New" w:cs="Angsana New" w:hint="cs"/>
          <w:sz w:val="30"/>
          <w:szCs w:val="30"/>
        </w:rPr>
        <w:t>189</w:t>
      </w:r>
      <w:r w:rsidRPr="00AC4CA7">
        <w:rPr>
          <w:rFonts w:ascii="Angsana New" w:hAnsi="Angsana New" w:cs="Angsana New" w:hint="cs"/>
          <w:sz w:val="30"/>
          <w:szCs w:val="30"/>
        </w:rPr>
        <w:t>,</w:t>
      </w:r>
      <w:r w:rsidR="006F080F" w:rsidRPr="006F080F">
        <w:rPr>
          <w:rFonts w:ascii="Angsana New" w:hAnsi="Angsana New" w:cs="Angsana New" w:hint="cs"/>
          <w:sz w:val="30"/>
          <w:szCs w:val="30"/>
        </w:rPr>
        <w:t>492</w:t>
      </w:r>
      <w:r w:rsidRPr="00AC4CA7">
        <w:rPr>
          <w:rFonts w:ascii="Angsana New" w:hAnsi="Angsana New" w:cs="Angsana New" w:hint="cs"/>
          <w:sz w:val="30"/>
          <w:szCs w:val="30"/>
        </w:rPr>
        <w:t xml:space="preserve"> </w:t>
      </w:r>
      <w:r w:rsidRPr="00AC4CA7">
        <w:rPr>
          <w:rFonts w:ascii="Angsana New" w:hAnsi="Angsana New" w:cs="Angsana New" w:hint="cs"/>
          <w:sz w:val="30"/>
          <w:szCs w:val="30"/>
          <w:cs/>
        </w:rPr>
        <w:t xml:space="preserve">ล้านดองเวียดนาม เป็น </w:t>
      </w:r>
      <w:r w:rsidR="006F080F" w:rsidRPr="006F080F">
        <w:rPr>
          <w:rFonts w:ascii="Angsana New" w:hAnsi="Angsana New" w:cs="Angsana New" w:hint="cs"/>
          <w:sz w:val="30"/>
          <w:szCs w:val="30"/>
        </w:rPr>
        <w:t>800</w:t>
      </w:r>
      <w:r w:rsidRPr="00AC4CA7">
        <w:rPr>
          <w:rFonts w:ascii="Angsana New" w:hAnsi="Angsana New" w:cs="Angsana New" w:hint="cs"/>
          <w:sz w:val="30"/>
          <w:szCs w:val="30"/>
        </w:rPr>
        <w:t>,</w:t>
      </w:r>
      <w:r w:rsidR="006F080F" w:rsidRPr="006F080F">
        <w:rPr>
          <w:rFonts w:ascii="Angsana New" w:hAnsi="Angsana New" w:cs="Angsana New" w:hint="cs"/>
          <w:sz w:val="30"/>
          <w:szCs w:val="30"/>
        </w:rPr>
        <w:t>000</w:t>
      </w:r>
      <w:r w:rsidRPr="00AC4CA7">
        <w:rPr>
          <w:rFonts w:ascii="Angsana New" w:hAnsi="Angsana New" w:cs="Angsana New" w:hint="cs"/>
          <w:sz w:val="30"/>
          <w:szCs w:val="30"/>
        </w:rPr>
        <w:t xml:space="preserve"> </w:t>
      </w:r>
      <w:r w:rsidRPr="00AC4CA7">
        <w:rPr>
          <w:rFonts w:ascii="Angsana New" w:hAnsi="Angsana New" w:cs="Angsana New" w:hint="cs"/>
          <w:sz w:val="30"/>
          <w:szCs w:val="30"/>
          <w:cs/>
        </w:rPr>
        <w:t xml:space="preserve">ล้านดองเวียดนาม และเรียกชำระในอัตราร้อยละ </w:t>
      </w:r>
      <w:r w:rsidR="006F080F" w:rsidRPr="006F080F">
        <w:rPr>
          <w:rFonts w:ascii="Angsana New" w:hAnsi="Angsana New" w:cs="Angsana New" w:hint="cs"/>
          <w:sz w:val="30"/>
          <w:szCs w:val="30"/>
        </w:rPr>
        <w:t>22</w:t>
      </w:r>
      <w:r w:rsidRPr="00AC4CA7">
        <w:rPr>
          <w:rFonts w:ascii="Angsana New" w:hAnsi="Angsana New" w:cs="Angsana New" w:hint="cs"/>
          <w:sz w:val="30"/>
          <w:szCs w:val="30"/>
        </w:rPr>
        <w:t>.</w:t>
      </w:r>
      <w:r w:rsidR="006F080F" w:rsidRPr="006F080F">
        <w:rPr>
          <w:rFonts w:ascii="Angsana New" w:hAnsi="Angsana New" w:cs="Angsana New" w:hint="cs"/>
          <w:sz w:val="30"/>
          <w:szCs w:val="30"/>
        </w:rPr>
        <w:t>98</w:t>
      </w:r>
      <w:r w:rsidRPr="00AC4CA7">
        <w:rPr>
          <w:rFonts w:ascii="Angsana New" w:hAnsi="Angsana New" w:cs="Angsana New" w:hint="cs"/>
          <w:sz w:val="30"/>
          <w:szCs w:val="30"/>
        </w:rPr>
        <w:t xml:space="preserve"> </w:t>
      </w:r>
      <w:r w:rsidRPr="00AC4CA7">
        <w:rPr>
          <w:rFonts w:ascii="Angsana New" w:hAnsi="Angsana New" w:cs="Angsana New" w:hint="cs"/>
          <w:sz w:val="30"/>
          <w:szCs w:val="30"/>
          <w:cs/>
        </w:rPr>
        <w:t xml:space="preserve">และได้ดำเนินการจดทะเบียนเพิ่มทุนดังกล่าวแล้วเสร็จเมื่อวันที่ </w:t>
      </w:r>
      <w:r w:rsidR="006F080F" w:rsidRPr="006F080F">
        <w:rPr>
          <w:rFonts w:ascii="Angsana New" w:hAnsi="Angsana New" w:cs="Angsana New" w:hint="cs"/>
          <w:sz w:val="30"/>
          <w:szCs w:val="30"/>
        </w:rPr>
        <w:t>9</w:t>
      </w:r>
      <w:r w:rsidRPr="00AC4CA7">
        <w:rPr>
          <w:rFonts w:ascii="Angsana New" w:hAnsi="Angsana New" w:cs="Angsana New" w:hint="cs"/>
          <w:sz w:val="30"/>
          <w:szCs w:val="30"/>
        </w:rPr>
        <w:t xml:space="preserve"> </w:t>
      </w:r>
      <w:r w:rsidRPr="00AC4CA7">
        <w:rPr>
          <w:rFonts w:ascii="Angsana New" w:hAnsi="Angsana New" w:cs="Angsana New" w:hint="cs"/>
          <w:sz w:val="30"/>
          <w:szCs w:val="30"/>
          <w:cs/>
        </w:rPr>
        <w:t xml:space="preserve">เมษายน </w:t>
      </w:r>
      <w:r w:rsidR="006F080F" w:rsidRPr="006F080F">
        <w:rPr>
          <w:rFonts w:ascii="Angsana New" w:hAnsi="Angsana New" w:cs="Angsana New" w:hint="cs"/>
          <w:sz w:val="30"/>
          <w:szCs w:val="30"/>
        </w:rPr>
        <w:t>2564</w:t>
      </w:r>
      <w:r w:rsidRPr="00AC4CA7">
        <w:rPr>
          <w:rFonts w:ascii="Angsana New" w:hAnsi="Angsana New" w:cs="Angsana New" w:hint="cs"/>
          <w:sz w:val="30"/>
          <w:szCs w:val="30"/>
        </w:rPr>
        <w:t xml:space="preserve"> </w:t>
      </w:r>
      <w:r w:rsidRPr="00AC4CA7">
        <w:rPr>
          <w:rFonts w:ascii="Angsana New" w:hAnsi="Angsana New" w:cs="Angsana New" w:hint="cs"/>
          <w:sz w:val="30"/>
          <w:szCs w:val="30"/>
          <w:cs/>
        </w:rPr>
        <w:t xml:space="preserve">คณะกรรมการของบริษัทได้อนุมัติให้บริษัทย่อยแห่งหนึ่ง (บริษัท ที พาราก้อน โฮลดิ้ง จำกัด) จ่ายชำระค่าหุ้นเพิ่มทุนให้ </w:t>
      </w:r>
      <w:r w:rsidRPr="00AC4CA7">
        <w:rPr>
          <w:rFonts w:ascii="Angsana New" w:hAnsi="Angsana New" w:cs="Angsana New" w:hint="cs"/>
          <w:sz w:val="30"/>
          <w:szCs w:val="30"/>
        </w:rPr>
        <w:t>TV</w:t>
      </w:r>
      <w:r w:rsidR="00814E3C" w:rsidRPr="00AC4CA7">
        <w:rPr>
          <w:rFonts w:ascii="Angsana New" w:hAnsi="Angsana New" w:cs="Angsana New" w:hint="cs"/>
          <w:sz w:val="30"/>
          <w:szCs w:val="30"/>
        </w:rPr>
        <w:t>C</w:t>
      </w:r>
      <w:r w:rsidRPr="00AC4CA7">
        <w:rPr>
          <w:rFonts w:ascii="Angsana New" w:hAnsi="Angsana New" w:cs="Angsana New" w:hint="cs"/>
          <w:sz w:val="30"/>
          <w:szCs w:val="30"/>
        </w:rPr>
        <w:t xml:space="preserve"> </w:t>
      </w:r>
      <w:r w:rsidRPr="00AC4CA7">
        <w:rPr>
          <w:rFonts w:ascii="Angsana New" w:hAnsi="Angsana New" w:cs="Angsana New" w:hint="cs"/>
          <w:sz w:val="30"/>
          <w:szCs w:val="30"/>
          <w:cs/>
        </w:rPr>
        <w:t xml:space="preserve">เป็นจำนวนเงิน </w:t>
      </w:r>
      <w:r w:rsidR="006F080F" w:rsidRPr="006F080F">
        <w:rPr>
          <w:rFonts w:ascii="Angsana New" w:hAnsi="Angsana New" w:cs="Angsana New" w:hint="cs"/>
          <w:sz w:val="30"/>
          <w:szCs w:val="30"/>
        </w:rPr>
        <w:t>184</w:t>
      </w:r>
      <w:r w:rsidRPr="00AC4CA7">
        <w:rPr>
          <w:rFonts w:ascii="Angsana New" w:hAnsi="Angsana New" w:cs="Angsana New" w:hint="cs"/>
          <w:sz w:val="30"/>
          <w:szCs w:val="30"/>
        </w:rPr>
        <w:t>.</w:t>
      </w:r>
      <w:r w:rsidR="006F080F" w:rsidRPr="006F080F">
        <w:rPr>
          <w:rFonts w:ascii="Angsana New" w:hAnsi="Angsana New" w:cs="Angsana New" w:hint="cs"/>
          <w:sz w:val="30"/>
          <w:szCs w:val="30"/>
        </w:rPr>
        <w:t>09</w:t>
      </w:r>
      <w:r w:rsidRPr="00AC4CA7">
        <w:rPr>
          <w:rFonts w:ascii="Angsana New" w:hAnsi="Angsana New" w:cs="Angsana New" w:hint="cs"/>
          <w:sz w:val="30"/>
          <w:szCs w:val="30"/>
        </w:rPr>
        <w:t xml:space="preserve"> </w:t>
      </w:r>
      <w:r w:rsidRPr="00AC4CA7">
        <w:rPr>
          <w:rFonts w:ascii="Angsana New" w:hAnsi="Angsana New" w:cs="Angsana New" w:hint="cs"/>
          <w:sz w:val="30"/>
          <w:szCs w:val="30"/>
          <w:cs/>
        </w:rPr>
        <w:t xml:space="preserve">ล้านบาท </w:t>
      </w:r>
    </w:p>
    <w:p w14:paraId="5DFC5E85" w14:textId="7C905AE4" w:rsidR="00E173CF" w:rsidRDefault="00E173CF" w:rsidP="0031665F">
      <w:pPr>
        <w:pStyle w:val="ListParagraph"/>
        <w:tabs>
          <w:tab w:val="left" w:pos="540"/>
          <w:tab w:val="left" w:pos="630"/>
        </w:tabs>
        <w:ind w:left="540"/>
        <w:rPr>
          <w:rFonts w:ascii="Angsana New" w:hAnsi="Angsana New"/>
          <w:spacing w:val="-6"/>
          <w:sz w:val="30"/>
          <w:szCs w:val="30"/>
        </w:rPr>
      </w:pPr>
    </w:p>
    <w:p w14:paraId="7E5EB00D" w14:textId="0C79F161" w:rsidR="007B7D3F" w:rsidRPr="00B33D14" w:rsidRDefault="007B7D3F" w:rsidP="007B7D3F">
      <w:pPr>
        <w:pStyle w:val="ListParagraph"/>
        <w:tabs>
          <w:tab w:val="clear" w:pos="680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33D14">
        <w:rPr>
          <w:rFonts w:asciiTheme="majorBidi" w:hAnsiTheme="majorBidi" w:cstheme="majorBidi"/>
          <w:sz w:val="30"/>
          <w:szCs w:val="30"/>
          <w:cs/>
        </w:rPr>
        <w:t xml:space="preserve">บริษัทลงทุนในบริษัทย่อยในประเทศแห่งหนึ่ง </w:t>
      </w:r>
      <w:r w:rsidRPr="00B33D14">
        <w:rPr>
          <w:rFonts w:asciiTheme="majorBidi" w:hAnsiTheme="majorBidi" w:cstheme="majorBidi"/>
          <w:sz w:val="30"/>
          <w:szCs w:val="30"/>
        </w:rPr>
        <w:t>(</w:t>
      </w:r>
      <w:r w:rsidRPr="00B33D14">
        <w:rPr>
          <w:rFonts w:asciiTheme="majorBidi" w:hAnsiTheme="majorBidi" w:cstheme="majorBidi"/>
          <w:sz w:val="30"/>
          <w:szCs w:val="30"/>
          <w:cs/>
        </w:rPr>
        <w:t xml:space="preserve">บริษัท </w:t>
      </w:r>
      <w:r w:rsidRPr="00B33D14">
        <w:rPr>
          <w:rFonts w:ascii="Angsana New" w:hAnsi="Angsana New" w:hint="cs"/>
          <w:sz w:val="30"/>
          <w:szCs w:val="30"/>
          <w:cs/>
        </w:rPr>
        <w:t>ไทย ฟู้ดส์ เซอร์วิส แอนด์ ซัพพลาย จำกัด</w:t>
      </w:r>
      <w:r w:rsidRPr="00B33D14">
        <w:rPr>
          <w:rFonts w:asciiTheme="majorBidi" w:hAnsiTheme="majorBidi" w:cstheme="majorBidi"/>
          <w:sz w:val="30"/>
          <w:szCs w:val="30"/>
        </w:rPr>
        <w:t xml:space="preserve">) </w:t>
      </w:r>
      <w:r w:rsidRPr="00B33D14">
        <w:rPr>
          <w:rFonts w:asciiTheme="majorBidi" w:hAnsiTheme="majorBidi" w:cstheme="majorBidi"/>
          <w:sz w:val="30"/>
          <w:szCs w:val="30"/>
          <w:cs/>
        </w:rPr>
        <w:t>เพิ่มขึ้นเป็นจำนวนเงิน</w:t>
      </w:r>
      <w:r w:rsidRPr="00B33D1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B33D14">
        <w:rPr>
          <w:rFonts w:asciiTheme="majorBidi" w:hAnsiTheme="majorBidi" w:cstheme="majorBidi"/>
          <w:sz w:val="30"/>
          <w:szCs w:val="30"/>
        </w:rPr>
        <w:t xml:space="preserve">211.84 </w:t>
      </w:r>
      <w:r w:rsidRPr="00B33D14">
        <w:rPr>
          <w:rFonts w:asciiTheme="majorBidi" w:hAnsiTheme="majorBidi" w:cstheme="majorBidi"/>
          <w:sz w:val="30"/>
          <w:szCs w:val="30"/>
          <w:cs/>
        </w:rPr>
        <w:t>ล้านบาท โดยมีรายละเอียดดังนี้</w:t>
      </w:r>
    </w:p>
    <w:p w14:paraId="1194D91D" w14:textId="77777777" w:rsidR="007B7D3F" w:rsidRPr="00B33D14" w:rsidRDefault="007B7D3F" w:rsidP="007B7D3F">
      <w:pPr>
        <w:tabs>
          <w:tab w:val="clear" w:pos="680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659E0B7" w14:textId="70A31361" w:rsidR="007B7D3F" w:rsidRPr="00B33D14" w:rsidRDefault="007B7D3F" w:rsidP="007B7D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B33D14">
        <w:rPr>
          <w:rFonts w:asciiTheme="majorBidi" w:hAnsiTheme="majorBidi" w:cstheme="majorBidi"/>
          <w:sz w:val="30"/>
          <w:szCs w:val="30"/>
        </w:rPr>
        <w:t xml:space="preserve">-  </w:t>
      </w:r>
      <w:r w:rsidRPr="00B33D14">
        <w:rPr>
          <w:rFonts w:asciiTheme="majorBidi" w:hAnsiTheme="majorBidi" w:cstheme="majorBidi"/>
          <w:sz w:val="30"/>
          <w:szCs w:val="30"/>
          <w:cs/>
        </w:rPr>
        <w:t xml:space="preserve">เพิ่มทุนจดทะเบียนจาก </w:t>
      </w:r>
      <w:r w:rsidRPr="00B33D14">
        <w:rPr>
          <w:rFonts w:asciiTheme="majorBidi" w:hAnsiTheme="majorBidi" w:cstheme="majorBidi"/>
          <w:sz w:val="30"/>
          <w:szCs w:val="30"/>
        </w:rPr>
        <w:t>180</w:t>
      </w:r>
      <w:r w:rsidRPr="00B33D14">
        <w:rPr>
          <w:rFonts w:asciiTheme="majorBidi" w:hAnsiTheme="majorBidi" w:cstheme="majorBidi"/>
          <w:sz w:val="30"/>
          <w:szCs w:val="30"/>
          <w:cs/>
        </w:rPr>
        <w:t xml:space="preserve"> ล้านบาท เป็น </w:t>
      </w:r>
      <w:r w:rsidRPr="00B33D14">
        <w:rPr>
          <w:rFonts w:asciiTheme="majorBidi" w:hAnsiTheme="majorBidi" w:cstheme="majorBidi"/>
          <w:sz w:val="30"/>
          <w:szCs w:val="30"/>
        </w:rPr>
        <w:t>500</w:t>
      </w:r>
      <w:r w:rsidRPr="00B33D14">
        <w:rPr>
          <w:rFonts w:asciiTheme="majorBidi" w:hAnsiTheme="majorBidi" w:cstheme="majorBidi"/>
          <w:sz w:val="30"/>
          <w:szCs w:val="30"/>
          <w:cs/>
        </w:rPr>
        <w:t xml:space="preserve"> ล้านบาทและให้เรียกชำระค่าหุ้นในอัตราร้อยละ </w:t>
      </w:r>
      <w:r w:rsidRPr="00B33D14">
        <w:rPr>
          <w:rFonts w:asciiTheme="majorBidi" w:hAnsiTheme="majorBidi" w:cstheme="majorBidi"/>
          <w:sz w:val="30"/>
          <w:szCs w:val="30"/>
        </w:rPr>
        <w:t>34.5</w:t>
      </w:r>
      <w:r w:rsidRPr="00B33D14">
        <w:rPr>
          <w:rFonts w:asciiTheme="majorBidi" w:hAnsiTheme="majorBidi" w:cstheme="majorBidi"/>
          <w:sz w:val="30"/>
          <w:szCs w:val="30"/>
          <w:cs/>
        </w:rPr>
        <w:t xml:space="preserve"> คิดเป็น</w:t>
      </w:r>
      <w:r w:rsidRPr="00B33D14">
        <w:rPr>
          <w:rFonts w:asciiTheme="majorBidi" w:hAnsiTheme="majorBidi" w:cstheme="majorBidi"/>
          <w:sz w:val="30"/>
          <w:szCs w:val="30"/>
        </w:rPr>
        <w:br/>
      </w:r>
      <w:r w:rsidRPr="00B33D14">
        <w:rPr>
          <w:rFonts w:asciiTheme="majorBidi" w:hAnsiTheme="majorBidi" w:cstheme="majorBidi"/>
          <w:sz w:val="30"/>
          <w:szCs w:val="30"/>
          <w:cs/>
        </w:rPr>
        <w:t>จำนวนเงิน</w:t>
      </w:r>
      <w:r w:rsidRPr="00B33D14">
        <w:rPr>
          <w:rFonts w:asciiTheme="majorBidi" w:hAnsiTheme="majorBidi" w:cstheme="majorBidi"/>
          <w:sz w:val="30"/>
          <w:szCs w:val="30"/>
        </w:rPr>
        <w:t xml:space="preserve"> 110.4</w:t>
      </w:r>
      <w:r w:rsidRPr="00B33D14">
        <w:rPr>
          <w:rFonts w:asciiTheme="majorBidi" w:hAnsiTheme="majorBidi" w:cstheme="majorBidi"/>
          <w:sz w:val="30"/>
          <w:szCs w:val="30"/>
          <w:cs/>
        </w:rPr>
        <w:t xml:space="preserve"> ล้านบาท การดำเนินการจดทะเบียนเพิ่มทุนดังกล่าวกับกระทรวงพาณิชย์ได้แล้วเสร็จเมื่อวันที่ </w:t>
      </w:r>
      <w:r w:rsidRPr="00B33D14">
        <w:rPr>
          <w:rFonts w:asciiTheme="majorBidi" w:hAnsiTheme="majorBidi" w:cstheme="majorBidi"/>
          <w:sz w:val="30"/>
          <w:szCs w:val="30"/>
        </w:rPr>
        <w:br/>
      </w:r>
      <w:r w:rsidR="0016167C">
        <w:rPr>
          <w:rFonts w:asciiTheme="majorBidi" w:hAnsiTheme="majorBidi" w:cstheme="majorBidi"/>
          <w:sz w:val="30"/>
          <w:szCs w:val="30"/>
        </w:rPr>
        <w:t xml:space="preserve">23 </w:t>
      </w:r>
      <w:r w:rsidR="0016167C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Pr="0016167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6167C">
        <w:rPr>
          <w:rFonts w:asciiTheme="majorBidi" w:hAnsiTheme="majorBidi" w:cstheme="majorBidi"/>
          <w:sz w:val="30"/>
          <w:szCs w:val="30"/>
        </w:rPr>
        <w:t>2564</w:t>
      </w:r>
      <w:r w:rsidRPr="00B33D14">
        <w:rPr>
          <w:rFonts w:asciiTheme="majorBidi" w:hAnsiTheme="majorBidi" w:cstheme="majorBidi"/>
          <w:sz w:val="30"/>
          <w:szCs w:val="30"/>
        </w:rPr>
        <w:t xml:space="preserve"> </w:t>
      </w:r>
    </w:p>
    <w:p w14:paraId="110E8248" w14:textId="77777777" w:rsidR="007B7D3F" w:rsidRPr="00B33D14" w:rsidRDefault="007B7D3F" w:rsidP="007B7D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hanging="180"/>
        <w:jc w:val="thaiDistribute"/>
        <w:rPr>
          <w:rFonts w:ascii="Angsana New" w:hAnsi="Angsana New" w:cs="Angsana New"/>
          <w:sz w:val="30"/>
          <w:szCs w:val="30"/>
        </w:rPr>
      </w:pPr>
    </w:p>
    <w:p w14:paraId="74A8C7AA" w14:textId="7B21A5AA" w:rsidR="007B7D3F" w:rsidRPr="00B33D14" w:rsidRDefault="007B7D3F" w:rsidP="007B7D3F">
      <w:pPr>
        <w:pStyle w:val="ListParagraph"/>
        <w:tabs>
          <w:tab w:val="clear" w:pos="680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B33D14">
        <w:rPr>
          <w:rFonts w:ascii="Angsana New" w:hAnsi="Angsana New" w:hint="cs"/>
          <w:sz w:val="30"/>
          <w:szCs w:val="30"/>
          <w:cs/>
        </w:rPr>
        <w:t xml:space="preserve">-  เรียกชำระค่าหุ้นส่วนที่เหลือในราคาหุ้นละ </w:t>
      </w:r>
      <w:r w:rsidR="00DC7388" w:rsidRPr="00B33D14">
        <w:rPr>
          <w:rFonts w:ascii="Angsana New" w:hAnsi="Angsana New"/>
          <w:sz w:val="30"/>
          <w:szCs w:val="30"/>
        </w:rPr>
        <w:t>23.5</w:t>
      </w:r>
      <w:r w:rsidRPr="00B33D14">
        <w:rPr>
          <w:rFonts w:ascii="Angsana New" w:hAnsi="Angsana New" w:hint="cs"/>
          <w:sz w:val="30"/>
          <w:szCs w:val="30"/>
        </w:rPr>
        <w:t xml:space="preserve"> </w:t>
      </w:r>
      <w:r w:rsidRPr="00B33D14">
        <w:rPr>
          <w:rFonts w:ascii="Angsana New" w:hAnsi="Angsana New" w:hint="cs"/>
          <w:sz w:val="30"/>
          <w:szCs w:val="30"/>
          <w:cs/>
        </w:rPr>
        <w:t xml:space="preserve">บาท สำหรับหุ้นสามัญจำนวน </w:t>
      </w:r>
      <w:r w:rsidR="00DC7388" w:rsidRPr="00B33D14">
        <w:rPr>
          <w:rFonts w:ascii="Angsana New" w:hAnsi="Angsana New"/>
          <w:sz w:val="30"/>
          <w:szCs w:val="30"/>
        </w:rPr>
        <w:t>3,2</w:t>
      </w:r>
      <w:r w:rsidR="00DC7388" w:rsidRPr="00B33D14">
        <w:rPr>
          <w:rFonts w:ascii="Angsana New" w:hAnsi="Angsana New" w:hint="cs"/>
          <w:sz w:val="30"/>
          <w:szCs w:val="30"/>
        </w:rPr>
        <w:t xml:space="preserve">00,000 </w:t>
      </w:r>
      <w:r w:rsidRPr="00B33D14">
        <w:rPr>
          <w:rFonts w:ascii="Angsana New" w:hAnsi="Angsana New" w:hint="cs"/>
          <w:sz w:val="30"/>
          <w:szCs w:val="30"/>
          <w:cs/>
        </w:rPr>
        <w:t xml:space="preserve">หุ้น เป็นจำนวนเงินรวม   </w:t>
      </w:r>
      <w:r w:rsidRPr="00B33D14">
        <w:rPr>
          <w:rFonts w:ascii="Angsana New" w:hAnsi="Angsana New" w:hint="cs"/>
          <w:sz w:val="30"/>
          <w:szCs w:val="30"/>
          <w:cs/>
        </w:rPr>
        <w:br/>
        <w:t xml:space="preserve">   </w:t>
      </w:r>
      <w:r w:rsidR="00DC7388" w:rsidRPr="00B33D14">
        <w:rPr>
          <w:rFonts w:ascii="Angsana New" w:hAnsi="Angsana New"/>
          <w:sz w:val="30"/>
          <w:szCs w:val="30"/>
        </w:rPr>
        <w:t>75.20</w:t>
      </w:r>
      <w:r w:rsidRPr="00B33D14">
        <w:rPr>
          <w:rFonts w:ascii="Angsana New" w:hAnsi="Angsana New" w:hint="cs"/>
          <w:sz w:val="30"/>
          <w:szCs w:val="30"/>
        </w:rPr>
        <w:t xml:space="preserve"> </w:t>
      </w:r>
      <w:r w:rsidRPr="00B33D14">
        <w:rPr>
          <w:rFonts w:ascii="Angsana New" w:hAnsi="Angsana New" w:hint="cs"/>
          <w:sz w:val="30"/>
          <w:szCs w:val="30"/>
          <w:cs/>
        </w:rPr>
        <w:t>ล้านบาท</w:t>
      </w:r>
    </w:p>
    <w:p w14:paraId="0A00B7DA" w14:textId="77777777" w:rsidR="007B7D3F" w:rsidRPr="00B33D14" w:rsidRDefault="007B7D3F" w:rsidP="007B7D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hanging="180"/>
        <w:jc w:val="thaiDistribute"/>
        <w:rPr>
          <w:rFonts w:ascii="Angsana New" w:hAnsi="Angsana New" w:cs="Angsana New"/>
          <w:sz w:val="30"/>
          <w:szCs w:val="30"/>
        </w:rPr>
      </w:pPr>
    </w:p>
    <w:p w14:paraId="3E970144" w14:textId="35014858" w:rsidR="00DC7388" w:rsidRPr="00B33D14" w:rsidRDefault="00DC7388" w:rsidP="00DC7388">
      <w:pPr>
        <w:pStyle w:val="ListParagraph"/>
        <w:tabs>
          <w:tab w:val="clear" w:pos="680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B33D14">
        <w:rPr>
          <w:rFonts w:ascii="Angsana New" w:hAnsi="Angsana New" w:hint="cs"/>
          <w:sz w:val="30"/>
          <w:szCs w:val="30"/>
          <w:cs/>
        </w:rPr>
        <w:t xml:space="preserve">-  เรียกชำระค่าหุ้นส่วนที่เหลือในราคาหุ้นละ </w:t>
      </w:r>
      <w:r w:rsidRPr="00B33D14">
        <w:rPr>
          <w:rFonts w:ascii="Angsana New" w:hAnsi="Angsana New"/>
          <w:sz w:val="30"/>
          <w:szCs w:val="30"/>
        </w:rPr>
        <w:t>8.2</w:t>
      </w:r>
      <w:r w:rsidRPr="00B33D14">
        <w:rPr>
          <w:rFonts w:ascii="Angsana New" w:hAnsi="Angsana New" w:hint="cs"/>
          <w:sz w:val="30"/>
          <w:szCs w:val="30"/>
        </w:rPr>
        <w:t xml:space="preserve"> </w:t>
      </w:r>
      <w:r w:rsidRPr="00B33D14">
        <w:rPr>
          <w:rFonts w:ascii="Angsana New" w:hAnsi="Angsana New" w:hint="cs"/>
          <w:sz w:val="30"/>
          <w:szCs w:val="30"/>
          <w:cs/>
        </w:rPr>
        <w:t xml:space="preserve">บาท สำหรับหุ้นสามัญจำนวน </w:t>
      </w:r>
      <w:r w:rsidRPr="00B33D14">
        <w:rPr>
          <w:rFonts w:ascii="Angsana New" w:hAnsi="Angsana New"/>
          <w:sz w:val="30"/>
          <w:szCs w:val="30"/>
        </w:rPr>
        <w:t>3,2</w:t>
      </w:r>
      <w:r w:rsidRPr="00B33D14">
        <w:rPr>
          <w:rFonts w:ascii="Angsana New" w:hAnsi="Angsana New" w:hint="cs"/>
          <w:sz w:val="30"/>
          <w:szCs w:val="30"/>
        </w:rPr>
        <w:t xml:space="preserve">00,000 </w:t>
      </w:r>
      <w:r w:rsidRPr="00B33D14">
        <w:rPr>
          <w:rFonts w:ascii="Angsana New" w:hAnsi="Angsana New" w:hint="cs"/>
          <w:sz w:val="30"/>
          <w:szCs w:val="30"/>
          <w:cs/>
        </w:rPr>
        <w:t xml:space="preserve">หุ้น เป็นจำนวนเงินรวม   </w:t>
      </w:r>
      <w:r w:rsidRPr="00B33D14">
        <w:rPr>
          <w:rFonts w:ascii="Angsana New" w:hAnsi="Angsana New" w:hint="cs"/>
          <w:sz w:val="30"/>
          <w:szCs w:val="30"/>
          <w:cs/>
        </w:rPr>
        <w:br/>
        <w:t xml:space="preserve">   </w:t>
      </w:r>
      <w:r w:rsidRPr="00B33D14">
        <w:rPr>
          <w:rFonts w:ascii="Angsana New" w:hAnsi="Angsana New"/>
          <w:sz w:val="30"/>
          <w:szCs w:val="30"/>
        </w:rPr>
        <w:t>26.24</w:t>
      </w:r>
      <w:r w:rsidRPr="00B33D14">
        <w:rPr>
          <w:rFonts w:ascii="Angsana New" w:hAnsi="Angsana New" w:hint="cs"/>
          <w:sz w:val="30"/>
          <w:szCs w:val="30"/>
        </w:rPr>
        <w:t xml:space="preserve"> </w:t>
      </w:r>
      <w:r w:rsidRPr="00B33D14">
        <w:rPr>
          <w:rFonts w:ascii="Angsana New" w:hAnsi="Angsana New" w:hint="cs"/>
          <w:sz w:val="30"/>
          <w:szCs w:val="30"/>
          <w:cs/>
        </w:rPr>
        <w:t>ล้านบาท</w:t>
      </w:r>
    </w:p>
    <w:p w14:paraId="48FBC919" w14:textId="77777777" w:rsidR="007B7D3F" w:rsidRPr="00B33D14" w:rsidRDefault="007B7D3F" w:rsidP="00DC7388">
      <w:pPr>
        <w:tabs>
          <w:tab w:val="left" w:pos="540"/>
          <w:tab w:val="left" w:pos="630"/>
        </w:tabs>
        <w:rPr>
          <w:rFonts w:ascii="Angsana New" w:hAnsi="Angsana New"/>
          <w:spacing w:val="-6"/>
          <w:sz w:val="30"/>
          <w:szCs w:val="30"/>
        </w:rPr>
      </w:pPr>
    </w:p>
    <w:p w14:paraId="221642C3" w14:textId="705AC816" w:rsidR="0031665F" w:rsidRPr="00B33D14" w:rsidRDefault="0031665F" w:rsidP="0031665F">
      <w:pPr>
        <w:pStyle w:val="ListParagraph"/>
        <w:tabs>
          <w:tab w:val="left" w:pos="540"/>
          <w:tab w:val="left" w:pos="630"/>
        </w:tabs>
        <w:ind w:left="540"/>
        <w:rPr>
          <w:rFonts w:ascii="Angsana New" w:hAnsi="Angsana New"/>
          <w:i/>
          <w:iCs/>
          <w:spacing w:val="-6"/>
          <w:sz w:val="30"/>
          <w:szCs w:val="30"/>
        </w:rPr>
      </w:pPr>
      <w:r w:rsidRPr="00B33D14">
        <w:rPr>
          <w:rFonts w:ascii="Angsana New" w:hAnsi="Angsana New" w:hint="cs"/>
          <w:i/>
          <w:iCs/>
          <w:spacing w:val="-6"/>
          <w:sz w:val="30"/>
          <w:szCs w:val="30"/>
          <w:cs/>
        </w:rPr>
        <w:t>การด้อยค่าของเงินลงทุน</w:t>
      </w:r>
    </w:p>
    <w:p w14:paraId="4B0BF9CC" w14:textId="77777777" w:rsidR="0031665F" w:rsidRPr="00B33D14" w:rsidRDefault="0031665F" w:rsidP="0031665F">
      <w:pPr>
        <w:pStyle w:val="ListParagraph"/>
        <w:tabs>
          <w:tab w:val="left" w:pos="540"/>
          <w:tab w:val="left" w:pos="630"/>
        </w:tabs>
        <w:ind w:left="540"/>
        <w:rPr>
          <w:rFonts w:ascii="Angsana New" w:hAnsi="Angsana New"/>
          <w:spacing w:val="-6"/>
          <w:sz w:val="30"/>
          <w:szCs w:val="30"/>
        </w:rPr>
      </w:pPr>
    </w:p>
    <w:p w14:paraId="257AE17A" w14:textId="0748927D" w:rsidR="0031665F" w:rsidRPr="00AC4CA7" w:rsidRDefault="009676E8" w:rsidP="0031665F">
      <w:pPr>
        <w:pStyle w:val="ListParagraph"/>
        <w:tabs>
          <w:tab w:val="clear" w:pos="680"/>
          <w:tab w:val="left" w:pos="540"/>
          <w:tab w:val="left" w:pos="63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B33D14">
        <w:rPr>
          <w:rFonts w:ascii="Angsana New" w:hAnsi="Angsana New" w:hint="cs"/>
          <w:sz w:val="30"/>
          <w:szCs w:val="30"/>
          <w:cs/>
        </w:rPr>
        <w:t>ประมาณการ</w:t>
      </w:r>
      <w:r w:rsidR="0031665F" w:rsidRPr="00B33D14">
        <w:rPr>
          <w:rFonts w:ascii="Angsana New" w:hAnsi="Angsana New" w:hint="cs"/>
          <w:sz w:val="30"/>
          <w:szCs w:val="30"/>
          <w:cs/>
        </w:rPr>
        <w:t>มูลค่าที่คาดว่าจะได้รับคืนของบริษัทย่อย</w:t>
      </w:r>
      <w:r w:rsidR="001C3A68">
        <w:rPr>
          <w:rFonts w:ascii="Angsana New" w:hAnsi="Angsana New" w:hint="cs"/>
          <w:sz w:val="30"/>
          <w:szCs w:val="30"/>
          <w:cs/>
        </w:rPr>
        <w:t>บางแห่ง</w:t>
      </w:r>
      <w:r w:rsidR="0031665F" w:rsidRPr="00B33D14">
        <w:rPr>
          <w:rFonts w:ascii="Angsana New" w:hAnsi="Angsana New" w:hint="cs"/>
          <w:sz w:val="30"/>
          <w:szCs w:val="30"/>
          <w:cs/>
        </w:rPr>
        <w:t xml:space="preserve"> </w:t>
      </w:r>
      <w:r w:rsidR="00A83D5C" w:rsidRPr="00B33D14">
        <w:rPr>
          <w:rFonts w:ascii="Angsana New" w:hAnsi="Angsana New" w:hint="cs"/>
          <w:sz w:val="30"/>
          <w:szCs w:val="30"/>
          <w:cs/>
        </w:rPr>
        <w:t xml:space="preserve">ได้แก่ </w:t>
      </w:r>
      <w:r w:rsidR="00F5098C" w:rsidRPr="00B33D14">
        <w:rPr>
          <w:rFonts w:ascii="Angsana New" w:hAnsi="Angsana New" w:hint="cs"/>
          <w:sz w:val="30"/>
          <w:szCs w:val="30"/>
          <w:cs/>
        </w:rPr>
        <w:t>บริษัท ไทย ฟู้ดส์ โพลทรีย์ ฟาร์ม จำกัด</w:t>
      </w:r>
      <w:r w:rsidR="00F5098C" w:rsidRPr="00B33D14">
        <w:rPr>
          <w:rFonts w:ascii="Angsana New" w:hAnsi="Angsana New" w:hint="cs"/>
          <w:sz w:val="30"/>
          <w:szCs w:val="30"/>
        </w:rPr>
        <w:t xml:space="preserve"> </w:t>
      </w:r>
      <w:r w:rsidR="00F5098C" w:rsidRPr="00B33D14">
        <w:rPr>
          <w:rFonts w:ascii="Angsana New" w:hAnsi="Angsana New" w:hint="cs"/>
          <w:sz w:val="30"/>
          <w:szCs w:val="30"/>
          <w:cs/>
        </w:rPr>
        <w:t xml:space="preserve">และ </w:t>
      </w:r>
      <w:r w:rsidR="0031665F" w:rsidRPr="001C3A68">
        <w:rPr>
          <w:rFonts w:ascii="Angsana New" w:hAnsi="Angsana New" w:hint="cs"/>
          <w:spacing w:val="2"/>
          <w:sz w:val="30"/>
          <w:szCs w:val="30"/>
          <w:cs/>
        </w:rPr>
        <w:t>บริษัท ไทย โพรเซส ฟู้ดส์</w:t>
      </w:r>
      <w:r w:rsidR="0031665F" w:rsidRPr="001C3A68">
        <w:rPr>
          <w:rFonts w:ascii="Angsana New" w:hAnsi="Angsana New" w:hint="cs"/>
          <w:spacing w:val="2"/>
          <w:cs/>
        </w:rPr>
        <w:t xml:space="preserve"> </w:t>
      </w:r>
      <w:r w:rsidR="0031665F" w:rsidRPr="001C3A68">
        <w:rPr>
          <w:rFonts w:ascii="Angsana New" w:hAnsi="Angsana New" w:hint="cs"/>
          <w:spacing w:val="2"/>
          <w:sz w:val="30"/>
          <w:szCs w:val="30"/>
          <w:cs/>
        </w:rPr>
        <w:t>จำกัด</w:t>
      </w:r>
      <w:r w:rsidR="00A83D5C" w:rsidRPr="001C3A68"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 w:rsidR="0031665F" w:rsidRPr="001C3A68">
        <w:rPr>
          <w:rFonts w:ascii="Angsana New" w:hAnsi="Angsana New" w:hint="cs"/>
          <w:spacing w:val="2"/>
          <w:sz w:val="30"/>
          <w:szCs w:val="30"/>
          <w:cs/>
        </w:rPr>
        <w:t>มีมูลค่าต่ำกว่ามูลค่าตามบัญชีของเงินลงทุน ดังนั้นผู้บริหารจึงพิจารณาตั้งสำรองผล</w:t>
      </w:r>
      <w:r w:rsidR="0031665F" w:rsidRPr="00B33D14">
        <w:rPr>
          <w:rFonts w:ascii="Angsana New" w:hAnsi="Angsana New" w:hint="cs"/>
          <w:sz w:val="30"/>
          <w:szCs w:val="30"/>
          <w:cs/>
        </w:rPr>
        <w:t>ขาดทุนจากการด้อยค่าของเงินลงทุนในบริษัทย่อย</w:t>
      </w:r>
      <w:r w:rsidR="00A83D5C" w:rsidRPr="00B33D14">
        <w:rPr>
          <w:rFonts w:ascii="Angsana New" w:hAnsi="Angsana New" w:hint="cs"/>
          <w:sz w:val="30"/>
          <w:szCs w:val="30"/>
          <w:cs/>
        </w:rPr>
        <w:t>ทั้งสองแห่ง</w:t>
      </w:r>
      <w:r w:rsidR="0031665F" w:rsidRPr="00B33D14">
        <w:rPr>
          <w:rFonts w:ascii="Angsana New" w:hAnsi="Angsana New" w:hint="cs"/>
          <w:sz w:val="30"/>
          <w:szCs w:val="30"/>
          <w:cs/>
        </w:rPr>
        <w:t xml:space="preserve">เป็นจำนวนเงิน </w:t>
      </w:r>
      <w:r w:rsidR="00F5098C" w:rsidRPr="00B33D14">
        <w:rPr>
          <w:rFonts w:ascii="Angsana New" w:hAnsi="Angsana New"/>
          <w:sz w:val="30"/>
          <w:szCs w:val="30"/>
        </w:rPr>
        <w:t>718.0</w:t>
      </w:r>
      <w:r w:rsidR="00F5098C" w:rsidRPr="00B33D14">
        <w:rPr>
          <w:rFonts w:ascii="Angsana New" w:hAnsi="Angsana New" w:hint="cs"/>
          <w:sz w:val="30"/>
          <w:szCs w:val="30"/>
        </w:rPr>
        <w:t xml:space="preserve"> </w:t>
      </w:r>
      <w:r w:rsidR="0031665F" w:rsidRPr="00B33D14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A83D5C" w:rsidRPr="00B33D14">
        <w:rPr>
          <w:rFonts w:ascii="Angsana New" w:hAnsi="Angsana New" w:hint="cs"/>
          <w:sz w:val="30"/>
          <w:szCs w:val="30"/>
          <w:cs/>
        </w:rPr>
        <w:t>และ</w:t>
      </w:r>
      <w:r w:rsidR="00F5098C">
        <w:rPr>
          <w:rFonts w:ascii="Angsana New" w:hAnsi="Angsana New"/>
          <w:sz w:val="30"/>
          <w:szCs w:val="30"/>
        </w:rPr>
        <w:t xml:space="preserve"> </w:t>
      </w:r>
      <w:r w:rsidR="00F5098C" w:rsidRPr="00B33D14">
        <w:rPr>
          <w:rFonts w:ascii="Angsana New" w:hAnsi="Angsana New" w:hint="cs"/>
          <w:sz w:val="30"/>
          <w:szCs w:val="30"/>
        </w:rPr>
        <w:t>2.1</w:t>
      </w:r>
      <w:r w:rsidR="00A83D5C" w:rsidRPr="00B33D14">
        <w:rPr>
          <w:rFonts w:ascii="Angsana New" w:hAnsi="Angsana New" w:hint="cs"/>
          <w:sz w:val="30"/>
          <w:szCs w:val="30"/>
          <w:cs/>
        </w:rPr>
        <w:t xml:space="preserve"> ล้านบาท ตามลำดับ </w:t>
      </w:r>
      <w:r w:rsidR="0031665F" w:rsidRPr="00B33D14">
        <w:rPr>
          <w:rFonts w:ascii="Angsana New" w:hAnsi="Angsana New" w:hint="cs"/>
          <w:sz w:val="30"/>
          <w:szCs w:val="30"/>
          <w:cs/>
        </w:rPr>
        <w:t>สำหรับงวด</w:t>
      </w:r>
      <w:r w:rsidR="00386C9B" w:rsidRPr="00B33D14">
        <w:rPr>
          <w:rFonts w:ascii="Angsana New" w:hAnsi="Angsana New" w:hint="cs"/>
          <w:sz w:val="30"/>
          <w:szCs w:val="30"/>
          <w:cs/>
        </w:rPr>
        <w:t>เก้าเดือน</w:t>
      </w:r>
      <w:r w:rsidR="0031665F" w:rsidRPr="00B33D14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6F080F" w:rsidRPr="00B33D14">
        <w:rPr>
          <w:rFonts w:ascii="Angsana New" w:hAnsi="Angsana New" w:hint="cs"/>
          <w:sz w:val="30"/>
          <w:szCs w:val="30"/>
        </w:rPr>
        <w:t>30</w:t>
      </w:r>
      <w:r w:rsidR="00386C9B" w:rsidRPr="00B33D14">
        <w:rPr>
          <w:rFonts w:ascii="Angsana New" w:hAnsi="Angsana New" w:hint="cs"/>
          <w:sz w:val="30"/>
          <w:szCs w:val="30"/>
        </w:rPr>
        <w:t xml:space="preserve"> </w:t>
      </w:r>
      <w:r w:rsidR="00386C9B" w:rsidRPr="00B33D14">
        <w:rPr>
          <w:rFonts w:ascii="Angsana New" w:hAnsi="Angsana New" w:hint="cs"/>
          <w:sz w:val="30"/>
          <w:szCs w:val="30"/>
          <w:cs/>
        </w:rPr>
        <w:t>กันยายน</w:t>
      </w:r>
      <w:r w:rsidR="0031665F" w:rsidRPr="00B33D14">
        <w:rPr>
          <w:rFonts w:ascii="Angsana New" w:hAnsi="Angsana New" w:hint="cs"/>
          <w:sz w:val="30"/>
          <w:szCs w:val="30"/>
          <w:cs/>
        </w:rPr>
        <w:t xml:space="preserve"> </w:t>
      </w:r>
      <w:r w:rsidR="006F080F" w:rsidRPr="00B33D14">
        <w:rPr>
          <w:rFonts w:ascii="Angsana New" w:hAnsi="Angsana New" w:hint="cs"/>
          <w:sz w:val="30"/>
          <w:szCs w:val="30"/>
        </w:rPr>
        <w:t>2564</w:t>
      </w:r>
    </w:p>
    <w:p w14:paraId="386D9DAB" w14:textId="77777777" w:rsidR="0031665F" w:rsidRPr="00DC03B4" w:rsidRDefault="0031665F" w:rsidP="00A83D5C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34120055" w14:textId="77777777" w:rsidR="00DC7388" w:rsidRDefault="00DC7388" w:rsidP="001B5EF4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i/>
          <w:iCs/>
          <w:sz w:val="30"/>
          <w:szCs w:val="30"/>
          <w:lang w:bidi="th-TH"/>
        </w:rPr>
      </w:pPr>
    </w:p>
    <w:p w14:paraId="3CEF7B96" w14:textId="77777777" w:rsidR="001311C6" w:rsidRDefault="001311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30"/>
          <w:szCs w:val="30"/>
          <w:cs/>
          <w:lang w:val="en-GB"/>
        </w:rPr>
      </w:pPr>
      <w:r>
        <w:rPr>
          <w:rFonts w:ascii="Angsana New" w:hAnsi="Angsana New" w:cs="Angsana New"/>
          <w:i/>
          <w:iCs/>
          <w:sz w:val="30"/>
          <w:szCs w:val="30"/>
          <w:cs/>
        </w:rPr>
        <w:br w:type="page"/>
      </w:r>
    </w:p>
    <w:p w14:paraId="1ADF0A7F" w14:textId="063BBDDD" w:rsidR="00DC0B5E" w:rsidRPr="00DC03B4" w:rsidRDefault="001B5EF4" w:rsidP="001B5EF4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i/>
          <w:iCs/>
          <w:sz w:val="30"/>
          <w:szCs w:val="30"/>
          <w:lang w:bidi="th-TH"/>
        </w:rPr>
      </w:pPr>
      <w:r w:rsidRPr="00DC03B4">
        <w:rPr>
          <w:rFonts w:ascii="Angsana New" w:hAnsi="Angsana New" w:cs="Angsana New" w:hint="cs"/>
          <w:i/>
          <w:iCs/>
          <w:sz w:val="30"/>
          <w:szCs w:val="30"/>
          <w:cs/>
          <w:lang w:bidi="th-TH"/>
        </w:rPr>
        <w:t>การ</w:t>
      </w:r>
      <w:r w:rsidR="009676E8" w:rsidRPr="00DC03B4">
        <w:rPr>
          <w:rFonts w:ascii="Angsana New" w:hAnsi="Angsana New" w:cs="Angsana New" w:hint="cs"/>
          <w:i/>
          <w:iCs/>
          <w:sz w:val="30"/>
          <w:szCs w:val="30"/>
          <w:cs/>
          <w:lang w:bidi="th-TH"/>
        </w:rPr>
        <w:t>ซื้อเงินลง</w:t>
      </w:r>
      <w:r w:rsidRPr="00DC03B4">
        <w:rPr>
          <w:rFonts w:ascii="Angsana New" w:hAnsi="Angsana New" w:cs="Angsana New" w:hint="cs"/>
          <w:i/>
          <w:iCs/>
          <w:sz w:val="30"/>
          <w:szCs w:val="30"/>
          <w:cs/>
          <w:lang w:bidi="th-TH"/>
        </w:rPr>
        <w:t>ทุนใน</w:t>
      </w:r>
      <w:r w:rsidR="0006305F" w:rsidRPr="00DC03B4">
        <w:rPr>
          <w:rFonts w:ascii="Angsana New" w:hAnsi="Angsana New" w:cs="Angsana New" w:hint="cs"/>
          <w:i/>
          <w:iCs/>
          <w:sz w:val="30"/>
          <w:szCs w:val="30"/>
          <w:cs/>
          <w:lang w:bidi="th-TH"/>
        </w:rPr>
        <w:t>การ</w:t>
      </w:r>
      <w:r w:rsidRPr="00DC03B4">
        <w:rPr>
          <w:rFonts w:ascii="Angsana New" w:hAnsi="Angsana New" w:cs="Angsana New" w:hint="cs"/>
          <w:i/>
          <w:iCs/>
          <w:sz w:val="30"/>
          <w:szCs w:val="30"/>
          <w:cs/>
          <w:lang w:bidi="th-TH"/>
        </w:rPr>
        <w:t>ร่วมค้า</w:t>
      </w:r>
    </w:p>
    <w:p w14:paraId="157269B1" w14:textId="29E66FDA" w:rsidR="001B5EF4" w:rsidRPr="00DC03B4" w:rsidRDefault="001B5EF4" w:rsidP="00DC0B5E">
      <w:pPr>
        <w:pStyle w:val="block"/>
        <w:spacing w:after="0" w:line="240" w:lineRule="atLeast"/>
        <w:ind w:left="45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0833FD44" w14:textId="23054756" w:rsidR="00793CD1" w:rsidRPr="00DC03B4" w:rsidRDefault="0006305F" w:rsidP="00793CD1">
      <w:pPr>
        <w:pStyle w:val="ListParagraph"/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DC03B4">
        <w:rPr>
          <w:rFonts w:ascii="Angsana New" w:hAnsi="Angsana New" w:hint="cs"/>
          <w:sz w:val="30"/>
          <w:szCs w:val="30"/>
          <w:cs/>
        </w:rPr>
        <w:t>กลุ่ม</w:t>
      </w:r>
      <w:r w:rsidR="00793CD1" w:rsidRPr="00DC03B4">
        <w:rPr>
          <w:rFonts w:ascii="Angsana New" w:hAnsi="Angsana New" w:hint="cs"/>
          <w:sz w:val="30"/>
          <w:szCs w:val="30"/>
          <w:cs/>
        </w:rPr>
        <w:t>บริษัทลงทุนใน</w:t>
      </w:r>
      <w:r w:rsidRPr="00DC03B4">
        <w:rPr>
          <w:rFonts w:ascii="Angsana New" w:hAnsi="Angsana New" w:hint="cs"/>
          <w:sz w:val="30"/>
          <w:szCs w:val="30"/>
          <w:cs/>
        </w:rPr>
        <w:t>การ</w:t>
      </w:r>
      <w:r w:rsidR="00793CD1" w:rsidRPr="00DC03B4">
        <w:rPr>
          <w:rFonts w:ascii="Angsana New" w:hAnsi="Angsana New" w:hint="cs"/>
          <w:sz w:val="30"/>
          <w:szCs w:val="30"/>
          <w:cs/>
        </w:rPr>
        <w:t>ร่วมค้าในประเทศแห่งหนึ่ง</w:t>
      </w:r>
      <w:r w:rsidR="00793CD1" w:rsidRPr="00DC03B4">
        <w:rPr>
          <w:rFonts w:ascii="Angsana New" w:hAnsi="Angsana New" w:hint="cs"/>
          <w:sz w:val="30"/>
          <w:szCs w:val="30"/>
        </w:rPr>
        <w:t xml:space="preserve"> (</w:t>
      </w:r>
      <w:r w:rsidR="00793CD1" w:rsidRPr="00DC03B4">
        <w:rPr>
          <w:rFonts w:ascii="Angsana New" w:hAnsi="Angsana New" w:hint="cs"/>
          <w:sz w:val="30"/>
          <w:szCs w:val="30"/>
          <w:cs/>
        </w:rPr>
        <w:t>บริษัท เจเนพูติก ไบโอ จำกัด</w:t>
      </w:r>
      <w:r w:rsidR="00793CD1" w:rsidRPr="00DC03B4">
        <w:rPr>
          <w:rFonts w:ascii="Angsana New" w:hAnsi="Angsana New" w:hint="cs"/>
          <w:sz w:val="30"/>
          <w:szCs w:val="30"/>
        </w:rPr>
        <w:t xml:space="preserve">) </w:t>
      </w:r>
      <w:r w:rsidR="00793CD1" w:rsidRPr="00DC03B4">
        <w:rPr>
          <w:rFonts w:ascii="Angsana New" w:hAnsi="Angsana New" w:hint="cs"/>
          <w:sz w:val="30"/>
          <w:szCs w:val="30"/>
          <w:cs/>
        </w:rPr>
        <w:t>เพิ่มขึ้นเป็นจำนวนเงิน</w:t>
      </w:r>
      <w:r w:rsidR="00793CD1" w:rsidRPr="00DC03B4">
        <w:rPr>
          <w:rFonts w:ascii="Angsana New" w:hAnsi="Angsana New" w:hint="cs"/>
          <w:sz w:val="30"/>
          <w:szCs w:val="30"/>
        </w:rPr>
        <w:t xml:space="preserve"> </w:t>
      </w:r>
      <w:r w:rsidR="007B2F12">
        <w:rPr>
          <w:rFonts w:ascii="Angsana New" w:hAnsi="Angsana New"/>
          <w:sz w:val="30"/>
          <w:szCs w:val="30"/>
        </w:rPr>
        <w:t>51</w:t>
      </w:r>
      <w:r w:rsidR="00793CD1" w:rsidRPr="00DC03B4">
        <w:rPr>
          <w:rFonts w:ascii="Angsana New" w:hAnsi="Angsana New" w:hint="cs"/>
          <w:sz w:val="30"/>
          <w:szCs w:val="30"/>
        </w:rPr>
        <w:t>.</w:t>
      </w:r>
      <w:r w:rsidR="006F080F" w:rsidRPr="006F080F">
        <w:rPr>
          <w:rFonts w:ascii="Angsana New" w:hAnsi="Angsana New" w:hint="cs"/>
          <w:sz w:val="30"/>
          <w:szCs w:val="30"/>
        </w:rPr>
        <w:t>25</w:t>
      </w:r>
      <w:r w:rsidR="00793CD1" w:rsidRPr="00DC03B4">
        <w:rPr>
          <w:rFonts w:ascii="Angsana New" w:hAnsi="Angsana New" w:hint="cs"/>
          <w:sz w:val="30"/>
          <w:szCs w:val="30"/>
        </w:rPr>
        <w:t xml:space="preserve"> </w:t>
      </w:r>
      <w:r w:rsidR="00793CD1" w:rsidRPr="00DC03B4">
        <w:rPr>
          <w:rFonts w:ascii="Angsana New" w:hAnsi="Angsana New" w:hint="cs"/>
          <w:sz w:val="30"/>
          <w:szCs w:val="30"/>
          <w:cs/>
        </w:rPr>
        <w:t>ล้านบาท โดยมีรายละเอียดดังนี้</w:t>
      </w:r>
    </w:p>
    <w:p w14:paraId="4D87CD7A" w14:textId="77777777" w:rsidR="00793CD1" w:rsidRPr="00DC03B4" w:rsidRDefault="00793CD1" w:rsidP="00793CD1">
      <w:pPr>
        <w:tabs>
          <w:tab w:val="clear" w:pos="680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6DE2AEDD" w14:textId="78810FBE" w:rsidR="00793CD1" w:rsidRPr="00DC03B4" w:rsidRDefault="00793CD1" w:rsidP="00793CD1">
      <w:pPr>
        <w:pStyle w:val="ListParagraph"/>
        <w:tabs>
          <w:tab w:val="left" w:pos="810"/>
        </w:tabs>
        <w:ind w:hanging="180"/>
        <w:jc w:val="thaiDistribute"/>
        <w:rPr>
          <w:rFonts w:ascii="Angsana New" w:hAnsi="Angsana New"/>
          <w:sz w:val="30"/>
          <w:szCs w:val="30"/>
        </w:rPr>
      </w:pPr>
      <w:r w:rsidRPr="00DC03B4">
        <w:rPr>
          <w:rFonts w:ascii="Angsana New" w:hAnsi="Angsana New" w:hint="cs"/>
          <w:sz w:val="30"/>
          <w:szCs w:val="30"/>
        </w:rPr>
        <w:t xml:space="preserve">-  </w:t>
      </w:r>
      <w:r w:rsidRPr="00DC03B4">
        <w:rPr>
          <w:rFonts w:ascii="Angsana New" w:hAnsi="Angsana New" w:hint="cs"/>
          <w:sz w:val="30"/>
          <w:szCs w:val="30"/>
          <w:cs/>
        </w:rPr>
        <w:t xml:space="preserve">เพิ่มทุนจดทะเบียนจาก </w:t>
      </w:r>
      <w:r w:rsidR="006F080F" w:rsidRPr="006F080F">
        <w:rPr>
          <w:rFonts w:ascii="Angsana New" w:hAnsi="Angsana New" w:hint="cs"/>
          <w:sz w:val="30"/>
          <w:szCs w:val="30"/>
        </w:rPr>
        <w:t>10</w:t>
      </w:r>
      <w:r w:rsidRPr="00DC03B4">
        <w:rPr>
          <w:rFonts w:ascii="Angsana New" w:hAnsi="Angsana New" w:hint="cs"/>
          <w:sz w:val="30"/>
          <w:szCs w:val="30"/>
        </w:rPr>
        <w:t xml:space="preserve"> </w:t>
      </w:r>
      <w:r w:rsidRPr="00DC03B4">
        <w:rPr>
          <w:rFonts w:ascii="Angsana New" w:hAnsi="Angsana New" w:hint="cs"/>
          <w:sz w:val="30"/>
          <w:szCs w:val="30"/>
          <w:cs/>
        </w:rPr>
        <w:t xml:space="preserve">ล้านบาท เป็น </w:t>
      </w:r>
      <w:r w:rsidR="006F080F" w:rsidRPr="006F080F">
        <w:rPr>
          <w:rFonts w:ascii="Angsana New" w:hAnsi="Angsana New" w:hint="cs"/>
          <w:sz w:val="30"/>
          <w:szCs w:val="30"/>
        </w:rPr>
        <w:t>180</w:t>
      </w:r>
      <w:r w:rsidRPr="00DC03B4">
        <w:rPr>
          <w:rFonts w:ascii="Angsana New" w:hAnsi="Angsana New" w:hint="cs"/>
          <w:sz w:val="30"/>
          <w:szCs w:val="30"/>
        </w:rPr>
        <w:t xml:space="preserve"> </w:t>
      </w:r>
      <w:r w:rsidRPr="00DC03B4">
        <w:rPr>
          <w:rFonts w:ascii="Angsana New" w:hAnsi="Angsana New" w:hint="cs"/>
          <w:sz w:val="30"/>
          <w:szCs w:val="30"/>
          <w:cs/>
        </w:rPr>
        <w:t xml:space="preserve">ล้านบาทและให้เรียกชำระค่าหุ้นในอัตราร้อยละ </w:t>
      </w:r>
      <w:r w:rsidR="006F080F" w:rsidRPr="006F080F">
        <w:rPr>
          <w:rFonts w:ascii="Angsana New" w:hAnsi="Angsana New" w:hint="cs"/>
          <w:sz w:val="30"/>
          <w:szCs w:val="30"/>
        </w:rPr>
        <w:t>25</w:t>
      </w:r>
      <w:r w:rsidRPr="00DC03B4">
        <w:rPr>
          <w:rFonts w:ascii="Angsana New" w:hAnsi="Angsana New" w:hint="cs"/>
          <w:sz w:val="30"/>
          <w:szCs w:val="30"/>
        </w:rPr>
        <w:t xml:space="preserve"> </w:t>
      </w:r>
      <w:r w:rsidRPr="00DC03B4">
        <w:rPr>
          <w:rFonts w:ascii="Angsana New" w:hAnsi="Angsana New" w:hint="cs"/>
          <w:sz w:val="30"/>
          <w:szCs w:val="30"/>
          <w:cs/>
        </w:rPr>
        <w:t>คิดเป็น</w:t>
      </w:r>
      <w:r w:rsidR="00DC03B4">
        <w:rPr>
          <w:rFonts w:ascii="Angsana New" w:hAnsi="Angsana New"/>
          <w:sz w:val="30"/>
          <w:szCs w:val="30"/>
        </w:rPr>
        <w:br/>
      </w:r>
      <w:r w:rsidRPr="00DC03B4">
        <w:rPr>
          <w:rFonts w:ascii="Angsana New" w:hAnsi="Angsana New" w:hint="cs"/>
          <w:sz w:val="30"/>
          <w:szCs w:val="30"/>
          <w:cs/>
        </w:rPr>
        <w:t xml:space="preserve">จำนวนเงิน </w:t>
      </w:r>
      <w:r w:rsidR="006F080F" w:rsidRPr="006F080F">
        <w:rPr>
          <w:rFonts w:ascii="Angsana New" w:hAnsi="Angsana New" w:hint="cs"/>
          <w:sz w:val="30"/>
          <w:szCs w:val="30"/>
        </w:rPr>
        <w:t>42</w:t>
      </w:r>
      <w:r w:rsidRPr="00DC03B4">
        <w:rPr>
          <w:rFonts w:ascii="Angsana New" w:hAnsi="Angsana New" w:hint="cs"/>
          <w:sz w:val="30"/>
          <w:szCs w:val="30"/>
        </w:rPr>
        <w:t>.</w:t>
      </w:r>
      <w:r w:rsidR="006F080F" w:rsidRPr="006F080F">
        <w:rPr>
          <w:rFonts w:ascii="Angsana New" w:hAnsi="Angsana New" w:hint="cs"/>
          <w:sz w:val="30"/>
          <w:szCs w:val="30"/>
        </w:rPr>
        <w:t>5</w:t>
      </w:r>
      <w:r w:rsidRPr="00DC03B4">
        <w:rPr>
          <w:rFonts w:ascii="Angsana New" w:hAnsi="Angsana New" w:hint="cs"/>
          <w:sz w:val="30"/>
          <w:szCs w:val="30"/>
        </w:rPr>
        <w:t xml:space="preserve"> </w:t>
      </w:r>
      <w:r w:rsidRPr="00DC03B4">
        <w:rPr>
          <w:rFonts w:ascii="Angsana New" w:hAnsi="Angsana New" w:hint="cs"/>
          <w:sz w:val="30"/>
          <w:szCs w:val="30"/>
          <w:cs/>
        </w:rPr>
        <w:t xml:space="preserve">ล้านบาท คณะกรรมการของบริษัทได้อนุมัติให้กลุ่มบริษัทเข้าซื้อหุ้นเพิ่มทุนเป็นจำนวนเงิน </w:t>
      </w:r>
      <w:r w:rsidR="006F080F" w:rsidRPr="006F080F">
        <w:rPr>
          <w:rFonts w:ascii="Angsana New" w:hAnsi="Angsana New" w:hint="cs"/>
          <w:sz w:val="30"/>
          <w:szCs w:val="30"/>
        </w:rPr>
        <w:t>12</w:t>
      </w:r>
      <w:r w:rsidRPr="00DC03B4">
        <w:rPr>
          <w:rFonts w:ascii="Angsana New" w:hAnsi="Angsana New" w:hint="cs"/>
          <w:sz w:val="30"/>
          <w:szCs w:val="30"/>
        </w:rPr>
        <w:t>.</w:t>
      </w:r>
      <w:r w:rsidR="006F080F" w:rsidRPr="006F080F">
        <w:rPr>
          <w:rFonts w:ascii="Angsana New" w:hAnsi="Angsana New" w:hint="cs"/>
          <w:sz w:val="30"/>
          <w:szCs w:val="30"/>
        </w:rPr>
        <w:t>25</w:t>
      </w:r>
      <w:r w:rsidRPr="00DC03B4">
        <w:rPr>
          <w:rFonts w:ascii="Angsana New" w:hAnsi="Angsana New" w:hint="cs"/>
          <w:sz w:val="30"/>
          <w:szCs w:val="30"/>
        </w:rPr>
        <w:t xml:space="preserve"> </w:t>
      </w:r>
      <w:r w:rsidRPr="00DC03B4">
        <w:rPr>
          <w:rFonts w:ascii="Angsana New" w:hAnsi="Angsana New" w:hint="cs"/>
          <w:sz w:val="30"/>
          <w:szCs w:val="30"/>
          <w:cs/>
        </w:rPr>
        <w:t xml:space="preserve">ล้านบาท โดยภายหลังการซื้อหุ้นเพิ่มทุนดังกล่าว กลุ่มบริษัทมีสัดส่วนการลงทุนในการร่วมค้าดังกล่าวเปลี่ยนแปลงจากอัตราร้อยละ </w:t>
      </w:r>
      <w:r w:rsidR="006F080F" w:rsidRPr="006F080F">
        <w:rPr>
          <w:rFonts w:ascii="Angsana New" w:hAnsi="Angsana New" w:hint="cs"/>
          <w:sz w:val="30"/>
          <w:szCs w:val="30"/>
        </w:rPr>
        <w:t>30</w:t>
      </w:r>
      <w:r w:rsidRPr="00DC03B4">
        <w:rPr>
          <w:rFonts w:ascii="Angsana New" w:hAnsi="Angsana New" w:hint="cs"/>
          <w:sz w:val="30"/>
          <w:szCs w:val="30"/>
        </w:rPr>
        <w:t xml:space="preserve"> </w:t>
      </w:r>
      <w:r w:rsidRPr="00DC03B4">
        <w:rPr>
          <w:rFonts w:ascii="Angsana New" w:hAnsi="Angsana New" w:hint="cs"/>
          <w:sz w:val="30"/>
          <w:szCs w:val="30"/>
          <w:cs/>
        </w:rPr>
        <w:t xml:space="preserve">เป็นอัตราร้อยละ </w:t>
      </w:r>
      <w:r w:rsidR="006F080F" w:rsidRPr="006F080F">
        <w:rPr>
          <w:rFonts w:ascii="Angsana New" w:hAnsi="Angsana New" w:hint="cs"/>
          <w:sz w:val="30"/>
          <w:szCs w:val="30"/>
        </w:rPr>
        <w:t>28</w:t>
      </w:r>
      <w:r w:rsidRPr="00DC03B4">
        <w:rPr>
          <w:rFonts w:ascii="Angsana New" w:hAnsi="Angsana New" w:hint="cs"/>
          <w:sz w:val="30"/>
          <w:szCs w:val="30"/>
        </w:rPr>
        <w:t>.</w:t>
      </w:r>
      <w:r w:rsidR="006F080F" w:rsidRPr="006F080F">
        <w:rPr>
          <w:rFonts w:ascii="Angsana New" w:hAnsi="Angsana New" w:hint="cs"/>
          <w:sz w:val="30"/>
          <w:szCs w:val="30"/>
        </w:rPr>
        <w:t>89</w:t>
      </w:r>
      <w:r w:rsidRPr="00DC03B4">
        <w:rPr>
          <w:rFonts w:ascii="Angsana New" w:hAnsi="Angsana New" w:hint="cs"/>
          <w:sz w:val="30"/>
          <w:szCs w:val="30"/>
        </w:rPr>
        <w:t xml:space="preserve"> </w:t>
      </w:r>
      <w:r w:rsidRPr="00DC03B4">
        <w:rPr>
          <w:rFonts w:ascii="Angsana New" w:hAnsi="Angsana New" w:hint="cs"/>
          <w:sz w:val="30"/>
          <w:szCs w:val="30"/>
          <w:cs/>
        </w:rPr>
        <w:t xml:space="preserve">ของทุนที่ชำระแล้ว การดำเนินการจดทะเบียนเพิ่มทุนดังกล่าวกับกระทรวงพาณิชย์ได้แล้วเสร็จเมื่อวันที่ </w:t>
      </w:r>
      <w:r w:rsidR="006F080F" w:rsidRPr="006F080F">
        <w:rPr>
          <w:rFonts w:ascii="Angsana New" w:hAnsi="Angsana New" w:hint="cs"/>
          <w:sz w:val="30"/>
          <w:szCs w:val="30"/>
        </w:rPr>
        <w:t>27</w:t>
      </w:r>
      <w:r w:rsidRPr="00DC03B4">
        <w:rPr>
          <w:rFonts w:ascii="Angsana New" w:hAnsi="Angsana New" w:hint="cs"/>
          <w:sz w:val="30"/>
          <w:szCs w:val="30"/>
        </w:rPr>
        <w:t xml:space="preserve"> </w:t>
      </w:r>
      <w:r w:rsidRPr="00DC03B4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="006F080F" w:rsidRPr="006F080F">
        <w:rPr>
          <w:rFonts w:ascii="Angsana New" w:hAnsi="Angsana New" w:hint="cs"/>
          <w:sz w:val="30"/>
          <w:szCs w:val="30"/>
        </w:rPr>
        <w:t>2564</w:t>
      </w:r>
    </w:p>
    <w:p w14:paraId="2C5B438E" w14:textId="77777777" w:rsidR="00793CD1" w:rsidRPr="00DC03B4" w:rsidRDefault="00793CD1" w:rsidP="00793CD1">
      <w:pPr>
        <w:pStyle w:val="block"/>
        <w:spacing w:after="0" w:line="240" w:lineRule="atLeast"/>
        <w:ind w:left="45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443B6E62" w14:textId="69FE35C0" w:rsidR="00793CD1" w:rsidRDefault="00793CD1" w:rsidP="00793CD1">
      <w:pPr>
        <w:pStyle w:val="ListParagraph"/>
        <w:tabs>
          <w:tab w:val="left" w:pos="810"/>
        </w:tabs>
        <w:ind w:hanging="180"/>
        <w:jc w:val="thaiDistribute"/>
        <w:rPr>
          <w:rFonts w:ascii="Angsana New" w:hAnsi="Angsana New"/>
          <w:sz w:val="30"/>
          <w:szCs w:val="30"/>
        </w:rPr>
      </w:pPr>
      <w:r w:rsidRPr="00DC03B4">
        <w:rPr>
          <w:rFonts w:ascii="Angsana New" w:hAnsi="Angsana New" w:hint="cs"/>
          <w:sz w:val="30"/>
          <w:szCs w:val="30"/>
        </w:rPr>
        <w:t xml:space="preserve">-  </w:t>
      </w:r>
      <w:r w:rsidRPr="00DC03B4">
        <w:rPr>
          <w:rFonts w:ascii="Angsana New" w:hAnsi="Angsana New" w:hint="cs"/>
          <w:sz w:val="30"/>
          <w:szCs w:val="30"/>
          <w:cs/>
        </w:rPr>
        <w:t xml:space="preserve">เพิ่มทุนจดทะเบียนจาก </w:t>
      </w:r>
      <w:r w:rsidR="006F080F" w:rsidRPr="006F080F">
        <w:rPr>
          <w:rFonts w:ascii="Angsana New" w:hAnsi="Angsana New" w:hint="cs"/>
          <w:sz w:val="30"/>
          <w:szCs w:val="30"/>
        </w:rPr>
        <w:t>180</w:t>
      </w:r>
      <w:r w:rsidRPr="00DC03B4">
        <w:rPr>
          <w:rFonts w:ascii="Angsana New" w:hAnsi="Angsana New" w:hint="cs"/>
          <w:sz w:val="30"/>
          <w:szCs w:val="30"/>
        </w:rPr>
        <w:t xml:space="preserve"> </w:t>
      </w:r>
      <w:r w:rsidRPr="00DC03B4">
        <w:rPr>
          <w:rFonts w:ascii="Angsana New" w:hAnsi="Angsana New" w:hint="cs"/>
          <w:sz w:val="30"/>
          <w:szCs w:val="30"/>
          <w:cs/>
        </w:rPr>
        <w:t xml:space="preserve">ล้านบาท เป็น </w:t>
      </w:r>
      <w:r w:rsidR="006F080F" w:rsidRPr="006F080F">
        <w:rPr>
          <w:rFonts w:ascii="Angsana New" w:hAnsi="Angsana New" w:hint="cs"/>
          <w:sz w:val="30"/>
          <w:szCs w:val="30"/>
        </w:rPr>
        <w:t>200</w:t>
      </w:r>
      <w:r w:rsidRPr="00DC03B4">
        <w:rPr>
          <w:rFonts w:ascii="Angsana New" w:hAnsi="Angsana New" w:hint="cs"/>
          <w:sz w:val="30"/>
          <w:szCs w:val="30"/>
        </w:rPr>
        <w:t xml:space="preserve"> </w:t>
      </w:r>
      <w:r w:rsidRPr="00DC03B4">
        <w:rPr>
          <w:rFonts w:ascii="Angsana New" w:hAnsi="Angsana New" w:hint="cs"/>
          <w:sz w:val="30"/>
          <w:szCs w:val="30"/>
          <w:cs/>
        </w:rPr>
        <w:t>ล้านบาท และให้เรียกชำระค่าหุ้นในอัตราร้อยละ</w:t>
      </w:r>
      <w:r w:rsidRPr="00DC03B4">
        <w:rPr>
          <w:rFonts w:ascii="Angsana New" w:hAnsi="Angsana New" w:hint="cs"/>
          <w:sz w:val="30"/>
          <w:szCs w:val="30"/>
        </w:rPr>
        <w:t xml:space="preserve"> </w:t>
      </w:r>
      <w:r w:rsidR="006F080F" w:rsidRPr="006F080F">
        <w:rPr>
          <w:rFonts w:ascii="Angsana New" w:hAnsi="Angsana New" w:hint="cs"/>
          <w:sz w:val="30"/>
          <w:szCs w:val="30"/>
        </w:rPr>
        <w:t>50</w:t>
      </w:r>
      <w:r w:rsidRPr="00DC03B4">
        <w:rPr>
          <w:rFonts w:ascii="Angsana New" w:hAnsi="Angsana New" w:hint="cs"/>
          <w:sz w:val="30"/>
          <w:szCs w:val="30"/>
        </w:rPr>
        <w:t xml:space="preserve"> </w:t>
      </w:r>
      <w:r w:rsidRPr="00DC03B4">
        <w:rPr>
          <w:rFonts w:ascii="Angsana New" w:hAnsi="Angsana New" w:hint="cs"/>
          <w:sz w:val="30"/>
          <w:szCs w:val="30"/>
          <w:cs/>
        </w:rPr>
        <w:t>คิดเป็น</w:t>
      </w:r>
      <w:r w:rsidR="00DC03B4">
        <w:rPr>
          <w:rFonts w:ascii="Angsana New" w:hAnsi="Angsana New"/>
          <w:sz w:val="30"/>
          <w:szCs w:val="30"/>
        </w:rPr>
        <w:br/>
      </w:r>
      <w:r w:rsidRPr="00DC03B4">
        <w:rPr>
          <w:rFonts w:ascii="Angsana New" w:hAnsi="Angsana New" w:hint="cs"/>
          <w:sz w:val="30"/>
          <w:szCs w:val="30"/>
          <w:cs/>
        </w:rPr>
        <w:t>จำนวนเงิน</w:t>
      </w:r>
      <w:r w:rsidRPr="00DC03B4">
        <w:rPr>
          <w:rFonts w:ascii="Angsana New" w:hAnsi="Angsana New" w:hint="cs"/>
          <w:sz w:val="30"/>
          <w:szCs w:val="30"/>
        </w:rPr>
        <w:t xml:space="preserve"> </w:t>
      </w:r>
      <w:r w:rsidR="006F080F" w:rsidRPr="006F080F">
        <w:rPr>
          <w:rFonts w:ascii="Angsana New" w:hAnsi="Angsana New" w:hint="cs"/>
          <w:sz w:val="30"/>
          <w:szCs w:val="30"/>
        </w:rPr>
        <w:t>100</w:t>
      </w:r>
      <w:r w:rsidRPr="00DC03B4">
        <w:rPr>
          <w:rFonts w:ascii="Angsana New" w:hAnsi="Angsana New" w:hint="cs"/>
          <w:sz w:val="30"/>
          <w:szCs w:val="30"/>
        </w:rPr>
        <w:t xml:space="preserve"> </w:t>
      </w:r>
      <w:r w:rsidRPr="00DC03B4">
        <w:rPr>
          <w:rFonts w:ascii="Angsana New" w:hAnsi="Angsana New" w:hint="cs"/>
          <w:sz w:val="30"/>
          <w:szCs w:val="30"/>
          <w:cs/>
        </w:rPr>
        <w:t>ล้านบาท</w:t>
      </w:r>
      <w:r w:rsidR="009676E8" w:rsidRPr="00DC03B4">
        <w:rPr>
          <w:rFonts w:ascii="Angsana New" w:hAnsi="Angsana New" w:hint="cs"/>
          <w:sz w:val="30"/>
          <w:szCs w:val="30"/>
          <w:cs/>
        </w:rPr>
        <w:t xml:space="preserve"> คณะกรรมการของบริษัทได้อนุมัติให้กลุ่มบริษัทเข้าซื้อหุ้นเพิ่มทุนเป็นจำนวนเงิน </w:t>
      </w:r>
      <w:r w:rsidR="00DC03B4">
        <w:rPr>
          <w:rFonts w:ascii="Angsana New" w:hAnsi="Angsana New"/>
          <w:sz w:val="30"/>
          <w:szCs w:val="30"/>
        </w:rPr>
        <w:br/>
      </w:r>
      <w:r w:rsidR="006F080F" w:rsidRPr="006F080F">
        <w:rPr>
          <w:rFonts w:ascii="Angsana New" w:hAnsi="Angsana New" w:hint="cs"/>
          <w:sz w:val="30"/>
          <w:szCs w:val="30"/>
        </w:rPr>
        <w:t>13</w:t>
      </w:r>
      <w:r w:rsidR="009676E8" w:rsidRPr="00DC03B4">
        <w:rPr>
          <w:rFonts w:ascii="Angsana New" w:hAnsi="Angsana New" w:hint="cs"/>
          <w:sz w:val="30"/>
          <w:szCs w:val="30"/>
        </w:rPr>
        <w:t xml:space="preserve"> </w:t>
      </w:r>
      <w:r w:rsidR="009676E8" w:rsidRPr="00DC03B4">
        <w:rPr>
          <w:rFonts w:ascii="Angsana New" w:hAnsi="Angsana New" w:hint="cs"/>
          <w:sz w:val="30"/>
          <w:szCs w:val="30"/>
          <w:cs/>
        </w:rPr>
        <w:t>ล้านบาท</w:t>
      </w:r>
      <w:r w:rsidRPr="00DC03B4">
        <w:rPr>
          <w:rFonts w:ascii="Angsana New" w:hAnsi="Angsana New" w:hint="cs"/>
          <w:sz w:val="30"/>
          <w:szCs w:val="30"/>
        </w:rPr>
        <w:t xml:space="preserve"> </w:t>
      </w:r>
      <w:r w:rsidRPr="00DC03B4">
        <w:rPr>
          <w:rFonts w:ascii="Angsana New" w:hAnsi="Angsana New" w:hint="cs"/>
          <w:sz w:val="30"/>
          <w:szCs w:val="30"/>
          <w:cs/>
        </w:rPr>
        <w:t xml:space="preserve">โดยภายหลังการเพิ่มทุนดังกล่าว กลุ่มบริษัทมีสัดส่วนการลงทุนในการร่วมค้าดังกล่าวเปลี่ยนแปลงจากอัตราร้อยละ </w:t>
      </w:r>
      <w:r w:rsidR="006F080F" w:rsidRPr="006F080F">
        <w:rPr>
          <w:rFonts w:ascii="Angsana New" w:hAnsi="Angsana New" w:hint="cs"/>
          <w:sz w:val="30"/>
          <w:szCs w:val="30"/>
        </w:rPr>
        <w:t>28</w:t>
      </w:r>
      <w:r w:rsidRPr="00DC03B4">
        <w:rPr>
          <w:rFonts w:ascii="Angsana New" w:hAnsi="Angsana New" w:hint="cs"/>
          <w:sz w:val="30"/>
          <w:szCs w:val="30"/>
        </w:rPr>
        <w:t>.</w:t>
      </w:r>
      <w:r w:rsidR="006F080F" w:rsidRPr="006F080F">
        <w:rPr>
          <w:rFonts w:ascii="Angsana New" w:hAnsi="Angsana New" w:hint="cs"/>
          <w:sz w:val="30"/>
          <w:szCs w:val="30"/>
        </w:rPr>
        <w:t>89</w:t>
      </w:r>
      <w:r w:rsidRPr="00DC03B4">
        <w:rPr>
          <w:rFonts w:ascii="Angsana New" w:hAnsi="Angsana New" w:hint="cs"/>
          <w:sz w:val="30"/>
          <w:szCs w:val="30"/>
        </w:rPr>
        <w:t xml:space="preserve"> </w:t>
      </w:r>
      <w:r w:rsidRPr="00DC03B4">
        <w:rPr>
          <w:rFonts w:ascii="Angsana New" w:hAnsi="Angsana New" w:hint="cs"/>
          <w:sz w:val="30"/>
          <w:szCs w:val="30"/>
          <w:cs/>
        </w:rPr>
        <w:t xml:space="preserve">เป็นอัตราร้อยละ </w:t>
      </w:r>
      <w:r w:rsidR="006F080F" w:rsidRPr="006F080F">
        <w:rPr>
          <w:rFonts w:ascii="Angsana New" w:hAnsi="Angsana New" w:hint="cs"/>
          <w:sz w:val="30"/>
          <w:szCs w:val="30"/>
        </w:rPr>
        <w:t>26</w:t>
      </w:r>
      <w:r w:rsidRPr="00DC03B4">
        <w:rPr>
          <w:rFonts w:ascii="Angsana New" w:hAnsi="Angsana New" w:hint="cs"/>
          <w:sz w:val="30"/>
          <w:szCs w:val="30"/>
        </w:rPr>
        <w:t xml:space="preserve"> </w:t>
      </w:r>
      <w:r w:rsidRPr="00DC03B4">
        <w:rPr>
          <w:rFonts w:ascii="Angsana New" w:hAnsi="Angsana New" w:hint="cs"/>
          <w:sz w:val="30"/>
          <w:szCs w:val="30"/>
          <w:cs/>
        </w:rPr>
        <w:t xml:space="preserve">ของทุนที่ชำระแล้ว การดำเนินการจดทะเบียนเพิ่มทุนดังกล่าวกับกระทรวงพาณิชย์ได้แล้วเสร็จเมื่อวันที่ </w:t>
      </w:r>
      <w:r w:rsidR="006F080F" w:rsidRPr="006F080F">
        <w:rPr>
          <w:rFonts w:ascii="Angsana New" w:hAnsi="Angsana New" w:hint="cs"/>
          <w:sz w:val="30"/>
          <w:szCs w:val="30"/>
        </w:rPr>
        <w:t>8</w:t>
      </w:r>
      <w:r w:rsidRPr="00DC03B4">
        <w:rPr>
          <w:rFonts w:ascii="Angsana New" w:hAnsi="Angsana New" w:hint="cs"/>
          <w:sz w:val="30"/>
          <w:szCs w:val="30"/>
        </w:rPr>
        <w:t xml:space="preserve"> </w:t>
      </w:r>
      <w:r w:rsidRPr="00DC03B4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6F080F" w:rsidRPr="006F080F">
        <w:rPr>
          <w:rFonts w:ascii="Angsana New" w:hAnsi="Angsana New" w:hint="cs"/>
          <w:sz w:val="30"/>
          <w:szCs w:val="30"/>
        </w:rPr>
        <w:t>2564</w:t>
      </w:r>
    </w:p>
    <w:p w14:paraId="5860F9EA" w14:textId="1B6066D1" w:rsidR="00DC1573" w:rsidRDefault="00DC1573" w:rsidP="00793CD1">
      <w:pPr>
        <w:pStyle w:val="ListParagraph"/>
        <w:tabs>
          <w:tab w:val="left" w:pos="810"/>
        </w:tabs>
        <w:ind w:hanging="180"/>
        <w:jc w:val="thaiDistribute"/>
        <w:rPr>
          <w:rFonts w:ascii="Angsana New" w:hAnsi="Angsana New"/>
          <w:sz w:val="30"/>
          <w:szCs w:val="30"/>
        </w:rPr>
      </w:pPr>
    </w:p>
    <w:p w14:paraId="3E0B1547" w14:textId="436D385C" w:rsidR="00A83D5C" w:rsidRDefault="00DC1573" w:rsidP="00F82AD4">
      <w:pPr>
        <w:pStyle w:val="ListParagraph"/>
        <w:tabs>
          <w:tab w:val="left" w:pos="720"/>
        </w:tabs>
        <w:ind w:hanging="180"/>
        <w:jc w:val="thaiDistribute"/>
        <w:rPr>
          <w:rFonts w:ascii="Angsana New" w:hAnsi="Angsana New"/>
          <w:sz w:val="30"/>
          <w:szCs w:val="30"/>
        </w:rPr>
      </w:pPr>
      <w:r w:rsidRPr="00DC03B4">
        <w:rPr>
          <w:rFonts w:ascii="Angsana New" w:hAnsi="Angsana New" w:hint="cs"/>
          <w:sz w:val="30"/>
          <w:szCs w:val="30"/>
        </w:rPr>
        <w:t xml:space="preserve">- </w:t>
      </w:r>
      <w:r w:rsidR="00FB0047">
        <w:rPr>
          <w:rFonts w:ascii="Angsana New" w:hAnsi="Angsana New"/>
          <w:sz w:val="30"/>
          <w:szCs w:val="30"/>
        </w:rPr>
        <w:t xml:space="preserve"> </w:t>
      </w:r>
      <w:r w:rsidR="00F82AD4" w:rsidRPr="00F82AD4">
        <w:rPr>
          <w:rFonts w:ascii="Angsana New" w:hAnsi="Angsana New" w:hint="cs"/>
          <w:spacing w:val="4"/>
          <w:sz w:val="30"/>
          <w:szCs w:val="30"/>
          <w:cs/>
        </w:rPr>
        <w:t xml:space="preserve">เรียกชำระค่าหุ้นส่วนที่เหลือในราคาหุ้นละ </w:t>
      </w:r>
      <w:r w:rsidR="00F82AD4" w:rsidRPr="00F82AD4">
        <w:rPr>
          <w:rFonts w:ascii="Angsana New" w:hAnsi="Angsana New"/>
          <w:spacing w:val="4"/>
          <w:sz w:val="30"/>
          <w:szCs w:val="30"/>
        </w:rPr>
        <w:t>50</w:t>
      </w:r>
      <w:r w:rsidR="00F82AD4" w:rsidRPr="00F82AD4">
        <w:rPr>
          <w:rFonts w:ascii="Angsana New" w:hAnsi="Angsana New" w:hint="cs"/>
          <w:spacing w:val="4"/>
          <w:sz w:val="30"/>
          <w:szCs w:val="30"/>
        </w:rPr>
        <w:t xml:space="preserve"> </w:t>
      </w:r>
      <w:r w:rsidR="00F82AD4" w:rsidRPr="00F82AD4">
        <w:rPr>
          <w:rFonts w:ascii="Angsana New" w:hAnsi="Angsana New" w:hint="cs"/>
          <w:spacing w:val="4"/>
          <w:sz w:val="30"/>
          <w:szCs w:val="30"/>
          <w:cs/>
        </w:rPr>
        <w:t xml:space="preserve">บาท สำหรับหุ้นสามัญจำนวน </w:t>
      </w:r>
      <w:r w:rsidR="00F82AD4" w:rsidRPr="00F82AD4">
        <w:rPr>
          <w:rFonts w:ascii="Angsana New" w:hAnsi="Angsana New"/>
          <w:spacing w:val="4"/>
          <w:sz w:val="30"/>
          <w:szCs w:val="30"/>
        </w:rPr>
        <w:t>52</w:t>
      </w:r>
      <w:r w:rsidR="00F82AD4" w:rsidRPr="00F82AD4">
        <w:rPr>
          <w:rFonts w:ascii="Angsana New" w:hAnsi="Angsana New" w:hint="cs"/>
          <w:spacing w:val="4"/>
          <w:sz w:val="30"/>
          <w:szCs w:val="30"/>
        </w:rPr>
        <w:t xml:space="preserve">0,000 </w:t>
      </w:r>
      <w:r w:rsidR="00F82AD4" w:rsidRPr="00F82AD4">
        <w:rPr>
          <w:rFonts w:ascii="Angsana New" w:hAnsi="Angsana New" w:hint="cs"/>
          <w:spacing w:val="4"/>
          <w:sz w:val="30"/>
          <w:szCs w:val="30"/>
          <w:cs/>
        </w:rPr>
        <w:t>หุ้น เป็นจำนวนเงินรว</w:t>
      </w:r>
      <w:r w:rsidR="00B92C73">
        <w:rPr>
          <w:rFonts w:ascii="Angsana New" w:hAnsi="Angsana New" w:hint="cs"/>
          <w:spacing w:val="4"/>
          <w:sz w:val="30"/>
          <w:szCs w:val="30"/>
          <w:cs/>
        </w:rPr>
        <w:t>ม</w:t>
      </w:r>
      <w:r w:rsidR="00F82AD4" w:rsidRPr="00F82AD4">
        <w:rPr>
          <w:rFonts w:ascii="Angsana New" w:hAnsi="Angsana New"/>
          <w:spacing w:val="4"/>
          <w:sz w:val="30"/>
          <w:szCs w:val="30"/>
        </w:rPr>
        <w:t>26</w:t>
      </w:r>
      <w:r w:rsidR="00F82AD4" w:rsidRPr="00B33D14">
        <w:rPr>
          <w:rFonts w:ascii="Angsana New" w:hAnsi="Angsana New" w:hint="cs"/>
          <w:sz w:val="30"/>
          <w:szCs w:val="30"/>
        </w:rPr>
        <w:t xml:space="preserve"> </w:t>
      </w:r>
      <w:r w:rsidR="00F82AD4" w:rsidRPr="00B33D14">
        <w:rPr>
          <w:rFonts w:ascii="Angsana New" w:hAnsi="Angsana New" w:hint="cs"/>
          <w:sz w:val="30"/>
          <w:szCs w:val="30"/>
          <w:cs/>
        </w:rPr>
        <w:t>ล้านบาท</w:t>
      </w:r>
    </w:p>
    <w:p w14:paraId="6622D3D6" w14:textId="77777777" w:rsidR="00F82AD4" w:rsidRDefault="00F82AD4" w:rsidP="00F82AD4">
      <w:pPr>
        <w:pStyle w:val="ListParagraph"/>
        <w:tabs>
          <w:tab w:val="left" w:pos="720"/>
        </w:tabs>
        <w:ind w:hanging="180"/>
        <w:jc w:val="thaiDistribute"/>
        <w:rPr>
          <w:rFonts w:ascii="Angsana New" w:hAnsi="Angsana New"/>
          <w:sz w:val="30"/>
          <w:szCs w:val="30"/>
          <w:cs/>
        </w:rPr>
      </w:pPr>
    </w:p>
    <w:p w14:paraId="32690D99" w14:textId="0884C5B3" w:rsidR="00CC6ACC" w:rsidRDefault="00CC6ACC" w:rsidP="009716CA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DC03B4">
        <w:rPr>
          <w:rFonts w:ascii="Angsana New" w:hAnsi="Angsana New" w:cs="Angsana New" w:hint="cs"/>
          <w:sz w:val="30"/>
          <w:szCs w:val="30"/>
          <w:cs/>
        </w:rPr>
        <w:t>คณะกรรมการของบริษัทได้อนุมัติให้บริษัทย่อยแห่งหนึ่ง (บริษัท ไทยฟู้ดส์</w:t>
      </w:r>
      <w:r w:rsidRPr="00DC03B4">
        <w:rPr>
          <w:rFonts w:ascii="Angsana New" w:hAnsi="Angsana New" w:cs="Angsana New"/>
          <w:sz w:val="30"/>
          <w:szCs w:val="30"/>
          <w:cs/>
        </w:rPr>
        <w:t xml:space="preserve"> </w:t>
      </w:r>
      <w:r w:rsidRPr="00DC03B4">
        <w:rPr>
          <w:rFonts w:ascii="Angsana New" w:hAnsi="Angsana New" w:cs="Angsana New" w:hint="cs"/>
          <w:sz w:val="30"/>
          <w:szCs w:val="30"/>
          <w:cs/>
        </w:rPr>
        <w:t>เซอร์วิส</w:t>
      </w:r>
      <w:r w:rsidRPr="00DC03B4">
        <w:rPr>
          <w:rFonts w:ascii="Angsana New" w:hAnsi="Angsana New" w:cs="Angsana New"/>
          <w:sz w:val="30"/>
          <w:szCs w:val="30"/>
          <w:cs/>
        </w:rPr>
        <w:t xml:space="preserve"> </w:t>
      </w:r>
      <w:r w:rsidRPr="00DC03B4">
        <w:rPr>
          <w:rFonts w:ascii="Angsana New" w:hAnsi="Angsana New" w:cs="Angsana New" w:hint="cs"/>
          <w:sz w:val="30"/>
          <w:szCs w:val="30"/>
          <w:cs/>
        </w:rPr>
        <w:t>แอนด์</w:t>
      </w:r>
      <w:r w:rsidRPr="00DC03B4">
        <w:rPr>
          <w:rFonts w:ascii="Angsana New" w:hAnsi="Angsana New" w:cs="Angsana New"/>
          <w:sz w:val="30"/>
          <w:szCs w:val="30"/>
          <w:cs/>
        </w:rPr>
        <w:t xml:space="preserve"> </w:t>
      </w:r>
      <w:r w:rsidRPr="00DC03B4">
        <w:rPr>
          <w:rFonts w:ascii="Angsana New" w:hAnsi="Angsana New" w:cs="Angsana New" w:hint="cs"/>
          <w:sz w:val="30"/>
          <w:szCs w:val="30"/>
          <w:cs/>
        </w:rPr>
        <w:t>ซัพพลาย</w:t>
      </w:r>
      <w:r w:rsidRPr="00DC03B4">
        <w:rPr>
          <w:rFonts w:ascii="Angsana New" w:hAnsi="Angsana New" w:cs="Angsana New"/>
          <w:sz w:val="30"/>
          <w:szCs w:val="30"/>
          <w:cs/>
        </w:rPr>
        <w:t xml:space="preserve"> </w:t>
      </w:r>
      <w:r w:rsidRPr="00DC03B4">
        <w:rPr>
          <w:rFonts w:ascii="Angsana New" w:hAnsi="Angsana New" w:cs="Angsana New" w:hint="cs"/>
          <w:sz w:val="30"/>
          <w:szCs w:val="30"/>
          <w:cs/>
        </w:rPr>
        <w:t xml:space="preserve">จำกัด </w:t>
      </w:r>
      <w:r w:rsidRPr="00DC03B4">
        <w:rPr>
          <w:rFonts w:ascii="Angsana New" w:hAnsi="Angsana New" w:cs="Angsana New"/>
          <w:sz w:val="30"/>
          <w:szCs w:val="30"/>
        </w:rPr>
        <w:t>(</w:t>
      </w:r>
      <w:r w:rsidRPr="00DC03B4">
        <w:rPr>
          <w:rFonts w:ascii="Angsana New" w:hAnsi="Angsana New" w:cs="Angsana New" w:hint="cs"/>
          <w:sz w:val="30"/>
          <w:szCs w:val="30"/>
          <w:cs/>
        </w:rPr>
        <w:t>“</w:t>
      </w:r>
      <w:r w:rsidRPr="00DC03B4">
        <w:rPr>
          <w:rFonts w:ascii="Angsana New" w:hAnsi="Angsana New" w:cs="Angsana New"/>
          <w:sz w:val="30"/>
          <w:szCs w:val="30"/>
        </w:rPr>
        <w:t>TFSS”)</w:t>
      </w:r>
      <w:r w:rsidR="00530444" w:rsidRPr="00DC03B4">
        <w:rPr>
          <w:rFonts w:ascii="Angsana New" w:hAnsi="Angsana New" w:cs="Angsana New"/>
          <w:sz w:val="30"/>
          <w:szCs w:val="30"/>
        </w:rPr>
        <w:t>)</w:t>
      </w:r>
      <w:r w:rsidRPr="00DC03B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3488A" w:rsidRPr="00DC03B4">
        <w:rPr>
          <w:rFonts w:ascii="Angsana New" w:hAnsi="Angsana New" w:cs="Angsana New" w:hint="cs"/>
          <w:sz w:val="30"/>
          <w:szCs w:val="30"/>
          <w:cs/>
        </w:rPr>
        <w:t>จัดตั้ง</w:t>
      </w:r>
      <w:r w:rsidRPr="00DC03B4">
        <w:rPr>
          <w:rFonts w:ascii="Angsana New" w:hAnsi="Angsana New" w:cs="Angsana New" w:hint="cs"/>
          <w:sz w:val="30"/>
          <w:szCs w:val="30"/>
          <w:cs/>
        </w:rPr>
        <w:t>การร่วมค้าในประเทศแห่งหนึ่ง (บริษัท สไวน์</w:t>
      </w:r>
      <w:r w:rsidRPr="00DC03B4">
        <w:rPr>
          <w:rFonts w:ascii="Angsana New" w:hAnsi="Angsana New" w:cs="Angsana New"/>
          <w:sz w:val="30"/>
          <w:szCs w:val="30"/>
          <w:cs/>
        </w:rPr>
        <w:t xml:space="preserve"> </w:t>
      </w:r>
      <w:r w:rsidRPr="00DC03B4">
        <w:rPr>
          <w:rFonts w:ascii="Angsana New" w:hAnsi="Angsana New" w:cs="Angsana New" w:hint="cs"/>
          <w:sz w:val="30"/>
          <w:szCs w:val="30"/>
          <w:cs/>
        </w:rPr>
        <w:t>พร๊อพเพอร์ตี้</w:t>
      </w:r>
      <w:r w:rsidRPr="00DC03B4">
        <w:rPr>
          <w:rFonts w:ascii="Angsana New" w:hAnsi="Angsana New" w:cs="Angsana New"/>
          <w:sz w:val="30"/>
          <w:szCs w:val="30"/>
          <w:cs/>
        </w:rPr>
        <w:t xml:space="preserve"> </w:t>
      </w:r>
      <w:r w:rsidRPr="00DC03B4">
        <w:rPr>
          <w:rFonts w:ascii="Angsana New" w:hAnsi="Angsana New" w:cs="Angsana New" w:hint="cs"/>
          <w:sz w:val="30"/>
          <w:szCs w:val="30"/>
          <w:cs/>
        </w:rPr>
        <w:t xml:space="preserve">จำกัด) โดยมีทุนจดทะเบียนเริ่มแรกเป็นจำนวนเงิน </w:t>
      </w:r>
      <w:r w:rsidR="006F080F" w:rsidRPr="006F080F">
        <w:rPr>
          <w:rFonts w:ascii="Angsana New" w:hAnsi="Angsana New" w:cs="Angsana New"/>
          <w:sz w:val="30"/>
          <w:szCs w:val="30"/>
        </w:rPr>
        <w:t>1</w:t>
      </w:r>
      <w:r w:rsidRPr="00DC03B4">
        <w:rPr>
          <w:rFonts w:ascii="Angsana New" w:hAnsi="Angsana New" w:cs="Angsana New" w:hint="cs"/>
          <w:sz w:val="30"/>
          <w:szCs w:val="30"/>
          <w:cs/>
        </w:rPr>
        <w:t xml:space="preserve"> ล้านบาท และให้เรียกชำระค่าหุ้นในอัตราร้อยละ </w:t>
      </w:r>
      <w:r w:rsidR="006F080F" w:rsidRPr="006F080F">
        <w:rPr>
          <w:rFonts w:ascii="Angsana New" w:hAnsi="Angsana New" w:cs="Angsana New"/>
          <w:sz w:val="30"/>
          <w:szCs w:val="30"/>
        </w:rPr>
        <w:t>25</w:t>
      </w:r>
      <w:r w:rsidRPr="00DC03B4">
        <w:rPr>
          <w:rFonts w:ascii="Angsana New" w:hAnsi="Angsana New" w:cs="Angsana New"/>
          <w:sz w:val="30"/>
          <w:szCs w:val="30"/>
        </w:rPr>
        <w:t xml:space="preserve"> </w:t>
      </w:r>
      <w:r w:rsidRPr="00DC03B4">
        <w:rPr>
          <w:rFonts w:ascii="Angsana New" w:hAnsi="Angsana New" w:cs="Angsana New" w:hint="cs"/>
          <w:sz w:val="30"/>
          <w:szCs w:val="30"/>
          <w:cs/>
        </w:rPr>
        <w:t xml:space="preserve">คิดเป็นจำนวนเงิน </w:t>
      </w:r>
      <w:r w:rsidR="006F080F" w:rsidRPr="006F080F">
        <w:rPr>
          <w:rFonts w:ascii="Angsana New" w:hAnsi="Angsana New" w:cs="Angsana New"/>
          <w:sz w:val="30"/>
          <w:szCs w:val="30"/>
        </w:rPr>
        <w:t>0</w:t>
      </w:r>
      <w:r w:rsidR="0031665F" w:rsidRPr="00DC03B4">
        <w:rPr>
          <w:rFonts w:ascii="Angsana New" w:hAnsi="Angsana New" w:cs="Angsana New"/>
          <w:sz w:val="30"/>
          <w:szCs w:val="30"/>
        </w:rPr>
        <w:t>.</w:t>
      </w:r>
      <w:r w:rsidR="006F080F" w:rsidRPr="006F080F">
        <w:rPr>
          <w:rFonts w:ascii="Angsana New" w:hAnsi="Angsana New" w:cs="Angsana New"/>
          <w:sz w:val="30"/>
          <w:szCs w:val="30"/>
        </w:rPr>
        <w:t>25</w:t>
      </w:r>
      <w:r w:rsidRPr="00DC03B4">
        <w:rPr>
          <w:rFonts w:ascii="Angsana New" w:hAnsi="Angsana New" w:cs="Angsana New"/>
          <w:sz w:val="30"/>
          <w:szCs w:val="30"/>
        </w:rPr>
        <w:t xml:space="preserve"> </w:t>
      </w:r>
      <w:r w:rsidR="0031665F" w:rsidRPr="00DC03B4">
        <w:rPr>
          <w:rFonts w:ascii="Angsana New" w:hAnsi="Angsana New" w:cs="Angsana New" w:hint="cs"/>
          <w:sz w:val="30"/>
          <w:szCs w:val="30"/>
          <w:cs/>
        </w:rPr>
        <w:t>ล้าน</w:t>
      </w:r>
      <w:r w:rsidRPr="00DC03B4">
        <w:rPr>
          <w:rFonts w:ascii="Angsana New" w:hAnsi="Angsana New" w:cs="Angsana New" w:hint="cs"/>
          <w:sz w:val="30"/>
          <w:szCs w:val="30"/>
          <w:cs/>
        </w:rPr>
        <w:t xml:space="preserve">บาท บริษัทมีสัดส่วนการลงทุนในการร่วมค้าดังกล่าวคิดเป็นอัตราร้อยละ </w:t>
      </w:r>
      <w:r w:rsidR="006F080F" w:rsidRPr="006F080F">
        <w:rPr>
          <w:rFonts w:ascii="Angsana New" w:hAnsi="Angsana New" w:cs="Angsana New"/>
          <w:sz w:val="30"/>
          <w:szCs w:val="30"/>
        </w:rPr>
        <w:t>40</w:t>
      </w:r>
      <w:r w:rsidRPr="00DC03B4">
        <w:rPr>
          <w:rFonts w:ascii="Angsana New" w:hAnsi="Angsana New" w:cs="Angsana New"/>
          <w:sz w:val="30"/>
          <w:szCs w:val="30"/>
        </w:rPr>
        <w:t xml:space="preserve"> </w:t>
      </w:r>
      <w:r w:rsidRPr="00DC03B4">
        <w:rPr>
          <w:rFonts w:ascii="Angsana New" w:hAnsi="Angsana New" w:cs="Angsana New" w:hint="cs"/>
          <w:sz w:val="30"/>
          <w:szCs w:val="30"/>
          <w:cs/>
        </w:rPr>
        <w:t>ของทุนที่ชำระแล้ว</w:t>
      </w:r>
      <w:r w:rsidRPr="00DC03B4">
        <w:rPr>
          <w:rFonts w:ascii="Angsana New" w:hAnsi="Angsana New" w:cs="Angsana New"/>
          <w:sz w:val="30"/>
          <w:szCs w:val="30"/>
        </w:rPr>
        <w:t xml:space="preserve"> </w:t>
      </w:r>
      <w:r w:rsidRPr="00DC03B4">
        <w:rPr>
          <w:rFonts w:ascii="Angsana New" w:hAnsi="Angsana New" w:cs="Angsana New" w:hint="cs"/>
          <w:sz w:val="30"/>
          <w:szCs w:val="30"/>
          <w:cs/>
        </w:rPr>
        <w:t xml:space="preserve">คิดเป็นจำนวนเงิน </w:t>
      </w:r>
      <w:r w:rsidR="006F080F" w:rsidRPr="006F080F">
        <w:rPr>
          <w:rFonts w:ascii="Angsana New" w:hAnsi="Angsana New" w:cs="Angsana New"/>
          <w:sz w:val="30"/>
          <w:szCs w:val="30"/>
        </w:rPr>
        <w:t>0</w:t>
      </w:r>
      <w:r w:rsidR="0031665F" w:rsidRPr="00DC03B4">
        <w:rPr>
          <w:rFonts w:ascii="Angsana New" w:hAnsi="Angsana New" w:cs="Angsana New"/>
          <w:sz w:val="30"/>
          <w:szCs w:val="30"/>
        </w:rPr>
        <w:t>.</w:t>
      </w:r>
      <w:r w:rsidR="006F080F" w:rsidRPr="006F080F">
        <w:rPr>
          <w:rFonts w:ascii="Angsana New" w:hAnsi="Angsana New" w:cs="Angsana New"/>
          <w:sz w:val="30"/>
          <w:szCs w:val="30"/>
        </w:rPr>
        <w:t>1</w:t>
      </w:r>
      <w:r w:rsidRPr="00DC03B4">
        <w:rPr>
          <w:rFonts w:ascii="Angsana New" w:hAnsi="Angsana New" w:cs="Angsana New"/>
          <w:sz w:val="30"/>
          <w:szCs w:val="30"/>
        </w:rPr>
        <w:t xml:space="preserve"> </w:t>
      </w:r>
      <w:r w:rsidR="0031665F" w:rsidRPr="00DC03B4">
        <w:rPr>
          <w:rFonts w:ascii="Angsana New" w:hAnsi="Angsana New" w:cs="Angsana New" w:hint="cs"/>
          <w:sz w:val="30"/>
          <w:szCs w:val="30"/>
          <w:cs/>
        </w:rPr>
        <w:t>ล้าน</w:t>
      </w:r>
      <w:r w:rsidRPr="00DC03B4">
        <w:rPr>
          <w:rFonts w:ascii="Angsana New" w:hAnsi="Angsana New" w:cs="Angsana New" w:hint="cs"/>
          <w:sz w:val="30"/>
          <w:szCs w:val="30"/>
          <w:cs/>
        </w:rPr>
        <w:t xml:space="preserve">บาท การดำเนินการจดทะเบียนหุ้นทุนเริ่มแรกของการร่วมค้าดังกล่าวกับกระทรวงพาณิชย์ได้แล้วเสร็จเมื่อวันที่ </w:t>
      </w:r>
      <w:r w:rsidR="00DC03B4">
        <w:rPr>
          <w:rFonts w:ascii="Angsana New" w:hAnsi="Angsana New" w:cs="Angsana New"/>
          <w:sz w:val="30"/>
          <w:szCs w:val="30"/>
        </w:rPr>
        <w:br/>
      </w:r>
      <w:r w:rsidR="006F080F" w:rsidRPr="006F080F">
        <w:rPr>
          <w:rFonts w:ascii="Angsana New" w:hAnsi="Angsana New" w:cs="Angsana New"/>
          <w:sz w:val="30"/>
          <w:szCs w:val="30"/>
        </w:rPr>
        <w:t>20</w:t>
      </w:r>
      <w:r w:rsidRPr="00DC03B4">
        <w:rPr>
          <w:rFonts w:ascii="Angsana New" w:hAnsi="Angsana New" w:cs="Angsana New"/>
          <w:sz w:val="30"/>
          <w:szCs w:val="30"/>
        </w:rPr>
        <w:t xml:space="preserve"> </w:t>
      </w:r>
      <w:r w:rsidRPr="00DC03B4">
        <w:rPr>
          <w:rFonts w:ascii="Angsana New" w:hAnsi="Angsana New" w:cs="Angsana New" w:hint="cs"/>
          <w:sz w:val="30"/>
          <w:szCs w:val="30"/>
          <w:cs/>
        </w:rPr>
        <w:t xml:space="preserve">พฤษภาคม </w:t>
      </w:r>
      <w:r w:rsidR="006F080F" w:rsidRPr="006F080F">
        <w:rPr>
          <w:rFonts w:ascii="Angsana New" w:hAnsi="Angsana New" w:cs="Angsana New"/>
          <w:sz w:val="30"/>
          <w:szCs w:val="30"/>
        </w:rPr>
        <w:t>2564</w:t>
      </w:r>
    </w:p>
    <w:p w14:paraId="68A11B2C" w14:textId="77777777" w:rsidR="00DC1573" w:rsidRPr="00DC03B4" w:rsidRDefault="00DC1573" w:rsidP="009716CA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2777C0F2" w14:textId="1064296C" w:rsidR="00035ED5" w:rsidRDefault="00035ED5" w:rsidP="00917A4B">
      <w:pPr>
        <w:pStyle w:val="block"/>
        <w:spacing w:after="0" w:line="240" w:lineRule="atLeast"/>
        <w:ind w:left="450"/>
        <w:jc w:val="thaiDistribute"/>
        <w:rPr>
          <w:rFonts w:ascii="Angsana New" w:hAnsi="Angsana New" w:cs="Angsana New"/>
          <w:sz w:val="24"/>
          <w:szCs w:val="24"/>
          <w:lang w:val="en-US" w:bidi="th-TH"/>
        </w:rPr>
      </w:pPr>
    </w:p>
    <w:p w14:paraId="6D95BEB7" w14:textId="24C2724F" w:rsidR="00F82AD4" w:rsidRDefault="00F82AD4" w:rsidP="00917A4B">
      <w:pPr>
        <w:pStyle w:val="block"/>
        <w:spacing w:after="0" w:line="240" w:lineRule="atLeast"/>
        <w:ind w:left="450"/>
        <w:jc w:val="thaiDistribute"/>
        <w:rPr>
          <w:rFonts w:ascii="Angsana New" w:hAnsi="Angsana New" w:cs="Angsana New"/>
          <w:sz w:val="24"/>
          <w:szCs w:val="24"/>
          <w:lang w:val="en-US" w:bidi="th-TH"/>
        </w:rPr>
      </w:pPr>
    </w:p>
    <w:p w14:paraId="52A8160B" w14:textId="15627991" w:rsidR="00F82AD4" w:rsidRDefault="00F82AD4" w:rsidP="00917A4B">
      <w:pPr>
        <w:pStyle w:val="block"/>
        <w:spacing w:after="0" w:line="240" w:lineRule="atLeast"/>
        <w:ind w:left="450"/>
        <w:jc w:val="thaiDistribute"/>
        <w:rPr>
          <w:rFonts w:ascii="Angsana New" w:hAnsi="Angsana New" w:cs="Angsana New"/>
          <w:sz w:val="24"/>
          <w:szCs w:val="24"/>
          <w:lang w:val="en-US" w:bidi="th-TH"/>
        </w:rPr>
      </w:pPr>
    </w:p>
    <w:p w14:paraId="7DDE73C8" w14:textId="5A0CC421" w:rsidR="00F82AD4" w:rsidRDefault="00F82AD4" w:rsidP="00917A4B">
      <w:pPr>
        <w:pStyle w:val="block"/>
        <w:spacing w:after="0" w:line="240" w:lineRule="atLeast"/>
        <w:ind w:left="450"/>
        <w:jc w:val="thaiDistribute"/>
        <w:rPr>
          <w:rFonts w:ascii="Angsana New" w:hAnsi="Angsana New" w:cs="Angsana New"/>
          <w:sz w:val="24"/>
          <w:szCs w:val="24"/>
          <w:lang w:val="en-US" w:bidi="th-TH"/>
        </w:rPr>
      </w:pPr>
    </w:p>
    <w:p w14:paraId="36CD0539" w14:textId="77777777" w:rsidR="00F82AD4" w:rsidRPr="00DC03B4" w:rsidRDefault="00F82AD4" w:rsidP="00917A4B">
      <w:pPr>
        <w:pStyle w:val="block"/>
        <w:spacing w:after="0" w:line="240" w:lineRule="atLeast"/>
        <w:ind w:left="450"/>
        <w:jc w:val="thaiDistribute"/>
        <w:rPr>
          <w:rFonts w:ascii="Angsana New" w:hAnsi="Angsana New" w:cs="Angsana New"/>
          <w:sz w:val="24"/>
          <w:szCs w:val="24"/>
          <w:cs/>
          <w:lang w:val="en-US" w:bidi="th-TH"/>
        </w:rPr>
      </w:pPr>
    </w:p>
    <w:p w14:paraId="0C721FFD" w14:textId="6F9D2247" w:rsidR="00DC03B4" w:rsidRPr="00DC03B4" w:rsidRDefault="00DC03B4" w:rsidP="00DC03B4">
      <w:pPr>
        <w:pStyle w:val="ListParagraph"/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DC03B4">
        <w:rPr>
          <w:rFonts w:ascii="Angsana New" w:hAnsi="Angsana New" w:hint="cs"/>
          <w:sz w:val="30"/>
          <w:szCs w:val="30"/>
          <w:cs/>
        </w:rPr>
        <w:t>กลุ่ม</w:t>
      </w:r>
      <w:r w:rsidRPr="00DC03B4">
        <w:rPr>
          <w:rFonts w:ascii="Angsana New" w:hAnsi="Angsana New"/>
          <w:sz w:val="30"/>
          <w:szCs w:val="30"/>
          <w:cs/>
        </w:rPr>
        <w:t>บริษัทลงทุนใน</w:t>
      </w:r>
      <w:r w:rsidRPr="00DC03B4">
        <w:rPr>
          <w:rFonts w:ascii="Angsana New" w:hAnsi="Angsana New" w:hint="cs"/>
          <w:sz w:val="30"/>
          <w:szCs w:val="30"/>
          <w:cs/>
        </w:rPr>
        <w:t>การ</w:t>
      </w:r>
      <w:r w:rsidRPr="00DC03B4">
        <w:rPr>
          <w:rFonts w:ascii="Angsana New" w:hAnsi="Angsana New"/>
          <w:sz w:val="30"/>
          <w:szCs w:val="30"/>
          <w:cs/>
        </w:rPr>
        <w:t>ร่วมค้าในประเทศแห่งหนึ่ง</w:t>
      </w:r>
      <w:r w:rsidRPr="00DC03B4">
        <w:rPr>
          <w:rFonts w:ascii="Angsana New" w:hAnsi="Angsana New"/>
          <w:sz w:val="30"/>
          <w:szCs w:val="30"/>
        </w:rPr>
        <w:t xml:space="preserve"> (</w:t>
      </w:r>
      <w:r w:rsidRPr="00DC03B4">
        <w:rPr>
          <w:rFonts w:asciiTheme="majorBidi" w:hAnsiTheme="majorBidi" w:cstheme="majorBidi"/>
          <w:sz w:val="30"/>
          <w:szCs w:val="30"/>
          <w:cs/>
        </w:rPr>
        <w:t>บริษัท ไทยฟู้ดส์ นิวเคลียส จีเนติกส์ จำกัด</w:t>
      </w:r>
      <w:r w:rsidRPr="00DC03B4">
        <w:rPr>
          <w:rFonts w:ascii="Angsana New" w:hAnsi="Angsana New"/>
          <w:sz w:val="30"/>
          <w:szCs w:val="30"/>
        </w:rPr>
        <w:t xml:space="preserve">) </w:t>
      </w:r>
      <w:r w:rsidRPr="00DC03B4">
        <w:rPr>
          <w:rFonts w:ascii="Angsana New" w:hAnsi="Angsana New"/>
          <w:sz w:val="30"/>
          <w:szCs w:val="30"/>
          <w:cs/>
        </w:rPr>
        <w:t>เพิ่มขึ้นเป็น</w:t>
      </w:r>
      <w:r>
        <w:rPr>
          <w:rFonts w:ascii="Angsana New" w:hAnsi="Angsana New"/>
          <w:sz w:val="30"/>
          <w:szCs w:val="30"/>
        </w:rPr>
        <w:br/>
      </w:r>
      <w:r w:rsidRPr="00DC03B4">
        <w:rPr>
          <w:rFonts w:ascii="Angsana New" w:hAnsi="Angsana New"/>
          <w:sz w:val="30"/>
          <w:szCs w:val="30"/>
          <w:cs/>
        </w:rPr>
        <w:t>จำนวนเงิน</w:t>
      </w:r>
      <w:r w:rsidRPr="00DC03B4">
        <w:rPr>
          <w:rFonts w:ascii="Angsana New" w:hAnsi="Angsana New"/>
          <w:sz w:val="30"/>
          <w:szCs w:val="30"/>
        </w:rPr>
        <w:t xml:space="preserve"> </w:t>
      </w:r>
      <w:r w:rsidR="003C2411">
        <w:rPr>
          <w:rFonts w:ascii="Angsana New" w:hAnsi="Angsana New"/>
          <w:sz w:val="30"/>
          <w:szCs w:val="30"/>
        </w:rPr>
        <w:t>125</w:t>
      </w:r>
      <w:r w:rsidRPr="00DC03B4">
        <w:rPr>
          <w:rFonts w:ascii="Angsana New" w:hAnsi="Angsana New"/>
          <w:sz w:val="30"/>
          <w:szCs w:val="30"/>
        </w:rPr>
        <w:t xml:space="preserve"> </w:t>
      </w:r>
      <w:r w:rsidRPr="00DC03B4">
        <w:rPr>
          <w:rFonts w:ascii="Angsana New" w:hAnsi="Angsana New"/>
          <w:sz w:val="30"/>
          <w:szCs w:val="30"/>
          <w:cs/>
        </w:rPr>
        <w:t>ล้านบาท โดยมีรายละเอียดดังนี้</w:t>
      </w:r>
    </w:p>
    <w:p w14:paraId="1141EEB3" w14:textId="77777777" w:rsidR="00DC03B4" w:rsidRPr="00DC03B4" w:rsidRDefault="00DC03B4" w:rsidP="00DC03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296F0EF0" w14:textId="62F231D9" w:rsidR="00DC03B4" w:rsidRPr="00DC03B4" w:rsidRDefault="00DC03B4" w:rsidP="00DC03B4">
      <w:pPr>
        <w:pStyle w:val="ListParagraph"/>
        <w:tabs>
          <w:tab w:val="left" w:pos="810"/>
        </w:tabs>
        <w:ind w:hanging="180"/>
        <w:jc w:val="thaiDistribute"/>
        <w:rPr>
          <w:rFonts w:ascii="Angsana New" w:hAnsi="Angsana New"/>
          <w:sz w:val="30"/>
          <w:szCs w:val="30"/>
          <w:lang w:bidi="ar-SA"/>
        </w:rPr>
      </w:pPr>
      <w:r w:rsidRPr="00DC03B4">
        <w:rPr>
          <w:rFonts w:ascii="Angsana New" w:hAnsi="Angsana New"/>
          <w:sz w:val="30"/>
          <w:szCs w:val="30"/>
        </w:rPr>
        <w:t xml:space="preserve">-  </w:t>
      </w:r>
      <w:r w:rsidRPr="00DC03B4">
        <w:rPr>
          <w:rFonts w:ascii="Angsana New" w:hAnsi="Angsana New"/>
          <w:sz w:val="30"/>
          <w:szCs w:val="30"/>
          <w:cs/>
        </w:rPr>
        <w:t xml:space="preserve">เพิ่มทุนจดทะเบียนจาก </w:t>
      </w:r>
      <w:r w:rsidR="006F080F" w:rsidRPr="006F080F">
        <w:rPr>
          <w:rFonts w:asciiTheme="majorBidi" w:hAnsiTheme="majorBidi" w:cstheme="majorBidi"/>
          <w:sz w:val="30"/>
          <w:szCs w:val="30"/>
        </w:rPr>
        <w:t>235</w:t>
      </w:r>
      <w:r w:rsidRPr="00DC03B4">
        <w:rPr>
          <w:rFonts w:asciiTheme="majorBidi" w:hAnsiTheme="majorBidi" w:cstheme="majorBidi"/>
          <w:sz w:val="30"/>
          <w:szCs w:val="30"/>
        </w:rPr>
        <w:t xml:space="preserve"> </w:t>
      </w:r>
      <w:r w:rsidRPr="00DC03B4">
        <w:rPr>
          <w:rFonts w:asciiTheme="majorBidi" w:hAnsiTheme="majorBidi" w:cstheme="majorBidi"/>
          <w:sz w:val="30"/>
          <w:szCs w:val="30"/>
          <w:cs/>
        </w:rPr>
        <w:t xml:space="preserve">ล้านบาท เป็น </w:t>
      </w:r>
      <w:r w:rsidR="006F080F" w:rsidRPr="006F080F">
        <w:rPr>
          <w:rFonts w:asciiTheme="majorBidi" w:hAnsiTheme="majorBidi" w:cstheme="majorBidi"/>
          <w:sz w:val="30"/>
          <w:szCs w:val="30"/>
        </w:rPr>
        <w:t>458</w:t>
      </w:r>
      <w:r w:rsidRPr="00DC03B4">
        <w:rPr>
          <w:rFonts w:asciiTheme="majorBidi" w:hAnsiTheme="majorBidi" w:cstheme="majorBidi"/>
          <w:sz w:val="30"/>
          <w:szCs w:val="30"/>
        </w:rPr>
        <w:t>.</w:t>
      </w:r>
      <w:r w:rsidR="006F080F" w:rsidRPr="006F080F">
        <w:rPr>
          <w:rFonts w:asciiTheme="majorBidi" w:hAnsiTheme="majorBidi" w:cstheme="majorBidi"/>
          <w:sz w:val="30"/>
          <w:szCs w:val="30"/>
        </w:rPr>
        <w:t>75</w:t>
      </w:r>
      <w:r w:rsidRPr="00DC03B4">
        <w:rPr>
          <w:rFonts w:asciiTheme="majorBidi" w:hAnsiTheme="majorBidi" w:cstheme="majorBidi"/>
          <w:sz w:val="30"/>
          <w:szCs w:val="30"/>
        </w:rPr>
        <w:t xml:space="preserve"> </w:t>
      </w:r>
      <w:r w:rsidRPr="00DC03B4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DC03B4">
        <w:rPr>
          <w:rFonts w:ascii="Angsana New" w:hAnsi="Angsana New"/>
          <w:sz w:val="30"/>
          <w:szCs w:val="30"/>
          <w:cs/>
        </w:rPr>
        <w:t>และให้เรียกชำระค่าหุ้นในอัตราร้อยละ</w:t>
      </w:r>
      <w:r w:rsidRPr="00DC03B4">
        <w:rPr>
          <w:rFonts w:ascii="Angsana New" w:hAnsi="Angsana New"/>
          <w:sz w:val="30"/>
          <w:szCs w:val="30"/>
        </w:rPr>
        <w:t xml:space="preserve"> </w:t>
      </w:r>
      <w:r w:rsidR="006F080F" w:rsidRPr="006F080F">
        <w:rPr>
          <w:rFonts w:ascii="Angsana New" w:hAnsi="Angsana New"/>
          <w:sz w:val="30"/>
          <w:szCs w:val="30"/>
        </w:rPr>
        <w:t>25</w:t>
      </w:r>
      <w:r w:rsidRPr="00DC03B4">
        <w:rPr>
          <w:rFonts w:ascii="Angsana New" w:hAnsi="Angsana New"/>
          <w:sz w:val="30"/>
          <w:szCs w:val="30"/>
        </w:rPr>
        <w:t xml:space="preserve"> </w:t>
      </w:r>
      <w:r w:rsidRPr="00DC03B4">
        <w:rPr>
          <w:rFonts w:ascii="Angsana New" w:hAnsi="Angsana New"/>
          <w:sz w:val="30"/>
          <w:szCs w:val="30"/>
          <w:cs/>
        </w:rPr>
        <w:t>คิดเป็นจำนวนเงิน</w:t>
      </w:r>
      <w:r w:rsidRPr="00DC03B4">
        <w:rPr>
          <w:rFonts w:ascii="Angsana New" w:hAnsi="Angsana New"/>
          <w:sz w:val="30"/>
          <w:szCs w:val="30"/>
        </w:rPr>
        <w:t xml:space="preserve"> </w:t>
      </w:r>
      <w:r w:rsidR="006F080F" w:rsidRPr="006F080F">
        <w:rPr>
          <w:rFonts w:ascii="Angsana New" w:hAnsi="Angsana New"/>
          <w:sz w:val="30"/>
          <w:szCs w:val="30"/>
        </w:rPr>
        <w:t>55</w:t>
      </w:r>
      <w:r w:rsidRPr="00DC03B4">
        <w:rPr>
          <w:rFonts w:ascii="Angsana New" w:hAnsi="Angsana New"/>
          <w:sz w:val="30"/>
          <w:szCs w:val="30"/>
        </w:rPr>
        <w:t>.</w:t>
      </w:r>
      <w:r w:rsidR="006F080F" w:rsidRPr="006F080F">
        <w:rPr>
          <w:rFonts w:ascii="Angsana New" w:hAnsi="Angsana New"/>
          <w:sz w:val="30"/>
          <w:szCs w:val="30"/>
        </w:rPr>
        <w:t>94</w:t>
      </w:r>
      <w:r w:rsidRPr="00DC03B4">
        <w:rPr>
          <w:rFonts w:ascii="Angsana New" w:hAnsi="Angsana New"/>
          <w:sz w:val="30"/>
          <w:szCs w:val="30"/>
        </w:rPr>
        <w:t xml:space="preserve"> </w:t>
      </w:r>
      <w:r w:rsidRPr="00DC03B4">
        <w:rPr>
          <w:rFonts w:ascii="Angsana New" w:hAnsi="Angsana New"/>
          <w:sz w:val="30"/>
          <w:szCs w:val="30"/>
          <w:cs/>
        </w:rPr>
        <w:t>ล้านบาท</w:t>
      </w:r>
      <w:r w:rsidRPr="00DC03B4">
        <w:rPr>
          <w:rFonts w:ascii="Angsana New" w:hAnsi="Angsana New"/>
          <w:sz w:val="30"/>
          <w:szCs w:val="30"/>
        </w:rPr>
        <w:t xml:space="preserve"> </w:t>
      </w:r>
      <w:r w:rsidRPr="00DC03B4">
        <w:rPr>
          <w:rFonts w:ascii="Angsana New" w:hAnsi="Angsana New" w:hint="cs"/>
          <w:sz w:val="30"/>
          <w:szCs w:val="30"/>
          <w:cs/>
        </w:rPr>
        <w:t>บริษัทมี</w:t>
      </w:r>
      <w:r w:rsidRPr="00DC03B4">
        <w:rPr>
          <w:rFonts w:asciiTheme="majorBidi" w:hAnsiTheme="majorBidi" w:cstheme="majorBidi"/>
          <w:sz w:val="30"/>
          <w:szCs w:val="30"/>
          <w:cs/>
        </w:rPr>
        <w:t>สัดส่วนการลงทุน</w:t>
      </w:r>
      <w:r w:rsidRPr="00DC03B4">
        <w:rPr>
          <w:rFonts w:asciiTheme="majorBidi" w:hAnsiTheme="majorBidi" w:cstheme="majorBidi" w:hint="cs"/>
          <w:sz w:val="30"/>
          <w:szCs w:val="30"/>
          <w:cs/>
        </w:rPr>
        <w:t>ในการร่วมค้าดังกล่าว คิดเป็นอัตรา</w:t>
      </w:r>
      <w:r w:rsidRPr="00DC03B4">
        <w:rPr>
          <w:rFonts w:asciiTheme="majorBidi" w:hAnsiTheme="majorBidi" w:cstheme="majorBidi"/>
          <w:sz w:val="30"/>
          <w:szCs w:val="30"/>
          <w:cs/>
        </w:rPr>
        <w:t xml:space="preserve">ร้อยละ </w:t>
      </w:r>
      <w:r w:rsidR="006F080F" w:rsidRPr="006F080F">
        <w:rPr>
          <w:rFonts w:asciiTheme="majorBidi" w:hAnsiTheme="majorBidi" w:cstheme="majorBidi"/>
          <w:sz w:val="30"/>
          <w:szCs w:val="30"/>
        </w:rPr>
        <w:t>50</w:t>
      </w:r>
      <w:r w:rsidRPr="00DC03B4">
        <w:rPr>
          <w:rFonts w:asciiTheme="majorBidi" w:hAnsiTheme="majorBidi" w:cstheme="majorBidi" w:hint="cs"/>
          <w:sz w:val="30"/>
          <w:szCs w:val="30"/>
          <w:cs/>
        </w:rPr>
        <w:t xml:space="preserve"> ของทุน</w:t>
      </w:r>
      <w:r w:rsidRPr="00DC03B4">
        <w:rPr>
          <w:rFonts w:asciiTheme="majorBidi" w:hAnsiTheme="majorBidi" w:cstheme="majorBidi"/>
          <w:sz w:val="30"/>
          <w:szCs w:val="30"/>
        </w:rPr>
        <w:br/>
      </w:r>
      <w:r w:rsidRPr="00DC03B4">
        <w:rPr>
          <w:rFonts w:asciiTheme="majorBidi" w:hAnsiTheme="majorBidi" w:cstheme="majorBidi" w:hint="cs"/>
          <w:sz w:val="30"/>
          <w:szCs w:val="30"/>
          <w:cs/>
        </w:rPr>
        <w:t xml:space="preserve">ที่ชำระแล้ว คิดเป็นจำนวนเงิน </w:t>
      </w:r>
      <w:r w:rsidR="006F080F" w:rsidRPr="006F080F">
        <w:rPr>
          <w:rFonts w:asciiTheme="majorBidi" w:hAnsiTheme="majorBidi" w:cstheme="majorBidi"/>
          <w:sz w:val="30"/>
          <w:szCs w:val="30"/>
        </w:rPr>
        <w:t>27</w:t>
      </w:r>
      <w:r w:rsidRPr="00DC03B4">
        <w:rPr>
          <w:rFonts w:asciiTheme="majorBidi" w:hAnsiTheme="majorBidi" w:cstheme="majorBidi"/>
          <w:sz w:val="30"/>
          <w:szCs w:val="30"/>
        </w:rPr>
        <w:t>.</w:t>
      </w:r>
      <w:r w:rsidR="006F080F" w:rsidRPr="006F080F">
        <w:rPr>
          <w:rFonts w:asciiTheme="majorBidi" w:hAnsiTheme="majorBidi" w:cstheme="majorBidi"/>
          <w:sz w:val="30"/>
          <w:szCs w:val="30"/>
        </w:rPr>
        <w:t>97</w:t>
      </w:r>
      <w:r w:rsidRPr="00DC03B4">
        <w:rPr>
          <w:rFonts w:asciiTheme="majorBidi" w:hAnsiTheme="majorBidi" w:cstheme="majorBidi"/>
          <w:sz w:val="30"/>
          <w:szCs w:val="30"/>
        </w:rPr>
        <w:t xml:space="preserve"> </w:t>
      </w:r>
      <w:r w:rsidRPr="00DC03B4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Pr="00DC03B4">
        <w:rPr>
          <w:rFonts w:ascii="Angsana New" w:hAnsi="Angsana New" w:hint="cs"/>
          <w:sz w:val="30"/>
          <w:szCs w:val="30"/>
          <w:cs/>
        </w:rPr>
        <w:t xml:space="preserve"> </w:t>
      </w:r>
      <w:r w:rsidRPr="00DC03B4">
        <w:rPr>
          <w:rFonts w:ascii="Angsana New" w:hAnsi="Angsana New"/>
          <w:sz w:val="30"/>
          <w:szCs w:val="30"/>
          <w:cs/>
        </w:rPr>
        <w:t xml:space="preserve">การดำเนินการจดทะเบียนเพิ่มทุนดังกล่าวกับกระทรวงพาณิชย์ได้แล้วเสร็จเมื่อวันที่ </w:t>
      </w:r>
      <w:r w:rsidR="006F080F" w:rsidRPr="006F080F">
        <w:rPr>
          <w:rFonts w:ascii="Angsana New" w:hAnsi="Angsana New"/>
          <w:sz w:val="30"/>
          <w:szCs w:val="30"/>
        </w:rPr>
        <w:t>8</w:t>
      </w:r>
      <w:r w:rsidRPr="00DC03B4">
        <w:rPr>
          <w:rFonts w:ascii="Angsana New" w:hAnsi="Angsana New"/>
          <w:sz w:val="30"/>
          <w:szCs w:val="30"/>
        </w:rPr>
        <w:t xml:space="preserve"> </w:t>
      </w:r>
      <w:r w:rsidRPr="00DC03B4">
        <w:rPr>
          <w:rFonts w:ascii="Angsana New" w:hAnsi="Angsana New"/>
          <w:sz w:val="30"/>
          <w:szCs w:val="30"/>
          <w:cs/>
        </w:rPr>
        <w:t xml:space="preserve">มิถุนายน </w:t>
      </w:r>
      <w:r w:rsidR="006F080F" w:rsidRPr="006F080F">
        <w:rPr>
          <w:rFonts w:ascii="Angsana New" w:hAnsi="Angsana New"/>
          <w:sz w:val="30"/>
          <w:szCs w:val="30"/>
        </w:rPr>
        <w:t>2564</w:t>
      </w:r>
    </w:p>
    <w:p w14:paraId="249CD2B9" w14:textId="706026D4" w:rsidR="00DC03B4" w:rsidRDefault="00DC03B4" w:rsidP="00DC03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33BE7446" w14:textId="6B231D9A" w:rsidR="00E57C65" w:rsidRDefault="00E57C65" w:rsidP="00E57C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10" w:hanging="17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-</w:t>
      </w:r>
      <w:r>
        <w:rPr>
          <w:rFonts w:ascii="Angsana New" w:hAnsi="Angsana New"/>
          <w:sz w:val="30"/>
          <w:szCs w:val="30"/>
        </w:rPr>
        <w:tab/>
      </w:r>
      <w:r w:rsidRPr="00DC03B4">
        <w:rPr>
          <w:rFonts w:ascii="Angsana New" w:hAnsi="Angsana New" w:cs="Angsana New" w:hint="cs"/>
          <w:sz w:val="30"/>
          <w:szCs w:val="30"/>
          <w:cs/>
        </w:rPr>
        <w:t>เรียกชำระค่าหุ้น</w:t>
      </w:r>
      <w:r>
        <w:rPr>
          <w:rFonts w:ascii="Angsana New" w:hAnsi="Angsana New" w:cs="Angsana New" w:hint="cs"/>
          <w:sz w:val="30"/>
          <w:szCs w:val="30"/>
          <w:cs/>
        </w:rPr>
        <w:t>ส่วนที่เหลือ</w:t>
      </w:r>
      <w:r w:rsidRPr="00DC03B4">
        <w:rPr>
          <w:rFonts w:ascii="Angsana New" w:hAnsi="Angsana New" w:cs="Angsana New" w:hint="cs"/>
          <w:sz w:val="30"/>
          <w:szCs w:val="30"/>
          <w:cs/>
        </w:rPr>
        <w:t xml:space="preserve">ในราคาหุ้นละ </w:t>
      </w:r>
      <w:r>
        <w:rPr>
          <w:rFonts w:ascii="Angsana New" w:hAnsi="Angsana New"/>
          <w:sz w:val="30"/>
          <w:szCs w:val="30"/>
        </w:rPr>
        <w:t>18.75</w:t>
      </w:r>
      <w:r w:rsidRPr="00DC03B4">
        <w:rPr>
          <w:rFonts w:ascii="Angsana New" w:hAnsi="Angsana New"/>
          <w:sz w:val="30"/>
          <w:szCs w:val="30"/>
        </w:rPr>
        <w:t xml:space="preserve"> </w:t>
      </w:r>
      <w:r w:rsidRPr="00DC03B4">
        <w:rPr>
          <w:rFonts w:ascii="Angsana New" w:hAnsi="Angsana New" w:cs="Angsana New" w:hint="cs"/>
          <w:sz w:val="30"/>
          <w:szCs w:val="30"/>
          <w:cs/>
        </w:rPr>
        <w:t xml:space="preserve">บาท สำหรับหุ้นสามัญจำนวน </w:t>
      </w:r>
      <w:r>
        <w:rPr>
          <w:rFonts w:ascii="Angsana New" w:hAnsi="Angsana New"/>
          <w:sz w:val="30"/>
          <w:szCs w:val="30"/>
        </w:rPr>
        <w:t>1,175,000</w:t>
      </w:r>
      <w:r w:rsidRPr="00915E7C">
        <w:rPr>
          <w:rFonts w:ascii="Angsana New" w:hAnsi="Angsana New"/>
          <w:sz w:val="30"/>
          <w:szCs w:val="30"/>
        </w:rPr>
        <w:t xml:space="preserve"> </w:t>
      </w:r>
      <w:r w:rsidRPr="00DC03B4">
        <w:rPr>
          <w:rFonts w:ascii="Angsana New" w:hAnsi="Angsana New" w:cs="Angsana New" w:hint="cs"/>
          <w:sz w:val="30"/>
          <w:szCs w:val="30"/>
          <w:cs/>
        </w:rPr>
        <w:t xml:space="preserve">หุ้นเป็นจำนวนเงินรวม </w:t>
      </w:r>
      <w:r w:rsidRPr="006F080F">
        <w:rPr>
          <w:rFonts w:asciiTheme="majorBidi" w:hAnsiTheme="majorBidi" w:cstheme="majorBidi"/>
          <w:sz w:val="30"/>
          <w:szCs w:val="30"/>
        </w:rPr>
        <w:t>22</w:t>
      </w:r>
      <w:r w:rsidRPr="00DC03B4">
        <w:rPr>
          <w:rFonts w:asciiTheme="majorBidi" w:hAnsiTheme="majorBidi" w:cstheme="majorBidi"/>
          <w:sz w:val="30"/>
          <w:szCs w:val="30"/>
        </w:rPr>
        <w:t>.</w:t>
      </w:r>
      <w:r w:rsidRPr="006F080F">
        <w:rPr>
          <w:rFonts w:asciiTheme="majorBidi" w:hAnsiTheme="majorBidi" w:cstheme="majorBidi"/>
          <w:sz w:val="30"/>
          <w:szCs w:val="30"/>
        </w:rPr>
        <w:t>03</w:t>
      </w:r>
      <w:r w:rsidRPr="00DC03B4">
        <w:rPr>
          <w:rFonts w:asciiTheme="majorBidi" w:hAnsiTheme="majorBidi" w:cstheme="majorBidi"/>
          <w:sz w:val="30"/>
          <w:szCs w:val="30"/>
        </w:rPr>
        <w:t xml:space="preserve"> </w:t>
      </w:r>
      <w:r w:rsidRPr="00DC03B4">
        <w:rPr>
          <w:rFonts w:asciiTheme="majorBidi" w:hAnsiTheme="majorBidi" w:cstheme="majorBidi" w:hint="cs"/>
          <w:sz w:val="30"/>
          <w:szCs w:val="30"/>
          <w:cs/>
        </w:rPr>
        <w:t>ล้านบาท</w:t>
      </w:r>
    </w:p>
    <w:p w14:paraId="3D338B64" w14:textId="77777777" w:rsidR="00E57C65" w:rsidRPr="00DC03B4" w:rsidRDefault="00E57C65" w:rsidP="00E57C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10" w:hanging="170"/>
        <w:jc w:val="thaiDistribute"/>
        <w:rPr>
          <w:rFonts w:asciiTheme="majorBidi" w:hAnsiTheme="majorBidi" w:cstheme="majorBidi"/>
          <w:sz w:val="24"/>
          <w:szCs w:val="24"/>
        </w:rPr>
      </w:pPr>
    </w:p>
    <w:p w14:paraId="2BB017D5" w14:textId="301A98EB" w:rsidR="00915E7C" w:rsidRDefault="00DC03B4" w:rsidP="00915E7C">
      <w:pPr>
        <w:pStyle w:val="ListParagraph"/>
        <w:tabs>
          <w:tab w:val="clear" w:pos="454"/>
          <w:tab w:val="clear" w:pos="680"/>
        </w:tabs>
        <w:ind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DC03B4">
        <w:rPr>
          <w:rFonts w:ascii="Angsana New" w:hAnsi="Angsana New" w:hint="cs"/>
          <w:sz w:val="30"/>
          <w:szCs w:val="30"/>
          <w:cs/>
        </w:rPr>
        <w:t>-  เรียกชำระค่าหุ้น</w:t>
      </w:r>
      <w:r w:rsidR="00647DDF">
        <w:rPr>
          <w:rFonts w:ascii="Angsana New" w:hAnsi="Angsana New" w:hint="cs"/>
          <w:sz w:val="30"/>
          <w:szCs w:val="30"/>
          <w:cs/>
        </w:rPr>
        <w:t>ส่วนที่เหลือ</w:t>
      </w:r>
      <w:r w:rsidRPr="00DC03B4">
        <w:rPr>
          <w:rFonts w:ascii="Angsana New" w:hAnsi="Angsana New" w:hint="cs"/>
          <w:sz w:val="30"/>
          <w:szCs w:val="30"/>
          <w:cs/>
        </w:rPr>
        <w:t xml:space="preserve">ในราคาหุ้นละ </w:t>
      </w:r>
      <w:r w:rsidR="00456E97">
        <w:rPr>
          <w:rFonts w:ascii="Angsana New" w:hAnsi="Angsana New"/>
          <w:sz w:val="30"/>
          <w:szCs w:val="30"/>
        </w:rPr>
        <w:t>56</w:t>
      </w:r>
      <w:r w:rsidR="00F407AE">
        <w:rPr>
          <w:rFonts w:ascii="Angsana New" w:hAnsi="Angsana New"/>
          <w:sz w:val="30"/>
          <w:szCs w:val="30"/>
        </w:rPr>
        <w:t>.</w:t>
      </w:r>
      <w:r w:rsidR="00456E97">
        <w:rPr>
          <w:rFonts w:ascii="Angsana New" w:hAnsi="Angsana New"/>
          <w:sz w:val="30"/>
          <w:szCs w:val="30"/>
        </w:rPr>
        <w:t>2</w:t>
      </w:r>
      <w:r w:rsidR="00F407AE">
        <w:rPr>
          <w:rFonts w:ascii="Angsana New" w:hAnsi="Angsana New"/>
          <w:sz w:val="30"/>
          <w:szCs w:val="30"/>
        </w:rPr>
        <w:t>5</w:t>
      </w:r>
      <w:r w:rsidRPr="00DC03B4">
        <w:rPr>
          <w:rFonts w:ascii="Angsana New" w:hAnsi="Angsana New"/>
          <w:sz w:val="30"/>
          <w:szCs w:val="30"/>
        </w:rPr>
        <w:t xml:space="preserve"> </w:t>
      </w:r>
      <w:r w:rsidRPr="00DC03B4">
        <w:rPr>
          <w:rFonts w:ascii="Angsana New" w:hAnsi="Angsana New" w:hint="cs"/>
          <w:sz w:val="30"/>
          <w:szCs w:val="30"/>
          <w:cs/>
        </w:rPr>
        <w:t xml:space="preserve">บาท สำหรับหุ้นสามัญจำนวน </w:t>
      </w:r>
      <w:r w:rsidR="00F407AE">
        <w:rPr>
          <w:rFonts w:ascii="Angsana New" w:hAnsi="Angsana New"/>
          <w:sz w:val="30"/>
          <w:szCs w:val="30"/>
        </w:rPr>
        <w:t>1,175,000</w:t>
      </w:r>
      <w:r w:rsidR="00F407AE" w:rsidRPr="00915E7C">
        <w:rPr>
          <w:rFonts w:ascii="Angsana New" w:hAnsi="Angsana New"/>
          <w:sz w:val="30"/>
          <w:szCs w:val="30"/>
        </w:rPr>
        <w:t xml:space="preserve"> </w:t>
      </w:r>
      <w:r w:rsidRPr="00DC03B4">
        <w:rPr>
          <w:rFonts w:ascii="Angsana New" w:hAnsi="Angsana New" w:hint="cs"/>
          <w:sz w:val="30"/>
          <w:szCs w:val="30"/>
          <w:cs/>
        </w:rPr>
        <w:t xml:space="preserve">หุ้นเป็นจำนวนเงินรวม </w:t>
      </w:r>
      <w:r w:rsidR="00456E97">
        <w:rPr>
          <w:rFonts w:asciiTheme="majorBidi" w:hAnsiTheme="majorBidi" w:cstheme="majorBidi"/>
          <w:sz w:val="30"/>
          <w:szCs w:val="30"/>
        </w:rPr>
        <w:t>66</w:t>
      </w:r>
      <w:r w:rsidRPr="00DC03B4">
        <w:rPr>
          <w:rFonts w:asciiTheme="majorBidi" w:hAnsiTheme="majorBidi" w:cstheme="majorBidi"/>
          <w:sz w:val="30"/>
          <w:szCs w:val="30"/>
        </w:rPr>
        <w:t>.</w:t>
      </w:r>
      <w:r w:rsidR="006F080F" w:rsidRPr="006F080F">
        <w:rPr>
          <w:rFonts w:asciiTheme="majorBidi" w:hAnsiTheme="majorBidi" w:cstheme="majorBidi"/>
          <w:sz w:val="30"/>
          <w:szCs w:val="30"/>
        </w:rPr>
        <w:t>0</w:t>
      </w:r>
      <w:r w:rsidR="00456E97">
        <w:rPr>
          <w:rFonts w:asciiTheme="majorBidi" w:hAnsiTheme="majorBidi" w:cstheme="majorBidi"/>
          <w:sz w:val="30"/>
          <w:szCs w:val="30"/>
        </w:rPr>
        <w:t>9</w:t>
      </w:r>
      <w:r w:rsidRPr="00DC03B4">
        <w:rPr>
          <w:rFonts w:asciiTheme="majorBidi" w:hAnsiTheme="majorBidi" w:cstheme="majorBidi"/>
          <w:sz w:val="30"/>
          <w:szCs w:val="30"/>
        </w:rPr>
        <w:t xml:space="preserve"> </w:t>
      </w:r>
      <w:r w:rsidRPr="00DC03B4">
        <w:rPr>
          <w:rFonts w:asciiTheme="majorBidi" w:hAnsiTheme="majorBidi" w:cstheme="majorBidi" w:hint="cs"/>
          <w:sz w:val="30"/>
          <w:szCs w:val="30"/>
          <w:cs/>
        </w:rPr>
        <w:t>ล้านบาท</w:t>
      </w:r>
    </w:p>
    <w:p w14:paraId="13CEEEC8" w14:textId="77777777" w:rsidR="00915E7C" w:rsidRDefault="00915E7C" w:rsidP="00915E7C">
      <w:pPr>
        <w:pStyle w:val="ListParagraph"/>
        <w:tabs>
          <w:tab w:val="clear" w:pos="454"/>
          <w:tab w:val="clear" w:pos="680"/>
        </w:tabs>
        <w:ind w:hanging="180"/>
        <w:jc w:val="thaiDistribute"/>
        <w:rPr>
          <w:rFonts w:asciiTheme="majorBidi" w:hAnsiTheme="majorBidi" w:cstheme="majorBidi"/>
          <w:sz w:val="30"/>
          <w:szCs w:val="30"/>
        </w:rPr>
      </w:pPr>
    </w:p>
    <w:p w14:paraId="333AE584" w14:textId="72A569D2" w:rsidR="00B16BC8" w:rsidRDefault="00915E7C" w:rsidP="00915E7C">
      <w:pPr>
        <w:pStyle w:val="ListParagraph"/>
        <w:tabs>
          <w:tab w:val="clear" w:pos="454"/>
          <w:tab w:val="clear" w:pos="680"/>
        </w:tabs>
        <w:ind w:hanging="180"/>
        <w:jc w:val="thaiDistribute"/>
        <w:rPr>
          <w:rFonts w:ascii="Angsana New" w:hAnsi="Angsana New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-</w:t>
      </w:r>
      <w:r>
        <w:rPr>
          <w:rFonts w:asciiTheme="majorBidi" w:hAnsiTheme="majorBidi" w:cstheme="majorBidi"/>
          <w:sz w:val="30"/>
          <w:szCs w:val="30"/>
        </w:rPr>
        <w:tab/>
      </w:r>
      <w:r w:rsidRPr="00915E7C">
        <w:rPr>
          <w:rFonts w:ascii="Angsana New" w:hAnsi="Angsana New" w:hint="cs"/>
          <w:sz w:val="30"/>
          <w:szCs w:val="30"/>
          <w:cs/>
        </w:rPr>
        <w:t xml:space="preserve">เรียกชำระค่าหุ้นส่วนที่เหลือในราคาหุ้นละ </w:t>
      </w:r>
      <w:r w:rsidR="00456E97">
        <w:rPr>
          <w:rFonts w:ascii="Angsana New" w:hAnsi="Angsana New"/>
          <w:sz w:val="30"/>
          <w:szCs w:val="30"/>
        </w:rPr>
        <w:t>7</w:t>
      </w:r>
      <w:r w:rsidR="00F407AE">
        <w:rPr>
          <w:rFonts w:ascii="Angsana New" w:hAnsi="Angsana New"/>
          <w:sz w:val="30"/>
          <w:szCs w:val="30"/>
        </w:rPr>
        <w:t>.</w:t>
      </w:r>
      <w:r w:rsidR="00456E97">
        <w:rPr>
          <w:rFonts w:ascii="Angsana New" w:hAnsi="Angsana New"/>
          <w:sz w:val="30"/>
          <w:szCs w:val="30"/>
        </w:rPr>
        <w:t>96</w:t>
      </w:r>
      <w:r w:rsidRPr="00915E7C">
        <w:rPr>
          <w:rFonts w:ascii="Angsana New" w:hAnsi="Angsana New"/>
          <w:sz w:val="30"/>
          <w:szCs w:val="30"/>
        </w:rPr>
        <w:t xml:space="preserve"> </w:t>
      </w:r>
      <w:r w:rsidRPr="00915E7C">
        <w:rPr>
          <w:rFonts w:ascii="Angsana New" w:hAnsi="Angsana New" w:hint="cs"/>
          <w:sz w:val="30"/>
          <w:szCs w:val="30"/>
          <w:cs/>
        </w:rPr>
        <w:t xml:space="preserve">บาท สำหรับหุ้นสามัญจำนวน </w:t>
      </w:r>
      <w:r w:rsidR="00F407AE">
        <w:rPr>
          <w:rFonts w:ascii="Angsana New" w:hAnsi="Angsana New"/>
          <w:sz w:val="30"/>
          <w:szCs w:val="30"/>
        </w:rPr>
        <w:t>1,1</w:t>
      </w:r>
      <w:r w:rsidR="00B62C6A">
        <w:rPr>
          <w:rFonts w:ascii="Angsana New" w:hAnsi="Angsana New"/>
          <w:sz w:val="30"/>
          <w:szCs w:val="30"/>
        </w:rPr>
        <w:t>18</w:t>
      </w:r>
      <w:r w:rsidR="00DA7664">
        <w:rPr>
          <w:rFonts w:ascii="Angsana New" w:hAnsi="Angsana New"/>
          <w:sz w:val="30"/>
          <w:szCs w:val="30"/>
        </w:rPr>
        <w:t>,</w:t>
      </w:r>
      <w:r w:rsidR="00B62C6A">
        <w:rPr>
          <w:rFonts w:ascii="Angsana New" w:hAnsi="Angsana New"/>
          <w:sz w:val="30"/>
          <w:szCs w:val="30"/>
        </w:rPr>
        <w:t>75</w:t>
      </w:r>
      <w:r w:rsidR="00DA7664">
        <w:rPr>
          <w:rFonts w:ascii="Angsana New" w:hAnsi="Angsana New"/>
          <w:sz w:val="30"/>
          <w:szCs w:val="30"/>
        </w:rPr>
        <w:t>0</w:t>
      </w:r>
      <w:r w:rsidRPr="00915E7C">
        <w:rPr>
          <w:rFonts w:ascii="Angsana New" w:hAnsi="Angsana New"/>
          <w:sz w:val="30"/>
          <w:szCs w:val="30"/>
        </w:rPr>
        <w:t xml:space="preserve"> </w:t>
      </w:r>
      <w:r w:rsidRPr="00915E7C">
        <w:rPr>
          <w:rFonts w:ascii="Angsana New" w:hAnsi="Angsana New" w:hint="cs"/>
          <w:sz w:val="30"/>
          <w:szCs w:val="30"/>
          <w:cs/>
        </w:rPr>
        <w:t xml:space="preserve">หุ้นเป็นจำนวนเงินรวม </w:t>
      </w:r>
      <w:r w:rsidR="00B62C6A">
        <w:rPr>
          <w:rFonts w:ascii="Angsana New" w:hAnsi="Angsana New"/>
          <w:sz w:val="30"/>
          <w:szCs w:val="30"/>
        </w:rPr>
        <w:t>8</w:t>
      </w:r>
      <w:r w:rsidR="005B45A0">
        <w:rPr>
          <w:rFonts w:ascii="Angsana New" w:hAnsi="Angsana New"/>
          <w:sz w:val="30"/>
          <w:szCs w:val="30"/>
        </w:rPr>
        <w:t>.</w:t>
      </w:r>
      <w:r w:rsidR="00B62C6A">
        <w:rPr>
          <w:rFonts w:ascii="Angsana New" w:hAnsi="Angsana New"/>
          <w:sz w:val="30"/>
          <w:szCs w:val="30"/>
        </w:rPr>
        <w:t>91</w:t>
      </w:r>
      <w:r w:rsidR="0066727F">
        <w:rPr>
          <w:rFonts w:ascii="Angsana New" w:hAnsi="Angsana New"/>
          <w:sz w:val="30"/>
          <w:szCs w:val="30"/>
        </w:rPr>
        <w:t xml:space="preserve"> </w:t>
      </w:r>
      <w:r w:rsidRPr="00915E7C">
        <w:rPr>
          <w:rFonts w:ascii="Angsana New" w:hAnsi="Angsana New" w:hint="cs"/>
          <w:sz w:val="30"/>
          <w:szCs w:val="30"/>
          <w:cs/>
        </w:rPr>
        <w:t xml:space="preserve">ล้านบาท </w:t>
      </w:r>
    </w:p>
    <w:p w14:paraId="3A30DFFE" w14:textId="77777777" w:rsidR="00B16BC8" w:rsidRDefault="00B16BC8" w:rsidP="00915E7C">
      <w:pPr>
        <w:pStyle w:val="ListParagraph"/>
        <w:tabs>
          <w:tab w:val="clear" w:pos="454"/>
          <w:tab w:val="clear" w:pos="680"/>
        </w:tabs>
        <w:ind w:hanging="180"/>
        <w:jc w:val="thaiDistribute"/>
        <w:rPr>
          <w:rFonts w:ascii="Angsana New" w:hAnsi="Angsana New"/>
          <w:sz w:val="30"/>
          <w:szCs w:val="30"/>
        </w:rPr>
      </w:pPr>
    </w:p>
    <w:p w14:paraId="72603CC7" w14:textId="7AE55FC4" w:rsidR="00E151C0" w:rsidRPr="00C60284" w:rsidRDefault="00E151C0" w:rsidP="00E151C0">
      <w:pPr>
        <w:pStyle w:val="index"/>
        <w:numPr>
          <w:ilvl w:val="0"/>
          <w:numId w:val="3"/>
        </w:numPr>
        <w:tabs>
          <w:tab w:val="clear" w:pos="518"/>
          <w:tab w:val="num" w:pos="810"/>
          <w:tab w:val="left" w:pos="1530"/>
        </w:tabs>
        <w:spacing w:after="0" w:line="240" w:lineRule="auto"/>
        <w:outlineLvl w:val="0"/>
        <w:rPr>
          <w:rFonts w:ascii="Angsana New" w:hAnsi="Angsana New" w:cs="Angsana New"/>
          <w:b/>
          <w:bCs/>
          <w:sz w:val="30"/>
          <w:szCs w:val="30"/>
        </w:rPr>
      </w:pPr>
      <w:r w:rsidRPr="00C60284">
        <w:rPr>
          <w:rFonts w:ascii="Angsana New" w:hAnsi="Angsana New" w:cs="Angsana New" w:hint="cs"/>
          <w:b/>
          <w:bCs/>
          <w:sz w:val="30"/>
          <w:szCs w:val="30"/>
          <w:cs/>
          <w:lang w:bidi="th-TH"/>
        </w:rPr>
        <w:t>ที่ดิน อาคารและอุปกรณ์</w:t>
      </w:r>
    </w:p>
    <w:p w14:paraId="24CF1ED9" w14:textId="261BF169" w:rsidR="00513865" w:rsidRPr="00DC03B4" w:rsidRDefault="00513865" w:rsidP="00513865">
      <w:pPr>
        <w:pStyle w:val="index"/>
        <w:tabs>
          <w:tab w:val="clear" w:pos="1134"/>
          <w:tab w:val="left" w:pos="1530"/>
        </w:tabs>
        <w:spacing w:after="0" w:line="240" w:lineRule="auto"/>
        <w:ind w:left="518" w:firstLine="0"/>
        <w:outlineLvl w:val="0"/>
        <w:rPr>
          <w:rFonts w:ascii="Angsana New" w:hAnsi="Angsana New" w:cs="Angsana New"/>
          <w:sz w:val="24"/>
          <w:szCs w:val="24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950"/>
        <w:gridCol w:w="900"/>
        <w:gridCol w:w="1530"/>
        <w:gridCol w:w="180"/>
        <w:gridCol w:w="1620"/>
      </w:tblGrid>
      <w:tr w:rsidR="003C0744" w:rsidRPr="006C5F37" w14:paraId="4551C813" w14:textId="77777777" w:rsidTr="00217B40">
        <w:trPr>
          <w:cantSplit/>
          <w:tblHeader/>
        </w:trPr>
        <w:tc>
          <w:tcPr>
            <w:tcW w:w="4950" w:type="dxa"/>
            <w:vAlign w:val="bottom"/>
          </w:tcPr>
          <w:p w14:paraId="0D3F9E5A" w14:textId="5EA0EC37" w:rsidR="003C0744" w:rsidRPr="006C5F37" w:rsidRDefault="003C0744" w:rsidP="006B363A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6C5F3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386C9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เก้าเดือน</w:t>
            </w:r>
            <w:r w:rsidRPr="006C5F3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สิ้นสุดวันที่ </w:t>
            </w:r>
            <w:r w:rsidR="006F080F" w:rsidRPr="006F080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30</w:t>
            </w:r>
            <w:r w:rsidR="00386C9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="00386C9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กันยายน</w:t>
            </w:r>
            <w:r w:rsidRPr="006C5F3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</w:t>
            </w:r>
            <w:r w:rsidR="006F080F" w:rsidRPr="006F080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900" w:type="dxa"/>
            <w:vAlign w:val="bottom"/>
          </w:tcPr>
          <w:p w14:paraId="5CAAAB86" w14:textId="77777777" w:rsidR="003C0744" w:rsidRPr="006C5F37" w:rsidRDefault="003C0744" w:rsidP="006B363A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1530" w:type="dxa"/>
            <w:vAlign w:val="bottom"/>
          </w:tcPr>
          <w:p w14:paraId="1A8322CD" w14:textId="538E2FEC" w:rsidR="003C0744" w:rsidRPr="006C5F37" w:rsidRDefault="003C0744" w:rsidP="006B3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C5F3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6C5F3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  <w:r w:rsidRPr="006C5F3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33DAD443" w14:textId="77777777" w:rsidR="003C0744" w:rsidRPr="006C5F37" w:rsidRDefault="003C0744" w:rsidP="006B363A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6D0DD43F" w14:textId="77777777" w:rsidR="003C0744" w:rsidRPr="006C5F37" w:rsidRDefault="003C0744" w:rsidP="006B363A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6C5F3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469460C9" w14:textId="48CF7814" w:rsidR="003C0744" w:rsidRPr="006C5F37" w:rsidRDefault="003C0744" w:rsidP="006B363A">
            <w:pPr>
              <w:pStyle w:val="acctmergecolhdg"/>
              <w:spacing w:line="240" w:lineRule="auto"/>
              <w:ind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6C5F3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 xml:space="preserve">เฉพาะกิจการ </w:t>
            </w:r>
          </w:p>
        </w:tc>
      </w:tr>
      <w:tr w:rsidR="003C0744" w:rsidRPr="006C5F37" w14:paraId="032D4B87" w14:textId="77777777" w:rsidTr="00217B40">
        <w:trPr>
          <w:cantSplit/>
        </w:trPr>
        <w:tc>
          <w:tcPr>
            <w:tcW w:w="4950" w:type="dxa"/>
          </w:tcPr>
          <w:p w14:paraId="6D755E8F" w14:textId="77777777" w:rsidR="003C0744" w:rsidRPr="006C5F37" w:rsidRDefault="003C0744" w:rsidP="006B363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4AB99619" w14:textId="77777777" w:rsidR="003C0744" w:rsidRPr="006C5F37" w:rsidRDefault="003C0744" w:rsidP="006B363A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3330" w:type="dxa"/>
            <w:gridSpan w:val="3"/>
          </w:tcPr>
          <w:p w14:paraId="4CC02A8D" w14:textId="3785D70B" w:rsidR="003C0744" w:rsidRPr="006C5F37" w:rsidRDefault="003C0744" w:rsidP="006B363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6C5F3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3C0744" w:rsidRPr="006C5F37" w14:paraId="78A05B11" w14:textId="77777777" w:rsidTr="00361049">
        <w:trPr>
          <w:cantSplit/>
          <w:trHeight w:val="60"/>
        </w:trPr>
        <w:tc>
          <w:tcPr>
            <w:tcW w:w="4950" w:type="dxa"/>
          </w:tcPr>
          <w:p w14:paraId="7BB72785" w14:textId="77777777" w:rsidR="003C0744" w:rsidRPr="006C5F37" w:rsidRDefault="003C0744" w:rsidP="006B363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5F37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900" w:type="dxa"/>
          </w:tcPr>
          <w:p w14:paraId="3C742356" w14:textId="77777777" w:rsidR="003C0744" w:rsidRPr="006C5F37" w:rsidRDefault="003C0744" w:rsidP="006B363A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4E7C7B20" w14:textId="6B21A9AE" w:rsidR="003C0744" w:rsidRPr="006C5F37" w:rsidRDefault="00FF3D61" w:rsidP="00217B40">
            <w:pPr>
              <w:pStyle w:val="acctfourfigures"/>
              <w:tabs>
                <w:tab w:val="clear" w:pos="765"/>
                <w:tab w:val="left" w:pos="190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2,1</w:t>
            </w:r>
            <w:r w:rsidR="003C7A9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70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3C7A9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006</w:t>
            </w:r>
          </w:p>
        </w:tc>
        <w:tc>
          <w:tcPr>
            <w:tcW w:w="180" w:type="dxa"/>
          </w:tcPr>
          <w:p w14:paraId="188C4F26" w14:textId="77777777" w:rsidR="003C0744" w:rsidRPr="006C5F37" w:rsidRDefault="003C0744" w:rsidP="006B363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59C51415" w14:textId="71F513DD" w:rsidR="003C0744" w:rsidRPr="006C5F37" w:rsidRDefault="00CF06C3" w:rsidP="00291A3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</w:t>
            </w:r>
            <w:r w:rsidR="00C30A95">
              <w:rPr>
                <w:rFonts w:asciiTheme="majorBidi" w:hAnsiTheme="majorBidi" w:cstheme="majorBidi"/>
                <w:sz w:val="30"/>
                <w:szCs w:val="30"/>
              </w:rPr>
              <w:t>2,931</w:t>
            </w:r>
          </w:p>
        </w:tc>
      </w:tr>
      <w:tr w:rsidR="003C0744" w:rsidRPr="006C5F37" w14:paraId="50CC66FD" w14:textId="77777777" w:rsidTr="00217B40">
        <w:trPr>
          <w:cantSplit/>
        </w:trPr>
        <w:tc>
          <w:tcPr>
            <w:tcW w:w="4950" w:type="dxa"/>
          </w:tcPr>
          <w:p w14:paraId="3AD29B87" w14:textId="7037DC52" w:rsidR="003C0744" w:rsidRPr="006C5F37" w:rsidRDefault="003C0744" w:rsidP="006B363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5F37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  <w:r w:rsidR="00CA6B83" w:rsidRPr="006C5F37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  <w:r w:rsidRPr="006C5F3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ราคาทุน</w:t>
            </w:r>
          </w:p>
        </w:tc>
        <w:tc>
          <w:tcPr>
            <w:tcW w:w="900" w:type="dxa"/>
          </w:tcPr>
          <w:p w14:paraId="3CA569BA" w14:textId="77777777" w:rsidR="003C0744" w:rsidRPr="006C5F37" w:rsidRDefault="003C0744" w:rsidP="006B363A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30D5DCB0" w14:textId="32E672C5" w:rsidR="003C0744" w:rsidRPr="006C5F37" w:rsidRDefault="00570F2D" w:rsidP="00217B40">
            <w:pPr>
              <w:pStyle w:val="acctfourfigures"/>
              <w:tabs>
                <w:tab w:val="clear" w:pos="765"/>
                <w:tab w:val="left" w:pos="190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1,063,513</w:t>
            </w:r>
          </w:p>
        </w:tc>
        <w:tc>
          <w:tcPr>
            <w:tcW w:w="180" w:type="dxa"/>
          </w:tcPr>
          <w:p w14:paraId="178016CB" w14:textId="77777777" w:rsidR="003C0744" w:rsidRPr="006C5F37" w:rsidRDefault="003C0744" w:rsidP="006B363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7F72ED5" w14:textId="45F64975" w:rsidR="003C0744" w:rsidRPr="006C5F37" w:rsidRDefault="00CF06C3" w:rsidP="00291A3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9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19,968</w:t>
            </w:r>
          </w:p>
        </w:tc>
      </w:tr>
      <w:tr w:rsidR="003C0744" w:rsidRPr="006C5F37" w14:paraId="64AABACA" w14:textId="77777777" w:rsidTr="00217B40">
        <w:trPr>
          <w:cantSplit/>
        </w:trPr>
        <w:tc>
          <w:tcPr>
            <w:tcW w:w="4950" w:type="dxa"/>
          </w:tcPr>
          <w:p w14:paraId="4C97C7EF" w14:textId="77777777" w:rsidR="003C0744" w:rsidRPr="006C5F37" w:rsidRDefault="003C0744" w:rsidP="006B363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5F37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จำหน่ายสินทรัพย์ - ราคาตามบัญชีสุทธิ</w:t>
            </w:r>
          </w:p>
        </w:tc>
        <w:tc>
          <w:tcPr>
            <w:tcW w:w="900" w:type="dxa"/>
          </w:tcPr>
          <w:p w14:paraId="75DDF55C" w14:textId="77777777" w:rsidR="003C0744" w:rsidRPr="006C5F37" w:rsidRDefault="003C0744" w:rsidP="006B363A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5F1ACCF2" w14:textId="1026AA85" w:rsidR="003C0744" w:rsidRPr="00243706" w:rsidRDefault="00FF3D61" w:rsidP="00217B40">
            <w:pPr>
              <w:pStyle w:val="acctfourfigures"/>
              <w:tabs>
                <w:tab w:val="clear" w:pos="765"/>
                <w:tab w:val="left" w:pos="190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11,333</w:t>
            </w:r>
          </w:p>
        </w:tc>
        <w:tc>
          <w:tcPr>
            <w:tcW w:w="180" w:type="dxa"/>
          </w:tcPr>
          <w:p w14:paraId="223549F1" w14:textId="77777777" w:rsidR="003C0744" w:rsidRPr="006C5F37" w:rsidRDefault="003C0744" w:rsidP="006B363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16256D9" w14:textId="24044F82" w:rsidR="003C0744" w:rsidRPr="006C5F37" w:rsidRDefault="00CF06C3" w:rsidP="00291A3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7,760</w:t>
            </w:r>
          </w:p>
        </w:tc>
      </w:tr>
      <w:tr w:rsidR="00CA6B83" w:rsidRPr="006C5F37" w14:paraId="1F766ECC" w14:textId="77777777" w:rsidTr="00217B40">
        <w:trPr>
          <w:cantSplit/>
        </w:trPr>
        <w:tc>
          <w:tcPr>
            <w:tcW w:w="4950" w:type="dxa"/>
          </w:tcPr>
          <w:p w14:paraId="432E7626" w14:textId="422E3D8F" w:rsidR="00CA6B83" w:rsidRPr="006C5F37" w:rsidRDefault="00CA6B83" w:rsidP="006B363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5F37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ตัดจำหน่ายสินทรัพย์สิทธิการใช้ - ราคาตามบัญชีสุทธิ</w:t>
            </w:r>
          </w:p>
        </w:tc>
        <w:tc>
          <w:tcPr>
            <w:tcW w:w="900" w:type="dxa"/>
          </w:tcPr>
          <w:p w14:paraId="68775E8D" w14:textId="77777777" w:rsidR="00CA6B83" w:rsidRPr="006C5F37" w:rsidRDefault="00CA6B83" w:rsidP="006B363A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467343C1" w14:textId="154A22F0" w:rsidR="00CA6B83" w:rsidRPr="00251D4D" w:rsidRDefault="00570F2D" w:rsidP="00217B40">
            <w:pPr>
              <w:pStyle w:val="acctfourfigures"/>
              <w:tabs>
                <w:tab w:val="clear" w:pos="765"/>
                <w:tab w:val="left" w:pos="190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14,0</w:t>
            </w:r>
            <w:r w:rsidR="00251D4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76</w:t>
            </w:r>
          </w:p>
        </w:tc>
        <w:tc>
          <w:tcPr>
            <w:tcW w:w="180" w:type="dxa"/>
          </w:tcPr>
          <w:p w14:paraId="4EFB189B" w14:textId="77777777" w:rsidR="00CA6B83" w:rsidRPr="006C5F37" w:rsidRDefault="00CA6B83" w:rsidP="006B363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11EBD5D1" w14:textId="546AFC60" w:rsidR="00CA6B83" w:rsidRPr="0061330D" w:rsidRDefault="00CF06C3" w:rsidP="00291A3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9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</w:tr>
      <w:tr w:rsidR="000C4580" w:rsidRPr="006C5F37" w14:paraId="692E04EC" w14:textId="77777777" w:rsidTr="00B0459A">
        <w:trPr>
          <w:cantSplit/>
        </w:trPr>
        <w:tc>
          <w:tcPr>
            <w:tcW w:w="4950" w:type="dxa"/>
          </w:tcPr>
          <w:p w14:paraId="3429EA25" w14:textId="77777777" w:rsidR="000C4580" w:rsidRPr="006C5F37" w:rsidRDefault="000C4580" w:rsidP="00B0459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C5F37">
              <w:rPr>
                <w:rFonts w:asciiTheme="majorBidi" w:hAnsiTheme="majorBidi" w:cs="Angsana New"/>
                <w:sz w:val="30"/>
                <w:szCs w:val="30"/>
                <w:cs/>
              </w:rPr>
              <w:t>การตีราคาสินทรัพย์ใหม่เพิ่มขึ้น</w:t>
            </w:r>
          </w:p>
        </w:tc>
        <w:tc>
          <w:tcPr>
            <w:tcW w:w="900" w:type="dxa"/>
          </w:tcPr>
          <w:p w14:paraId="47084F01" w14:textId="77777777" w:rsidR="000C4580" w:rsidRPr="006C5F37" w:rsidRDefault="000C4580" w:rsidP="00B0459A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24CBB0BB" w14:textId="7E9B6FCA" w:rsidR="000C4580" w:rsidRPr="004B707E" w:rsidRDefault="003E2747" w:rsidP="00B0459A">
            <w:pPr>
              <w:pStyle w:val="acctfourfigures"/>
              <w:tabs>
                <w:tab w:val="clear" w:pos="765"/>
                <w:tab w:val="left" w:pos="190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B707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</w:t>
            </w:r>
            <w:r w:rsidR="00830175" w:rsidRPr="004B707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4B707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204</w:t>
            </w:r>
          </w:p>
        </w:tc>
        <w:tc>
          <w:tcPr>
            <w:tcW w:w="180" w:type="dxa"/>
          </w:tcPr>
          <w:p w14:paraId="3547C7D5" w14:textId="77777777" w:rsidR="000C4580" w:rsidRPr="006C5F37" w:rsidRDefault="000C4580" w:rsidP="00B0459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1DC9FE50" w14:textId="0A13CC4E" w:rsidR="000C4580" w:rsidRPr="008C24A8" w:rsidRDefault="00CF06C3" w:rsidP="00B0459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9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C53BE5" w:rsidRPr="006C5F37" w14:paraId="6E550CB9" w14:textId="77777777" w:rsidTr="00B0459A">
        <w:trPr>
          <w:cantSplit/>
        </w:trPr>
        <w:tc>
          <w:tcPr>
            <w:tcW w:w="4950" w:type="dxa"/>
          </w:tcPr>
          <w:p w14:paraId="683BF226" w14:textId="77777777" w:rsidR="00C53BE5" w:rsidRPr="006C5F37" w:rsidRDefault="00C53BE5" w:rsidP="00B0459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การตีราคาสินทรัพย์ใหม่ลดลง</w:t>
            </w:r>
          </w:p>
        </w:tc>
        <w:tc>
          <w:tcPr>
            <w:tcW w:w="900" w:type="dxa"/>
          </w:tcPr>
          <w:p w14:paraId="5EC59CAE" w14:textId="77777777" w:rsidR="00C53BE5" w:rsidRPr="006C5F37" w:rsidRDefault="00C53BE5" w:rsidP="00B0459A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5E18A93C" w14:textId="32E6A2CB" w:rsidR="00C53BE5" w:rsidRPr="004B707E" w:rsidRDefault="003E2747" w:rsidP="00B0459A">
            <w:pPr>
              <w:pStyle w:val="acctfourfigures"/>
              <w:tabs>
                <w:tab w:val="clear" w:pos="765"/>
                <w:tab w:val="left" w:pos="190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B707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="00830175" w:rsidRPr="004B707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4B707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228</w:t>
            </w:r>
          </w:p>
        </w:tc>
        <w:tc>
          <w:tcPr>
            <w:tcW w:w="180" w:type="dxa"/>
          </w:tcPr>
          <w:p w14:paraId="73213D75" w14:textId="77777777" w:rsidR="00C53BE5" w:rsidRPr="006C5F37" w:rsidRDefault="00C53BE5" w:rsidP="00B0459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5D3FA976" w14:textId="34917E04" w:rsidR="00C53BE5" w:rsidRPr="002C25F7" w:rsidRDefault="00CF06C3" w:rsidP="00B0459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9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059BD5D4" w14:textId="77777777" w:rsidR="003C0744" w:rsidRPr="00DC03B4" w:rsidRDefault="003C0744" w:rsidP="003C07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 w:cs="Angsana New"/>
          <w:sz w:val="24"/>
          <w:szCs w:val="24"/>
        </w:rPr>
      </w:pPr>
    </w:p>
    <w:p w14:paraId="15BF21B3" w14:textId="4DA5BC27" w:rsidR="00FC4AD2" w:rsidRDefault="00DC03B4" w:rsidP="00FC4A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6C5F37">
        <w:rPr>
          <w:rFonts w:ascii="Angsana New" w:hAnsi="Angsana New" w:cs="Angsana New" w:hint="cs"/>
          <w:b/>
          <w:sz w:val="30"/>
          <w:szCs w:val="30"/>
          <w:cs/>
        </w:rPr>
        <w:t>ในปี</w:t>
      </w:r>
      <w:r w:rsidRPr="006C5F37">
        <w:rPr>
          <w:rFonts w:ascii="Angsana New" w:hAnsi="Angsana New" w:cs="Angsana New"/>
          <w:b/>
          <w:sz w:val="30"/>
          <w:szCs w:val="30"/>
          <w:cs/>
        </w:rPr>
        <w:t xml:space="preserve"> </w:t>
      </w:r>
      <w:r w:rsidR="006F080F" w:rsidRPr="006F080F">
        <w:rPr>
          <w:rFonts w:ascii="Angsana New" w:hAnsi="Angsana New" w:cs="Angsana New"/>
          <w:bCs/>
          <w:sz w:val="30"/>
          <w:szCs w:val="30"/>
        </w:rPr>
        <w:t>2564</w:t>
      </w:r>
      <w:r w:rsidRPr="006C5F37">
        <w:rPr>
          <w:rFonts w:ascii="Angsana New" w:hAnsi="Angsana New" w:cs="Angsana New"/>
          <w:b/>
          <w:sz w:val="30"/>
          <w:szCs w:val="30"/>
        </w:rPr>
        <w:t xml:space="preserve"> </w:t>
      </w:r>
      <w:r w:rsidRPr="006C5F37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6C5F37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6C5F37">
        <w:rPr>
          <w:rFonts w:asciiTheme="majorBidi" w:hAnsiTheme="majorBidi" w:cstheme="majorBidi"/>
          <w:sz w:val="30"/>
          <w:szCs w:val="30"/>
          <w:cs/>
        </w:rPr>
        <w:t>บริษัทได้เข้าทำสัญญาเช่า</w:t>
      </w:r>
      <w:r>
        <w:rPr>
          <w:rFonts w:asciiTheme="majorBidi" w:hAnsiTheme="majorBidi" w:cstheme="majorBidi" w:hint="cs"/>
          <w:sz w:val="30"/>
          <w:szCs w:val="30"/>
          <w:cs/>
        </w:rPr>
        <w:t>อาคาร และ</w:t>
      </w:r>
      <w:r w:rsidRPr="006C5F37">
        <w:rPr>
          <w:rFonts w:asciiTheme="majorBidi" w:hAnsiTheme="majorBidi" w:cstheme="majorBidi"/>
          <w:sz w:val="30"/>
          <w:szCs w:val="30"/>
          <w:cs/>
        </w:rPr>
        <w:t>อุปกรณ์การผลิต</w:t>
      </w:r>
      <w:r w:rsidRPr="00BE1468">
        <w:rPr>
          <w:rFonts w:asciiTheme="majorBidi" w:hAnsiTheme="majorBidi" w:cstheme="majorBidi"/>
          <w:sz w:val="30"/>
          <w:szCs w:val="30"/>
          <w:cs/>
        </w:rPr>
        <w:t>เป็น</w:t>
      </w:r>
      <w:r w:rsidRPr="00D358A9">
        <w:rPr>
          <w:rFonts w:asciiTheme="majorBidi" w:hAnsiTheme="majorBidi" w:cstheme="majorBidi"/>
          <w:sz w:val="30"/>
          <w:szCs w:val="30"/>
          <w:cs/>
        </w:rPr>
        <w:t xml:space="preserve">ระยะเวลา </w:t>
      </w:r>
      <w:r w:rsidR="006F080F" w:rsidRPr="00D358A9">
        <w:rPr>
          <w:rFonts w:asciiTheme="majorBidi" w:hAnsiTheme="majorBidi" w:cstheme="majorBidi"/>
          <w:sz w:val="30"/>
          <w:szCs w:val="30"/>
        </w:rPr>
        <w:t>2</w:t>
      </w:r>
      <w:r w:rsidRPr="00D358A9">
        <w:rPr>
          <w:rFonts w:asciiTheme="majorBidi" w:hAnsiTheme="majorBidi" w:cstheme="majorBidi"/>
          <w:sz w:val="30"/>
          <w:szCs w:val="30"/>
        </w:rPr>
        <w:t xml:space="preserve"> </w:t>
      </w:r>
      <w:r w:rsidR="00515929" w:rsidRPr="00D358A9">
        <w:rPr>
          <w:rFonts w:asciiTheme="majorBidi" w:hAnsiTheme="majorBidi" w:cstheme="majorBidi" w:hint="cs"/>
          <w:sz w:val="30"/>
          <w:szCs w:val="30"/>
          <w:cs/>
        </w:rPr>
        <w:t>ถึง</w:t>
      </w:r>
      <w:r w:rsidRPr="00D358A9">
        <w:rPr>
          <w:rFonts w:asciiTheme="majorBidi" w:hAnsiTheme="majorBidi" w:cstheme="majorBidi"/>
          <w:sz w:val="30"/>
          <w:szCs w:val="30"/>
        </w:rPr>
        <w:t xml:space="preserve"> </w:t>
      </w:r>
      <w:r w:rsidR="006F080F" w:rsidRPr="00D358A9">
        <w:rPr>
          <w:rFonts w:asciiTheme="majorBidi" w:hAnsiTheme="majorBidi" w:cstheme="majorBidi"/>
          <w:sz w:val="30"/>
          <w:szCs w:val="30"/>
        </w:rPr>
        <w:t>15</w:t>
      </w:r>
      <w:r w:rsidRPr="00BE1468">
        <w:rPr>
          <w:rFonts w:asciiTheme="majorBidi" w:hAnsiTheme="majorBidi" w:cstheme="majorBidi"/>
          <w:sz w:val="30"/>
          <w:szCs w:val="30"/>
          <w:cs/>
        </w:rPr>
        <w:t xml:space="preserve"> ปี </w:t>
      </w:r>
      <w:r w:rsidR="00D20227">
        <w:rPr>
          <w:rFonts w:asciiTheme="majorBidi" w:hAnsiTheme="majorBidi" w:cstheme="majorBidi"/>
          <w:sz w:val="30"/>
          <w:szCs w:val="30"/>
        </w:rPr>
        <w:br/>
      </w:r>
      <w:r w:rsidRPr="00BE1468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กลุ่มบริษัทและบริษัทมีค่าเช่าจ่ายเป็น</w:t>
      </w:r>
      <w:r w:rsidR="00FC4AD2" w:rsidRPr="00E7777B">
        <w:rPr>
          <w:rFonts w:ascii="Angsana New" w:hAnsi="Angsana New" w:cs="Angsana New"/>
          <w:sz w:val="30"/>
          <w:szCs w:val="30"/>
          <w:cs/>
        </w:rPr>
        <w:t>จำนวน</w:t>
      </w:r>
      <w:r w:rsidR="00515929">
        <w:rPr>
          <w:rFonts w:ascii="Angsana New" w:hAnsi="Angsana New" w:cs="Angsana New" w:hint="cs"/>
          <w:sz w:val="30"/>
          <w:szCs w:val="30"/>
          <w:cs/>
        </w:rPr>
        <w:t>เงิน</w:t>
      </w:r>
      <w:r w:rsidR="00FC4AD2" w:rsidRPr="00E7777B">
        <w:rPr>
          <w:rFonts w:ascii="Angsana New" w:hAnsi="Angsana New" w:cs="Angsana New"/>
          <w:sz w:val="30"/>
          <w:szCs w:val="30"/>
          <w:cs/>
        </w:rPr>
        <w:t xml:space="preserve"> </w:t>
      </w:r>
      <w:r w:rsidR="00A72C29">
        <w:rPr>
          <w:rFonts w:ascii="Angsana New" w:hAnsi="Angsana New" w:cs="Angsana New"/>
          <w:sz w:val="30"/>
          <w:szCs w:val="30"/>
        </w:rPr>
        <w:t>470</w:t>
      </w:r>
      <w:r w:rsidR="00FC4AD2">
        <w:rPr>
          <w:rFonts w:ascii="Angsana New" w:hAnsi="Angsana New" w:cs="Angsana New"/>
          <w:sz w:val="30"/>
          <w:szCs w:val="30"/>
        </w:rPr>
        <w:t xml:space="preserve"> </w:t>
      </w:r>
      <w:r w:rsidR="00FC4AD2" w:rsidRPr="00E7777B"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r w:rsidR="00FC4AD2" w:rsidRPr="00E7777B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CF06C3">
        <w:rPr>
          <w:rFonts w:ascii="Angsana New" w:hAnsi="Angsana New" w:cs="Angsana New"/>
          <w:sz w:val="30"/>
          <w:szCs w:val="30"/>
        </w:rPr>
        <w:t>148</w:t>
      </w:r>
      <w:r w:rsidR="00FC4AD2" w:rsidRPr="00E7777B">
        <w:rPr>
          <w:rFonts w:ascii="Angsana New" w:hAnsi="Angsana New" w:cs="Angsana New"/>
          <w:sz w:val="30"/>
          <w:szCs w:val="30"/>
        </w:rPr>
        <w:t xml:space="preserve"> </w:t>
      </w:r>
      <w:r w:rsidR="00FC4AD2" w:rsidRPr="00E7777B">
        <w:rPr>
          <w:rFonts w:ascii="Angsana New" w:hAnsi="Angsana New" w:cs="Angsana New"/>
          <w:sz w:val="30"/>
          <w:szCs w:val="30"/>
          <w:cs/>
        </w:rPr>
        <w:t>ล้านบาท</w:t>
      </w:r>
      <w:r w:rsidR="00FC4AD2" w:rsidRPr="00E7777B">
        <w:rPr>
          <w:rFonts w:ascii="Angsana New" w:hAnsi="Angsana New" w:cs="Angsana New" w:hint="cs"/>
          <w:sz w:val="30"/>
          <w:szCs w:val="30"/>
          <w:cs/>
        </w:rPr>
        <w:t xml:space="preserve"> ตามลำดับ</w:t>
      </w:r>
    </w:p>
    <w:p w14:paraId="5B49539C" w14:textId="6AA34355" w:rsidR="00A83D5C" w:rsidRDefault="00A83D5C" w:rsidP="00FC4A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theme="minorBidi"/>
          <w:sz w:val="30"/>
          <w:szCs w:val="30"/>
        </w:rPr>
      </w:pPr>
    </w:p>
    <w:p w14:paraId="145B01F4" w14:textId="77777777" w:rsidR="000F24DA" w:rsidRPr="000F24DA" w:rsidRDefault="000F24DA" w:rsidP="00FC4A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theme="minorBidi"/>
          <w:sz w:val="30"/>
          <w:szCs w:val="30"/>
          <w:cs/>
        </w:rPr>
      </w:pPr>
    </w:p>
    <w:p w14:paraId="57B54924" w14:textId="6DE7BEDF" w:rsidR="003C2712" w:rsidRDefault="003C2712" w:rsidP="0084741D">
      <w:pPr>
        <w:ind w:left="540" w:right="-2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C2712">
        <w:rPr>
          <w:rFonts w:asciiTheme="majorBidi" w:hAnsiTheme="majorBidi" w:cstheme="majorBidi" w:hint="cs"/>
          <w:i/>
          <w:iCs/>
          <w:sz w:val="30"/>
          <w:szCs w:val="30"/>
          <w:cs/>
        </w:rPr>
        <w:t>การตีราคาที่ดิน</w:t>
      </w:r>
    </w:p>
    <w:p w14:paraId="4A2E4C20" w14:textId="77777777" w:rsidR="007E6E0C" w:rsidRPr="003C2712" w:rsidRDefault="007E6E0C" w:rsidP="0084741D">
      <w:pPr>
        <w:ind w:left="540" w:right="-2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0ACF5070" w14:textId="1F958CAE" w:rsidR="00277AFB" w:rsidRDefault="00277AFB" w:rsidP="0084741D">
      <w:pPr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84741D">
        <w:rPr>
          <w:rFonts w:asciiTheme="majorBidi" w:hAnsiTheme="majorBidi" w:cstheme="majorBidi"/>
          <w:sz w:val="30"/>
          <w:szCs w:val="30"/>
          <w:cs/>
        </w:rPr>
        <w:t xml:space="preserve">ในระหว่างปี </w:t>
      </w:r>
      <w:r w:rsidR="006F080F" w:rsidRPr="006F080F">
        <w:rPr>
          <w:rFonts w:asciiTheme="majorBidi" w:hAnsiTheme="majorBidi" w:cstheme="majorBidi"/>
          <w:sz w:val="30"/>
          <w:szCs w:val="30"/>
        </w:rPr>
        <w:t>2564</w:t>
      </w:r>
      <w:r w:rsidRPr="0084741D">
        <w:rPr>
          <w:rFonts w:asciiTheme="majorBidi" w:hAnsiTheme="majorBidi" w:cstheme="majorBidi"/>
          <w:sz w:val="30"/>
          <w:szCs w:val="30"/>
        </w:rPr>
        <w:t xml:space="preserve"> </w:t>
      </w:r>
      <w:r w:rsidRPr="0084741D">
        <w:rPr>
          <w:rFonts w:asciiTheme="majorBidi" w:hAnsiTheme="majorBidi" w:cstheme="majorBidi"/>
          <w:sz w:val="30"/>
          <w:szCs w:val="30"/>
          <w:cs/>
        </w:rPr>
        <w:t>ที่ดิน</w:t>
      </w:r>
      <w:r w:rsidR="00CB5E28">
        <w:rPr>
          <w:rFonts w:asciiTheme="majorBidi" w:hAnsiTheme="majorBidi" w:cstheme="majorBidi" w:hint="cs"/>
          <w:sz w:val="30"/>
          <w:szCs w:val="30"/>
          <w:cs/>
        </w:rPr>
        <w:t>บางรายการ</w:t>
      </w:r>
      <w:r w:rsidRPr="0084741D">
        <w:rPr>
          <w:rFonts w:asciiTheme="majorBidi" w:hAnsiTheme="majorBidi" w:cstheme="majorBidi"/>
          <w:sz w:val="30"/>
          <w:szCs w:val="30"/>
          <w:cs/>
        </w:rPr>
        <w:t>ของกลุ่ม</w:t>
      </w:r>
      <w:r w:rsidR="0084741D" w:rsidRPr="0084741D">
        <w:rPr>
          <w:rFonts w:asciiTheme="majorBidi" w:hAnsiTheme="majorBidi" w:cstheme="majorBidi"/>
          <w:sz w:val="30"/>
          <w:szCs w:val="30"/>
          <w:cs/>
        </w:rPr>
        <w:t xml:space="preserve">บริษัทได้ถูกวัดมูลค่าใหม่โดยผู้ประเมินราคาอิสระด้วยวิธีมูลค่าตลาดสำหรับการใช้ประโยชน์ปัจจุบัน ซึ่งจัดลำดับมูลค่ายุติธรรมเป็นระดับ </w:t>
      </w:r>
      <w:r w:rsidR="006F080F" w:rsidRPr="006F080F">
        <w:rPr>
          <w:rFonts w:asciiTheme="majorBidi" w:hAnsiTheme="majorBidi" w:cstheme="majorBidi"/>
          <w:sz w:val="30"/>
          <w:szCs w:val="30"/>
        </w:rPr>
        <w:t>3</w:t>
      </w:r>
      <w:r w:rsidR="0084741D" w:rsidRPr="0084741D">
        <w:rPr>
          <w:rFonts w:asciiTheme="majorBidi" w:hAnsiTheme="majorBidi" w:cstheme="majorBidi"/>
          <w:sz w:val="30"/>
          <w:szCs w:val="30"/>
          <w:cs/>
        </w:rPr>
        <w:t xml:space="preserve"> ซึ่งกลุ่มบริษัทรับรู้ผลขาดทุนจากการตีราคาที่ดินใหม่</w:t>
      </w:r>
      <w:r w:rsidR="0084741D" w:rsidRPr="004B707E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="00830175" w:rsidRPr="004B707E">
        <w:rPr>
          <w:rFonts w:asciiTheme="majorBidi" w:hAnsiTheme="majorBidi" w:cstheme="majorBidi"/>
          <w:sz w:val="30"/>
          <w:szCs w:val="30"/>
        </w:rPr>
        <w:t>6</w:t>
      </w:r>
      <w:r w:rsidR="0084741D" w:rsidRPr="004B707E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  <w:r w:rsidR="0084741D" w:rsidRPr="0084741D">
        <w:rPr>
          <w:rFonts w:asciiTheme="majorBidi" w:hAnsiTheme="majorBidi" w:cstheme="majorBidi"/>
          <w:sz w:val="30"/>
          <w:szCs w:val="30"/>
          <w:cs/>
        </w:rPr>
        <w:t>ในกำไรขาดทุนและรับรู้สำรองการตีราคาที่ดินใหม่สุทธิภาษีเงินได้</w:t>
      </w:r>
      <w:r w:rsidR="0084741D" w:rsidRPr="004B707E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="006F080F" w:rsidRPr="004B707E">
        <w:rPr>
          <w:rFonts w:asciiTheme="majorBidi" w:hAnsiTheme="majorBidi" w:cstheme="majorBidi"/>
          <w:sz w:val="30"/>
          <w:szCs w:val="30"/>
        </w:rPr>
        <w:t>1</w:t>
      </w:r>
      <w:r w:rsidR="00E44E4A">
        <w:rPr>
          <w:rFonts w:asciiTheme="majorBidi" w:hAnsiTheme="majorBidi" w:cstheme="majorBidi"/>
          <w:sz w:val="30"/>
          <w:szCs w:val="30"/>
        </w:rPr>
        <w:t>3</w:t>
      </w:r>
      <w:r w:rsidR="0084741D" w:rsidRPr="004B707E">
        <w:rPr>
          <w:rFonts w:asciiTheme="majorBidi" w:hAnsiTheme="majorBidi" w:cstheme="majorBidi"/>
          <w:sz w:val="30"/>
          <w:szCs w:val="30"/>
        </w:rPr>
        <w:t xml:space="preserve"> </w:t>
      </w:r>
      <w:r w:rsidR="0084741D" w:rsidRPr="004B707E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84741D" w:rsidRPr="0084741D">
        <w:rPr>
          <w:rFonts w:asciiTheme="majorBidi" w:hAnsiTheme="majorBidi" w:cstheme="majorBidi"/>
          <w:sz w:val="30"/>
          <w:szCs w:val="30"/>
          <w:cs/>
        </w:rPr>
        <w:t>ในกำไรขาดทุนเบ็ดเสร็จอื่น</w:t>
      </w:r>
    </w:p>
    <w:p w14:paraId="4742A409" w14:textId="77777777" w:rsidR="00585B89" w:rsidRDefault="00585B89" w:rsidP="0084741D">
      <w:pPr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2C2149C5" w14:textId="34A666CC" w:rsidR="003C2712" w:rsidRPr="003C2712" w:rsidRDefault="003C2712" w:rsidP="0084741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 w:right="-72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C2712">
        <w:rPr>
          <w:rFonts w:asciiTheme="majorBidi" w:hAnsiTheme="majorBidi" w:cstheme="majorBidi" w:hint="cs"/>
          <w:i/>
          <w:iCs/>
          <w:sz w:val="30"/>
          <w:szCs w:val="30"/>
          <w:cs/>
        </w:rPr>
        <w:t>การค้ำประกัน</w:t>
      </w:r>
    </w:p>
    <w:p w14:paraId="6EC26B1C" w14:textId="77777777" w:rsidR="003C2712" w:rsidRPr="0084741D" w:rsidRDefault="003C2712" w:rsidP="0084741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 w:right="-72"/>
        <w:jc w:val="thaiDistribute"/>
        <w:rPr>
          <w:rFonts w:asciiTheme="majorBidi" w:hAnsiTheme="majorBidi" w:cstheme="majorBidi"/>
          <w:sz w:val="30"/>
          <w:szCs w:val="30"/>
        </w:rPr>
      </w:pPr>
    </w:p>
    <w:p w14:paraId="4712AE56" w14:textId="64D93B7B" w:rsidR="00B653AA" w:rsidRDefault="00513865" w:rsidP="009F6AF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 w:right="-72"/>
        <w:jc w:val="thaiDistribute"/>
        <w:rPr>
          <w:rFonts w:asciiTheme="majorBidi" w:hAnsiTheme="majorBidi" w:cstheme="majorBidi"/>
          <w:sz w:val="30"/>
          <w:szCs w:val="30"/>
        </w:rPr>
      </w:pPr>
      <w:r w:rsidRPr="0084741D">
        <w:rPr>
          <w:rFonts w:asciiTheme="majorBidi" w:hAnsiTheme="majorBidi" w:cstheme="majorBidi"/>
          <w:sz w:val="30"/>
          <w:szCs w:val="30"/>
          <w:cs/>
        </w:rPr>
        <w:t>ณ วันที่</w:t>
      </w:r>
      <w:r w:rsidRPr="0084741D">
        <w:rPr>
          <w:rFonts w:asciiTheme="majorBidi" w:hAnsiTheme="majorBidi" w:cstheme="majorBidi"/>
          <w:sz w:val="30"/>
          <w:szCs w:val="30"/>
        </w:rPr>
        <w:t xml:space="preserve"> </w:t>
      </w:r>
      <w:r w:rsidR="006F080F" w:rsidRPr="006F080F">
        <w:rPr>
          <w:rFonts w:asciiTheme="majorBidi" w:hAnsiTheme="majorBidi" w:cstheme="majorBidi" w:hint="cs"/>
          <w:sz w:val="30"/>
          <w:szCs w:val="30"/>
        </w:rPr>
        <w:t>30</w:t>
      </w:r>
      <w:r w:rsidR="00386C9B">
        <w:rPr>
          <w:rFonts w:asciiTheme="majorBidi" w:hAnsiTheme="majorBidi" w:cstheme="majorBidi" w:hint="cs"/>
          <w:sz w:val="30"/>
          <w:szCs w:val="30"/>
        </w:rPr>
        <w:t xml:space="preserve"> </w:t>
      </w:r>
      <w:r w:rsidR="00386C9B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Pr="0084741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F080F" w:rsidRPr="006F080F">
        <w:rPr>
          <w:rFonts w:asciiTheme="majorBidi" w:hAnsiTheme="majorBidi" w:cstheme="majorBidi"/>
          <w:sz w:val="30"/>
          <w:szCs w:val="30"/>
        </w:rPr>
        <w:t>2564</w:t>
      </w:r>
      <w:r w:rsidRPr="0084741D">
        <w:rPr>
          <w:rFonts w:asciiTheme="majorBidi" w:hAnsiTheme="majorBidi" w:cstheme="majorBidi"/>
          <w:sz w:val="30"/>
          <w:szCs w:val="30"/>
        </w:rPr>
        <w:t xml:space="preserve"> </w:t>
      </w:r>
      <w:r w:rsidRPr="0084741D">
        <w:rPr>
          <w:rFonts w:asciiTheme="majorBidi" w:hAnsiTheme="majorBidi" w:cstheme="majorBidi"/>
          <w:sz w:val="30"/>
          <w:szCs w:val="30"/>
          <w:cs/>
        </w:rPr>
        <w:t>ที่ดิน อาคารและอุปกรณ์ของกลุ่มบริษัทและบริษัทซึ่งมีราคาคงเหลือตามบัญชีสุทธิ</w:t>
      </w:r>
      <w:r w:rsidRPr="0084741D">
        <w:rPr>
          <w:rFonts w:asciiTheme="majorBidi" w:hAnsiTheme="majorBidi" w:cstheme="majorBidi"/>
          <w:sz w:val="30"/>
          <w:szCs w:val="30"/>
          <w:cs/>
        </w:rPr>
        <w:br/>
        <w:t xml:space="preserve">จำนวน </w:t>
      </w:r>
      <w:r w:rsidR="00FF3D61">
        <w:rPr>
          <w:rFonts w:asciiTheme="majorBidi" w:hAnsiTheme="majorBidi" w:cstheme="majorBidi"/>
          <w:sz w:val="30"/>
          <w:szCs w:val="30"/>
        </w:rPr>
        <w:t>3,5</w:t>
      </w:r>
      <w:r w:rsidR="00317F71">
        <w:rPr>
          <w:rFonts w:asciiTheme="majorBidi" w:hAnsiTheme="majorBidi" w:cstheme="majorBidi"/>
          <w:sz w:val="30"/>
          <w:szCs w:val="30"/>
        </w:rPr>
        <w:t>48</w:t>
      </w:r>
      <w:r w:rsidR="00361049">
        <w:rPr>
          <w:rFonts w:asciiTheme="majorBidi" w:hAnsiTheme="majorBidi" w:cstheme="majorBidi"/>
          <w:sz w:val="30"/>
          <w:szCs w:val="30"/>
        </w:rPr>
        <w:t xml:space="preserve"> </w:t>
      </w:r>
      <w:r w:rsidRPr="0084741D">
        <w:rPr>
          <w:rFonts w:asciiTheme="majorBidi" w:hAnsiTheme="majorBidi" w:cstheme="majorBidi"/>
          <w:sz w:val="30"/>
          <w:szCs w:val="30"/>
        </w:rPr>
        <w:t xml:space="preserve"> </w:t>
      </w:r>
      <w:r w:rsidRPr="0084741D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BE1468">
        <w:rPr>
          <w:rFonts w:asciiTheme="majorBidi" w:hAnsiTheme="majorBidi" w:cstheme="majorBidi"/>
          <w:sz w:val="30"/>
          <w:szCs w:val="30"/>
          <w:cs/>
        </w:rPr>
        <w:t>แล</w:t>
      </w:r>
      <w:r w:rsidR="0042646D" w:rsidRPr="00BE1468">
        <w:rPr>
          <w:rFonts w:asciiTheme="majorBidi" w:hAnsiTheme="majorBidi" w:cstheme="majorBidi"/>
          <w:sz w:val="30"/>
          <w:szCs w:val="30"/>
          <w:cs/>
        </w:rPr>
        <w:t>ะ</w:t>
      </w:r>
      <w:r w:rsidR="000450D9">
        <w:rPr>
          <w:rFonts w:asciiTheme="majorBidi" w:hAnsiTheme="majorBidi" w:cstheme="majorBidi"/>
          <w:sz w:val="30"/>
          <w:szCs w:val="30"/>
        </w:rPr>
        <w:t xml:space="preserve"> </w:t>
      </w:r>
      <w:r w:rsidR="00CF06C3">
        <w:rPr>
          <w:rFonts w:asciiTheme="majorBidi" w:hAnsiTheme="majorBidi" w:cstheme="majorBidi"/>
          <w:sz w:val="30"/>
          <w:szCs w:val="30"/>
        </w:rPr>
        <w:t>449</w:t>
      </w:r>
      <w:r w:rsidR="00361049">
        <w:rPr>
          <w:rFonts w:asciiTheme="majorBidi" w:hAnsiTheme="majorBidi" w:cstheme="majorBidi"/>
          <w:sz w:val="30"/>
          <w:szCs w:val="30"/>
        </w:rPr>
        <w:t xml:space="preserve"> </w:t>
      </w:r>
      <w:r w:rsidRPr="00BE1468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84741D">
        <w:rPr>
          <w:rFonts w:asciiTheme="majorBidi" w:hAnsiTheme="majorBidi" w:cstheme="majorBidi"/>
          <w:sz w:val="30"/>
          <w:szCs w:val="30"/>
          <w:cs/>
        </w:rPr>
        <w:t xml:space="preserve"> ตามลำดับ </w:t>
      </w:r>
      <w:r w:rsidRPr="0084741D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6F080F" w:rsidRPr="006F080F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84741D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84741D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="006F080F" w:rsidRPr="006F080F">
        <w:rPr>
          <w:rFonts w:asciiTheme="majorBidi" w:hAnsiTheme="majorBidi" w:cstheme="majorBidi"/>
          <w:i/>
          <w:iCs/>
          <w:sz w:val="30"/>
          <w:szCs w:val="30"/>
        </w:rPr>
        <w:t>2563</w:t>
      </w:r>
      <w:r w:rsidRPr="0084741D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5E2324" w:rsidRPr="0084741D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6F080F" w:rsidRPr="006F080F">
        <w:rPr>
          <w:rFonts w:asciiTheme="majorBidi" w:hAnsiTheme="majorBidi" w:cstheme="majorBidi"/>
          <w:i/>
          <w:iCs/>
          <w:sz w:val="30"/>
          <w:szCs w:val="30"/>
        </w:rPr>
        <w:t>4</w:t>
      </w:r>
      <w:r w:rsidR="005E2324" w:rsidRPr="0084741D">
        <w:rPr>
          <w:rFonts w:asciiTheme="majorBidi" w:hAnsiTheme="majorBidi" w:cstheme="majorBidi"/>
          <w:i/>
          <w:iCs/>
          <w:sz w:val="30"/>
          <w:szCs w:val="30"/>
        </w:rPr>
        <w:t>,</w:t>
      </w:r>
      <w:r w:rsidR="006F080F" w:rsidRPr="006F080F">
        <w:rPr>
          <w:rFonts w:asciiTheme="majorBidi" w:hAnsiTheme="majorBidi" w:cstheme="majorBidi"/>
          <w:i/>
          <w:iCs/>
          <w:sz w:val="30"/>
          <w:szCs w:val="30"/>
        </w:rPr>
        <w:t>041</w:t>
      </w:r>
      <w:r w:rsidRPr="0084741D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84741D">
        <w:rPr>
          <w:rFonts w:asciiTheme="majorBidi" w:hAnsiTheme="majorBidi" w:cstheme="majorBidi"/>
          <w:i/>
          <w:iCs/>
          <w:sz w:val="30"/>
          <w:szCs w:val="30"/>
          <w:cs/>
        </w:rPr>
        <w:t>ล้านบาท และ</w:t>
      </w:r>
      <w:r w:rsidR="005E2324" w:rsidRPr="0084741D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6F080F" w:rsidRPr="006F080F">
        <w:rPr>
          <w:rFonts w:asciiTheme="majorBidi" w:hAnsiTheme="majorBidi" w:cstheme="majorBidi"/>
          <w:i/>
          <w:iCs/>
          <w:sz w:val="30"/>
          <w:szCs w:val="30"/>
        </w:rPr>
        <w:t>461</w:t>
      </w:r>
      <w:r w:rsidRPr="0084741D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84741D">
        <w:rPr>
          <w:rFonts w:asciiTheme="majorBidi" w:hAnsiTheme="majorBidi" w:cstheme="majorBidi"/>
          <w:i/>
          <w:iCs/>
          <w:sz w:val="30"/>
          <w:szCs w:val="30"/>
          <w:cs/>
        </w:rPr>
        <w:t>ล้านบาท ตามลำดับ)</w:t>
      </w:r>
      <w:r w:rsidRPr="0084741D">
        <w:rPr>
          <w:rFonts w:asciiTheme="majorBidi" w:hAnsiTheme="majorBidi" w:cstheme="majorBidi"/>
          <w:sz w:val="30"/>
          <w:szCs w:val="30"/>
        </w:rPr>
        <w:t xml:space="preserve"> </w:t>
      </w:r>
      <w:r w:rsidRPr="0084741D">
        <w:rPr>
          <w:rFonts w:asciiTheme="majorBidi" w:hAnsiTheme="majorBidi" w:cstheme="majorBidi"/>
          <w:sz w:val="30"/>
          <w:szCs w:val="30"/>
          <w:cs/>
        </w:rPr>
        <w:t>ได้ถูกนำไปวางเป็นหลักประกันสำหรับเงินเบิกเกินบัญชี เงินกู้ยืมระยะสั้นจากสถาบันการเงิน</w:t>
      </w:r>
      <w:r w:rsidRPr="0084741D">
        <w:rPr>
          <w:rFonts w:asciiTheme="majorBidi" w:hAnsiTheme="majorBidi" w:cstheme="majorBidi"/>
          <w:sz w:val="30"/>
          <w:szCs w:val="30"/>
        </w:rPr>
        <w:t xml:space="preserve"> </w:t>
      </w:r>
      <w:r w:rsidRPr="0084741D">
        <w:rPr>
          <w:rFonts w:asciiTheme="majorBidi" w:hAnsiTheme="majorBidi" w:cstheme="majorBidi"/>
          <w:sz w:val="30"/>
          <w:szCs w:val="30"/>
          <w:cs/>
        </w:rPr>
        <w:t>เงินกู้ยืมระยะยาวจากสถาบันการเงินและหนังสือค้ำประกันที่สถาบันการเงินออกให้</w:t>
      </w:r>
    </w:p>
    <w:p w14:paraId="1148858D" w14:textId="77777777" w:rsidR="00B62282" w:rsidRPr="008C24A8" w:rsidRDefault="00B622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p w14:paraId="35313597" w14:textId="77777777" w:rsidR="00B653AA" w:rsidRDefault="00B653AA" w:rsidP="00B653AA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</w:rPr>
      </w:pPr>
      <w:r w:rsidRPr="00007244">
        <w:rPr>
          <w:rFonts w:ascii="Angsana New" w:hAnsi="Angsana New" w:cs="Angsana New"/>
          <w:sz w:val="30"/>
          <w:szCs w:val="30"/>
          <w:u w:val="none"/>
          <w:cs/>
        </w:rPr>
        <w:t>หนี้สินที่มีภาระดอกเบี้ย</w:t>
      </w:r>
    </w:p>
    <w:p w14:paraId="2D794C86" w14:textId="77777777" w:rsidR="00361049" w:rsidRDefault="00361049"/>
    <w:tbl>
      <w:tblPr>
        <w:tblW w:w="9364" w:type="dxa"/>
        <w:tblInd w:w="450" w:type="dxa"/>
        <w:tblLook w:val="04A0" w:firstRow="1" w:lastRow="0" w:firstColumn="1" w:lastColumn="0" w:noHBand="0" w:noVBand="1"/>
      </w:tblPr>
      <w:tblGrid>
        <w:gridCol w:w="1901"/>
        <w:gridCol w:w="328"/>
        <w:gridCol w:w="929"/>
        <w:gridCol w:w="231"/>
        <w:gridCol w:w="942"/>
        <w:gridCol w:w="232"/>
        <w:gridCol w:w="929"/>
        <w:gridCol w:w="235"/>
        <w:gridCol w:w="901"/>
        <w:gridCol w:w="239"/>
        <w:gridCol w:w="1132"/>
        <w:gridCol w:w="231"/>
        <w:gridCol w:w="1134"/>
      </w:tblGrid>
      <w:tr w:rsidR="00B653AA" w:rsidRPr="005D1863" w14:paraId="42F4BE9A" w14:textId="77777777" w:rsidTr="00F05C00">
        <w:trPr>
          <w:trHeight w:val="322"/>
          <w:tblHeader/>
        </w:trPr>
        <w:tc>
          <w:tcPr>
            <w:tcW w:w="1901" w:type="dxa"/>
          </w:tcPr>
          <w:p w14:paraId="5F09EBE7" w14:textId="77777777" w:rsidR="00B653AA" w:rsidRPr="00891863" w:rsidRDefault="00B653AA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28" w:type="dxa"/>
          </w:tcPr>
          <w:p w14:paraId="1AABEED0" w14:textId="77777777" w:rsidR="00B653AA" w:rsidRPr="00891863" w:rsidRDefault="00B653AA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263" w:type="dxa"/>
            <w:gridSpan w:val="5"/>
          </w:tcPr>
          <w:p w14:paraId="50F558A2" w14:textId="77777777" w:rsidR="00B653AA" w:rsidRPr="00891863" w:rsidRDefault="00B653AA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91863">
              <w:rPr>
                <w:rFonts w:ascii="Angsana New" w:hAnsi="Angsana New" w:cs="Angsana New"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35" w:type="dxa"/>
          </w:tcPr>
          <w:p w14:paraId="6F562C18" w14:textId="77777777" w:rsidR="00B653AA" w:rsidRPr="00891863" w:rsidRDefault="00B653AA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637" w:type="dxa"/>
            <w:gridSpan w:val="5"/>
          </w:tcPr>
          <w:p w14:paraId="57E68E7A" w14:textId="77777777" w:rsidR="00B653AA" w:rsidRPr="00891863" w:rsidRDefault="00B653AA" w:rsidP="00AC6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41" w:right="-19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81554">
              <w:rPr>
                <w:rFonts w:ascii="Angsana New" w:hAnsi="Angsana New" w:cs="Angsana New"/>
                <w:bCs/>
                <w:sz w:val="24"/>
                <w:szCs w:val="24"/>
                <w:cs/>
              </w:rPr>
              <w:t>งบการเงิน</w:t>
            </w:r>
            <w:r w:rsidRPr="00F81554">
              <w:rPr>
                <w:rFonts w:ascii="Angsana New" w:hAnsi="Angsana New" w:cs="Angsana New" w:hint="cs"/>
                <w:bCs/>
                <w:sz w:val="24"/>
                <w:szCs w:val="24"/>
                <w:cs/>
              </w:rPr>
              <w:t>เฉพาะกิจการ</w:t>
            </w:r>
          </w:p>
        </w:tc>
      </w:tr>
      <w:tr w:rsidR="00B653AA" w:rsidRPr="005D1863" w14:paraId="3D9FE189" w14:textId="77777777" w:rsidTr="00F05C00">
        <w:trPr>
          <w:trHeight w:val="322"/>
          <w:tblHeader/>
        </w:trPr>
        <w:tc>
          <w:tcPr>
            <w:tcW w:w="1901" w:type="dxa"/>
          </w:tcPr>
          <w:p w14:paraId="42410372" w14:textId="77777777" w:rsidR="00B653AA" w:rsidRPr="00891863" w:rsidRDefault="00B653AA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28" w:type="dxa"/>
          </w:tcPr>
          <w:p w14:paraId="532DFCA9" w14:textId="77777777" w:rsidR="00B653AA" w:rsidRPr="00891863" w:rsidRDefault="00B653AA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263" w:type="dxa"/>
            <w:gridSpan w:val="5"/>
          </w:tcPr>
          <w:p w14:paraId="2642CDD7" w14:textId="6F90417D" w:rsidR="00B653AA" w:rsidRDefault="006F080F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F080F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="00386C9B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386C9B">
              <w:rPr>
                <w:rFonts w:ascii="Angsana New" w:hAnsi="Angsana New" w:cs="Angsana New"/>
                <w:sz w:val="24"/>
                <w:szCs w:val="24"/>
                <w:cs/>
              </w:rPr>
              <w:t>กันยายน</w:t>
            </w:r>
            <w:r w:rsidR="00B653A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6F080F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235" w:type="dxa"/>
          </w:tcPr>
          <w:p w14:paraId="6BDF80E7" w14:textId="77777777" w:rsidR="00B653AA" w:rsidRPr="00891863" w:rsidRDefault="00B653AA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637" w:type="dxa"/>
            <w:gridSpan w:val="5"/>
          </w:tcPr>
          <w:p w14:paraId="786108EA" w14:textId="409C6894" w:rsidR="00B653AA" w:rsidRDefault="006F080F" w:rsidP="00AC6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41" w:right="-19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F080F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="00386C9B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386C9B">
              <w:rPr>
                <w:rFonts w:ascii="Angsana New" w:hAnsi="Angsana New" w:cs="Angsana New"/>
                <w:sz w:val="24"/>
                <w:szCs w:val="24"/>
                <w:cs/>
              </w:rPr>
              <w:t>กันยายน</w:t>
            </w:r>
            <w:r w:rsidR="00B653A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6F080F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</w:tr>
      <w:tr w:rsidR="004B7599" w:rsidRPr="005D1863" w14:paraId="4387BE35" w14:textId="77777777" w:rsidTr="00F05C00">
        <w:trPr>
          <w:trHeight w:val="635"/>
          <w:tblHeader/>
        </w:trPr>
        <w:tc>
          <w:tcPr>
            <w:tcW w:w="1901" w:type="dxa"/>
          </w:tcPr>
          <w:p w14:paraId="399C073B" w14:textId="77777777" w:rsidR="00B653AA" w:rsidRPr="00891863" w:rsidRDefault="00B653AA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 w:cs="Angsana New"/>
                <w:sz w:val="24"/>
                <w:szCs w:val="24"/>
                <w:highlight w:val="cyan"/>
              </w:rPr>
            </w:pPr>
          </w:p>
        </w:tc>
        <w:tc>
          <w:tcPr>
            <w:tcW w:w="328" w:type="dxa"/>
            <w:vAlign w:val="bottom"/>
          </w:tcPr>
          <w:p w14:paraId="31CE40B2" w14:textId="77777777" w:rsidR="00B653AA" w:rsidRPr="00F81554" w:rsidRDefault="00B653AA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5094B378" w14:textId="77777777" w:rsidR="00B653AA" w:rsidRPr="00F81554" w:rsidRDefault="00B653AA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81554">
              <w:rPr>
                <w:rFonts w:ascii="Angsana New" w:hAnsi="Angsana New" w:cs="Angsana New"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231" w:type="dxa"/>
            <w:vAlign w:val="bottom"/>
          </w:tcPr>
          <w:p w14:paraId="73B5F562" w14:textId="77777777" w:rsidR="00B653AA" w:rsidRPr="00F81554" w:rsidRDefault="00B653AA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2" w:type="dxa"/>
            <w:vAlign w:val="bottom"/>
          </w:tcPr>
          <w:p w14:paraId="269394EF" w14:textId="77777777" w:rsidR="00B653AA" w:rsidRPr="00F81554" w:rsidRDefault="00B653AA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81554">
              <w:rPr>
                <w:rFonts w:ascii="Angsana New" w:hAnsi="Angsana New" w:cs="Angsana New"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232" w:type="dxa"/>
            <w:vAlign w:val="bottom"/>
          </w:tcPr>
          <w:p w14:paraId="06C550B2" w14:textId="77777777" w:rsidR="00B653AA" w:rsidRPr="00F81554" w:rsidRDefault="00B653AA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5AB57529" w14:textId="77777777" w:rsidR="00B653AA" w:rsidRPr="00F81554" w:rsidRDefault="00B653AA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8155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35" w:type="dxa"/>
            <w:vAlign w:val="center"/>
          </w:tcPr>
          <w:p w14:paraId="7E5C7E15" w14:textId="77777777" w:rsidR="00B653AA" w:rsidRPr="00F81554" w:rsidRDefault="00B653AA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14:paraId="3D5DE3D0" w14:textId="77777777" w:rsidR="00B653AA" w:rsidRPr="00F81554" w:rsidRDefault="00B653AA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81554">
              <w:rPr>
                <w:rFonts w:ascii="Angsana New" w:hAnsi="Angsana New" w:cs="Angsana New"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239" w:type="dxa"/>
            <w:vAlign w:val="bottom"/>
          </w:tcPr>
          <w:p w14:paraId="55F989E3" w14:textId="77777777" w:rsidR="00B653AA" w:rsidRPr="00F81554" w:rsidRDefault="00B653AA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2" w:type="dxa"/>
            <w:vAlign w:val="bottom"/>
          </w:tcPr>
          <w:p w14:paraId="612BB5CF" w14:textId="77777777" w:rsidR="00B653AA" w:rsidRPr="00F81554" w:rsidRDefault="00B653AA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81554">
              <w:rPr>
                <w:rFonts w:ascii="Angsana New" w:hAnsi="Angsana New" w:cs="Angsana New"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231" w:type="dxa"/>
            <w:vAlign w:val="bottom"/>
          </w:tcPr>
          <w:p w14:paraId="64EAB910" w14:textId="77777777" w:rsidR="00B653AA" w:rsidRPr="00F81554" w:rsidRDefault="00B653AA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1BCA861D" w14:textId="77777777" w:rsidR="00B653AA" w:rsidRPr="00F81554" w:rsidRDefault="00B653AA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8155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B653AA" w:rsidRPr="005D1863" w14:paraId="5B097CCF" w14:textId="77777777" w:rsidTr="00F05C00">
        <w:trPr>
          <w:trHeight w:val="312"/>
          <w:tblHeader/>
        </w:trPr>
        <w:tc>
          <w:tcPr>
            <w:tcW w:w="1901" w:type="dxa"/>
          </w:tcPr>
          <w:p w14:paraId="4998CF85" w14:textId="77777777" w:rsidR="00B653AA" w:rsidRPr="00891863" w:rsidRDefault="00B653AA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 w:cs="Angsana New"/>
                <w:sz w:val="24"/>
                <w:szCs w:val="24"/>
                <w:highlight w:val="cyan"/>
              </w:rPr>
            </w:pPr>
          </w:p>
        </w:tc>
        <w:tc>
          <w:tcPr>
            <w:tcW w:w="328" w:type="dxa"/>
          </w:tcPr>
          <w:p w14:paraId="065DFA1C" w14:textId="77777777" w:rsidR="00B653AA" w:rsidRPr="00891863" w:rsidRDefault="00B653AA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7135" w:type="dxa"/>
            <w:gridSpan w:val="11"/>
            <w:vAlign w:val="bottom"/>
          </w:tcPr>
          <w:p w14:paraId="5E50C103" w14:textId="77777777" w:rsidR="00B653AA" w:rsidRPr="00891863" w:rsidRDefault="00B653AA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highlight w:val="cyan"/>
                <w:cs/>
              </w:rPr>
            </w:pPr>
            <w:r w:rsidRPr="00891863">
              <w:rPr>
                <w:rFonts w:ascii="Angsana New" w:hAnsi="Angsana New" w:cs="Angsana New"/>
                <w:i/>
                <w:iCs/>
                <w:sz w:val="24"/>
                <w:szCs w:val="24"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</w:rPr>
              <w:t>พัน</w:t>
            </w:r>
            <w:r w:rsidRPr="00891863"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  <w:t>บาท)</w:t>
            </w:r>
          </w:p>
        </w:tc>
      </w:tr>
      <w:tr w:rsidR="004B7599" w:rsidRPr="005D1863" w14:paraId="39CCBBBF" w14:textId="77777777" w:rsidTr="00F05C00">
        <w:trPr>
          <w:trHeight w:val="635"/>
        </w:trPr>
        <w:tc>
          <w:tcPr>
            <w:tcW w:w="1901" w:type="dxa"/>
          </w:tcPr>
          <w:p w14:paraId="1606008C" w14:textId="77777777" w:rsidR="00B653AA" w:rsidRPr="00F81554" w:rsidRDefault="00B653AA" w:rsidP="004C05E6">
            <w:pPr>
              <w:pStyle w:val="ListParagraph"/>
              <w:ind w:left="0" w:right="-22"/>
              <w:rPr>
                <w:rFonts w:ascii="Angsana New" w:hAnsi="Angsana New"/>
                <w:sz w:val="24"/>
                <w:szCs w:val="24"/>
                <w:cs/>
              </w:rPr>
            </w:pPr>
            <w:r w:rsidRPr="00F81554">
              <w:rPr>
                <w:rFonts w:ascii="Angsana New" w:hAnsi="Angsana New"/>
                <w:sz w:val="24"/>
                <w:szCs w:val="24"/>
                <w:cs/>
              </w:rPr>
              <w:t>เงินกู้ยืมระยะสั้นจา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ก</w:t>
            </w:r>
            <w:r>
              <w:rPr>
                <w:rFonts w:ascii="Angsana New" w:hAnsi="Angsana New"/>
                <w:sz w:val="24"/>
                <w:szCs w:val="24"/>
                <w:cs/>
              </w:rPr>
              <w:br/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 </w:t>
            </w:r>
            <w:r w:rsidRPr="00F81554">
              <w:rPr>
                <w:rFonts w:ascii="Angsana New" w:hAnsi="Angsana New"/>
                <w:sz w:val="24"/>
                <w:szCs w:val="24"/>
                <w:cs/>
              </w:rPr>
              <w:t>สถาบันการเงิน</w:t>
            </w:r>
          </w:p>
        </w:tc>
        <w:tc>
          <w:tcPr>
            <w:tcW w:w="328" w:type="dxa"/>
          </w:tcPr>
          <w:p w14:paraId="7F4FAB2F" w14:textId="77777777" w:rsidR="00B653AA" w:rsidRPr="00891863" w:rsidRDefault="00B653AA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shd w:val="clear" w:color="auto" w:fill="auto"/>
            <w:vAlign w:val="bottom"/>
          </w:tcPr>
          <w:p w14:paraId="2E673059" w14:textId="4818343B" w:rsidR="00B653AA" w:rsidRPr="009C7238" w:rsidRDefault="004231C5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7,382</w:t>
            </w:r>
            <w:r w:rsidR="006155F8"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</w:rPr>
              <w:t>981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47B68CFD" w14:textId="77777777" w:rsidR="00B653AA" w:rsidRPr="009C7238" w:rsidRDefault="00B653AA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2" w:type="dxa"/>
            <w:shd w:val="clear" w:color="auto" w:fill="auto"/>
            <w:vAlign w:val="bottom"/>
          </w:tcPr>
          <w:p w14:paraId="414BAAC4" w14:textId="5A8554A9" w:rsidR="00B653AA" w:rsidRPr="009C7238" w:rsidRDefault="00241BFC" w:rsidP="002A7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2,226,795</w:t>
            </w:r>
          </w:p>
        </w:tc>
        <w:tc>
          <w:tcPr>
            <w:tcW w:w="232" w:type="dxa"/>
            <w:vAlign w:val="bottom"/>
          </w:tcPr>
          <w:p w14:paraId="0EE2E76A" w14:textId="77777777" w:rsidR="00B653AA" w:rsidRPr="00C90373" w:rsidRDefault="00B653AA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31D4888D" w14:textId="19261414" w:rsidR="00B653AA" w:rsidRPr="00C90373" w:rsidRDefault="006155F8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9</w:t>
            </w:r>
            <w:r w:rsidR="00241BFC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609</w:t>
            </w:r>
            <w:r w:rsidR="00241BFC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776</w:t>
            </w:r>
          </w:p>
        </w:tc>
        <w:tc>
          <w:tcPr>
            <w:tcW w:w="235" w:type="dxa"/>
            <w:vAlign w:val="bottom"/>
          </w:tcPr>
          <w:p w14:paraId="41876828" w14:textId="77777777" w:rsidR="00B653AA" w:rsidRPr="00C90373" w:rsidRDefault="00B653AA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14:paraId="02B3A5B2" w14:textId="5BDFD482" w:rsidR="00B653AA" w:rsidRPr="00C90373" w:rsidRDefault="00241BFC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1,464,80</w:t>
            </w:r>
            <w:r w:rsidR="008D71B9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239" w:type="dxa"/>
            <w:vAlign w:val="bottom"/>
          </w:tcPr>
          <w:p w14:paraId="40E84500" w14:textId="77777777" w:rsidR="00B653AA" w:rsidRPr="00C90373" w:rsidRDefault="00B653AA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2" w:type="dxa"/>
            <w:vAlign w:val="bottom"/>
          </w:tcPr>
          <w:p w14:paraId="29ABF8B4" w14:textId="462C5944" w:rsidR="00B653AA" w:rsidRPr="00C90373" w:rsidRDefault="00241BFC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2,033,321</w:t>
            </w:r>
          </w:p>
        </w:tc>
        <w:tc>
          <w:tcPr>
            <w:tcW w:w="231" w:type="dxa"/>
            <w:vAlign w:val="bottom"/>
          </w:tcPr>
          <w:p w14:paraId="4570EADB" w14:textId="77777777" w:rsidR="00B653AA" w:rsidRPr="00C90373" w:rsidRDefault="00B653AA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17EEA8C1" w14:textId="0D31879D" w:rsidR="00B653AA" w:rsidRPr="00C90373" w:rsidRDefault="00241BFC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3,498,124</w:t>
            </w:r>
          </w:p>
        </w:tc>
      </w:tr>
      <w:tr w:rsidR="004B7599" w:rsidRPr="005D1863" w14:paraId="04821FF0" w14:textId="77777777" w:rsidTr="00F05C00">
        <w:trPr>
          <w:trHeight w:val="635"/>
        </w:trPr>
        <w:tc>
          <w:tcPr>
            <w:tcW w:w="1901" w:type="dxa"/>
          </w:tcPr>
          <w:p w14:paraId="7161685A" w14:textId="77777777" w:rsidR="004B7599" w:rsidRDefault="00B653AA" w:rsidP="004C05E6">
            <w:pPr>
              <w:pStyle w:val="ListParagraph"/>
              <w:ind w:left="0" w:right="-22"/>
              <w:rPr>
                <w:rFonts w:ascii="Angsana New" w:hAnsi="Angsana New"/>
                <w:sz w:val="24"/>
                <w:szCs w:val="24"/>
              </w:rPr>
            </w:pPr>
            <w:r w:rsidRPr="00635C2A">
              <w:rPr>
                <w:rFonts w:ascii="Angsana New" w:hAnsi="Angsana New" w:hint="cs"/>
                <w:sz w:val="24"/>
                <w:szCs w:val="24"/>
                <w:cs/>
              </w:rPr>
              <w:t>เงินกู้ยืมระยะสั้นจาก</w:t>
            </w:r>
          </w:p>
          <w:p w14:paraId="7E4B5ABC" w14:textId="18BEDD38" w:rsidR="00B653AA" w:rsidRPr="00F81554" w:rsidRDefault="004B7599" w:rsidP="004C05E6">
            <w:pPr>
              <w:pStyle w:val="ListParagraph"/>
              <w:ind w:left="0" w:right="-22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</w:t>
            </w:r>
            <w:r w:rsidR="00B653AA" w:rsidRPr="00635C2A">
              <w:rPr>
                <w:rFonts w:ascii="Angsana New" w:hAnsi="Angsana New" w:hint="cs"/>
                <w:sz w:val="24"/>
                <w:szCs w:val="24"/>
                <w:cs/>
              </w:rPr>
              <w:t>บริษัท</w:t>
            </w:r>
            <w:r w:rsidR="00B653AA">
              <w:rPr>
                <w:rFonts w:ascii="Angsana New" w:hAnsi="Angsana New" w:hint="cs"/>
                <w:sz w:val="24"/>
                <w:szCs w:val="24"/>
                <w:cs/>
              </w:rPr>
              <w:t>ย่อย</w:t>
            </w:r>
          </w:p>
        </w:tc>
        <w:tc>
          <w:tcPr>
            <w:tcW w:w="328" w:type="dxa"/>
          </w:tcPr>
          <w:p w14:paraId="2BE4E206" w14:textId="77777777" w:rsidR="00B653AA" w:rsidRPr="00891863" w:rsidRDefault="00B653AA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06BFC03F" w14:textId="5E5A6CC9" w:rsidR="00B653AA" w:rsidRPr="00C90373" w:rsidRDefault="00241BFC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1" w:type="dxa"/>
            <w:vAlign w:val="bottom"/>
          </w:tcPr>
          <w:p w14:paraId="053EEFFB" w14:textId="77777777" w:rsidR="00B653AA" w:rsidRPr="00C90373" w:rsidRDefault="00B653AA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2" w:type="dxa"/>
            <w:vAlign w:val="bottom"/>
          </w:tcPr>
          <w:p w14:paraId="5A892169" w14:textId="4E0C37A1" w:rsidR="00B653AA" w:rsidRPr="00C90373" w:rsidRDefault="00241BFC" w:rsidP="002A7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2" w:type="dxa"/>
            <w:vAlign w:val="bottom"/>
          </w:tcPr>
          <w:p w14:paraId="59D39FF2" w14:textId="77777777" w:rsidR="00B653AA" w:rsidRPr="00C90373" w:rsidRDefault="00B653AA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26ABE8D9" w14:textId="45BF08CF" w:rsidR="00B653AA" w:rsidRPr="00C90373" w:rsidRDefault="00241BFC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5" w:type="dxa"/>
            <w:vAlign w:val="bottom"/>
          </w:tcPr>
          <w:p w14:paraId="2C108FD2" w14:textId="77777777" w:rsidR="00B653AA" w:rsidRPr="00C90373" w:rsidRDefault="00B653AA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14:paraId="126A2D9B" w14:textId="4C4491DF" w:rsidR="00B653AA" w:rsidRPr="00C90373" w:rsidRDefault="00AF17B4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9" w:type="dxa"/>
            <w:vAlign w:val="bottom"/>
          </w:tcPr>
          <w:p w14:paraId="0E643D46" w14:textId="77777777" w:rsidR="00B653AA" w:rsidRPr="00C90373" w:rsidRDefault="00B653AA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2" w:type="dxa"/>
            <w:vAlign w:val="bottom"/>
          </w:tcPr>
          <w:p w14:paraId="368F4F1E" w14:textId="2C35148D" w:rsidR="00B653AA" w:rsidRPr="00C90373" w:rsidRDefault="00AF17B4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1,514,350</w:t>
            </w:r>
          </w:p>
        </w:tc>
        <w:tc>
          <w:tcPr>
            <w:tcW w:w="231" w:type="dxa"/>
            <w:vAlign w:val="bottom"/>
          </w:tcPr>
          <w:p w14:paraId="32DAFD94" w14:textId="77777777" w:rsidR="00B653AA" w:rsidRPr="00C90373" w:rsidRDefault="00B653AA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163EDBC7" w14:textId="13472C7C" w:rsidR="00B653AA" w:rsidRPr="00C90373" w:rsidRDefault="00AF17B4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1,514,350</w:t>
            </w:r>
          </w:p>
        </w:tc>
      </w:tr>
      <w:tr w:rsidR="004B7599" w:rsidRPr="005D1863" w14:paraId="2E92A638" w14:textId="77777777" w:rsidTr="00F05C00">
        <w:trPr>
          <w:trHeight w:val="625"/>
        </w:trPr>
        <w:tc>
          <w:tcPr>
            <w:tcW w:w="1901" w:type="dxa"/>
          </w:tcPr>
          <w:p w14:paraId="0F0FE7F9" w14:textId="77777777" w:rsidR="00B653AA" w:rsidRPr="00F81554" w:rsidRDefault="00B653AA" w:rsidP="004C05E6">
            <w:pPr>
              <w:pStyle w:val="ListParagraph"/>
              <w:ind w:left="166" w:right="-22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F81554">
              <w:rPr>
                <w:rFonts w:ascii="Angsana New" w:hAnsi="Angsana New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328" w:type="dxa"/>
          </w:tcPr>
          <w:p w14:paraId="7042EE41" w14:textId="77777777" w:rsidR="00B653AA" w:rsidRPr="00891863" w:rsidRDefault="00B653AA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52BB39A9" w14:textId="012C48F1" w:rsidR="00B653AA" w:rsidRPr="00C90373" w:rsidRDefault="00241BFC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2,031,206</w:t>
            </w:r>
          </w:p>
        </w:tc>
        <w:tc>
          <w:tcPr>
            <w:tcW w:w="231" w:type="dxa"/>
            <w:vAlign w:val="bottom"/>
          </w:tcPr>
          <w:p w14:paraId="739FE095" w14:textId="77777777" w:rsidR="00B653AA" w:rsidRPr="00C90373" w:rsidRDefault="00B653AA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2" w:type="dxa"/>
            <w:vAlign w:val="bottom"/>
          </w:tcPr>
          <w:p w14:paraId="5777AC50" w14:textId="1AF7041E" w:rsidR="00B653AA" w:rsidRPr="00C90373" w:rsidRDefault="00241BFC" w:rsidP="002A7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2" w:type="dxa"/>
            <w:vAlign w:val="bottom"/>
          </w:tcPr>
          <w:p w14:paraId="251A6064" w14:textId="77777777" w:rsidR="00B653AA" w:rsidRPr="00C90373" w:rsidRDefault="00B653AA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7FF0A24F" w14:textId="0467E6EA" w:rsidR="00B653AA" w:rsidRPr="00C90373" w:rsidRDefault="00241BFC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2,031,206</w:t>
            </w:r>
          </w:p>
        </w:tc>
        <w:tc>
          <w:tcPr>
            <w:tcW w:w="235" w:type="dxa"/>
            <w:vAlign w:val="bottom"/>
          </w:tcPr>
          <w:p w14:paraId="4D8FA390" w14:textId="77777777" w:rsidR="00B653AA" w:rsidRPr="00C90373" w:rsidRDefault="00B653AA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14:paraId="1A82B6B0" w14:textId="2B8A983A" w:rsidR="00B653AA" w:rsidRPr="00C90373" w:rsidRDefault="00AF17B4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1,076,53</w:t>
            </w:r>
            <w:r w:rsidR="00676AA4">
              <w:rPr>
                <w:rFonts w:ascii="Angsana New" w:hAnsi="Angsana New" w:cs="Angsana New"/>
                <w:sz w:val="24"/>
                <w:szCs w:val="24"/>
              </w:rPr>
              <w:t>9</w:t>
            </w:r>
          </w:p>
        </w:tc>
        <w:tc>
          <w:tcPr>
            <w:tcW w:w="239" w:type="dxa"/>
            <w:vAlign w:val="bottom"/>
          </w:tcPr>
          <w:p w14:paraId="23A73C94" w14:textId="77777777" w:rsidR="00B653AA" w:rsidRPr="00C90373" w:rsidRDefault="00B653AA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2" w:type="dxa"/>
            <w:vAlign w:val="bottom"/>
          </w:tcPr>
          <w:p w14:paraId="61CBCDE9" w14:textId="01AEC8CA" w:rsidR="00B653AA" w:rsidRPr="00C90373" w:rsidRDefault="00AF17B4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1" w:type="dxa"/>
            <w:vAlign w:val="bottom"/>
          </w:tcPr>
          <w:p w14:paraId="62A73CCF" w14:textId="77777777" w:rsidR="00B653AA" w:rsidRPr="00C90373" w:rsidRDefault="00B653AA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44D4B0E2" w14:textId="0E011C66" w:rsidR="00B653AA" w:rsidRPr="00C90373" w:rsidRDefault="00AF17B4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1,076,53</w:t>
            </w:r>
            <w:r w:rsidR="00676AA4">
              <w:rPr>
                <w:rFonts w:ascii="Angsana New" w:hAnsi="Angsana New" w:cs="Angsana New"/>
                <w:b/>
                <w:bCs/>
                <w:sz w:val="24"/>
                <w:szCs w:val="24"/>
              </w:rPr>
              <w:t>9</w:t>
            </w:r>
          </w:p>
        </w:tc>
      </w:tr>
      <w:tr w:rsidR="004B7599" w:rsidRPr="00FB3369" w14:paraId="2882E224" w14:textId="77777777" w:rsidTr="00F05C00">
        <w:trPr>
          <w:trHeight w:val="332"/>
        </w:trPr>
        <w:tc>
          <w:tcPr>
            <w:tcW w:w="1901" w:type="dxa"/>
          </w:tcPr>
          <w:p w14:paraId="4AFF7D32" w14:textId="77777777" w:rsidR="00B653AA" w:rsidRPr="00F81554" w:rsidRDefault="00B653AA" w:rsidP="004C05E6">
            <w:pPr>
              <w:pStyle w:val="ListParagraph"/>
              <w:ind w:left="166" w:right="-22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F81554">
              <w:rPr>
                <w:rFonts w:ascii="Angsana New" w:hAnsi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328" w:type="dxa"/>
          </w:tcPr>
          <w:p w14:paraId="4672D29C" w14:textId="77777777" w:rsidR="00B653AA" w:rsidRPr="00891863" w:rsidRDefault="00B653AA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shd w:val="clear" w:color="auto" w:fill="auto"/>
            <w:vAlign w:val="bottom"/>
          </w:tcPr>
          <w:p w14:paraId="3E0696A5" w14:textId="211253E9" w:rsidR="00B653AA" w:rsidRPr="00C90373" w:rsidRDefault="00241BFC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1DCE07F8" w14:textId="77777777" w:rsidR="00B653AA" w:rsidRPr="00C90373" w:rsidRDefault="00B653AA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2" w:type="dxa"/>
            <w:shd w:val="clear" w:color="auto" w:fill="auto"/>
            <w:vAlign w:val="bottom"/>
          </w:tcPr>
          <w:p w14:paraId="04146846" w14:textId="79857166" w:rsidR="00B653AA" w:rsidRPr="00C90373" w:rsidRDefault="00241BFC" w:rsidP="002A7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2,274,0</w:t>
            </w:r>
            <w:r w:rsidR="00193379">
              <w:rPr>
                <w:rFonts w:ascii="Angsana New" w:hAnsi="Angsana New" w:cs="Angsana New"/>
                <w:sz w:val="24"/>
                <w:szCs w:val="24"/>
              </w:rPr>
              <w:t>30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1DF0FB3B" w14:textId="77777777" w:rsidR="00B653AA" w:rsidRPr="00C90373" w:rsidRDefault="00B653AA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shd w:val="clear" w:color="auto" w:fill="auto"/>
            <w:vAlign w:val="bottom"/>
          </w:tcPr>
          <w:p w14:paraId="40E2C9F2" w14:textId="7BDBBA56" w:rsidR="00B653AA" w:rsidRPr="00C90373" w:rsidRDefault="00241BFC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2,274,0</w:t>
            </w:r>
            <w:r w:rsidR="00193379">
              <w:rPr>
                <w:rFonts w:ascii="Angsana New" w:hAnsi="Angsana New" w:cs="Angsana New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235" w:type="dxa"/>
            <w:vAlign w:val="bottom"/>
          </w:tcPr>
          <w:p w14:paraId="576A15A4" w14:textId="77777777" w:rsidR="00B653AA" w:rsidRPr="00C90373" w:rsidRDefault="00B653AA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14:paraId="1BCD0E6B" w14:textId="2959A56E" w:rsidR="00B653AA" w:rsidRPr="00C90373" w:rsidRDefault="00AF17B4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9" w:type="dxa"/>
            <w:vAlign w:val="bottom"/>
          </w:tcPr>
          <w:p w14:paraId="24AEF08C" w14:textId="77777777" w:rsidR="00B653AA" w:rsidRPr="00C90373" w:rsidRDefault="00B653AA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2" w:type="dxa"/>
            <w:vAlign w:val="bottom"/>
          </w:tcPr>
          <w:p w14:paraId="664EDDE2" w14:textId="4CF06B47" w:rsidR="00B653AA" w:rsidRPr="00C90373" w:rsidRDefault="00AF17B4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269,211</w:t>
            </w:r>
          </w:p>
        </w:tc>
        <w:tc>
          <w:tcPr>
            <w:tcW w:w="231" w:type="dxa"/>
            <w:vAlign w:val="bottom"/>
          </w:tcPr>
          <w:p w14:paraId="7AA31BB0" w14:textId="77777777" w:rsidR="00B653AA" w:rsidRPr="00C90373" w:rsidRDefault="00B653AA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5E6A210D" w14:textId="5522533A" w:rsidR="00B653AA" w:rsidRPr="00C90373" w:rsidRDefault="00AF17B4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269,211</w:t>
            </w:r>
          </w:p>
        </w:tc>
      </w:tr>
      <w:tr w:rsidR="00241BFC" w:rsidRPr="005D1863" w14:paraId="0D3EF377" w14:textId="77777777" w:rsidTr="00F05C00">
        <w:trPr>
          <w:trHeight w:val="322"/>
        </w:trPr>
        <w:tc>
          <w:tcPr>
            <w:tcW w:w="1901" w:type="dxa"/>
          </w:tcPr>
          <w:p w14:paraId="402A4091" w14:textId="77777777" w:rsidR="00241BFC" w:rsidRPr="00F81554" w:rsidRDefault="00241BFC" w:rsidP="00241BFC">
            <w:pPr>
              <w:pStyle w:val="ListParagraph"/>
              <w:ind w:left="166" w:right="-22" w:hanging="180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328" w:type="dxa"/>
          </w:tcPr>
          <w:p w14:paraId="2FFBCB13" w14:textId="77777777" w:rsidR="00241BFC" w:rsidRPr="00891863" w:rsidRDefault="00241BFC" w:rsidP="00241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tcBorders>
              <w:bottom w:val="single" w:sz="4" w:space="0" w:color="auto"/>
            </w:tcBorders>
            <w:vAlign w:val="bottom"/>
          </w:tcPr>
          <w:p w14:paraId="69AA6DEB" w14:textId="58276482" w:rsidR="00241BFC" w:rsidRPr="00C90373" w:rsidRDefault="00241BFC" w:rsidP="00241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2,000,000</w:t>
            </w:r>
          </w:p>
        </w:tc>
        <w:tc>
          <w:tcPr>
            <w:tcW w:w="231" w:type="dxa"/>
            <w:vAlign w:val="bottom"/>
          </w:tcPr>
          <w:p w14:paraId="4A47BE4A" w14:textId="77777777" w:rsidR="00241BFC" w:rsidRPr="00C90373" w:rsidRDefault="00241BFC" w:rsidP="00241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2" w:type="dxa"/>
            <w:tcBorders>
              <w:bottom w:val="single" w:sz="4" w:space="0" w:color="auto"/>
            </w:tcBorders>
            <w:vAlign w:val="bottom"/>
          </w:tcPr>
          <w:p w14:paraId="3D5C08A1" w14:textId="7A47C336" w:rsidR="00241BFC" w:rsidRPr="00C90373" w:rsidRDefault="00241BFC" w:rsidP="00241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1,568,600</w:t>
            </w:r>
          </w:p>
        </w:tc>
        <w:tc>
          <w:tcPr>
            <w:tcW w:w="232" w:type="dxa"/>
            <w:vAlign w:val="bottom"/>
          </w:tcPr>
          <w:p w14:paraId="0EC3E9F9" w14:textId="77777777" w:rsidR="00241BFC" w:rsidRPr="00C90373" w:rsidRDefault="00241BFC" w:rsidP="00241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tcBorders>
              <w:bottom w:val="single" w:sz="4" w:space="0" w:color="auto"/>
            </w:tcBorders>
            <w:vAlign w:val="bottom"/>
          </w:tcPr>
          <w:p w14:paraId="0CF3B500" w14:textId="2E18F5B7" w:rsidR="00241BFC" w:rsidRPr="00C90373" w:rsidRDefault="00241BFC" w:rsidP="00241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3,568,600</w:t>
            </w:r>
          </w:p>
        </w:tc>
        <w:tc>
          <w:tcPr>
            <w:tcW w:w="235" w:type="dxa"/>
            <w:vAlign w:val="bottom"/>
          </w:tcPr>
          <w:p w14:paraId="7C7375AC" w14:textId="77777777" w:rsidR="00241BFC" w:rsidRPr="00C90373" w:rsidRDefault="00241BFC" w:rsidP="00241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1" w:type="dxa"/>
            <w:tcBorders>
              <w:bottom w:val="single" w:sz="4" w:space="0" w:color="auto"/>
            </w:tcBorders>
            <w:vAlign w:val="bottom"/>
          </w:tcPr>
          <w:p w14:paraId="74763BEC" w14:textId="46A37699" w:rsidR="00241BFC" w:rsidRPr="00C90373" w:rsidRDefault="00241BFC" w:rsidP="00241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2,000,000</w:t>
            </w:r>
          </w:p>
        </w:tc>
        <w:tc>
          <w:tcPr>
            <w:tcW w:w="239" w:type="dxa"/>
            <w:vAlign w:val="bottom"/>
          </w:tcPr>
          <w:p w14:paraId="76E5B10F" w14:textId="77777777" w:rsidR="00241BFC" w:rsidRPr="00C90373" w:rsidRDefault="00241BFC" w:rsidP="00241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bottom w:val="single" w:sz="4" w:space="0" w:color="auto"/>
            </w:tcBorders>
            <w:vAlign w:val="bottom"/>
          </w:tcPr>
          <w:p w14:paraId="64C6950B" w14:textId="59EBC253" w:rsidR="00241BFC" w:rsidRPr="00C90373" w:rsidRDefault="00241BFC" w:rsidP="00241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1,568,600</w:t>
            </w:r>
          </w:p>
        </w:tc>
        <w:tc>
          <w:tcPr>
            <w:tcW w:w="231" w:type="dxa"/>
            <w:vAlign w:val="bottom"/>
          </w:tcPr>
          <w:p w14:paraId="3150A5EE" w14:textId="77777777" w:rsidR="00241BFC" w:rsidRPr="00C90373" w:rsidRDefault="00241BFC" w:rsidP="00241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7DFA7A9E" w14:textId="0CD6C7AE" w:rsidR="00241BFC" w:rsidRPr="00C90373" w:rsidRDefault="00241BFC" w:rsidP="00241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3,568,600</w:t>
            </w:r>
          </w:p>
        </w:tc>
      </w:tr>
      <w:tr w:rsidR="00241BFC" w:rsidRPr="005D1863" w14:paraId="146D6DA1" w14:textId="77777777" w:rsidTr="00F05C00">
        <w:trPr>
          <w:trHeight w:val="280"/>
        </w:trPr>
        <w:tc>
          <w:tcPr>
            <w:tcW w:w="1901" w:type="dxa"/>
          </w:tcPr>
          <w:p w14:paraId="430EDDA5" w14:textId="77777777" w:rsidR="00241BFC" w:rsidRPr="00F81554" w:rsidRDefault="00241BFC" w:rsidP="00241BFC">
            <w:pPr>
              <w:pStyle w:val="ListParagraph"/>
              <w:ind w:left="166" w:right="-22" w:hanging="180"/>
              <w:rPr>
                <w:rFonts w:ascii="Angsana New" w:hAnsi="Angsana New"/>
                <w:i/>
                <w:iCs/>
                <w:color w:val="0000FF"/>
                <w:sz w:val="24"/>
                <w:szCs w:val="24"/>
                <w:shd w:val="clear" w:color="auto" w:fill="E6E6E6"/>
              </w:rPr>
            </w:pPr>
            <w:r w:rsidRPr="00F8155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รวมหนี้สินที่มีภาระดอกเบี้ย</w:t>
            </w:r>
          </w:p>
        </w:tc>
        <w:tc>
          <w:tcPr>
            <w:tcW w:w="328" w:type="dxa"/>
          </w:tcPr>
          <w:p w14:paraId="2C59CC5F" w14:textId="77777777" w:rsidR="00241BFC" w:rsidRPr="00891863" w:rsidRDefault="00241BFC" w:rsidP="00241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0232A7" w14:textId="44BDF162" w:rsidR="00241BFC" w:rsidRPr="00C90373" w:rsidRDefault="00241BFC" w:rsidP="00241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6155F8">
              <w:rPr>
                <w:rFonts w:ascii="Angsana New" w:hAnsi="Angsana New" w:cs="Angsana New"/>
                <w:sz w:val="24"/>
                <w:szCs w:val="24"/>
              </w:rPr>
              <w:t>1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6155F8">
              <w:rPr>
                <w:rFonts w:ascii="Angsana New" w:hAnsi="Angsana New" w:cs="Angsana New"/>
                <w:sz w:val="24"/>
                <w:szCs w:val="24"/>
              </w:rPr>
              <w:t>414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6155F8">
              <w:rPr>
                <w:rFonts w:ascii="Angsana New" w:hAnsi="Angsana New" w:cs="Angsana New"/>
                <w:sz w:val="24"/>
                <w:szCs w:val="24"/>
              </w:rPr>
              <w:t>187</w:t>
            </w:r>
          </w:p>
        </w:tc>
        <w:tc>
          <w:tcPr>
            <w:tcW w:w="231" w:type="dxa"/>
            <w:vAlign w:val="bottom"/>
          </w:tcPr>
          <w:p w14:paraId="4B5DF7D9" w14:textId="77777777" w:rsidR="00241BFC" w:rsidRPr="00C90373" w:rsidRDefault="00241BFC" w:rsidP="00241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6EFA2F19" w14:textId="74A87C0A" w:rsidR="00241BFC" w:rsidRPr="00C90373" w:rsidRDefault="00241BFC" w:rsidP="00241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6,069,42</w:t>
            </w:r>
            <w:r w:rsidR="00193379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232" w:type="dxa"/>
            <w:vAlign w:val="bottom"/>
          </w:tcPr>
          <w:p w14:paraId="0EEDC82C" w14:textId="77777777" w:rsidR="00241BFC" w:rsidRPr="00C90373" w:rsidRDefault="00241BFC" w:rsidP="00241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24FDA6" w14:textId="7A44FD9C" w:rsidR="00241BFC" w:rsidRPr="00C90373" w:rsidRDefault="00241BFC" w:rsidP="00241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1</w:t>
            </w:r>
            <w:r w:rsidR="006155F8">
              <w:rPr>
                <w:rFonts w:ascii="Angsana New" w:hAnsi="Angsana New" w:cs="Angsana New"/>
                <w:b/>
                <w:bCs/>
                <w:sz w:val="24"/>
                <w:szCs w:val="24"/>
              </w:rPr>
              <w:t>7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="006155F8">
              <w:rPr>
                <w:rFonts w:ascii="Angsana New" w:hAnsi="Angsana New" w:cs="Angsana New"/>
                <w:b/>
                <w:bCs/>
                <w:sz w:val="24"/>
                <w:szCs w:val="24"/>
              </w:rPr>
              <w:t>483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="006155F8">
              <w:rPr>
                <w:rFonts w:ascii="Angsana New" w:hAnsi="Angsana New" w:cs="Angsana New"/>
                <w:b/>
                <w:bCs/>
                <w:sz w:val="24"/>
                <w:szCs w:val="24"/>
              </w:rPr>
              <w:t>612</w:t>
            </w:r>
          </w:p>
        </w:tc>
        <w:tc>
          <w:tcPr>
            <w:tcW w:w="235" w:type="dxa"/>
            <w:vAlign w:val="bottom"/>
          </w:tcPr>
          <w:p w14:paraId="4D23B5F3" w14:textId="77777777" w:rsidR="00241BFC" w:rsidRPr="00C90373" w:rsidRDefault="00241BFC" w:rsidP="00241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0813A6" w14:textId="5078387E" w:rsidR="00241BFC" w:rsidRPr="00C90373" w:rsidRDefault="00241BFC" w:rsidP="00241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4,541,34</w:t>
            </w:r>
            <w:r w:rsidR="00676AA4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239" w:type="dxa"/>
            <w:vAlign w:val="bottom"/>
          </w:tcPr>
          <w:p w14:paraId="46E6C87B" w14:textId="77777777" w:rsidR="00241BFC" w:rsidRPr="00C90373" w:rsidRDefault="00241BFC" w:rsidP="00241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A5F638" w14:textId="71064563" w:rsidR="00241BFC" w:rsidRPr="00C90373" w:rsidRDefault="00241BFC" w:rsidP="00241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5,385,482</w:t>
            </w:r>
          </w:p>
        </w:tc>
        <w:tc>
          <w:tcPr>
            <w:tcW w:w="231" w:type="dxa"/>
            <w:vAlign w:val="bottom"/>
          </w:tcPr>
          <w:p w14:paraId="5FE38C85" w14:textId="77777777" w:rsidR="00241BFC" w:rsidRPr="00C90373" w:rsidRDefault="00241BFC" w:rsidP="00241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92C3C7" w14:textId="623D8A4F" w:rsidR="00241BFC" w:rsidRPr="00C90373" w:rsidRDefault="00241BFC" w:rsidP="00241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9,926,82</w:t>
            </w:r>
            <w:r w:rsidR="00676AA4">
              <w:rPr>
                <w:rFonts w:ascii="Angsana New" w:hAnsi="Angsana New" w:cs="Angsana New"/>
                <w:b/>
                <w:bCs/>
                <w:sz w:val="24"/>
                <w:szCs w:val="24"/>
              </w:rPr>
              <w:t>4</w:t>
            </w:r>
          </w:p>
        </w:tc>
      </w:tr>
    </w:tbl>
    <w:p w14:paraId="69B69F18" w14:textId="6D2B4894" w:rsidR="00DC1573" w:rsidRDefault="00F05C00" w:rsidP="00F05C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39"/>
        </w:tabs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tab/>
      </w:r>
    </w:p>
    <w:p w14:paraId="308C579E" w14:textId="130A1A00" w:rsidR="007E6E0C" w:rsidRDefault="007E6E0C" w:rsidP="00F05C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39"/>
        </w:tabs>
        <w:rPr>
          <w:rFonts w:asciiTheme="majorBidi" w:hAnsiTheme="majorBidi" w:cstheme="majorBidi"/>
          <w:sz w:val="30"/>
          <w:szCs w:val="30"/>
        </w:rPr>
      </w:pPr>
    </w:p>
    <w:p w14:paraId="05941E10" w14:textId="1E51F7CC" w:rsidR="007E6E0C" w:rsidRDefault="007E6E0C" w:rsidP="00F05C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39"/>
        </w:tabs>
        <w:rPr>
          <w:rFonts w:asciiTheme="majorBidi" w:hAnsiTheme="majorBidi" w:cstheme="majorBidi"/>
          <w:sz w:val="30"/>
          <w:szCs w:val="30"/>
        </w:rPr>
      </w:pPr>
    </w:p>
    <w:p w14:paraId="1567B3C6" w14:textId="77777777" w:rsidR="007E6E0C" w:rsidRDefault="007E6E0C" w:rsidP="00F05C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39"/>
        </w:tabs>
        <w:rPr>
          <w:rFonts w:asciiTheme="majorBidi" w:hAnsiTheme="majorBidi" w:cstheme="majorBidi"/>
          <w:sz w:val="30"/>
          <w:szCs w:val="30"/>
        </w:rPr>
      </w:pPr>
    </w:p>
    <w:tbl>
      <w:tblPr>
        <w:tblpPr w:leftFromText="180" w:rightFromText="180" w:vertAnchor="text" w:horzAnchor="margin" w:tblpX="450" w:tblpY="195"/>
        <w:tblW w:w="9360" w:type="dxa"/>
        <w:tblLayout w:type="fixed"/>
        <w:tblLook w:val="0000" w:firstRow="0" w:lastRow="0" w:firstColumn="0" w:lastColumn="0" w:noHBand="0" w:noVBand="0"/>
      </w:tblPr>
      <w:tblGrid>
        <w:gridCol w:w="4127"/>
        <w:gridCol w:w="1191"/>
        <w:gridCol w:w="262"/>
        <w:gridCol w:w="1028"/>
        <w:gridCol w:w="271"/>
        <w:gridCol w:w="1099"/>
        <w:gridCol w:w="34"/>
        <w:gridCol w:w="204"/>
        <w:gridCol w:w="34"/>
        <w:gridCol w:w="1110"/>
      </w:tblGrid>
      <w:tr w:rsidR="00DC1573" w:rsidRPr="00CF1517" w14:paraId="297E28B9" w14:textId="77777777" w:rsidTr="00DC1573">
        <w:trPr>
          <w:trHeight w:hRule="exact" w:val="384"/>
        </w:trPr>
        <w:tc>
          <w:tcPr>
            <w:tcW w:w="2205" w:type="pct"/>
            <w:vAlign w:val="bottom"/>
          </w:tcPr>
          <w:p w14:paraId="5C3C4188" w14:textId="77777777" w:rsidR="00DC1573" w:rsidRPr="00CF1517" w:rsidRDefault="00DC1573" w:rsidP="00DC1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F15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สินทรัพย์ที่ใช้เป็นหลักประกันหนี้สิน</w:t>
            </w:r>
          </w:p>
          <w:p w14:paraId="0EAAF8D8" w14:textId="77777777" w:rsidR="00DC1573" w:rsidRPr="00CF1517" w:rsidRDefault="00DC1573" w:rsidP="00DC1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25" w:type="pct"/>
            <w:gridSpan w:val="3"/>
          </w:tcPr>
          <w:p w14:paraId="5019224D" w14:textId="77777777" w:rsidR="00DC1573" w:rsidRPr="00CF1517" w:rsidRDefault="00DC1573" w:rsidP="00DC15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6F45C7C6" w14:textId="77777777" w:rsidR="00DC1573" w:rsidRPr="00CF1517" w:rsidRDefault="00DC1573" w:rsidP="00DC15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5" w:type="pct"/>
            <w:gridSpan w:val="5"/>
          </w:tcPr>
          <w:p w14:paraId="630DF508" w14:textId="77777777" w:rsidR="00DC1573" w:rsidRPr="00CF1517" w:rsidRDefault="00DC1573" w:rsidP="00DC15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C1573" w:rsidRPr="00CF1517" w14:paraId="11A767FB" w14:textId="77777777" w:rsidTr="00DC1573">
        <w:trPr>
          <w:trHeight w:hRule="exact" w:val="384"/>
        </w:trPr>
        <w:tc>
          <w:tcPr>
            <w:tcW w:w="2205" w:type="pct"/>
            <w:vAlign w:val="bottom"/>
          </w:tcPr>
          <w:p w14:paraId="67ECFB80" w14:textId="77777777" w:rsidR="00DC1573" w:rsidRPr="00CF1517" w:rsidRDefault="00DC1573" w:rsidP="00DC1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6" w:type="pct"/>
          </w:tcPr>
          <w:p w14:paraId="0979437B" w14:textId="77777777" w:rsidR="00DC1573" w:rsidRPr="00C86A19" w:rsidRDefault="00DC1573" w:rsidP="00DC15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F080F">
              <w:rPr>
                <w:rFonts w:ascii="Angsana New" w:hAnsi="Angsana New" w:cs="Angsana New"/>
                <w:sz w:val="30"/>
                <w:szCs w:val="30"/>
              </w:rPr>
              <w:t>30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0" w:type="pct"/>
          </w:tcPr>
          <w:p w14:paraId="0C1E8154" w14:textId="77777777" w:rsidR="00DC1573" w:rsidRPr="00C86A19" w:rsidRDefault="00DC1573" w:rsidP="00DC15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49" w:type="pct"/>
          </w:tcPr>
          <w:p w14:paraId="09543D79" w14:textId="77777777" w:rsidR="00DC1573" w:rsidRPr="00C86A19" w:rsidRDefault="00DC1573" w:rsidP="00DC15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F080F">
              <w:rPr>
                <w:rFonts w:ascii="Angsana New" w:hAnsi="Angsana New" w:cs="Angsana New"/>
                <w:sz w:val="30"/>
                <w:szCs w:val="30"/>
              </w:rPr>
              <w:t>31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5" w:type="pct"/>
          </w:tcPr>
          <w:p w14:paraId="7FC70925" w14:textId="77777777" w:rsidR="00DC1573" w:rsidRPr="00C86A19" w:rsidRDefault="00DC1573" w:rsidP="00DC15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5" w:type="pct"/>
            <w:gridSpan w:val="2"/>
          </w:tcPr>
          <w:p w14:paraId="11B6C781" w14:textId="77777777" w:rsidR="00DC1573" w:rsidRPr="00C86A19" w:rsidRDefault="00DC1573" w:rsidP="00DC15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F080F">
              <w:rPr>
                <w:rFonts w:ascii="Angsana New" w:hAnsi="Angsana New" w:cs="Angsana New"/>
                <w:sz w:val="30"/>
                <w:szCs w:val="30"/>
              </w:rPr>
              <w:t>30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7" w:type="pct"/>
            <w:gridSpan w:val="2"/>
          </w:tcPr>
          <w:p w14:paraId="2C106B78" w14:textId="77777777" w:rsidR="00DC1573" w:rsidRPr="00C86A19" w:rsidRDefault="00DC1573" w:rsidP="00DC15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3" w:type="pct"/>
          </w:tcPr>
          <w:p w14:paraId="0CF798A3" w14:textId="77777777" w:rsidR="00DC1573" w:rsidRPr="00C86A19" w:rsidRDefault="00DC1573" w:rsidP="00DC15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F080F">
              <w:rPr>
                <w:rFonts w:ascii="Angsana New" w:hAnsi="Angsana New" w:cs="Angsana New"/>
                <w:sz w:val="30"/>
                <w:szCs w:val="30"/>
              </w:rPr>
              <w:t>31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DC1573" w:rsidRPr="00CF1517" w14:paraId="00A08375" w14:textId="77777777" w:rsidTr="00DC1573">
        <w:trPr>
          <w:trHeight w:hRule="exact" w:val="384"/>
        </w:trPr>
        <w:tc>
          <w:tcPr>
            <w:tcW w:w="2205" w:type="pct"/>
            <w:vAlign w:val="bottom"/>
          </w:tcPr>
          <w:p w14:paraId="5E4CB597" w14:textId="77777777" w:rsidR="00DC1573" w:rsidRPr="00CF1517" w:rsidRDefault="00DC1573" w:rsidP="00DC1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6" w:type="pct"/>
          </w:tcPr>
          <w:p w14:paraId="3FDF3E8B" w14:textId="77777777" w:rsidR="00DC1573" w:rsidRPr="00CF1517" w:rsidRDefault="00DC1573" w:rsidP="00DC15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080F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Pr="006F080F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40" w:type="pct"/>
          </w:tcPr>
          <w:p w14:paraId="726F286B" w14:textId="77777777" w:rsidR="00DC1573" w:rsidRPr="00CF1517" w:rsidRDefault="00DC1573" w:rsidP="00DC15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9" w:type="pct"/>
          </w:tcPr>
          <w:p w14:paraId="2D6E8D7A" w14:textId="77777777" w:rsidR="00DC1573" w:rsidRPr="00CF1517" w:rsidRDefault="00DC1573" w:rsidP="00DC15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080F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Pr="006F080F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45" w:type="pct"/>
          </w:tcPr>
          <w:p w14:paraId="05365DDC" w14:textId="77777777" w:rsidR="00DC1573" w:rsidRPr="00CF1517" w:rsidRDefault="00DC1573" w:rsidP="00DC15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5" w:type="pct"/>
            <w:gridSpan w:val="2"/>
          </w:tcPr>
          <w:p w14:paraId="11BB80EA" w14:textId="77777777" w:rsidR="00DC1573" w:rsidRPr="00CF1517" w:rsidRDefault="00DC1573" w:rsidP="00DC15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080F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Pr="006F080F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27" w:type="pct"/>
            <w:gridSpan w:val="2"/>
          </w:tcPr>
          <w:p w14:paraId="614D4921" w14:textId="77777777" w:rsidR="00DC1573" w:rsidRPr="00CF1517" w:rsidRDefault="00DC1573" w:rsidP="00DC15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6CFB52B3" w14:textId="77777777" w:rsidR="00DC1573" w:rsidRPr="00CF1517" w:rsidRDefault="00DC1573" w:rsidP="00DC15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080F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Pr="006F080F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</w:tr>
      <w:tr w:rsidR="00DC1573" w:rsidRPr="00CF1517" w14:paraId="2F821565" w14:textId="77777777" w:rsidTr="00DC1573">
        <w:trPr>
          <w:trHeight w:hRule="exact" w:val="384"/>
        </w:trPr>
        <w:tc>
          <w:tcPr>
            <w:tcW w:w="2205" w:type="pct"/>
            <w:vAlign w:val="bottom"/>
          </w:tcPr>
          <w:p w14:paraId="28DFDEAC" w14:textId="77777777" w:rsidR="00DC1573" w:rsidRPr="00CF1517" w:rsidRDefault="00DC1573" w:rsidP="00DC1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95" w:type="pct"/>
            <w:gridSpan w:val="9"/>
          </w:tcPr>
          <w:p w14:paraId="2F6E24AF" w14:textId="77777777" w:rsidR="00DC1573" w:rsidRPr="00CF1517" w:rsidRDefault="00DC1573" w:rsidP="00DC15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  <w:tab w:val="center" w:pos="2453"/>
              </w:tabs>
              <w:spacing w:after="0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  <w:r w:rsidRPr="00CF1517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ab/>
            </w:r>
            <w:r w:rsidRPr="00CF1517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ab/>
              <w:t>(พันบาท)</w:t>
            </w:r>
          </w:p>
        </w:tc>
      </w:tr>
      <w:tr w:rsidR="00DC1573" w:rsidRPr="00CF1517" w14:paraId="13217B2A" w14:textId="77777777" w:rsidTr="00DC1573">
        <w:trPr>
          <w:trHeight w:hRule="exact" w:val="384"/>
        </w:trPr>
        <w:tc>
          <w:tcPr>
            <w:tcW w:w="2205" w:type="pct"/>
          </w:tcPr>
          <w:p w14:paraId="2C7B8E49" w14:textId="77777777" w:rsidR="00DC1573" w:rsidRPr="00CF1517" w:rsidRDefault="00DC1573" w:rsidP="00DC1573">
            <w:pPr>
              <w:ind w:left="90" w:hanging="90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  <w:t>ที่ดิน อาคารและอุปกรณ์</w:t>
            </w:r>
          </w:p>
        </w:tc>
        <w:tc>
          <w:tcPr>
            <w:tcW w:w="636" w:type="pct"/>
            <w:shd w:val="clear" w:color="auto" w:fill="auto"/>
            <w:vAlign w:val="bottom"/>
          </w:tcPr>
          <w:p w14:paraId="1B0E4666" w14:textId="77777777" w:rsidR="00DC1573" w:rsidRPr="00CF1517" w:rsidRDefault="00DC1573" w:rsidP="00DC15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after="0" w:line="240" w:lineRule="auto"/>
              <w:ind w:left="-108" w:right="-92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3,547,675</w:t>
            </w:r>
          </w:p>
        </w:tc>
        <w:tc>
          <w:tcPr>
            <w:tcW w:w="140" w:type="pct"/>
            <w:vAlign w:val="bottom"/>
          </w:tcPr>
          <w:p w14:paraId="0DAF77E9" w14:textId="77777777" w:rsidR="00DC1573" w:rsidRPr="00CF1517" w:rsidRDefault="00DC1573" w:rsidP="00DC15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9" w:type="pct"/>
            <w:vAlign w:val="bottom"/>
          </w:tcPr>
          <w:p w14:paraId="1F97CDFF" w14:textId="77777777" w:rsidR="00DC1573" w:rsidRPr="00CF1517" w:rsidRDefault="00DC1573" w:rsidP="00DC15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92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6F080F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4</w:t>
            </w:r>
            <w:r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,</w:t>
            </w:r>
            <w:r w:rsidRPr="006F080F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041</w:t>
            </w:r>
            <w:r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,</w:t>
            </w:r>
            <w:r w:rsidRPr="006F080F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495</w:t>
            </w:r>
          </w:p>
        </w:tc>
        <w:tc>
          <w:tcPr>
            <w:tcW w:w="145" w:type="pct"/>
            <w:vAlign w:val="bottom"/>
          </w:tcPr>
          <w:p w14:paraId="1DC66F24" w14:textId="77777777" w:rsidR="00DC1573" w:rsidRPr="00CF1517" w:rsidRDefault="00DC1573" w:rsidP="00DC15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60A27C73" w14:textId="77777777" w:rsidR="00DC1573" w:rsidRPr="00CF1517" w:rsidRDefault="00DC1573" w:rsidP="00DC1573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4" w:right="-87" w:firstLine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449,390</w:t>
            </w:r>
          </w:p>
        </w:tc>
        <w:tc>
          <w:tcPr>
            <w:tcW w:w="127" w:type="pct"/>
            <w:gridSpan w:val="2"/>
            <w:vAlign w:val="bottom"/>
          </w:tcPr>
          <w:p w14:paraId="548D2B18" w14:textId="77777777" w:rsidR="00DC1573" w:rsidRPr="00CF1517" w:rsidRDefault="00DC1573" w:rsidP="00DC1573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4" w:right="4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1" w:type="pct"/>
            <w:gridSpan w:val="2"/>
            <w:vAlign w:val="bottom"/>
          </w:tcPr>
          <w:p w14:paraId="46BB1BAC" w14:textId="77777777" w:rsidR="00DC1573" w:rsidRPr="00CF1517" w:rsidRDefault="00DC1573" w:rsidP="00DC1573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4" w:right="-87" w:firstLine="0"/>
              <w:rPr>
                <w:rFonts w:ascii="Angsana New" w:hAnsi="Angsana New" w:cs="Angsana New"/>
                <w:sz w:val="30"/>
                <w:szCs w:val="30"/>
              </w:rPr>
            </w:pPr>
            <w:r w:rsidRPr="006F080F">
              <w:rPr>
                <w:rFonts w:ascii="Angsana New" w:hAnsi="Angsana New" w:cs="Angsana New"/>
                <w:sz w:val="30"/>
                <w:szCs w:val="30"/>
              </w:rPr>
              <w:t>461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F080F">
              <w:rPr>
                <w:rFonts w:ascii="Angsana New" w:hAnsi="Angsana New" w:cs="Angsana New"/>
                <w:sz w:val="30"/>
                <w:szCs w:val="30"/>
              </w:rPr>
              <w:t>239</w:t>
            </w:r>
          </w:p>
        </w:tc>
      </w:tr>
      <w:tr w:rsidR="00DC1573" w:rsidRPr="00CF1517" w14:paraId="37885991" w14:textId="77777777" w:rsidTr="00DC1573">
        <w:trPr>
          <w:trHeight w:hRule="exact" w:val="384"/>
        </w:trPr>
        <w:tc>
          <w:tcPr>
            <w:tcW w:w="2205" w:type="pct"/>
          </w:tcPr>
          <w:p w14:paraId="067EC065" w14:textId="77777777" w:rsidR="00DC1573" w:rsidRPr="00CF1517" w:rsidRDefault="00DC1573" w:rsidP="00DC1573">
            <w:pPr>
              <w:ind w:left="90" w:hanging="90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  <w:t>อสังหาริมทรัพย์เพื่อการลงทุน</w:t>
            </w:r>
          </w:p>
        </w:tc>
        <w:tc>
          <w:tcPr>
            <w:tcW w:w="636" w:type="pct"/>
            <w:shd w:val="clear" w:color="auto" w:fill="auto"/>
            <w:vAlign w:val="bottom"/>
          </w:tcPr>
          <w:p w14:paraId="47A796C4" w14:textId="77777777" w:rsidR="00DC1573" w:rsidRPr="00CF1517" w:rsidRDefault="00DC1573" w:rsidP="00DC15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after="0" w:line="240" w:lineRule="auto"/>
              <w:ind w:left="-108" w:right="-9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49,345</w:t>
            </w:r>
          </w:p>
        </w:tc>
        <w:tc>
          <w:tcPr>
            <w:tcW w:w="140" w:type="pct"/>
            <w:vAlign w:val="bottom"/>
          </w:tcPr>
          <w:p w14:paraId="034FC043" w14:textId="77777777" w:rsidR="00DC1573" w:rsidRPr="00CF1517" w:rsidRDefault="00DC1573" w:rsidP="00DC15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9" w:type="pct"/>
            <w:vAlign w:val="bottom"/>
          </w:tcPr>
          <w:p w14:paraId="258F82C3" w14:textId="77777777" w:rsidR="00DC1573" w:rsidRPr="00CF1517" w:rsidRDefault="00DC1573" w:rsidP="00DC15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92"/>
              <w:rPr>
                <w:rFonts w:ascii="Angsana New" w:hAnsi="Angsana New" w:cs="Angsana New"/>
                <w:sz w:val="30"/>
                <w:szCs w:val="30"/>
              </w:rPr>
            </w:pPr>
            <w:r w:rsidRPr="006F080F">
              <w:rPr>
                <w:rFonts w:ascii="Angsana New" w:hAnsi="Angsana New" w:cs="Angsana New"/>
                <w:sz w:val="30"/>
                <w:szCs w:val="30"/>
              </w:rPr>
              <w:t>33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F080F">
              <w:rPr>
                <w:rFonts w:ascii="Angsana New" w:hAnsi="Angsana New" w:cs="Angsana New"/>
                <w:sz w:val="30"/>
                <w:szCs w:val="30"/>
              </w:rPr>
              <w:t>949</w:t>
            </w:r>
          </w:p>
        </w:tc>
        <w:tc>
          <w:tcPr>
            <w:tcW w:w="145" w:type="pct"/>
            <w:vAlign w:val="bottom"/>
          </w:tcPr>
          <w:p w14:paraId="0D984411" w14:textId="77777777" w:rsidR="00DC1573" w:rsidRPr="00CF1517" w:rsidRDefault="00DC1573" w:rsidP="00DC15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257806C3" w14:textId="77777777" w:rsidR="00DC1573" w:rsidRPr="00CF1517" w:rsidRDefault="00DC1573" w:rsidP="00DC1573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4" w:right="-87" w:firstLine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15,396</w:t>
            </w:r>
          </w:p>
        </w:tc>
        <w:tc>
          <w:tcPr>
            <w:tcW w:w="127" w:type="pct"/>
            <w:gridSpan w:val="2"/>
            <w:vAlign w:val="bottom"/>
          </w:tcPr>
          <w:p w14:paraId="08A81E5E" w14:textId="77777777" w:rsidR="00DC1573" w:rsidRPr="00CF1517" w:rsidRDefault="00DC1573" w:rsidP="00DC1573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4" w:right="4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1" w:type="pct"/>
            <w:gridSpan w:val="2"/>
            <w:vAlign w:val="bottom"/>
          </w:tcPr>
          <w:p w14:paraId="34A1A01D" w14:textId="77777777" w:rsidR="00DC1573" w:rsidRPr="00CF1517" w:rsidRDefault="00DC1573" w:rsidP="00DC1573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4" w:right="-87" w:firstLine="0"/>
              <w:rPr>
                <w:rFonts w:ascii="Angsana New" w:hAnsi="Angsana New" w:cs="Angsana New"/>
                <w:sz w:val="30"/>
                <w:szCs w:val="30"/>
              </w:rPr>
            </w:pPr>
            <w:r w:rsidRPr="006F080F">
              <w:rPr>
                <w:rFonts w:ascii="Angsana New" w:hAnsi="Angsana New" w:cs="Angsana New"/>
                <w:sz w:val="30"/>
                <w:szCs w:val="30"/>
              </w:rPr>
              <w:t>15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F080F">
              <w:rPr>
                <w:rFonts w:ascii="Angsana New" w:hAnsi="Angsana New" w:cs="Angsana New"/>
                <w:sz w:val="30"/>
                <w:szCs w:val="30"/>
              </w:rPr>
              <w:t>396</w:t>
            </w:r>
          </w:p>
        </w:tc>
      </w:tr>
      <w:tr w:rsidR="00DC1573" w:rsidRPr="00CF1517" w14:paraId="61243B30" w14:textId="77777777" w:rsidTr="00DC1573">
        <w:trPr>
          <w:trHeight w:hRule="exact" w:val="384"/>
        </w:trPr>
        <w:tc>
          <w:tcPr>
            <w:tcW w:w="2205" w:type="pct"/>
            <w:vAlign w:val="bottom"/>
          </w:tcPr>
          <w:p w14:paraId="04E0F223" w14:textId="77777777" w:rsidR="00DC1573" w:rsidRPr="00CF1517" w:rsidRDefault="00DC1573" w:rsidP="00DC1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47" w:hanging="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4B5CFC1" w14:textId="77777777" w:rsidR="00DC1573" w:rsidRPr="00CF1517" w:rsidRDefault="00DC1573" w:rsidP="00DC15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after="0" w:line="240" w:lineRule="auto"/>
              <w:ind w:left="-108" w:right="-9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3,597,020</w:t>
            </w:r>
          </w:p>
        </w:tc>
        <w:tc>
          <w:tcPr>
            <w:tcW w:w="140" w:type="pct"/>
            <w:vAlign w:val="bottom"/>
          </w:tcPr>
          <w:p w14:paraId="0DEFEAF2" w14:textId="77777777" w:rsidR="00DC1573" w:rsidRPr="00CF1517" w:rsidRDefault="00DC1573" w:rsidP="00DC15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4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14F27F" w14:textId="77777777" w:rsidR="00DC1573" w:rsidRPr="00CF1517" w:rsidRDefault="00DC1573" w:rsidP="00DC15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9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F080F"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6F080F">
              <w:rPr>
                <w:rFonts w:ascii="Angsana New" w:hAnsi="Angsana New" w:cs="Angsana New"/>
                <w:b/>
                <w:bCs/>
                <w:sz w:val="30"/>
                <w:szCs w:val="30"/>
              </w:rPr>
              <w:t>075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6F080F">
              <w:rPr>
                <w:rFonts w:ascii="Angsana New" w:hAnsi="Angsana New" w:cs="Angsana New"/>
                <w:b/>
                <w:bCs/>
                <w:sz w:val="30"/>
                <w:szCs w:val="30"/>
              </w:rPr>
              <w:t>444</w:t>
            </w:r>
          </w:p>
        </w:tc>
        <w:tc>
          <w:tcPr>
            <w:tcW w:w="145" w:type="pct"/>
            <w:vAlign w:val="bottom"/>
          </w:tcPr>
          <w:p w14:paraId="66A7CEE5" w14:textId="77777777" w:rsidR="00DC1573" w:rsidRPr="00CF1517" w:rsidRDefault="00DC1573" w:rsidP="00DC15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B92273" w14:textId="77777777" w:rsidR="00DC1573" w:rsidRPr="00CF1517" w:rsidRDefault="00DC1573" w:rsidP="00DC1573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4" w:right="-87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464,786</w:t>
            </w:r>
          </w:p>
        </w:tc>
        <w:tc>
          <w:tcPr>
            <w:tcW w:w="127" w:type="pct"/>
            <w:gridSpan w:val="2"/>
            <w:vAlign w:val="bottom"/>
          </w:tcPr>
          <w:p w14:paraId="2F6B67E6" w14:textId="77777777" w:rsidR="00DC1573" w:rsidRPr="00CF1517" w:rsidRDefault="00DC1573" w:rsidP="00DC1573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4" w:right="47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1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7DBF64" w14:textId="77777777" w:rsidR="00DC1573" w:rsidRPr="00CF1517" w:rsidRDefault="00DC1573" w:rsidP="00DC1573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4" w:right="-87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F080F">
              <w:rPr>
                <w:rFonts w:ascii="Angsana New" w:hAnsi="Angsana New" w:cs="Angsana New"/>
                <w:b/>
                <w:bCs/>
                <w:sz w:val="30"/>
                <w:szCs w:val="30"/>
              </w:rPr>
              <w:t>476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6F080F">
              <w:rPr>
                <w:rFonts w:ascii="Angsana New" w:hAnsi="Angsana New" w:cs="Angsana New"/>
                <w:b/>
                <w:bCs/>
                <w:sz w:val="30"/>
                <w:szCs w:val="30"/>
              </w:rPr>
              <w:t>635</w:t>
            </w:r>
          </w:p>
        </w:tc>
      </w:tr>
    </w:tbl>
    <w:p w14:paraId="02DC4F59" w14:textId="77777777" w:rsidR="00F05C00" w:rsidRDefault="00F05C00" w:rsidP="00B653AA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369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3277"/>
        <w:gridCol w:w="883"/>
        <w:gridCol w:w="1167"/>
        <w:gridCol w:w="264"/>
        <w:gridCol w:w="991"/>
        <w:gridCol w:w="274"/>
        <w:gridCol w:w="1076"/>
        <w:gridCol w:w="270"/>
        <w:gridCol w:w="1167"/>
      </w:tblGrid>
      <w:tr w:rsidR="00515929" w:rsidRPr="00C146C0" w14:paraId="6F97E1C8" w14:textId="77777777" w:rsidTr="002A0A7F">
        <w:trPr>
          <w:trHeight w:hRule="exact" w:val="374"/>
        </w:trPr>
        <w:tc>
          <w:tcPr>
            <w:tcW w:w="1749" w:type="pct"/>
          </w:tcPr>
          <w:p w14:paraId="4948A540" w14:textId="77777777" w:rsidR="00515929" w:rsidRPr="008A5A08" w:rsidRDefault="00515929" w:rsidP="000D5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  <w:p w14:paraId="02F86551" w14:textId="77777777" w:rsidR="00515929" w:rsidRPr="00C146C0" w:rsidRDefault="00515929" w:rsidP="000D5258">
            <w:pPr>
              <w:tabs>
                <w:tab w:val="left" w:pos="357"/>
              </w:tabs>
              <w:spacing w:line="240" w:lineRule="auto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71" w:type="pct"/>
          </w:tcPr>
          <w:p w14:paraId="0E537878" w14:textId="77777777" w:rsidR="00515929" w:rsidRPr="00C146C0" w:rsidRDefault="00515929" w:rsidP="000D5258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93" w:type="pct"/>
            <w:gridSpan w:val="3"/>
          </w:tcPr>
          <w:p w14:paraId="3341553C" w14:textId="77777777" w:rsidR="00515929" w:rsidRPr="00C146C0" w:rsidRDefault="00515929" w:rsidP="000D5258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  <w:r w:rsidRPr="00C146C0"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6C6FADC5" w14:textId="77777777" w:rsidR="00515929" w:rsidRPr="00C146C0" w:rsidRDefault="00515929" w:rsidP="000D5258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41" w:type="pct"/>
            <w:gridSpan w:val="3"/>
          </w:tcPr>
          <w:p w14:paraId="136A49A4" w14:textId="77777777" w:rsidR="00515929" w:rsidRPr="00C146C0" w:rsidRDefault="00515929" w:rsidP="000D5258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</w:pPr>
            <w:r w:rsidRPr="00C146C0"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B1CB3" w:rsidRPr="00C146C0" w14:paraId="413B9AD2" w14:textId="77777777" w:rsidTr="002A0A7F">
        <w:trPr>
          <w:trHeight w:hRule="exact" w:val="374"/>
        </w:trPr>
        <w:tc>
          <w:tcPr>
            <w:tcW w:w="1749" w:type="pct"/>
          </w:tcPr>
          <w:p w14:paraId="30BDA141" w14:textId="77777777" w:rsidR="00515929" w:rsidRPr="00C146C0" w:rsidRDefault="00515929" w:rsidP="000D5258">
            <w:pPr>
              <w:pStyle w:val="BodyText"/>
              <w:tabs>
                <w:tab w:val="left" w:pos="357"/>
              </w:tabs>
              <w:spacing w:after="0" w:line="240" w:lineRule="auto"/>
              <w:jc w:val="both"/>
              <w:rPr>
                <w:rFonts w:ascii="Angsana New" w:eastAsia="Calibri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71" w:type="pct"/>
          </w:tcPr>
          <w:p w14:paraId="75E00E28" w14:textId="77777777" w:rsidR="00515929" w:rsidRPr="00C146C0" w:rsidRDefault="00515929" w:rsidP="000D5258">
            <w:pPr>
              <w:pStyle w:val="BodyText"/>
              <w:tabs>
                <w:tab w:val="clear" w:pos="1644"/>
                <w:tab w:val="clear" w:pos="1871"/>
                <w:tab w:val="left" w:pos="541"/>
              </w:tabs>
              <w:spacing w:after="0" w:line="240" w:lineRule="auto"/>
              <w:ind w:left="-105" w:right="-117"/>
              <w:jc w:val="center"/>
              <w:rPr>
                <w:rFonts w:ascii="Angsana New" w:eastAsia="Calibri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3" w:type="pct"/>
          </w:tcPr>
          <w:p w14:paraId="2F8C02AD" w14:textId="1C9F4C26" w:rsidR="00515929" w:rsidRPr="00C146C0" w:rsidRDefault="006F080F" w:rsidP="000D52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080F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41" w:type="pct"/>
          </w:tcPr>
          <w:p w14:paraId="294F814A" w14:textId="77777777" w:rsidR="00515929" w:rsidRPr="00C146C0" w:rsidRDefault="00515929" w:rsidP="000D52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14:paraId="6A1FB093" w14:textId="75D3033A" w:rsidR="00515929" w:rsidRPr="00C146C0" w:rsidRDefault="006F080F" w:rsidP="000D52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080F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46" w:type="pct"/>
          </w:tcPr>
          <w:p w14:paraId="5CC5D62F" w14:textId="77777777" w:rsidR="00515929" w:rsidRPr="00C146C0" w:rsidRDefault="00515929" w:rsidP="000D52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2CB6C0A9" w14:textId="336AD3DF" w:rsidR="00515929" w:rsidRPr="00C146C0" w:rsidRDefault="006F080F" w:rsidP="000D52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080F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44" w:type="pct"/>
          </w:tcPr>
          <w:p w14:paraId="7A09E956" w14:textId="77777777" w:rsidR="00515929" w:rsidRPr="00C146C0" w:rsidRDefault="00515929" w:rsidP="000D52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3" w:type="pct"/>
          </w:tcPr>
          <w:p w14:paraId="69496F31" w14:textId="7EB8AA08" w:rsidR="00515929" w:rsidRPr="00C146C0" w:rsidRDefault="006F080F" w:rsidP="000D52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080F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515929" w:rsidRPr="00C146C0" w14:paraId="44C299D0" w14:textId="77777777" w:rsidTr="001B1CB3">
        <w:trPr>
          <w:trHeight w:hRule="exact" w:val="374"/>
        </w:trPr>
        <w:tc>
          <w:tcPr>
            <w:tcW w:w="1749" w:type="pct"/>
          </w:tcPr>
          <w:p w14:paraId="26AF32F9" w14:textId="77777777" w:rsidR="00515929" w:rsidRPr="00C146C0" w:rsidRDefault="00515929" w:rsidP="000D5258">
            <w:pPr>
              <w:pStyle w:val="BodyText"/>
              <w:tabs>
                <w:tab w:val="left" w:pos="357"/>
              </w:tabs>
              <w:spacing w:after="0" w:line="240" w:lineRule="auto"/>
              <w:jc w:val="both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71" w:type="pct"/>
          </w:tcPr>
          <w:p w14:paraId="2A433547" w14:textId="77777777" w:rsidR="00515929" w:rsidRPr="00C146C0" w:rsidRDefault="00515929" w:rsidP="000D5258">
            <w:pPr>
              <w:pStyle w:val="BodyText"/>
              <w:tabs>
                <w:tab w:val="clear" w:pos="1644"/>
                <w:tab w:val="clear" w:pos="1871"/>
                <w:tab w:val="left" w:pos="541"/>
              </w:tabs>
              <w:spacing w:after="0" w:line="240" w:lineRule="auto"/>
              <w:ind w:left="-105" w:right="-117"/>
              <w:jc w:val="center"/>
              <w:rPr>
                <w:rFonts w:ascii="Angsana New" w:eastAsia="Calibri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80" w:type="pct"/>
            <w:gridSpan w:val="7"/>
          </w:tcPr>
          <w:p w14:paraId="6F5FAED2" w14:textId="77777777" w:rsidR="00515929" w:rsidRPr="00C146C0" w:rsidRDefault="00515929" w:rsidP="000D5258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C146C0">
              <w:rPr>
                <w:rFonts w:ascii="Angsana New" w:eastAsia="Calibri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B1CB3" w:rsidRPr="00C146C0" w14:paraId="7F8DA737" w14:textId="77777777" w:rsidTr="002A0A7F">
        <w:trPr>
          <w:trHeight w:hRule="exact" w:val="374"/>
        </w:trPr>
        <w:tc>
          <w:tcPr>
            <w:tcW w:w="1749" w:type="pct"/>
          </w:tcPr>
          <w:p w14:paraId="78938D36" w14:textId="7455FF11" w:rsidR="00515929" w:rsidRPr="00C146C0" w:rsidRDefault="00515929" w:rsidP="000D5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C146C0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="006F080F" w:rsidRPr="006F080F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C146C0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C146C0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471" w:type="pct"/>
          </w:tcPr>
          <w:p w14:paraId="4F9D49DA" w14:textId="77777777" w:rsidR="00515929" w:rsidRPr="00C146C0" w:rsidRDefault="00515929" w:rsidP="000D5258">
            <w:pPr>
              <w:pStyle w:val="block"/>
              <w:tabs>
                <w:tab w:val="decimal" w:pos="794"/>
              </w:tabs>
              <w:spacing w:after="0" w:line="240" w:lineRule="auto"/>
              <w:ind w:left="-128" w:right="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23" w:type="pct"/>
          </w:tcPr>
          <w:p w14:paraId="60270623" w14:textId="1D27FD90" w:rsidR="00515929" w:rsidRPr="00C146C0" w:rsidRDefault="00E523C9" w:rsidP="000D5258">
            <w:pPr>
              <w:pStyle w:val="block"/>
              <w:tabs>
                <w:tab w:val="decimal" w:pos="882"/>
              </w:tabs>
              <w:spacing w:after="0" w:line="240" w:lineRule="auto"/>
              <w:ind w:left="-12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2,121,076</w:t>
            </w:r>
          </w:p>
        </w:tc>
        <w:tc>
          <w:tcPr>
            <w:tcW w:w="141" w:type="pct"/>
          </w:tcPr>
          <w:p w14:paraId="542353AA" w14:textId="77777777" w:rsidR="00515929" w:rsidRPr="00C146C0" w:rsidRDefault="00515929" w:rsidP="000D5258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14:paraId="6A4D90A0" w14:textId="4849BE4F" w:rsidR="00515929" w:rsidRPr="00C146C0" w:rsidRDefault="006F080F" w:rsidP="000D5258">
            <w:pPr>
              <w:pStyle w:val="block"/>
              <w:tabs>
                <w:tab w:val="decimal" w:pos="882"/>
              </w:tabs>
              <w:spacing w:after="0" w:line="240" w:lineRule="auto"/>
              <w:ind w:left="-12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F080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51592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6F080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132</w:t>
            </w:r>
            <w:r w:rsidR="0051592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6F080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920</w:t>
            </w:r>
          </w:p>
        </w:tc>
        <w:tc>
          <w:tcPr>
            <w:tcW w:w="146" w:type="pct"/>
          </w:tcPr>
          <w:p w14:paraId="3CB22B3C" w14:textId="77777777" w:rsidR="00515929" w:rsidRPr="00C146C0" w:rsidRDefault="00515929" w:rsidP="000D5258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1A315FDC" w14:textId="57B5387A" w:rsidR="00515929" w:rsidRPr="00C146C0" w:rsidRDefault="00AF17B4" w:rsidP="001B1CB3">
            <w:pPr>
              <w:pStyle w:val="block"/>
              <w:tabs>
                <w:tab w:val="decimal" w:pos="863"/>
              </w:tabs>
              <w:spacing w:after="0" w:line="240" w:lineRule="auto"/>
              <w:ind w:left="-128" w:right="-10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898,194</w:t>
            </w:r>
          </w:p>
        </w:tc>
        <w:tc>
          <w:tcPr>
            <w:tcW w:w="144" w:type="pct"/>
          </w:tcPr>
          <w:p w14:paraId="73374433" w14:textId="77777777" w:rsidR="00515929" w:rsidRPr="00C146C0" w:rsidRDefault="00515929" w:rsidP="000D5258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623" w:type="pct"/>
          </w:tcPr>
          <w:p w14:paraId="2A404B18" w14:textId="152E7DBC" w:rsidR="00515929" w:rsidRPr="00C146C0" w:rsidRDefault="006F080F" w:rsidP="001B1CB3">
            <w:pPr>
              <w:pStyle w:val="block"/>
              <w:tabs>
                <w:tab w:val="decimal" w:pos="808"/>
              </w:tabs>
              <w:spacing w:after="0" w:line="240" w:lineRule="auto"/>
              <w:ind w:left="-12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F080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914</w:t>
            </w:r>
            <w:r w:rsidR="0051592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6F080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758</w:t>
            </w:r>
          </w:p>
        </w:tc>
      </w:tr>
      <w:tr w:rsidR="001B1CB3" w:rsidRPr="00C146C0" w14:paraId="77AA4DDE" w14:textId="77777777" w:rsidTr="002A0A7F">
        <w:trPr>
          <w:trHeight w:hRule="exact" w:val="374"/>
        </w:trPr>
        <w:tc>
          <w:tcPr>
            <w:tcW w:w="1749" w:type="pct"/>
          </w:tcPr>
          <w:p w14:paraId="7854DE77" w14:textId="77777777" w:rsidR="00515929" w:rsidRPr="00C146C0" w:rsidRDefault="00515929" w:rsidP="000D5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146C0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471" w:type="pct"/>
          </w:tcPr>
          <w:p w14:paraId="6AE7743D" w14:textId="77777777" w:rsidR="00515929" w:rsidRPr="00C146C0" w:rsidRDefault="00515929" w:rsidP="000D5258">
            <w:pPr>
              <w:pStyle w:val="block"/>
              <w:tabs>
                <w:tab w:val="decimal" w:pos="794"/>
              </w:tabs>
              <w:spacing w:after="0" w:line="240" w:lineRule="auto"/>
              <w:ind w:left="-128" w:right="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23" w:type="pct"/>
          </w:tcPr>
          <w:p w14:paraId="4C632F7C" w14:textId="0C46156B" w:rsidR="00515929" w:rsidRPr="00C146C0" w:rsidRDefault="00E523C9" w:rsidP="000D5258">
            <w:pPr>
              <w:pStyle w:val="block"/>
              <w:tabs>
                <w:tab w:val="decimal" w:pos="882"/>
              </w:tabs>
              <w:spacing w:after="0" w:line="240" w:lineRule="auto"/>
              <w:ind w:left="-12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350,000</w:t>
            </w:r>
          </w:p>
        </w:tc>
        <w:tc>
          <w:tcPr>
            <w:tcW w:w="141" w:type="pct"/>
          </w:tcPr>
          <w:p w14:paraId="14219479" w14:textId="77777777" w:rsidR="00515929" w:rsidRPr="00C146C0" w:rsidRDefault="00515929" w:rsidP="000D5258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14:paraId="67499310" w14:textId="43772ECC" w:rsidR="00515929" w:rsidRPr="00C146C0" w:rsidRDefault="006F080F" w:rsidP="000D5258">
            <w:pPr>
              <w:pStyle w:val="block"/>
              <w:tabs>
                <w:tab w:val="decimal" w:pos="882"/>
              </w:tabs>
              <w:spacing w:after="0" w:line="240" w:lineRule="auto"/>
              <w:ind w:left="-12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F080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333</w:t>
            </w:r>
            <w:r w:rsidR="0051592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6F080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46" w:type="pct"/>
          </w:tcPr>
          <w:p w14:paraId="0C9BB3FE" w14:textId="77777777" w:rsidR="00515929" w:rsidRPr="00C146C0" w:rsidRDefault="00515929" w:rsidP="000D5258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4C54CF52" w14:textId="49B70D46" w:rsidR="00515929" w:rsidRPr="00C146C0" w:rsidRDefault="00AF17B4" w:rsidP="001B1CB3">
            <w:pPr>
              <w:pStyle w:val="block"/>
              <w:tabs>
                <w:tab w:val="decimal" w:pos="863"/>
              </w:tabs>
              <w:spacing w:after="0" w:line="240" w:lineRule="auto"/>
              <w:ind w:left="-128" w:right="-10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350,000</w:t>
            </w:r>
          </w:p>
        </w:tc>
        <w:tc>
          <w:tcPr>
            <w:tcW w:w="144" w:type="pct"/>
          </w:tcPr>
          <w:p w14:paraId="6CA25188" w14:textId="77777777" w:rsidR="00515929" w:rsidRPr="00C146C0" w:rsidRDefault="00515929" w:rsidP="000D5258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623" w:type="pct"/>
          </w:tcPr>
          <w:p w14:paraId="2A1EB8F5" w14:textId="120BF40E" w:rsidR="00515929" w:rsidRPr="00C146C0" w:rsidRDefault="006F080F" w:rsidP="001B1CB3">
            <w:pPr>
              <w:pStyle w:val="block"/>
              <w:tabs>
                <w:tab w:val="decimal" w:pos="808"/>
              </w:tabs>
              <w:spacing w:after="0" w:line="240" w:lineRule="auto"/>
              <w:ind w:left="-12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F080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333</w:t>
            </w:r>
            <w:r w:rsidR="0051592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6F080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000</w:t>
            </w:r>
          </w:p>
        </w:tc>
      </w:tr>
      <w:tr w:rsidR="001B1CB3" w:rsidRPr="00C146C0" w14:paraId="61FB751F" w14:textId="77777777" w:rsidTr="002A0A7F">
        <w:trPr>
          <w:trHeight w:hRule="exact" w:val="374"/>
        </w:trPr>
        <w:tc>
          <w:tcPr>
            <w:tcW w:w="1749" w:type="pct"/>
          </w:tcPr>
          <w:p w14:paraId="5B7A26B2" w14:textId="77777777" w:rsidR="00515929" w:rsidRPr="00C146C0" w:rsidRDefault="00515929" w:rsidP="000D5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eastAsia="Malgun Gothic" w:hAnsi="Angsana New" w:cs="Angsana New"/>
                <w:sz w:val="30"/>
                <w:szCs w:val="30"/>
                <w:cs/>
                <w:lang w:eastAsia="ko-KR"/>
              </w:rPr>
            </w:pPr>
            <w:r w:rsidRPr="00C146C0">
              <w:rPr>
                <w:rFonts w:ascii="Angsana New" w:eastAsia="Malgun Gothic" w:hAnsi="Angsana New" w:cs="Angsana New"/>
                <w:sz w:val="30"/>
                <w:szCs w:val="30"/>
                <w:cs/>
                <w:lang w:eastAsia="ko-KR"/>
              </w:rPr>
              <w:t>ลดลง</w:t>
            </w:r>
          </w:p>
        </w:tc>
        <w:tc>
          <w:tcPr>
            <w:tcW w:w="471" w:type="pct"/>
          </w:tcPr>
          <w:p w14:paraId="782B6DFA" w14:textId="77777777" w:rsidR="00515929" w:rsidRPr="00C146C0" w:rsidRDefault="00515929" w:rsidP="000D5258">
            <w:pPr>
              <w:pStyle w:val="block"/>
              <w:tabs>
                <w:tab w:val="decimal" w:pos="794"/>
              </w:tabs>
              <w:spacing w:after="0" w:line="240" w:lineRule="auto"/>
              <w:ind w:left="-128" w:right="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23" w:type="pct"/>
          </w:tcPr>
          <w:p w14:paraId="3526FE91" w14:textId="4D54E79F" w:rsidR="00515929" w:rsidRPr="00C146C0" w:rsidRDefault="00E523C9" w:rsidP="000D5258">
            <w:pPr>
              <w:pStyle w:val="block"/>
              <w:tabs>
                <w:tab w:val="decimal" w:pos="882"/>
              </w:tabs>
              <w:spacing w:after="0" w:line="240" w:lineRule="auto"/>
              <w:ind w:left="-128" w:right="-1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(439,870)</w:t>
            </w:r>
          </w:p>
        </w:tc>
        <w:tc>
          <w:tcPr>
            <w:tcW w:w="141" w:type="pct"/>
          </w:tcPr>
          <w:p w14:paraId="3400C623" w14:textId="77777777" w:rsidR="00515929" w:rsidRPr="00C146C0" w:rsidRDefault="00515929" w:rsidP="000D5258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14:paraId="1CBDEECE" w14:textId="6B8DCE6B" w:rsidR="00515929" w:rsidRPr="00C146C0" w:rsidRDefault="00515929" w:rsidP="00515929">
            <w:pPr>
              <w:pStyle w:val="block"/>
              <w:tabs>
                <w:tab w:val="decimal" w:pos="775"/>
              </w:tabs>
              <w:spacing w:after="0" w:line="240" w:lineRule="auto"/>
              <w:ind w:left="-128" w:right="-1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06301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542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06301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879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6" w:type="pct"/>
          </w:tcPr>
          <w:p w14:paraId="3D7F1041" w14:textId="77777777" w:rsidR="00515929" w:rsidRPr="00C146C0" w:rsidRDefault="00515929" w:rsidP="000D5258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4E9F6906" w14:textId="505E78FF" w:rsidR="00515929" w:rsidRPr="00C146C0" w:rsidRDefault="00AF17B4" w:rsidP="001B1CB3">
            <w:pPr>
              <w:pStyle w:val="block"/>
              <w:tabs>
                <w:tab w:val="decimal" w:pos="863"/>
              </w:tabs>
              <w:spacing w:after="0" w:line="240" w:lineRule="auto"/>
              <w:ind w:left="-128" w:right="-10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(171,65</w:t>
            </w:r>
            <w:r w:rsidR="00676AA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4" w:type="pct"/>
          </w:tcPr>
          <w:p w14:paraId="548CFC18" w14:textId="77777777" w:rsidR="00515929" w:rsidRPr="00C146C0" w:rsidRDefault="00515929" w:rsidP="000D5258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623" w:type="pct"/>
          </w:tcPr>
          <w:p w14:paraId="3FB01AA8" w14:textId="3E9A7873" w:rsidR="00515929" w:rsidRPr="00C146C0" w:rsidRDefault="00515929" w:rsidP="001B1CB3">
            <w:pPr>
              <w:pStyle w:val="block"/>
              <w:tabs>
                <w:tab w:val="decimal" w:pos="808"/>
              </w:tabs>
              <w:spacing w:after="0" w:line="240" w:lineRule="auto"/>
              <w:ind w:left="0" w:right="-10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06301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321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06301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698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1B1CB3" w:rsidRPr="00C146C0" w14:paraId="494F6F0B" w14:textId="77777777" w:rsidTr="002A0A7F">
        <w:trPr>
          <w:trHeight w:hRule="exact" w:val="374"/>
        </w:trPr>
        <w:tc>
          <w:tcPr>
            <w:tcW w:w="1749" w:type="pct"/>
          </w:tcPr>
          <w:p w14:paraId="06C91B27" w14:textId="066A81D8" w:rsidR="00515929" w:rsidRPr="00C146C0" w:rsidRDefault="00515929" w:rsidP="000D5258">
            <w:pPr>
              <w:spacing w:line="240" w:lineRule="auto"/>
              <w:jc w:val="both"/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</w:pPr>
            <w:r w:rsidRPr="00C14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6F080F" w:rsidRPr="006F080F">
              <w:rPr>
                <w:rFonts w:ascii="Angsana New" w:hAnsi="Angsana New" w:cs="Angsana New"/>
                <w:b/>
                <w:bCs/>
                <w:sz w:val="30"/>
                <w:szCs w:val="30"/>
              </w:rPr>
              <w:t>30</w:t>
            </w:r>
            <w:r w:rsidR="00386C9B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="00386C9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471" w:type="pct"/>
          </w:tcPr>
          <w:p w14:paraId="6C23686E" w14:textId="77777777" w:rsidR="00515929" w:rsidRPr="00C146C0" w:rsidRDefault="00515929" w:rsidP="000D5258">
            <w:pPr>
              <w:pStyle w:val="block"/>
              <w:tabs>
                <w:tab w:val="decimal" w:pos="794"/>
              </w:tabs>
              <w:spacing w:after="0" w:line="240" w:lineRule="auto"/>
              <w:ind w:left="-128" w:right="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23" w:type="pct"/>
            <w:tcBorders>
              <w:top w:val="single" w:sz="4" w:space="0" w:color="auto"/>
              <w:bottom w:val="double" w:sz="4" w:space="0" w:color="auto"/>
            </w:tcBorders>
          </w:tcPr>
          <w:p w14:paraId="256A25D2" w14:textId="4AFD40A8" w:rsidR="00515929" w:rsidRPr="00C146C0" w:rsidRDefault="00E523C9" w:rsidP="000D5258">
            <w:pPr>
              <w:pStyle w:val="block"/>
              <w:tabs>
                <w:tab w:val="decimal" w:pos="882"/>
              </w:tabs>
              <w:spacing w:after="0" w:line="240" w:lineRule="auto"/>
              <w:ind w:left="-12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2,031,206</w:t>
            </w:r>
          </w:p>
        </w:tc>
        <w:tc>
          <w:tcPr>
            <w:tcW w:w="141" w:type="pct"/>
          </w:tcPr>
          <w:p w14:paraId="7439A574" w14:textId="77777777" w:rsidR="00515929" w:rsidRPr="00C146C0" w:rsidRDefault="00515929" w:rsidP="000D5258">
            <w:pPr>
              <w:pStyle w:val="BodyText"/>
              <w:tabs>
                <w:tab w:val="decimal" w:pos="770"/>
                <w:tab w:val="decimal" w:pos="801"/>
              </w:tabs>
              <w:spacing w:after="0" w:line="240" w:lineRule="auto"/>
              <w:ind w:lef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9" w:type="pct"/>
            <w:tcBorders>
              <w:top w:val="single" w:sz="4" w:space="0" w:color="auto"/>
              <w:bottom w:val="double" w:sz="4" w:space="0" w:color="auto"/>
            </w:tcBorders>
          </w:tcPr>
          <w:p w14:paraId="628D4DDF" w14:textId="5699458C" w:rsidR="00515929" w:rsidRPr="00C146C0" w:rsidRDefault="0006301D" w:rsidP="000D5258">
            <w:pPr>
              <w:pStyle w:val="block"/>
              <w:tabs>
                <w:tab w:val="decimal" w:pos="882"/>
              </w:tabs>
              <w:spacing w:after="0" w:line="240" w:lineRule="auto"/>
              <w:ind w:left="-12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1,923,041</w:t>
            </w:r>
          </w:p>
        </w:tc>
        <w:tc>
          <w:tcPr>
            <w:tcW w:w="146" w:type="pct"/>
          </w:tcPr>
          <w:p w14:paraId="61F1523B" w14:textId="77777777" w:rsidR="00515929" w:rsidRPr="00C146C0" w:rsidRDefault="00515929" w:rsidP="000D5258">
            <w:pPr>
              <w:pStyle w:val="ListBullet5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  <w:tab w:val="decimal" w:pos="801"/>
              </w:tabs>
              <w:spacing w:line="240" w:lineRule="auto"/>
              <w:ind w:left="1440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EC82B2" w14:textId="2901950B" w:rsidR="00515929" w:rsidRPr="00C146C0" w:rsidRDefault="00AF17B4" w:rsidP="001B1CB3">
            <w:pPr>
              <w:pStyle w:val="block"/>
              <w:tabs>
                <w:tab w:val="decimal" w:pos="863"/>
              </w:tabs>
              <w:spacing w:after="0" w:line="240" w:lineRule="auto"/>
              <w:ind w:left="-128" w:right="-107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8D550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,076,53</w:t>
            </w:r>
            <w:r w:rsidR="00676AA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44" w:type="pct"/>
          </w:tcPr>
          <w:p w14:paraId="695E914C" w14:textId="77777777" w:rsidR="00515929" w:rsidRPr="00C146C0" w:rsidRDefault="00515929" w:rsidP="000D5258">
            <w:pPr>
              <w:pStyle w:val="BodyText"/>
              <w:tabs>
                <w:tab w:val="decimal" w:pos="770"/>
                <w:tab w:val="decimal" w:pos="801"/>
              </w:tabs>
              <w:spacing w:after="0" w:line="240" w:lineRule="auto"/>
              <w:ind w:lef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single" w:sz="4" w:space="0" w:color="auto"/>
              <w:bottom w:val="double" w:sz="4" w:space="0" w:color="auto"/>
            </w:tcBorders>
          </w:tcPr>
          <w:p w14:paraId="6BF8F803" w14:textId="0B03AEA6" w:rsidR="00515929" w:rsidRPr="00C146C0" w:rsidRDefault="006F080F" w:rsidP="001B1CB3">
            <w:pPr>
              <w:pStyle w:val="block"/>
              <w:tabs>
                <w:tab w:val="decimal" w:pos="808"/>
              </w:tabs>
              <w:spacing w:after="0" w:line="240" w:lineRule="auto"/>
              <w:ind w:left="-12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F080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</w:t>
            </w:r>
            <w:r w:rsidR="0006301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26</w:t>
            </w:r>
            <w:r w:rsidR="0051592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06301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</w:t>
            </w:r>
            <w:r w:rsidRPr="006F080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</w:t>
            </w:r>
            <w:r w:rsidR="0006301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</w:t>
            </w:r>
          </w:p>
        </w:tc>
      </w:tr>
      <w:tr w:rsidR="001B1CB3" w:rsidRPr="00C146C0" w14:paraId="4E1D233C" w14:textId="77777777" w:rsidTr="002A0A7F">
        <w:trPr>
          <w:trHeight w:hRule="exact" w:val="410"/>
        </w:trPr>
        <w:tc>
          <w:tcPr>
            <w:tcW w:w="1749" w:type="pct"/>
          </w:tcPr>
          <w:p w14:paraId="0763DED4" w14:textId="10DFF7FD" w:rsidR="00515929" w:rsidRPr="00C146C0" w:rsidRDefault="00515929" w:rsidP="000D5258">
            <w:pPr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14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6F080F" w:rsidRPr="006F080F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C146C0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C14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71" w:type="pct"/>
          </w:tcPr>
          <w:p w14:paraId="1D6818B9" w14:textId="77777777" w:rsidR="00515929" w:rsidRPr="00C146C0" w:rsidRDefault="00515929" w:rsidP="000D5258">
            <w:pPr>
              <w:pStyle w:val="block"/>
              <w:tabs>
                <w:tab w:val="decimal" w:pos="794"/>
              </w:tabs>
              <w:spacing w:after="0" w:line="240" w:lineRule="auto"/>
              <w:ind w:left="-128" w:right="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23" w:type="pct"/>
            <w:tcBorders>
              <w:top w:val="double" w:sz="4" w:space="0" w:color="auto"/>
            </w:tcBorders>
          </w:tcPr>
          <w:p w14:paraId="3D894367" w14:textId="77777777" w:rsidR="00515929" w:rsidRPr="00C146C0" w:rsidRDefault="00515929" w:rsidP="000D5258">
            <w:pPr>
              <w:pStyle w:val="block"/>
              <w:tabs>
                <w:tab w:val="decimal" w:pos="770"/>
              </w:tabs>
              <w:spacing w:after="0" w:line="240" w:lineRule="auto"/>
              <w:ind w:left="-12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1" w:type="pct"/>
          </w:tcPr>
          <w:p w14:paraId="55EBAA39" w14:textId="77777777" w:rsidR="00515929" w:rsidRPr="001A0DF5" w:rsidRDefault="00515929" w:rsidP="000D5258">
            <w:pPr>
              <w:pStyle w:val="BodyText"/>
              <w:tabs>
                <w:tab w:val="decimal" w:pos="770"/>
                <w:tab w:val="decimal" w:pos="801"/>
              </w:tabs>
              <w:spacing w:after="0" w:line="240" w:lineRule="auto"/>
              <w:ind w:lef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9" w:type="pct"/>
            <w:tcBorders>
              <w:top w:val="double" w:sz="4" w:space="0" w:color="auto"/>
              <w:bottom w:val="double" w:sz="4" w:space="0" w:color="auto"/>
            </w:tcBorders>
          </w:tcPr>
          <w:p w14:paraId="4CEE2473" w14:textId="193DAAAF" w:rsidR="00515929" w:rsidRPr="001A0DF5" w:rsidRDefault="006F080F" w:rsidP="000D5258">
            <w:pPr>
              <w:pStyle w:val="block"/>
              <w:tabs>
                <w:tab w:val="decimal" w:pos="846"/>
              </w:tabs>
              <w:spacing w:after="0" w:line="240" w:lineRule="auto"/>
              <w:ind w:left="-12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F080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51592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6F080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121</w:t>
            </w:r>
            <w:r w:rsidR="0051592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6F080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076</w:t>
            </w:r>
          </w:p>
        </w:tc>
        <w:tc>
          <w:tcPr>
            <w:tcW w:w="146" w:type="pct"/>
          </w:tcPr>
          <w:p w14:paraId="66F91E26" w14:textId="77777777" w:rsidR="00515929" w:rsidRPr="001A0DF5" w:rsidRDefault="00515929" w:rsidP="000D5258">
            <w:pPr>
              <w:pStyle w:val="ListBullet5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  <w:tab w:val="decimal" w:pos="801"/>
              </w:tabs>
              <w:spacing w:line="240" w:lineRule="auto"/>
              <w:ind w:left="1440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double" w:sz="4" w:space="0" w:color="auto"/>
            </w:tcBorders>
          </w:tcPr>
          <w:p w14:paraId="7E0697DB" w14:textId="77777777" w:rsidR="00515929" w:rsidRPr="001A0DF5" w:rsidRDefault="00515929" w:rsidP="000D5258">
            <w:pPr>
              <w:pStyle w:val="block"/>
              <w:tabs>
                <w:tab w:val="decimal" w:pos="770"/>
              </w:tabs>
              <w:spacing w:after="0" w:line="240" w:lineRule="auto"/>
              <w:ind w:left="-12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4" w:type="pct"/>
          </w:tcPr>
          <w:p w14:paraId="5DFC96A8" w14:textId="77777777" w:rsidR="00515929" w:rsidRPr="001A0DF5" w:rsidRDefault="00515929" w:rsidP="000D5258">
            <w:pPr>
              <w:pStyle w:val="BodyText"/>
              <w:tabs>
                <w:tab w:val="decimal" w:pos="770"/>
                <w:tab w:val="decimal" w:pos="801"/>
              </w:tabs>
              <w:spacing w:after="0" w:line="240" w:lineRule="auto"/>
              <w:ind w:lef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double" w:sz="4" w:space="0" w:color="auto"/>
              <w:bottom w:val="double" w:sz="4" w:space="0" w:color="auto"/>
            </w:tcBorders>
          </w:tcPr>
          <w:p w14:paraId="3E2C8CAA" w14:textId="6A3CC5B8" w:rsidR="00515929" w:rsidRPr="001A0DF5" w:rsidRDefault="006F080F" w:rsidP="001B1CB3">
            <w:pPr>
              <w:pStyle w:val="block"/>
              <w:tabs>
                <w:tab w:val="decimal" w:pos="808"/>
              </w:tabs>
              <w:spacing w:after="0" w:line="240" w:lineRule="auto"/>
              <w:ind w:left="-12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6F080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898</w:t>
            </w:r>
            <w:r w:rsidR="0051592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6F080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194</w:t>
            </w:r>
          </w:p>
        </w:tc>
      </w:tr>
    </w:tbl>
    <w:p w14:paraId="4489E5C5" w14:textId="77777777" w:rsidR="00515929" w:rsidRPr="00D76847" w:rsidRDefault="00515929" w:rsidP="001B00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rPr>
          <w:rFonts w:ascii="Angsana New" w:hAnsi="Angsana New" w:cs="Angsana New"/>
          <w:sz w:val="30"/>
          <w:szCs w:val="30"/>
          <w:cs/>
        </w:rPr>
      </w:pPr>
    </w:p>
    <w:p w14:paraId="613B3827" w14:textId="7F42EB46" w:rsidR="00F5098C" w:rsidRPr="002D6C77" w:rsidRDefault="00F5098C" w:rsidP="00F509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>
        <w:rPr>
          <w:rFonts w:ascii="Angsana New" w:hAnsi="Angsana New" w:cs="Angsana New" w:hint="cs"/>
          <w:sz w:val="30"/>
          <w:szCs w:val="30"/>
          <w:cs/>
        </w:rPr>
        <w:t>ในระหว่างงวดเก้าเดือนสิ้นสุด</w:t>
      </w:r>
      <w:r w:rsidRPr="00CF1517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4B0B8A">
        <w:rPr>
          <w:rFonts w:ascii="Angsana New" w:hAnsi="Angsana New" w:cs="Angsana New"/>
          <w:sz w:val="30"/>
          <w:szCs w:val="30"/>
        </w:rPr>
        <w:t>3</w:t>
      </w:r>
      <w:r>
        <w:rPr>
          <w:rFonts w:ascii="Angsana New" w:hAnsi="Angsana New" w:cs="Angsana New"/>
          <w:sz w:val="30"/>
          <w:szCs w:val="30"/>
        </w:rPr>
        <w:t>0</w:t>
      </w:r>
      <w:r w:rsidRPr="00CF1517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Pr="00CF1517">
        <w:rPr>
          <w:rFonts w:ascii="Angsana New" w:hAnsi="Angsana New" w:cs="Angsana New"/>
          <w:sz w:val="30"/>
          <w:szCs w:val="30"/>
          <w:cs/>
        </w:rPr>
        <w:t xml:space="preserve"> </w:t>
      </w:r>
      <w:r w:rsidRPr="00086D0E">
        <w:rPr>
          <w:rFonts w:ascii="Angsana New" w:hAnsi="Angsana New" w:cs="Angsana New"/>
          <w:sz w:val="30"/>
          <w:szCs w:val="30"/>
        </w:rPr>
        <w:t>2</w:t>
      </w:r>
      <w:r w:rsidRPr="00360B44">
        <w:rPr>
          <w:rFonts w:ascii="Angsana New" w:hAnsi="Angsana New" w:cs="Angsana New"/>
          <w:sz w:val="30"/>
          <w:szCs w:val="30"/>
        </w:rPr>
        <w:t>56</w:t>
      </w:r>
      <w:r>
        <w:rPr>
          <w:rFonts w:ascii="Angsana New" w:hAnsi="Angsana New" w:cs="Angsana New"/>
          <w:sz w:val="30"/>
          <w:szCs w:val="30"/>
        </w:rPr>
        <w:t>4</w:t>
      </w:r>
      <w:r w:rsidRPr="00CF1517">
        <w:rPr>
          <w:rFonts w:ascii="Angsana New" w:hAnsi="Angsana New" w:cs="Angsana New"/>
          <w:sz w:val="30"/>
          <w:szCs w:val="30"/>
        </w:rPr>
        <w:t xml:space="preserve"> </w:t>
      </w:r>
      <w:r w:rsidRPr="00CF1517">
        <w:rPr>
          <w:rFonts w:ascii="Angsana New" w:hAnsi="Angsana New" w:cs="Angsana New"/>
          <w:sz w:val="30"/>
          <w:szCs w:val="30"/>
          <w:cs/>
        </w:rPr>
        <w:t>กลุ่มบริษัท</w:t>
      </w:r>
      <w:r>
        <w:rPr>
          <w:rFonts w:ascii="Angsana New" w:hAnsi="Angsana New" w:cs="Angsana New" w:hint="cs"/>
          <w:sz w:val="30"/>
          <w:szCs w:val="30"/>
          <w:cs/>
        </w:rPr>
        <w:t>ได้เข้าทำ</w:t>
      </w:r>
      <w:r w:rsidRPr="00CF1517">
        <w:rPr>
          <w:rFonts w:ascii="Angsana New" w:hAnsi="Angsana New" w:cs="Angsana New"/>
          <w:sz w:val="30"/>
          <w:szCs w:val="30"/>
          <w:cs/>
        </w:rPr>
        <w:t>สัญญาเงินกู้ยืม</w:t>
      </w:r>
      <w:r>
        <w:rPr>
          <w:rFonts w:ascii="Angsana New" w:hAnsi="Angsana New" w:cs="Angsana New" w:hint="cs"/>
          <w:sz w:val="30"/>
          <w:szCs w:val="30"/>
          <w:cs/>
        </w:rPr>
        <w:t>ระยะยาว</w:t>
      </w:r>
      <w:r w:rsidRPr="00CF1517">
        <w:rPr>
          <w:rFonts w:ascii="Angsana New" w:hAnsi="Angsana New" w:cs="Angsana New"/>
          <w:sz w:val="30"/>
          <w:szCs w:val="30"/>
          <w:cs/>
        </w:rPr>
        <w:t>ประเภทมีหลักประกันกับสถาบันการเงิน โดยมีรายละเอียดดังนี้</w:t>
      </w:r>
    </w:p>
    <w:p w14:paraId="6B853A5D" w14:textId="77777777" w:rsidR="00F5098C" w:rsidRPr="00CF1517" w:rsidRDefault="00F5098C" w:rsidP="00F5098C">
      <w:pPr>
        <w:rPr>
          <w:rFonts w:ascii="Angsana New" w:hAnsi="Angsana New" w:cs="Angsana New"/>
          <w:sz w:val="30"/>
          <w:szCs w:val="30"/>
        </w:rPr>
      </w:pPr>
    </w:p>
    <w:tbl>
      <w:tblPr>
        <w:tblW w:w="9792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1872"/>
        <w:gridCol w:w="900"/>
        <w:gridCol w:w="1170"/>
        <w:gridCol w:w="1260"/>
        <w:gridCol w:w="1980"/>
        <w:gridCol w:w="2610"/>
      </w:tblGrid>
      <w:tr w:rsidR="00F5098C" w:rsidRPr="00CF1517" w14:paraId="20D6ED55" w14:textId="77777777" w:rsidTr="00F5098C">
        <w:trPr>
          <w:trHeight w:val="947"/>
        </w:trPr>
        <w:tc>
          <w:tcPr>
            <w:tcW w:w="1872" w:type="dxa"/>
            <w:vAlign w:val="bottom"/>
          </w:tcPr>
          <w:p w14:paraId="711D0176" w14:textId="77777777" w:rsidR="00F5098C" w:rsidRPr="00CF1517" w:rsidRDefault="00F5098C" w:rsidP="00F5098C">
            <w:pPr>
              <w:spacing w:before="3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F1517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                                   </w:t>
            </w:r>
          </w:p>
          <w:p w14:paraId="00CDF97E" w14:textId="77777777" w:rsidR="00F5098C" w:rsidRPr="00CF1517" w:rsidRDefault="00F5098C" w:rsidP="00F5098C">
            <w:pPr>
              <w:spacing w:before="3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F1517">
              <w:rPr>
                <w:rFonts w:ascii="Angsana New" w:hAnsi="Angsana New" w:cs="Angsana New"/>
                <w:sz w:val="24"/>
                <w:szCs w:val="24"/>
                <w:cs/>
              </w:rPr>
              <w:t>ชื่อกิจการ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8E9005B" w14:textId="77777777" w:rsidR="00F5098C" w:rsidRPr="00CF1517" w:rsidRDefault="00F5098C" w:rsidP="00F5098C">
            <w:pPr>
              <w:spacing w:before="3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F1517">
              <w:rPr>
                <w:rFonts w:ascii="Angsana New" w:hAnsi="Angsana New" w:cs="Angsana New"/>
                <w:sz w:val="24"/>
                <w:szCs w:val="24"/>
                <w:cs/>
              </w:rPr>
              <w:t>สัญญาเงินกู้ยืม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DBF9BFF" w14:textId="77777777" w:rsidR="00F5098C" w:rsidRPr="00CF1517" w:rsidRDefault="00F5098C" w:rsidP="00F50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3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F1517">
              <w:rPr>
                <w:rFonts w:ascii="Angsana New" w:hAnsi="Angsana New" w:cs="Angsana New"/>
                <w:sz w:val="24"/>
                <w:szCs w:val="24"/>
                <w:cs/>
              </w:rPr>
              <w:t>วงเงินสินเชื่อ</w:t>
            </w:r>
          </w:p>
          <w:p w14:paraId="5AD04B18" w14:textId="77777777" w:rsidR="00F5098C" w:rsidRPr="00CF1517" w:rsidRDefault="00F5098C" w:rsidP="00F5098C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F1517">
              <w:rPr>
                <w:rFonts w:ascii="Angsana New" w:hAnsi="Angsana New" w:cs="Angsana New"/>
                <w:sz w:val="24"/>
                <w:szCs w:val="24"/>
                <w:cs/>
              </w:rPr>
              <w:t>ที่ได้รับอนุมัติ</w:t>
            </w:r>
          </w:p>
        </w:tc>
        <w:tc>
          <w:tcPr>
            <w:tcW w:w="1260" w:type="dxa"/>
            <w:shd w:val="clear" w:color="auto" w:fill="auto"/>
          </w:tcPr>
          <w:p w14:paraId="03DDC02C" w14:textId="77777777" w:rsidR="00F5098C" w:rsidRPr="00CF1517" w:rsidRDefault="00F5098C" w:rsidP="00F50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F1517">
              <w:rPr>
                <w:rFonts w:ascii="Angsana New" w:hAnsi="Angsana New" w:cs="Angsana New"/>
                <w:sz w:val="24"/>
                <w:szCs w:val="24"/>
                <w:cs/>
              </w:rPr>
              <w:t>ยอดเงินกู้ยืม</w:t>
            </w:r>
          </w:p>
          <w:p w14:paraId="6D221366" w14:textId="4499FF70" w:rsidR="00F5098C" w:rsidRPr="00CF1517" w:rsidRDefault="00F5098C" w:rsidP="00F50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1517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4B0B8A">
              <w:rPr>
                <w:rFonts w:ascii="Angsana New" w:hAnsi="Angsana New" w:cs="Angsana New"/>
                <w:sz w:val="24"/>
                <w:szCs w:val="24"/>
              </w:rPr>
              <w:t>3</w:t>
            </w: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CF1517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3600B1">
              <w:rPr>
                <w:rFonts w:ascii="Angsana New" w:hAnsi="Angsana New" w:cs="Angsana New" w:hint="cs"/>
                <w:sz w:val="24"/>
                <w:szCs w:val="24"/>
                <w:cs/>
              </w:rPr>
              <w:t>กันยายน</w:t>
            </w:r>
          </w:p>
          <w:p w14:paraId="4F4F31D4" w14:textId="6567AB91" w:rsidR="00F5098C" w:rsidRPr="00CF1517" w:rsidRDefault="00F5098C" w:rsidP="00F5098C">
            <w:pPr>
              <w:ind w:left="-108"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86D0E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Pr="00360B44">
              <w:rPr>
                <w:rFonts w:ascii="Angsana New" w:hAnsi="Angsana New" w:cs="Angsana New"/>
                <w:sz w:val="24"/>
                <w:szCs w:val="24"/>
              </w:rPr>
              <w:t>56</w:t>
            </w:r>
            <w:r w:rsidR="003600B1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2C3782EF" w14:textId="77777777" w:rsidR="00F5098C" w:rsidRPr="00CF1517" w:rsidRDefault="00F5098C" w:rsidP="00F50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24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F1517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  <w:p w14:paraId="68A6DA65" w14:textId="77777777" w:rsidR="00F5098C" w:rsidRPr="00CF1517" w:rsidRDefault="00F5098C" w:rsidP="00F5098C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F1517">
              <w:rPr>
                <w:rFonts w:ascii="Angsana New" w:hAnsi="Angsana New" w:cs="Angsana New"/>
                <w:sz w:val="24"/>
                <w:szCs w:val="24"/>
                <w:cs/>
              </w:rPr>
              <w:t>ร้อยละต่อปี</w:t>
            </w:r>
          </w:p>
        </w:tc>
        <w:tc>
          <w:tcPr>
            <w:tcW w:w="2610" w:type="dxa"/>
            <w:shd w:val="clear" w:color="auto" w:fill="auto"/>
            <w:vAlign w:val="bottom"/>
          </w:tcPr>
          <w:p w14:paraId="64155125" w14:textId="77777777" w:rsidR="00F5098C" w:rsidRPr="00CF1517" w:rsidRDefault="00F5098C" w:rsidP="00F50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3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F1517">
              <w:rPr>
                <w:rFonts w:ascii="Angsana New" w:hAnsi="Angsana New" w:cs="Angsana New"/>
                <w:sz w:val="24"/>
                <w:szCs w:val="24"/>
                <w:cs/>
              </w:rPr>
              <w:t>กำหนดการจ่ายชำระคืน</w:t>
            </w:r>
          </w:p>
        </w:tc>
      </w:tr>
      <w:tr w:rsidR="00F5098C" w:rsidRPr="00CF1517" w14:paraId="21EBA972" w14:textId="77777777" w:rsidTr="00F5098C">
        <w:tc>
          <w:tcPr>
            <w:tcW w:w="1872" w:type="dxa"/>
          </w:tcPr>
          <w:p w14:paraId="705B9724" w14:textId="77777777" w:rsidR="00F5098C" w:rsidRPr="00CF1517" w:rsidRDefault="00F5098C" w:rsidP="00F50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04C221F0" w14:textId="77777777" w:rsidR="00F5098C" w:rsidRPr="00CF1517" w:rsidRDefault="00F5098C" w:rsidP="00F50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430" w:type="dxa"/>
            <w:gridSpan w:val="2"/>
            <w:shd w:val="clear" w:color="auto" w:fill="auto"/>
          </w:tcPr>
          <w:p w14:paraId="269CB05B" w14:textId="77777777" w:rsidR="00F5098C" w:rsidRPr="00CF1517" w:rsidRDefault="00F5098C" w:rsidP="00F50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  <w:r w:rsidRPr="00CF1517">
              <w:rPr>
                <w:rFonts w:ascii="Angsana New" w:hAnsi="Angsana New" w:cs="Angsana New"/>
                <w:i/>
                <w:iCs/>
                <w:sz w:val="24"/>
                <w:szCs w:val="24"/>
              </w:rPr>
              <w:t>(</w:t>
            </w:r>
            <w:r w:rsidRPr="00CF1517"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  <w:t>ล้านบาท</w:t>
            </w:r>
            <w:r w:rsidRPr="00CF1517">
              <w:rPr>
                <w:rFonts w:ascii="Angsana New" w:hAnsi="Angsana New" w:cs="Angsana New"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1980" w:type="dxa"/>
            <w:shd w:val="clear" w:color="auto" w:fill="auto"/>
          </w:tcPr>
          <w:p w14:paraId="6426676D" w14:textId="77777777" w:rsidR="00F5098C" w:rsidRPr="00CF1517" w:rsidRDefault="00F5098C" w:rsidP="00F50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10" w:type="dxa"/>
            <w:shd w:val="clear" w:color="auto" w:fill="auto"/>
          </w:tcPr>
          <w:p w14:paraId="305AAEAB" w14:textId="77777777" w:rsidR="00F5098C" w:rsidRPr="00CF1517" w:rsidRDefault="00F5098C" w:rsidP="00F50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F5098C" w:rsidRPr="00CF1517" w14:paraId="3C41A226" w14:textId="77777777" w:rsidTr="00F5098C">
        <w:tc>
          <w:tcPr>
            <w:tcW w:w="1872" w:type="dxa"/>
          </w:tcPr>
          <w:p w14:paraId="68D02D4A" w14:textId="77777777" w:rsidR="00F5098C" w:rsidRPr="00CF1517" w:rsidRDefault="00F5098C" w:rsidP="00F50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2"/>
              </w:tabs>
              <w:ind w:left="306" w:hanging="19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1517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CF1517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ไทยฟู้ดส์ กรุ๊ป </w:t>
            </w:r>
            <w:r w:rsidRPr="00CF1517">
              <w:rPr>
                <w:rFonts w:ascii="Angsana New" w:hAnsi="Angsana New" w:cs="Angsana New"/>
                <w:sz w:val="24"/>
                <w:szCs w:val="24"/>
              </w:rPr>
              <w:t xml:space="preserve">   </w:t>
            </w:r>
          </w:p>
        </w:tc>
        <w:tc>
          <w:tcPr>
            <w:tcW w:w="900" w:type="dxa"/>
            <w:shd w:val="clear" w:color="auto" w:fill="auto"/>
          </w:tcPr>
          <w:p w14:paraId="1566568A" w14:textId="77777777" w:rsidR="00F5098C" w:rsidRPr="00CF1517" w:rsidRDefault="00F5098C" w:rsidP="00F50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1517">
              <w:rPr>
                <w:rFonts w:ascii="Angsana New" w:hAnsi="Angsana New" w:cs="Angsana New"/>
                <w:sz w:val="24"/>
                <w:szCs w:val="24"/>
                <w:cs/>
              </w:rPr>
              <w:t xml:space="preserve">ฉบับที่ </w:t>
            </w:r>
            <w:r w:rsidRPr="00360B44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1170" w:type="dxa"/>
            <w:shd w:val="clear" w:color="auto" w:fill="auto"/>
          </w:tcPr>
          <w:p w14:paraId="121299C4" w14:textId="1C7931B5" w:rsidR="00F5098C" w:rsidRPr="00CF1517" w:rsidRDefault="00F5098C" w:rsidP="00F50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B0B8A">
              <w:rPr>
                <w:rFonts w:ascii="Angsana New" w:hAnsi="Angsana New" w:cs="Angsana New"/>
                <w:sz w:val="24"/>
                <w:szCs w:val="24"/>
              </w:rPr>
              <w:t>3</w:t>
            </w:r>
            <w:r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360B44"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14:paraId="6EA1BF6E" w14:textId="3CE41367" w:rsidR="00F5098C" w:rsidRPr="00CF1517" w:rsidRDefault="003600B1" w:rsidP="00F50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17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350</w:t>
            </w:r>
          </w:p>
        </w:tc>
        <w:tc>
          <w:tcPr>
            <w:tcW w:w="1980" w:type="dxa"/>
            <w:shd w:val="clear" w:color="auto" w:fill="auto"/>
          </w:tcPr>
          <w:p w14:paraId="4E39C6E3" w14:textId="77777777" w:rsidR="00F5098C" w:rsidRPr="00CF1517" w:rsidRDefault="00F5098C" w:rsidP="00F50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1517">
              <w:rPr>
                <w:rFonts w:ascii="Angsana New" w:hAnsi="Angsana New" w:cs="Angsana New" w:hint="cs"/>
                <w:sz w:val="24"/>
                <w:szCs w:val="24"/>
                <w:cs/>
              </w:rPr>
              <w:t>อัตราคงที่ตามที่กำหนด</w:t>
            </w:r>
          </w:p>
        </w:tc>
        <w:tc>
          <w:tcPr>
            <w:tcW w:w="2610" w:type="dxa"/>
            <w:shd w:val="clear" w:color="auto" w:fill="auto"/>
          </w:tcPr>
          <w:p w14:paraId="198FC9E9" w14:textId="6933F742" w:rsidR="00F5098C" w:rsidRPr="00CF1517" w:rsidRDefault="00F5098C" w:rsidP="00F50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F1517">
              <w:rPr>
                <w:rFonts w:asciiTheme="majorBidi" w:hAnsiTheme="majorBidi" w:cstheme="majorBidi"/>
                <w:sz w:val="24"/>
                <w:szCs w:val="24"/>
                <w:cs/>
              </w:rPr>
              <w:t>ชำระทุกๆ</w:t>
            </w:r>
            <w:r w:rsidRPr="00CF151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3600B1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CF151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CF151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เดือน ระยะเวลา </w:t>
            </w:r>
            <w:r w:rsidR="003600B1">
              <w:rPr>
                <w:rFonts w:asciiTheme="majorBidi" w:hAnsiTheme="majorBidi" w:cstheme="majorBidi"/>
                <w:sz w:val="24"/>
                <w:szCs w:val="24"/>
              </w:rPr>
              <w:t>60</w:t>
            </w:r>
            <w:r w:rsidRPr="00CF151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CF1517">
              <w:rPr>
                <w:rFonts w:asciiTheme="majorBidi" w:hAnsiTheme="majorBidi" w:cstheme="majorBidi"/>
                <w:sz w:val="24"/>
                <w:szCs w:val="24"/>
                <w:cs/>
              </w:rPr>
              <w:t>เดือน</w:t>
            </w:r>
          </w:p>
        </w:tc>
      </w:tr>
      <w:tr w:rsidR="00F5098C" w:rsidRPr="00CF1517" w14:paraId="435D57F3" w14:textId="77777777" w:rsidTr="00F5098C">
        <w:tc>
          <w:tcPr>
            <w:tcW w:w="1872" w:type="dxa"/>
          </w:tcPr>
          <w:p w14:paraId="3CF64F9E" w14:textId="77777777" w:rsidR="00F5098C" w:rsidRPr="00CF1517" w:rsidRDefault="00F5098C" w:rsidP="00F50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2"/>
              </w:tabs>
              <w:ind w:left="306" w:hanging="198"/>
              <w:rPr>
                <w:rFonts w:ascii="Angsana New" w:hAnsi="Angsana New" w:cs="Angsana New"/>
                <w:sz w:val="24"/>
                <w:szCs w:val="24"/>
              </w:rPr>
            </w:pPr>
            <w:r w:rsidRPr="00CF1517">
              <w:rPr>
                <w:rFonts w:ascii="Angsana New" w:hAnsi="Angsana New" w:cs="Angsana New"/>
                <w:sz w:val="24"/>
                <w:szCs w:val="24"/>
              </w:rPr>
              <w:t xml:space="preserve">    </w:t>
            </w:r>
            <w:r w:rsidRPr="00CF1517">
              <w:rPr>
                <w:rFonts w:ascii="Angsana New" w:hAnsi="Angsana New" w:cs="Angsana New"/>
                <w:sz w:val="24"/>
                <w:szCs w:val="24"/>
                <w:cs/>
              </w:rPr>
              <w:t xml:space="preserve">จำกัด </w:t>
            </w:r>
            <w:r w:rsidRPr="00CF1517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CF1517">
              <w:rPr>
                <w:rFonts w:ascii="Angsana New" w:hAnsi="Angsana New" w:cs="Angsana New"/>
                <w:sz w:val="24"/>
                <w:szCs w:val="24"/>
                <w:cs/>
              </w:rPr>
              <w:t>มหาชน</w:t>
            </w:r>
            <w:r w:rsidRPr="00CF1517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900" w:type="dxa"/>
            <w:shd w:val="clear" w:color="auto" w:fill="auto"/>
          </w:tcPr>
          <w:p w14:paraId="505922A2" w14:textId="45C62B4E" w:rsidR="00F5098C" w:rsidRPr="00CF1517" w:rsidRDefault="00F5098C" w:rsidP="00F50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6929093" w14:textId="68635524" w:rsidR="00F5098C" w:rsidRPr="00CF1517" w:rsidRDefault="00F5098C" w:rsidP="00F50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FC10436" w14:textId="5BA51D56" w:rsidR="00F5098C" w:rsidRPr="00CF1517" w:rsidRDefault="00F5098C" w:rsidP="00F50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17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80" w:type="dxa"/>
            <w:shd w:val="clear" w:color="auto" w:fill="auto"/>
          </w:tcPr>
          <w:p w14:paraId="6ACB56EB" w14:textId="5865FCEE" w:rsidR="00F5098C" w:rsidRPr="00CF1517" w:rsidRDefault="00F5098C" w:rsidP="00F50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10" w:type="dxa"/>
            <w:shd w:val="clear" w:color="auto" w:fill="auto"/>
          </w:tcPr>
          <w:p w14:paraId="15D26445" w14:textId="552DC832" w:rsidR="00F5098C" w:rsidRPr="00CF1517" w:rsidRDefault="00F5098C" w:rsidP="00F50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</w:tbl>
    <w:p w14:paraId="6EEB417A" w14:textId="77777777" w:rsidR="003600B1" w:rsidRDefault="003600B1" w:rsidP="001B00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72C53284" w14:textId="527BB568" w:rsidR="00B653AA" w:rsidRPr="001B0062" w:rsidRDefault="00B653AA" w:rsidP="001B00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rPr>
          <w:rFonts w:ascii="Angsana New" w:hAnsi="Angsana New" w:cs="Angsana New"/>
          <w:b/>
          <w:bCs/>
          <w:i/>
          <w:iCs/>
          <w:sz w:val="24"/>
          <w:szCs w:val="24"/>
        </w:rPr>
      </w:pPr>
      <w:r w:rsidRPr="00E4276D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วงเงินสินเชื่อที่ยังไม่ได้เบิกใช้</w:t>
      </w:r>
    </w:p>
    <w:p w14:paraId="122FE113" w14:textId="77777777" w:rsidR="00B653AA" w:rsidRPr="00D76847" w:rsidRDefault="00B653AA" w:rsidP="00B65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 w:cs="Angsana New"/>
          <w:sz w:val="30"/>
          <w:szCs w:val="30"/>
          <w:cs/>
        </w:rPr>
      </w:pPr>
    </w:p>
    <w:p w14:paraId="108EB54F" w14:textId="67EB8B93" w:rsidR="002221ED" w:rsidRDefault="00B653AA" w:rsidP="004A0F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E4276D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6F080F" w:rsidRPr="006F080F">
        <w:rPr>
          <w:rFonts w:ascii="Angsana New" w:hAnsi="Angsana New" w:cs="Angsana New"/>
          <w:sz w:val="30"/>
          <w:szCs w:val="30"/>
        </w:rPr>
        <w:t>30</w:t>
      </w:r>
      <w:r w:rsidR="00386C9B">
        <w:rPr>
          <w:rFonts w:ascii="Angsana New" w:hAnsi="Angsana New" w:cs="Angsana New"/>
          <w:sz w:val="30"/>
          <w:szCs w:val="30"/>
        </w:rPr>
        <w:t xml:space="preserve"> </w:t>
      </w:r>
      <w:r w:rsidR="00386C9B">
        <w:rPr>
          <w:rFonts w:ascii="Angsana New" w:hAnsi="Angsana New" w:cs="Angsana New"/>
          <w:sz w:val="30"/>
          <w:szCs w:val="30"/>
          <w:cs/>
        </w:rPr>
        <w:t>กันยายน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F080F" w:rsidRPr="006F080F">
        <w:rPr>
          <w:rFonts w:ascii="Angsana New" w:hAnsi="Angsana New" w:cs="Angsana New"/>
          <w:sz w:val="30"/>
          <w:szCs w:val="30"/>
        </w:rPr>
        <w:t>2564</w:t>
      </w:r>
      <w:r w:rsidRPr="00E4276D">
        <w:rPr>
          <w:rFonts w:ascii="Angsana New" w:hAnsi="Angsana New" w:cs="Angsana New"/>
          <w:sz w:val="30"/>
          <w:szCs w:val="30"/>
        </w:rPr>
        <w:t xml:space="preserve"> </w:t>
      </w:r>
      <w:r w:rsidRPr="00E4276D">
        <w:rPr>
          <w:rFonts w:ascii="Angsana New" w:hAnsi="Angsana New" w:cs="Angsana New" w:hint="cs"/>
          <w:sz w:val="30"/>
          <w:szCs w:val="30"/>
          <w:cs/>
        </w:rPr>
        <w:t>กลุ่มบริษัทและบริษัทมีวงเงินสินเชื่อที่ยังไม่ได้เบิกใช้เป็นจำนวนเงินรวม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="00D358A9">
        <w:rPr>
          <w:rFonts w:ascii="Angsana New" w:hAnsi="Angsana New" w:cs="Angsana New"/>
          <w:sz w:val="30"/>
          <w:szCs w:val="30"/>
        </w:rPr>
        <w:t>1,741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E4276D">
        <w:rPr>
          <w:rFonts w:ascii="Angsana New" w:hAnsi="Angsana New" w:cs="Angsana New" w:hint="cs"/>
          <w:sz w:val="30"/>
          <w:szCs w:val="30"/>
          <w:cs/>
        </w:rPr>
        <w:t xml:space="preserve">ล้านบาทและ </w:t>
      </w:r>
      <w:r w:rsidR="00D358A9">
        <w:rPr>
          <w:rFonts w:ascii="Angsana New" w:hAnsi="Angsana New" w:cs="Angsana New"/>
          <w:sz w:val="30"/>
          <w:szCs w:val="30"/>
        </w:rPr>
        <w:t>706</w:t>
      </w:r>
      <w:r w:rsidRPr="00E4276D">
        <w:rPr>
          <w:rFonts w:ascii="Angsana New" w:hAnsi="Angsana New" w:cs="Angsana New"/>
          <w:sz w:val="30"/>
          <w:szCs w:val="30"/>
        </w:rPr>
        <w:t xml:space="preserve"> </w:t>
      </w:r>
      <w:r w:rsidRPr="00E4276D">
        <w:rPr>
          <w:rFonts w:ascii="Angsana New" w:hAnsi="Angsana New" w:cs="Angsana New" w:hint="cs"/>
          <w:sz w:val="30"/>
          <w:szCs w:val="30"/>
          <w:cs/>
        </w:rPr>
        <w:t>ล้านบาท ตามลำดับ</w:t>
      </w:r>
      <w:r w:rsidRPr="00E4276D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(</w:t>
      </w:r>
      <w:r w:rsidR="006F080F" w:rsidRPr="006F080F">
        <w:rPr>
          <w:rFonts w:ascii="Angsana New" w:hAnsi="Angsana New" w:cs="Angsana New"/>
          <w:i/>
          <w:iCs/>
          <w:sz w:val="30"/>
          <w:szCs w:val="30"/>
        </w:rPr>
        <w:t>31</w:t>
      </w:r>
      <w:r w:rsidRPr="00E4276D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E4276D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ธันวาคม </w:t>
      </w:r>
      <w:r w:rsidR="006F080F" w:rsidRPr="006F080F">
        <w:rPr>
          <w:rFonts w:ascii="Angsana New" w:hAnsi="Angsana New" w:cs="Angsana New"/>
          <w:i/>
          <w:iCs/>
          <w:sz w:val="30"/>
          <w:szCs w:val="30"/>
        </w:rPr>
        <w:t>2563</w:t>
      </w:r>
      <w:r w:rsidRPr="00E4276D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 w:rsidR="006F080F" w:rsidRPr="006F080F">
        <w:rPr>
          <w:rFonts w:ascii="Angsana New" w:hAnsi="Angsana New" w:cs="Angsana New"/>
          <w:i/>
          <w:iCs/>
          <w:sz w:val="30"/>
          <w:szCs w:val="30"/>
        </w:rPr>
        <w:t>3</w:t>
      </w:r>
      <w:r w:rsidR="00063E2C">
        <w:rPr>
          <w:rFonts w:ascii="Angsana New" w:hAnsi="Angsana New" w:cs="Angsana New"/>
          <w:i/>
          <w:iCs/>
          <w:sz w:val="30"/>
          <w:szCs w:val="30"/>
        </w:rPr>
        <w:t>,</w:t>
      </w:r>
      <w:r w:rsidR="006F080F" w:rsidRPr="006F080F">
        <w:rPr>
          <w:rFonts w:ascii="Angsana New" w:hAnsi="Angsana New" w:cs="Angsana New"/>
          <w:i/>
          <w:iCs/>
          <w:sz w:val="30"/>
          <w:szCs w:val="30"/>
        </w:rPr>
        <w:t>685</w:t>
      </w:r>
      <w:r w:rsidRPr="00E4276D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E4276D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ล้านบาท และ </w:t>
      </w:r>
      <w:r w:rsidR="006F080F" w:rsidRPr="006F080F">
        <w:rPr>
          <w:rFonts w:ascii="Angsana New" w:hAnsi="Angsana New" w:cs="Angsana New"/>
          <w:i/>
          <w:iCs/>
          <w:sz w:val="30"/>
          <w:szCs w:val="30"/>
        </w:rPr>
        <w:t>1</w:t>
      </w:r>
      <w:r w:rsidR="00063E2C">
        <w:rPr>
          <w:rFonts w:ascii="Angsana New" w:hAnsi="Angsana New" w:cs="Angsana New"/>
          <w:i/>
          <w:iCs/>
          <w:sz w:val="30"/>
          <w:szCs w:val="30"/>
        </w:rPr>
        <w:t>,</w:t>
      </w:r>
      <w:r w:rsidR="006F080F" w:rsidRPr="006F080F">
        <w:rPr>
          <w:rFonts w:ascii="Angsana New" w:hAnsi="Angsana New" w:cs="Angsana New"/>
          <w:i/>
          <w:iCs/>
          <w:sz w:val="30"/>
          <w:szCs w:val="30"/>
        </w:rPr>
        <w:t>148</w:t>
      </w:r>
      <w:r w:rsidRPr="00E4276D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E4276D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 ตามลำดับ)</w:t>
      </w:r>
    </w:p>
    <w:p w14:paraId="2517DCBC" w14:textId="061BBE47" w:rsidR="003600B1" w:rsidRDefault="003600B1" w:rsidP="004A0F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54E44283" w14:textId="11EDB58D" w:rsidR="006B363A" w:rsidRDefault="006B363A" w:rsidP="00D53DE0">
      <w:pPr>
        <w:pStyle w:val="Heading1"/>
        <w:keepLines/>
        <w:numPr>
          <w:ilvl w:val="0"/>
          <w:numId w:val="3"/>
        </w:numPr>
        <w:shd w:val="clear" w:color="auto" w:fill="auto"/>
        <w:ind w:left="540" w:right="-45" w:hanging="540"/>
        <w:jc w:val="thaiDistribute"/>
        <w:rPr>
          <w:rFonts w:ascii="Angsana New" w:hAnsi="Angsana New" w:cs="Angsana New"/>
          <w:sz w:val="30"/>
          <w:szCs w:val="30"/>
          <w:u w:val="none"/>
        </w:rPr>
      </w:pPr>
      <w:r>
        <w:rPr>
          <w:rFonts w:ascii="Angsana New" w:hAnsi="Angsana New" w:cs="Angsana New" w:hint="cs"/>
          <w:sz w:val="30"/>
          <w:szCs w:val="30"/>
          <w:u w:val="none"/>
          <w:cs/>
        </w:rPr>
        <w:t>ทุนเรือนหุ้น</w:t>
      </w:r>
    </w:p>
    <w:p w14:paraId="019BB1ED" w14:textId="60179767" w:rsidR="00D53DE0" w:rsidRPr="00D76357" w:rsidRDefault="00D53DE0" w:rsidP="00D53DE0">
      <w:pPr>
        <w:rPr>
          <w:rFonts w:asciiTheme="majorBidi" w:hAnsiTheme="majorBidi" w:cstheme="majorBidi"/>
          <w:sz w:val="24"/>
          <w:szCs w:val="24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30"/>
        <w:gridCol w:w="810"/>
        <w:gridCol w:w="1080"/>
        <w:gridCol w:w="270"/>
        <w:gridCol w:w="1080"/>
        <w:gridCol w:w="270"/>
        <w:gridCol w:w="1080"/>
        <w:gridCol w:w="270"/>
        <w:gridCol w:w="1080"/>
      </w:tblGrid>
      <w:tr w:rsidR="000B116F" w:rsidRPr="00C146C0" w14:paraId="77EE66E0" w14:textId="77777777" w:rsidTr="003600B1">
        <w:trPr>
          <w:tblHeader/>
        </w:trPr>
        <w:tc>
          <w:tcPr>
            <w:tcW w:w="3330" w:type="dxa"/>
          </w:tcPr>
          <w:p w14:paraId="23A9ACDD" w14:textId="77777777" w:rsidR="000B116F" w:rsidRPr="00C146C0" w:rsidRDefault="000B116F" w:rsidP="002F78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810" w:type="dxa"/>
          </w:tcPr>
          <w:p w14:paraId="3F595C39" w14:textId="3DB9E7A9" w:rsidR="000B116F" w:rsidRPr="00C146C0" w:rsidRDefault="000B116F" w:rsidP="002F78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7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5130" w:type="dxa"/>
            <w:gridSpan w:val="7"/>
            <w:shd w:val="clear" w:color="auto" w:fill="auto"/>
          </w:tcPr>
          <w:p w14:paraId="6233CA8D" w14:textId="77777777" w:rsidR="000B116F" w:rsidRPr="00C146C0" w:rsidRDefault="000B116F" w:rsidP="002F7816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 w:rsidRPr="00C146C0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งบการเงินรวม/งบการเงินเฉพาะกิจการ</w:t>
            </w:r>
          </w:p>
        </w:tc>
      </w:tr>
      <w:tr w:rsidR="0006305F" w:rsidRPr="00C146C0" w14:paraId="29464A90" w14:textId="77777777" w:rsidTr="003600B1">
        <w:trPr>
          <w:tblHeader/>
        </w:trPr>
        <w:tc>
          <w:tcPr>
            <w:tcW w:w="3330" w:type="dxa"/>
          </w:tcPr>
          <w:p w14:paraId="0FED8F8C" w14:textId="77777777" w:rsidR="0006305F" w:rsidRPr="00C146C0" w:rsidRDefault="0006305F" w:rsidP="000630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810" w:type="dxa"/>
          </w:tcPr>
          <w:p w14:paraId="27A89E31" w14:textId="0725E28E" w:rsidR="0006305F" w:rsidRPr="0006305F" w:rsidRDefault="0006305F" w:rsidP="000630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7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C146C0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430" w:type="dxa"/>
            <w:gridSpan w:val="3"/>
            <w:shd w:val="clear" w:color="auto" w:fill="auto"/>
          </w:tcPr>
          <w:p w14:paraId="0AC97759" w14:textId="2DD20B31" w:rsidR="0006305F" w:rsidRPr="00C146C0" w:rsidRDefault="006F080F" w:rsidP="0006305F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080F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6DF457FD" w14:textId="77777777" w:rsidR="0006305F" w:rsidRPr="00C146C0" w:rsidRDefault="0006305F" w:rsidP="0006305F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51E069C3" w14:textId="31D654BC" w:rsidR="0006305F" w:rsidRPr="00C146C0" w:rsidRDefault="006F080F" w:rsidP="0006305F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080F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06305F" w:rsidRPr="00C146C0" w14:paraId="6AB8B138" w14:textId="77777777" w:rsidTr="003600B1">
        <w:trPr>
          <w:tblHeader/>
        </w:trPr>
        <w:tc>
          <w:tcPr>
            <w:tcW w:w="3330" w:type="dxa"/>
          </w:tcPr>
          <w:p w14:paraId="08A73F4C" w14:textId="77777777" w:rsidR="0006305F" w:rsidRPr="00C146C0" w:rsidRDefault="0006305F" w:rsidP="000630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810" w:type="dxa"/>
          </w:tcPr>
          <w:p w14:paraId="1333F6F1" w14:textId="53712518" w:rsidR="0006305F" w:rsidRPr="00C146C0" w:rsidRDefault="0006305F" w:rsidP="000630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7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  <w:r w:rsidRPr="00C146C0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ต่อหุ้น</w:t>
            </w:r>
          </w:p>
        </w:tc>
        <w:tc>
          <w:tcPr>
            <w:tcW w:w="1080" w:type="dxa"/>
            <w:shd w:val="clear" w:color="auto" w:fill="auto"/>
          </w:tcPr>
          <w:p w14:paraId="4B953518" w14:textId="77777777" w:rsidR="0006305F" w:rsidRPr="00C146C0" w:rsidRDefault="0006305F" w:rsidP="0006305F">
            <w:pPr>
              <w:ind w:left="-108" w:right="-126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C146C0">
              <w:rPr>
                <w:rFonts w:ascii="Angsana New" w:hAnsi="Angsana New" w:cs="Angsana New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70" w:type="dxa"/>
          </w:tcPr>
          <w:p w14:paraId="3622C6BE" w14:textId="77777777" w:rsidR="0006305F" w:rsidRPr="00C146C0" w:rsidRDefault="0006305F" w:rsidP="0006305F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F2F2583" w14:textId="77777777" w:rsidR="0006305F" w:rsidRPr="00C146C0" w:rsidRDefault="0006305F" w:rsidP="0006305F">
            <w:pPr>
              <w:ind w:left="-136" w:right="-139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C146C0">
              <w:rPr>
                <w:rFonts w:ascii="Angsana New" w:hAnsi="Angsana New" w:cs="Angsana New"/>
                <w:b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70" w:type="dxa"/>
          </w:tcPr>
          <w:p w14:paraId="7EBEFF28" w14:textId="77777777" w:rsidR="0006305F" w:rsidRPr="00C146C0" w:rsidRDefault="0006305F" w:rsidP="0006305F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04FA961" w14:textId="77777777" w:rsidR="0006305F" w:rsidRPr="00C146C0" w:rsidRDefault="0006305F" w:rsidP="0006305F">
            <w:pPr>
              <w:ind w:left="-108" w:right="-171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C146C0">
              <w:rPr>
                <w:rFonts w:ascii="Angsana New" w:hAnsi="Angsana New" w:cs="Angsana New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70" w:type="dxa"/>
          </w:tcPr>
          <w:p w14:paraId="0B21ADDB" w14:textId="77777777" w:rsidR="0006305F" w:rsidRPr="00C146C0" w:rsidRDefault="0006305F" w:rsidP="0006305F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6176634" w14:textId="77777777" w:rsidR="0006305F" w:rsidRPr="00C146C0" w:rsidRDefault="0006305F" w:rsidP="0006305F">
            <w:pPr>
              <w:ind w:left="-136" w:right="-94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C146C0">
              <w:rPr>
                <w:rFonts w:ascii="Angsana New" w:hAnsi="Angsana New" w:cs="Angsana New"/>
                <w:b/>
                <w:sz w:val="30"/>
                <w:szCs w:val="30"/>
                <w:cs/>
              </w:rPr>
              <w:t>จำนวนเงิน</w:t>
            </w:r>
          </w:p>
        </w:tc>
      </w:tr>
      <w:tr w:rsidR="0006305F" w:rsidRPr="00C146C0" w14:paraId="700F4708" w14:textId="77777777" w:rsidTr="003600B1">
        <w:trPr>
          <w:trHeight w:val="389"/>
          <w:tblHeader/>
        </w:trPr>
        <w:tc>
          <w:tcPr>
            <w:tcW w:w="3330" w:type="dxa"/>
          </w:tcPr>
          <w:p w14:paraId="4A73A838" w14:textId="77777777" w:rsidR="0006305F" w:rsidRPr="00C146C0" w:rsidRDefault="0006305F" w:rsidP="000630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810" w:type="dxa"/>
          </w:tcPr>
          <w:p w14:paraId="520939AB" w14:textId="36A8FCCF" w:rsidR="0006305F" w:rsidRPr="00C146C0" w:rsidRDefault="0006305F" w:rsidP="000630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7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C146C0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5130" w:type="dxa"/>
            <w:gridSpan w:val="7"/>
          </w:tcPr>
          <w:p w14:paraId="46F64058" w14:textId="77777777" w:rsidR="0006305F" w:rsidRPr="00C146C0" w:rsidRDefault="0006305F" w:rsidP="0006305F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C146C0">
              <w:rPr>
                <w:rFonts w:ascii="Angsana New" w:eastAsia="Calibri" w:hAnsi="Angsana New" w:cs="Angsana New"/>
                <w:i/>
                <w:iCs/>
                <w:sz w:val="30"/>
                <w:szCs w:val="30"/>
                <w:cs/>
              </w:rPr>
              <w:t>(ล้านหุ้น</w:t>
            </w:r>
            <w:r w:rsidRPr="00C146C0">
              <w:rPr>
                <w:rFonts w:ascii="Angsana New" w:eastAsia="Calibri" w:hAnsi="Angsana New" w:cs="Angsana New"/>
                <w:i/>
                <w:iCs/>
                <w:sz w:val="30"/>
                <w:szCs w:val="30"/>
              </w:rPr>
              <w:t>/</w:t>
            </w:r>
            <w:r w:rsidRPr="00C146C0">
              <w:rPr>
                <w:rFonts w:ascii="Angsana New" w:eastAsia="Calibri" w:hAnsi="Angsana New" w:cs="Angsana New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06305F" w:rsidRPr="00C146C0" w14:paraId="0FD11676" w14:textId="77777777" w:rsidTr="000B116F">
        <w:tc>
          <w:tcPr>
            <w:tcW w:w="3330" w:type="dxa"/>
          </w:tcPr>
          <w:p w14:paraId="152500A9" w14:textId="77777777" w:rsidR="0006305F" w:rsidRPr="00C146C0" w:rsidRDefault="0006305F" w:rsidP="000630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C146C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810" w:type="dxa"/>
          </w:tcPr>
          <w:p w14:paraId="47970585" w14:textId="77777777" w:rsidR="0006305F" w:rsidRPr="00C146C0" w:rsidRDefault="0006305F" w:rsidP="0006305F">
            <w:pPr>
              <w:ind w:left="-108" w:right="-9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7BBAD04" w14:textId="77777777" w:rsidR="0006305F" w:rsidRPr="00C146C0" w:rsidRDefault="0006305F" w:rsidP="0006305F">
            <w:pPr>
              <w:pStyle w:val="a3"/>
              <w:tabs>
                <w:tab w:val="decimal" w:pos="792"/>
              </w:tabs>
              <w:ind w:right="0"/>
              <w:jc w:val="lef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45E922EF" w14:textId="77777777" w:rsidR="0006305F" w:rsidRPr="00C146C0" w:rsidRDefault="0006305F" w:rsidP="0006305F">
            <w:pPr>
              <w:tabs>
                <w:tab w:val="decimal" w:pos="792"/>
              </w:tabs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1BEDF24F" w14:textId="77777777" w:rsidR="0006305F" w:rsidRPr="00C146C0" w:rsidRDefault="0006305F" w:rsidP="0006305F">
            <w:pPr>
              <w:pStyle w:val="a3"/>
              <w:tabs>
                <w:tab w:val="decimal" w:pos="792"/>
              </w:tabs>
              <w:ind w:right="0"/>
              <w:jc w:val="lef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12757F1E" w14:textId="77777777" w:rsidR="0006305F" w:rsidRPr="00C146C0" w:rsidRDefault="0006305F" w:rsidP="0006305F">
            <w:pPr>
              <w:tabs>
                <w:tab w:val="decimal" w:pos="792"/>
              </w:tabs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409A6123" w14:textId="77777777" w:rsidR="0006305F" w:rsidRPr="00C146C0" w:rsidRDefault="0006305F" w:rsidP="0006305F">
            <w:pPr>
              <w:pStyle w:val="a3"/>
              <w:tabs>
                <w:tab w:val="decimal" w:pos="726"/>
              </w:tabs>
              <w:ind w:right="0"/>
              <w:jc w:val="lef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7D8D613D" w14:textId="77777777" w:rsidR="0006305F" w:rsidRPr="00C146C0" w:rsidRDefault="0006305F" w:rsidP="0006305F">
            <w:pPr>
              <w:tabs>
                <w:tab w:val="decimal" w:pos="792"/>
              </w:tabs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3D86616" w14:textId="77777777" w:rsidR="0006305F" w:rsidRPr="00C146C0" w:rsidRDefault="0006305F" w:rsidP="0006305F">
            <w:pPr>
              <w:pStyle w:val="a3"/>
              <w:tabs>
                <w:tab w:val="decimal" w:pos="717"/>
              </w:tabs>
              <w:ind w:right="0"/>
              <w:jc w:val="lef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</w:tr>
      <w:tr w:rsidR="0006305F" w:rsidRPr="00C146C0" w14:paraId="7DBE2087" w14:textId="77777777" w:rsidTr="000B116F">
        <w:tc>
          <w:tcPr>
            <w:tcW w:w="3330" w:type="dxa"/>
          </w:tcPr>
          <w:p w14:paraId="635776BF" w14:textId="370D9A9A" w:rsidR="0006305F" w:rsidRPr="00C146C0" w:rsidRDefault="0006305F" w:rsidP="000630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146C0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="006F080F" w:rsidRPr="006F080F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C146C0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C146C0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810" w:type="dxa"/>
          </w:tcPr>
          <w:p w14:paraId="2D735AF9" w14:textId="77777777" w:rsidR="0006305F" w:rsidRPr="00C146C0" w:rsidRDefault="0006305F" w:rsidP="0006305F">
            <w:pPr>
              <w:ind w:left="-108" w:right="-9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D75D747" w14:textId="77777777" w:rsidR="0006305F" w:rsidRPr="00C146C0" w:rsidRDefault="0006305F" w:rsidP="0006305F">
            <w:pPr>
              <w:pStyle w:val="a3"/>
              <w:tabs>
                <w:tab w:val="decimal" w:pos="792"/>
              </w:tabs>
              <w:ind w:right="0"/>
              <w:jc w:val="lef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6CD089F2" w14:textId="77777777" w:rsidR="0006305F" w:rsidRPr="00C146C0" w:rsidRDefault="0006305F" w:rsidP="0006305F">
            <w:pPr>
              <w:tabs>
                <w:tab w:val="decimal" w:pos="792"/>
              </w:tabs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1748E9E0" w14:textId="77777777" w:rsidR="0006305F" w:rsidRPr="00C146C0" w:rsidRDefault="0006305F" w:rsidP="0006305F">
            <w:pPr>
              <w:pStyle w:val="a3"/>
              <w:tabs>
                <w:tab w:val="decimal" w:pos="732"/>
              </w:tabs>
              <w:ind w:right="0"/>
              <w:jc w:val="lef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6340EBA6" w14:textId="77777777" w:rsidR="0006305F" w:rsidRPr="00C146C0" w:rsidRDefault="0006305F" w:rsidP="0006305F">
            <w:pPr>
              <w:tabs>
                <w:tab w:val="decimal" w:pos="792"/>
              </w:tabs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4C9D1EC3" w14:textId="77777777" w:rsidR="0006305F" w:rsidRPr="00C146C0" w:rsidRDefault="0006305F" w:rsidP="0006305F">
            <w:pPr>
              <w:pStyle w:val="a3"/>
              <w:tabs>
                <w:tab w:val="decimal" w:pos="726"/>
              </w:tabs>
              <w:ind w:right="0"/>
              <w:jc w:val="lef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42B2086A" w14:textId="77777777" w:rsidR="0006305F" w:rsidRPr="00C146C0" w:rsidRDefault="0006305F" w:rsidP="0006305F">
            <w:pPr>
              <w:tabs>
                <w:tab w:val="decimal" w:pos="792"/>
              </w:tabs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42F9A1B9" w14:textId="77777777" w:rsidR="0006305F" w:rsidRPr="00C146C0" w:rsidRDefault="0006305F" w:rsidP="0006305F">
            <w:pPr>
              <w:pStyle w:val="a3"/>
              <w:tabs>
                <w:tab w:val="decimal" w:pos="717"/>
              </w:tabs>
              <w:ind w:right="0"/>
              <w:jc w:val="lef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</w:tr>
      <w:tr w:rsidR="00E07EC5" w:rsidRPr="00C146C0" w14:paraId="7550D37D" w14:textId="77777777" w:rsidTr="000B116F">
        <w:tc>
          <w:tcPr>
            <w:tcW w:w="3330" w:type="dxa"/>
          </w:tcPr>
          <w:p w14:paraId="01F2D195" w14:textId="77777777" w:rsidR="00E07EC5" w:rsidRPr="00C146C0" w:rsidRDefault="00E07EC5" w:rsidP="00E07EC5">
            <w:pPr>
              <w:tabs>
                <w:tab w:val="left" w:pos="372"/>
              </w:tabs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146C0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Pr="00C146C0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 </w:t>
            </w:r>
            <w:r w:rsidRPr="00C146C0">
              <w:rPr>
                <w:rFonts w:ascii="Angsana New" w:hAnsi="Angsana New" w:cs="Angsana New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810" w:type="dxa"/>
          </w:tcPr>
          <w:p w14:paraId="5B5F0264" w14:textId="778C4AC4" w:rsidR="00E07EC5" w:rsidRPr="00C146C0" w:rsidRDefault="00E07EC5" w:rsidP="00E07EC5">
            <w:pPr>
              <w:ind w:left="-108" w:right="-9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6F080F">
              <w:rPr>
                <w:rFonts w:ascii="Angsana New" w:hAnsi="Angsana New" w:cs="Angsana New"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1080" w:type="dxa"/>
          </w:tcPr>
          <w:p w14:paraId="66EB982F" w14:textId="501F0584" w:rsidR="00E07EC5" w:rsidRPr="00903124" w:rsidRDefault="00E07EC5" w:rsidP="00E07EC5">
            <w:pPr>
              <w:pStyle w:val="block"/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F080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6F080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138</w:t>
            </w:r>
          </w:p>
        </w:tc>
        <w:tc>
          <w:tcPr>
            <w:tcW w:w="270" w:type="dxa"/>
          </w:tcPr>
          <w:p w14:paraId="773A3C74" w14:textId="77777777" w:rsidR="00E07EC5" w:rsidRPr="00903124" w:rsidRDefault="00E07EC5" w:rsidP="00E07EC5">
            <w:pPr>
              <w:pStyle w:val="block"/>
              <w:tabs>
                <w:tab w:val="decimal" w:pos="882"/>
              </w:tabs>
              <w:spacing w:after="0" w:line="240" w:lineRule="auto"/>
              <w:ind w:left="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102E383D" w14:textId="5123781D" w:rsidR="00E07EC5" w:rsidRPr="00903124" w:rsidRDefault="00E07EC5" w:rsidP="00E07EC5">
            <w:pPr>
              <w:pStyle w:val="a3"/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F080F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6F080F">
              <w:rPr>
                <w:rFonts w:ascii="Angsana New" w:hAnsi="Angsana New" w:cs="Angsana New"/>
                <w:sz w:val="30"/>
                <w:szCs w:val="30"/>
                <w:lang w:val="en-US"/>
              </w:rPr>
              <w:t>138</w:t>
            </w:r>
          </w:p>
        </w:tc>
        <w:tc>
          <w:tcPr>
            <w:tcW w:w="270" w:type="dxa"/>
          </w:tcPr>
          <w:p w14:paraId="583026A5" w14:textId="77777777" w:rsidR="00E07EC5" w:rsidRPr="00903124" w:rsidRDefault="00E07EC5" w:rsidP="00E07EC5">
            <w:pPr>
              <w:tabs>
                <w:tab w:val="decimal" w:pos="792"/>
              </w:tabs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4A476168" w14:textId="325DCC17" w:rsidR="00E07EC5" w:rsidRPr="00903124" w:rsidRDefault="00E07EC5" w:rsidP="00E07EC5">
            <w:pPr>
              <w:pStyle w:val="block"/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F080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6F080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138</w:t>
            </w:r>
          </w:p>
        </w:tc>
        <w:tc>
          <w:tcPr>
            <w:tcW w:w="270" w:type="dxa"/>
          </w:tcPr>
          <w:p w14:paraId="2F70A7FA" w14:textId="77777777" w:rsidR="00E07EC5" w:rsidRPr="00C146C0" w:rsidRDefault="00E07EC5" w:rsidP="00E07EC5">
            <w:pPr>
              <w:pStyle w:val="block"/>
              <w:tabs>
                <w:tab w:val="decimal" w:pos="882"/>
              </w:tabs>
              <w:spacing w:after="0" w:line="240" w:lineRule="auto"/>
              <w:ind w:left="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0FE8E974" w14:textId="5B01D267" w:rsidR="00E07EC5" w:rsidRPr="00C146C0" w:rsidRDefault="00E07EC5" w:rsidP="00E07EC5">
            <w:pPr>
              <w:pStyle w:val="a3"/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F080F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6F080F">
              <w:rPr>
                <w:rFonts w:ascii="Angsana New" w:hAnsi="Angsana New" w:cs="Angsana New"/>
                <w:sz w:val="30"/>
                <w:szCs w:val="30"/>
                <w:lang w:val="en-US"/>
              </w:rPr>
              <w:t>138</w:t>
            </w:r>
          </w:p>
        </w:tc>
      </w:tr>
      <w:tr w:rsidR="002A0A7F" w:rsidRPr="00C146C0" w14:paraId="63050946" w14:textId="77777777" w:rsidTr="000B116F">
        <w:tc>
          <w:tcPr>
            <w:tcW w:w="3330" w:type="dxa"/>
          </w:tcPr>
          <w:p w14:paraId="38CE6623" w14:textId="0EA67896" w:rsidR="002A0A7F" w:rsidRPr="00B366D6" w:rsidRDefault="002A0A7F" w:rsidP="002A0A7F">
            <w:pPr>
              <w:tabs>
                <w:tab w:val="left" w:pos="372"/>
              </w:tabs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cs="Angsana New" w:hint="cs"/>
                <w:sz w:val="30"/>
                <w:szCs w:val="30"/>
                <w:cs/>
              </w:rPr>
              <w:t xml:space="preserve">    </w:t>
            </w:r>
            <w:r w:rsidRPr="00B366D6">
              <w:rPr>
                <w:rFonts w:cs="Angsana New" w:hint="cs"/>
                <w:sz w:val="30"/>
                <w:szCs w:val="30"/>
                <w:cs/>
              </w:rPr>
              <w:t>ลด</w:t>
            </w:r>
            <w:r>
              <w:rPr>
                <w:rFonts w:cs="Angsana New" w:hint="cs"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810" w:type="dxa"/>
          </w:tcPr>
          <w:p w14:paraId="61310CC7" w14:textId="2BBCDA54" w:rsidR="002A0A7F" w:rsidRPr="00F35C78" w:rsidRDefault="002A0A7F" w:rsidP="002A0A7F">
            <w:pPr>
              <w:ind w:left="-108" w:right="-9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6F080F">
              <w:rPr>
                <w:rFonts w:ascii="Angsana New" w:hAnsi="Angsana New" w:cs="Angsana New"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1080" w:type="dxa"/>
          </w:tcPr>
          <w:p w14:paraId="31C413BF" w14:textId="2E01EC4B" w:rsidR="002A0A7F" w:rsidRPr="00903124" w:rsidRDefault="002A0A7F" w:rsidP="002A0A7F">
            <w:pPr>
              <w:pStyle w:val="block"/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(531)</w:t>
            </w:r>
          </w:p>
        </w:tc>
        <w:tc>
          <w:tcPr>
            <w:tcW w:w="270" w:type="dxa"/>
          </w:tcPr>
          <w:p w14:paraId="4A365DFA" w14:textId="77777777" w:rsidR="002A0A7F" w:rsidRPr="00903124" w:rsidRDefault="002A0A7F" w:rsidP="002A0A7F">
            <w:pPr>
              <w:pStyle w:val="block"/>
              <w:tabs>
                <w:tab w:val="decimal" w:pos="882"/>
              </w:tabs>
              <w:spacing w:after="0" w:line="240" w:lineRule="auto"/>
              <w:ind w:left="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22C026A0" w14:textId="6AD24A56" w:rsidR="002A0A7F" w:rsidRPr="00903124" w:rsidRDefault="002A0A7F" w:rsidP="002A0A7F">
            <w:pPr>
              <w:pStyle w:val="a3"/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(531)</w:t>
            </w:r>
          </w:p>
        </w:tc>
        <w:tc>
          <w:tcPr>
            <w:tcW w:w="270" w:type="dxa"/>
          </w:tcPr>
          <w:p w14:paraId="409683B1" w14:textId="77777777" w:rsidR="002A0A7F" w:rsidRPr="00903124" w:rsidRDefault="002A0A7F" w:rsidP="002A0A7F">
            <w:pPr>
              <w:tabs>
                <w:tab w:val="decimal" w:pos="792"/>
              </w:tabs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694706A6" w14:textId="77777777" w:rsidR="002A0A7F" w:rsidRPr="00903124" w:rsidRDefault="002A0A7F" w:rsidP="002A0A7F">
            <w:pPr>
              <w:pStyle w:val="block"/>
              <w:tabs>
                <w:tab w:val="decimal" w:pos="702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4D6F6FA" w14:textId="77777777" w:rsidR="002A0A7F" w:rsidRPr="00C146C0" w:rsidRDefault="002A0A7F" w:rsidP="002A0A7F">
            <w:pPr>
              <w:pStyle w:val="block"/>
              <w:tabs>
                <w:tab w:val="decimal" w:pos="882"/>
              </w:tabs>
              <w:spacing w:after="0" w:line="240" w:lineRule="auto"/>
              <w:ind w:left="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25CDCB82" w14:textId="77777777" w:rsidR="002A0A7F" w:rsidRPr="00C146C0" w:rsidRDefault="002A0A7F" w:rsidP="002A0A7F">
            <w:pPr>
              <w:pStyle w:val="a3"/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2A0A7F" w:rsidRPr="00C146C0" w14:paraId="5346E820" w14:textId="77777777" w:rsidTr="000B116F">
        <w:tc>
          <w:tcPr>
            <w:tcW w:w="3330" w:type="dxa"/>
          </w:tcPr>
          <w:p w14:paraId="5341B478" w14:textId="68946535" w:rsidR="002A0A7F" w:rsidRPr="00B366D6" w:rsidRDefault="002A0A7F" w:rsidP="002A0A7F">
            <w:pPr>
              <w:tabs>
                <w:tab w:val="left" w:pos="372"/>
              </w:tabs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cs="Angsana New" w:hint="cs"/>
                <w:sz w:val="30"/>
                <w:szCs w:val="30"/>
                <w:cs/>
              </w:rPr>
              <w:t xml:space="preserve">    เพิ่มทุนจดทะเบียน</w:t>
            </w:r>
          </w:p>
        </w:tc>
        <w:tc>
          <w:tcPr>
            <w:tcW w:w="810" w:type="dxa"/>
          </w:tcPr>
          <w:p w14:paraId="1AB54AF8" w14:textId="21658EEF" w:rsidR="002A0A7F" w:rsidRPr="00C146C0" w:rsidRDefault="002A0A7F" w:rsidP="002A0A7F">
            <w:pPr>
              <w:ind w:left="-108" w:right="-9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6F080F">
              <w:rPr>
                <w:rFonts w:ascii="Angsana New" w:hAnsi="Angsana New" w:cs="Angsana New"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1080" w:type="dxa"/>
          </w:tcPr>
          <w:p w14:paraId="3809CABC" w14:textId="63B7BB9D" w:rsidR="002A0A7F" w:rsidRPr="00903124" w:rsidRDefault="002A0A7F" w:rsidP="002A0A7F">
            <w:pPr>
              <w:pStyle w:val="block"/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561</w:t>
            </w:r>
          </w:p>
        </w:tc>
        <w:tc>
          <w:tcPr>
            <w:tcW w:w="270" w:type="dxa"/>
          </w:tcPr>
          <w:p w14:paraId="6AB36270" w14:textId="77777777" w:rsidR="002A0A7F" w:rsidRPr="00903124" w:rsidRDefault="002A0A7F" w:rsidP="002A0A7F">
            <w:pPr>
              <w:pStyle w:val="block"/>
              <w:tabs>
                <w:tab w:val="decimal" w:pos="882"/>
              </w:tabs>
              <w:spacing w:after="0" w:line="240" w:lineRule="auto"/>
              <w:ind w:left="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7ED46236" w14:textId="207AAFB8" w:rsidR="002A0A7F" w:rsidRPr="00903124" w:rsidRDefault="002A0A7F" w:rsidP="002A0A7F">
            <w:pPr>
              <w:pStyle w:val="block"/>
              <w:tabs>
                <w:tab w:val="decimal" w:pos="780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561</w:t>
            </w:r>
          </w:p>
        </w:tc>
        <w:tc>
          <w:tcPr>
            <w:tcW w:w="270" w:type="dxa"/>
          </w:tcPr>
          <w:p w14:paraId="34C8B7AA" w14:textId="77777777" w:rsidR="002A0A7F" w:rsidRPr="00903124" w:rsidRDefault="002A0A7F" w:rsidP="002A0A7F">
            <w:pPr>
              <w:tabs>
                <w:tab w:val="decimal" w:pos="792"/>
              </w:tabs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133ACCF4" w14:textId="77777777" w:rsidR="002A0A7F" w:rsidRPr="00903124" w:rsidRDefault="002A0A7F" w:rsidP="002A0A7F">
            <w:pPr>
              <w:pStyle w:val="block"/>
              <w:tabs>
                <w:tab w:val="decimal" w:pos="702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1D55819" w14:textId="77777777" w:rsidR="002A0A7F" w:rsidRPr="00C146C0" w:rsidRDefault="002A0A7F" w:rsidP="002A0A7F">
            <w:pPr>
              <w:pStyle w:val="block"/>
              <w:tabs>
                <w:tab w:val="decimal" w:pos="882"/>
              </w:tabs>
              <w:spacing w:after="0" w:line="240" w:lineRule="auto"/>
              <w:ind w:left="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00A19E6A" w14:textId="77777777" w:rsidR="002A0A7F" w:rsidRPr="00C146C0" w:rsidRDefault="002A0A7F" w:rsidP="002A0A7F">
            <w:pPr>
              <w:pStyle w:val="a3"/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06305F" w:rsidRPr="00C146C0" w14:paraId="22EF24A4" w14:textId="77777777" w:rsidTr="000B116F">
        <w:tc>
          <w:tcPr>
            <w:tcW w:w="3330" w:type="dxa"/>
          </w:tcPr>
          <w:p w14:paraId="6244067D" w14:textId="3899DACB" w:rsidR="0006305F" w:rsidRPr="00C146C0" w:rsidRDefault="0006305F" w:rsidP="0006305F">
            <w:pPr>
              <w:tabs>
                <w:tab w:val="left" w:pos="372"/>
              </w:tabs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14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6F080F" w:rsidRPr="006F080F">
              <w:rPr>
                <w:rFonts w:ascii="Angsana New" w:hAnsi="Angsana New" w:cs="Angsana New"/>
                <w:b/>
                <w:bCs/>
                <w:sz w:val="30"/>
                <w:szCs w:val="30"/>
              </w:rPr>
              <w:t>30</w:t>
            </w:r>
            <w:r w:rsidR="00386C9B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="00386C9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810" w:type="dxa"/>
          </w:tcPr>
          <w:p w14:paraId="66B9E02B" w14:textId="77777777" w:rsidR="0006305F" w:rsidRPr="00C146C0" w:rsidRDefault="0006305F" w:rsidP="0006305F">
            <w:pPr>
              <w:ind w:left="-108" w:right="-97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3D9CE02" w14:textId="77777777" w:rsidR="0006305F" w:rsidRPr="00903124" w:rsidRDefault="0006305F" w:rsidP="0006305F">
            <w:pPr>
              <w:pStyle w:val="block"/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5C0C3EB" w14:textId="77777777" w:rsidR="0006305F" w:rsidRPr="00903124" w:rsidRDefault="0006305F" w:rsidP="0006305F">
            <w:pPr>
              <w:tabs>
                <w:tab w:val="decimal" w:pos="792"/>
              </w:tabs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F28FA1E" w14:textId="77777777" w:rsidR="0006305F" w:rsidRPr="00903124" w:rsidRDefault="0006305F" w:rsidP="0006305F">
            <w:pPr>
              <w:pStyle w:val="block"/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103261" w14:textId="77777777" w:rsidR="0006305F" w:rsidRPr="00903124" w:rsidRDefault="0006305F" w:rsidP="0006305F">
            <w:pPr>
              <w:tabs>
                <w:tab w:val="decimal" w:pos="792"/>
              </w:tabs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2699925" w14:textId="77777777" w:rsidR="0006305F" w:rsidRPr="00903124" w:rsidRDefault="0006305F" w:rsidP="0006305F">
            <w:pPr>
              <w:pStyle w:val="block"/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824D51E" w14:textId="77777777" w:rsidR="0006305F" w:rsidRPr="00C146C0" w:rsidRDefault="0006305F" w:rsidP="0006305F">
            <w:pPr>
              <w:tabs>
                <w:tab w:val="decimal" w:pos="792"/>
              </w:tabs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810ADFA" w14:textId="77777777" w:rsidR="0006305F" w:rsidRPr="00C146C0" w:rsidRDefault="0006305F" w:rsidP="0006305F">
            <w:pPr>
              <w:pStyle w:val="block"/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6305F" w:rsidRPr="00C146C0" w14:paraId="7FE64CF3" w14:textId="77777777" w:rsidTr="000B116F">
        <w:tc>
          <w:tcPr>
            <w:tcW w:w="3330" w:type="dxa"/>
          </w:tcPr>
          <w:p w14:paraId="4B5D72BB" w14:textId="77777777" w:rsidR="0006305F" w:rsidRPr="00C146C0" w:rsidRDefault="0006305F" w:rsidP="0006305F">
            <w:pPr>
              <w:tabs>
                <w:tab w:val="left" w:pos="372"/>
              </w:tabs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146C0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  <w:r w:rsidRPr="00C14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 หุ้นสามัญ</w:t>
            </w:r>
          </w:p>
        </w:tc>
        <w:tc>
          <w:tcPr>
            <w:tcW w:w="810" w:type="dxa"/>
          </w:tcPr>
          <w:p w14:paraId="5B0750E4" w14:textId="581E7CE3" w:rsidR="0006305F" w:rsidRPr="00C146C0" w:rsidRDefault="006F080F" w:rsidP="0006305F">
            <w:pPr>
              <w:ind w:left="-108" w:right="-9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6F080F">
              <w:rPr>
                <w:rFonts w:ascii="Angsana New" w:hAnsi="Angsana New" w:cs="Angsana New"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2B71651" w14:textId="4049840C" w:rsidR="0006305F" w:rsidRPr="00903124" w:rsidRDefault="002A0A7F" w:rsidP="0006305F">
            <w:pPr>
              <w:pStyle w:val="a3"/>
              <w:tabs>
                <w:tab w:val="decimal" w:pos="702"/>
              </w:tabs>
              <w:ind w:left="-108" w:right="-10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6,168</w:t>
            </w:r>
          </w:p>
        </w:tc>
        <w:tc>
          <w:tcPr>
            <w:tcW w:w="270" w:type="dxa"/>
          </w:tcPr>
          <w:p w14:paraId="04DFF2F4" w14:textId="77777777" w:rsidR="0006305F" w:rsidRPr="00903124" w:rsidRDefault="0006305F" w:rsidP="0006305F">
            <w:pPr>
              <w:pStyle w:val="a3"/>
              <w:tabs>
                <w:tab w:val="decimal" w:pos="792"/>
              </w:tabs>
              <w:ind w:right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E781FBC" w14:textId="61D612AC" w:rsidR="0006305F" w:rsidRPr="00903124" w:rsidRDefault="002A0A7F" w:rsidP="0006305F">
            <w:pPr>
              <w:pStyle w:val="a3"/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6,168</w:t>
            </w:r>
          </w:p>
        </w:tc>
        <w:tc>
          <w:tcPr>
            <w:tcW w:w="270" w:type="dxa"/>
          </w:tcPr>
          <w:p w14:paraId="01661F68" w14:textId="77777777" w:rsidR="0006305F" w:rsidRPr="00903124" w:rsidRDefault="0006305F" w:rsidP="0006305F">
            <w:pPr>
              <w:pStyle w:val="a3"/>
              <w:tabs>
                <w:tab w:val="decimal" w:pos="792"/>
              </w:tabs>
              <w:ind w:right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5CF7D6C" w14:textId="24687D18" w:rsidR="0006305F" w:rsidRPr="009A2754" w:rsidRDefault="006F080F" w:rsidP="0006305F">
            <w:pPr>
              <w:pStyle w:val="a3"/>
              <w:tabs>
                <w:tab w:val="decimal" w:pos="702"/>
              </w:tabs>
              <w:ind w:left="-108" w:right="-10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6F080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</w:t>
            </w:r>
            <w:r w:rsidR="0006305F" w:rsidRPr="009A2754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6F080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138</w:t>
            </w:r>
          </w:p>
        </w:tc>
        <w:tc>
          <w:tcPr>
            <w:tcW w:w="270" w:type="dxa"/>
          </w:tcPr>
          <w:p w14:paraId="440B6B42" w14:textId="77777777" w:rsidR="0006305F" w:rsidRPr="009A2754" w:rsidRDefault="0006305F" w:rsidP="0006305F">
            <w:pPr>
              <w:pStyle w:val="a3"/>
              <w:tabs>
                <w:tab w:val="decimal" w:pos="792"/>
              </w:tabs>
              <w:ind w:right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51E8BD0" w14:textId="5D18DD1B" w:rsidR="0006305F" w:rsidRPr="009A2754" w:rsidRDefault="006F080F" w:rsidP="0006305F">
            <w:pPr>
              <w:pStyle w:val="a3"/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6F080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</w:t>
            </w:r>
            <w:r w:rsidR="0006305F" w:rsidRPr="009A2754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6F080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138</w:t>
            </w:r>
          </w:p>
        </w:tc>
      </w:tr>
      <w:tr w:rsidR="0006305F" w:rsidRPr="00C146C0" w14:paraId="280E1B8A" w14:textId="77777777" w:rsidTr="000B116F">
        <w:tc>
          <w:tcPr>
            <w:tcW w:w="3330" w:type="dxa"/>
          </w:tcPr>
          <w:p w14:paraId="412314CB" w14:textId="2A2FCA9A" w:rsidR="0006305F" w:rsidRPr="00C146C0" w:rsidRDefault="0006305F" w:rsidP="0006305F">
            <w:pPr>
              <w:tabs>
                <w:tab w:val="left" w:pos="372"/>
              </w:tabs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14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6F080F" w:rsidRPr="006F080F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C146C0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C14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10" w:type="dxa"/>
          </w:tcPr>
          <w:p w14:paraId="79E175CD" w14:textId="77777777" w:rsidR="0006305F" w:rsidRPr="00C146C0" w:rsidRDefault="0006305F" w:rsidP="0006305F">
            <w:pPr>
              <w:ind w:left="-108" w:right="-9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971334E" w14:textId="77777777" w:rsidR="0006305F" w:rsidRPr="00903124" w:rsidRDefault="0006305F" w:rsidP="0006305F">
            <w:pPr>
              <w:pStyle w:val="a3"/>
              <w:tabs>
                <w:tab w:val="decimal" w:pos="702"/>
              </w:tabs>
              <w:ind w:left="-108" w:right="-10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6CA1EA9" w14:textId="77777777" w:rsidR="0006305F" w:rsidRPr="00903124" w:rsidRDefault="0006305F" w:rsidP="0006305F">
            <w:pPr>
              <w:pStyle w:val="a3"/>
              <w:tabs>
                <w:tab w:val="decimal" w:pos="792"/>
              </w:tabs>
              <w:ind w:right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30725BD" w14:textId="77777777" w:rsidR="0006305F" w:rsidRPr="00903124" w:rsidRDefault="0006305F" w:rsidP="0006305F">
            <w:pPr>
              <w:pStyle w:val="a3"/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43FB686" w14:textId="77777777" w:rsidR="0006305F" w:rsidRPr="00903124" w:rsidRDefault="0006305F" w:rsidP="0006305F">
            <w:pPr>
              <w:pStyle w:val="a3"/>
              <w:tabs>
                <w:tab w:val="decimal" w:pos="792"/>
              </w:tabs>
              <w:ind w:right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B4A1E0D" w14:textId="77777777" w:rsidR="0006305F" w:rsidRPr="00903124" w:rsidRDefault="0006305F" w:rsidP="0006305F">
            <w:pPr>
              <w:pStyle w:val="a3"/>
              <w:tabs>
                <w:tab w:val="decimal" w:pos="702"/>
              </w:tabs>
              <w:ind w:left="-108" w:right="-10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56FBDCC" w14:textId="77777777" w:rsidR="0006305F" w:rsidRPr="00C146C0" w:rsidRDefault="0006305F" w:rsidP="0006305F">
            <w:pPr>
              <w:pStyle w:val="a3"/>
              <w:tabs>
                <w:tab w:val="decimal" w:pos="792"/>
              </w:tabs>
              <w:ind w:right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AD13C96" w14:textId="77777777" w:rsidR="0006305F" w:rsidRPr="00C146C0" w:rsidRDefault="0006305F" w:rsidP="0006305F">
            <w:pPr>
              <w:pStyle w:val="a3"/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06305F" w:rsidRPr="00C146C0" w14:paraId="24273F4A" w14:textId="77777777" w:rsidTr="000B116F">
        <w:tc>
          <w:tcPr>
            <w:tcW w:w="3330" w:type="dxa"/>
          </w:tcPr>
          <w:p w14:paraId="404336D4" w14:textId="77777777" w:rsidR="0006305F" w:rsidRPr="00C146C0" w:rsidRDefault="0006305F" w:rsidP="0006305F">
            <w:pPr>
              <w:tabs>
                <w:tab w:val="left" w:pos="372"/>
              </w:tabs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146C0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  <w:r w:rsidRPr="00C14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 หุ้นสามัญ</w:t>
            </w:r>
          </w:p>
        </w:tc>
        <w:tc>
          <w:tcPr>
            <w:tcW w:w="810" w:type="dxa"/>
          </w:tcPr>
          <w:p w14:paraId="6D9B379B" w14:textId="088D0382" w:rsidR="0006305F" w:rsidRPr="00C146C0" w:rsidRDefault="006F080F" w:rsidP="0006305F">
            <w:pPr>
              <w:ind w:left="-108" w:right="-9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6F080F">
              <w:rPr>
                <w:rFonts w:ascii="Angsana New" w:hAnsi="Angsana New" w:cs="Angsana New"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1080" w:type="dxa"/>
          </w:tcPr>
          <w:p w14:paraId="76B13848" w14:textId="77777777" w:rsidR="0006305F" w:rsidRPr="00903124" w:rsidRDefault="0006305F" w:rsidP="0006305F">
            <w:pPr>
              <w:pStyle w:val="a3"/>
              <w:tabs>
                <w:tab w:val="decimal" w:pos="702"/>
              </w:tabs>
              <w:ind w:left="-108" w:right="-10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7C90F7B" w14:textId="77777777" w:rsidR="0006305F" w:rsidRPr="00903124" w:rsidRDefault="0006305F" w:rsidP="0006305F">
            <w:pPr>
              <w:pStyle w:val="a3"/>
              <w:tabs>
                <w:tab w:val="decimal" w:pos="792"/>
              </w:tabs>
              <w:ind w:right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76395C2" w14:textId="77777777" w:rsidR="0006305F" w:rsidRPr="00903124" w:rsidRDefault="0006305F" w:rsidP="0006305F">
            <w:pPr>
              <w:pStyle w:val="a3"/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2751688" w14:textId="77777777" w:rsidR="0006305F" w:rsidRPr="00903124" w:rsidRDefault="0006305F" w:rsidP="0006305F">
            <w:pPr>
              <w:pStyle w:val="a3"/>
              <w:tabs>
                <w:tab w:val="decimal" w:pos="792"/>
              </w:tabs>
              <w:ind w:right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70EE3E30" w14:textId="491226AF" w:rsidR="0006305F" w:rsidRPr="009A2754" w:rsidRDefault="006F080F" w:rsidP="0006305F">
            <w:pPr>
              <w:pStyle w:val="a3"/>
              <w:tabs>
                <w:tab w:val="decimal" w:pos="702"/>
              </w:tabs>
              <w:ind w:left="-108" w:right="-10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6F080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</w:t>
            </w:r>
            <w:r w:rsidR="0006305F" w:rsidRPr="009A2754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6F080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138</w:t>
            </w:r>
          </w:p>
        </w:tc>
        <w:tc>
          <w:tcPr>
            <w:tcW w:w="270" w:type="dxa"/>
          </w:tcPr>
          <w:p w14:paraId="7ED4AF05" w14:textId="77777777" w:rsidR="0006305F" w:rsidRPr="009A2754" w:rsidRDefault="0006305F" w:rsidP="0006305F">
            <w:pPr>
              <w:pStyle w:val="a3"/>
              <w:tabs>
                <w:tab w:val="decimal" w:pos="792"/>
              </w:tabs>
              <w:ind w:right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04B4F1F" w14:textId="63EFF6DE" w:rsidR="0006305F" w:rsidRPr="009A2754" w:rsidRDefault="006F080F" w:rsidP="0006305F">
            <w:pPr>
              <w:pStyle w:val="a3"/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6F080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</w:t>
            </w:r>
            <w:r w:rsidR="0006305F" w:rsidRPr="009A2754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6F080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138</w:t>
            </w:r>
          </w:p>
        </w:tc>
      </w:tr>
      <w:tr w:rsidR="0006305F" w:rsidRPr="00C146C0" w14:paraId="7668F97C" w14:textId="77777777" w:rsidTr="000B116F">
        <w:trPr>
          <w:trHeight w:val="447"/>
        </w:trPr>
        <w:tc>
          <w:tcPr>
            <w:tcW w:w="3330" w:type="dxa"/>
          </w:tcPr>
          <w:p w14:paraId="10B3CA5C" w14:textId="77777777" w:rsidR="0006305F" w:rsidRPr="00C146C0" w:rsidRDefault="0006305F" w:rsidP="000630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sz w:val="16"/>
                <w:szCs w:val="16"/>
                <w:cs/>
              </w:rPr>
            </w:pPr>
          </w:p>
        </w:tc>
        <w:tc>
          <w:tcPr>
            <w:tcW w:w="810" w:type="dxa"/>
          </w:tcPr>
          <w:p w14:paraId="5C66E20B" w14:textId="77777777" w:rsidR="0006305F" w:rsidRPr="00C146C0" w:rsidRDefault="0006305F" w:rsidP="000630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sz w:val="16"/>
                <w:szCs w:val="16"/>
              </w:rPr>
            </w:pPr>
          </w:p>
        </w:tc>
        <w:tc>
          <w:tcPr>
            <w:tcW w:w="1080" w:type="dxa"/>
          </w:tcPr>
          <w:p w14:paraId="71FAA9CB" w14:textId="77777777" w:rsidR="0006305F" w:rsidRPr="00903124" w:rsidRDefault="0006305F" w:rsidP="000630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sz w:val="16"/>
                <w:szCs w:val="16"/>
              </w:rPr>
            </w:pPr>
          </w:p>
        </w:tc>
        <w:tc>
          <w:tcPr>
            <w:tcW w:w="270" w:type="dxa"/>
          </w:tcPr>
          <w:p w14:paraId="3850BCDE" w14:textId="77777777" w:rsidR="0006305F" w:rsidRPr="00903124" w:rsidRDefault="0006305F" w:rsidP="000630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sz w:val="16"/>
                <w:szCs w:val="16"/>
                <w:cs/>
              </w:rPr>
            </w:pPr>
          </w:p>
        </w:tc>
        <w:tc>
          <w:tcPr>
            <w:tcW w:w="1080" w:type="dxa"/>
          </w:tcPr>
          <w:p w14:paraId="0C6A6EB0" w14:textId="77777777" w:rsidR="0006305F" w:rsidRPr="00903124" w:rsidRDefault="0006305F" w:rsidP="000630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sz w:val="16"/>
                <w:szCs w:val="16"/>
              </w:rPr>
            </w:pPr>
          </w:p>
        </w:tc>
        <w:tc>
          <w:tcPr>
            <w:tcW w:w="270" w:type="dxa"/>
          </w:tcPr>
          <w:p w14:paraId="6A2507D6" w14:textId="77777777" w:rsidR="0006305F" w:rsidRPr="00903124" w:rsidRDefault="0006305F" w:rsidP="000630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sz w:val="16"/>
                <w:szCs w:val="16"/>
                <w:cs/>
              </w:rPr>
            </w:pPr>
          </w:p>
        </w:tc>
        <w:tc>
          <w:tcPr>
            <w:tcW w:w="1080" w:type="dxa"/>
          </w:tcPr>
          <w:p w14:paraId="29AA9BE6" w14:textId="77777777" w:rsidR="0006305F" w:rsidRPr="00903124" w:rsidRDefault="0006305F" w:rsidP="000630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sz w:val="16"/>
                <w:szCs w:val="16"/>
              </w:rPr>
            </w:pPr>
          </w:p>
        </w:tc>
        <w:tc>
          <w:tcPr>
            <w:tcW w:w="270" w:type="dxa"/>
          </w:tcPr>
          <w:p w14:paraId="112B8366" w14:textId="77777777" w:rsidR="0006305F" w:rsidRPr="00C146C0" w:rsidRDefault="0006305F" w:rsidP="000630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sz w:val="16"/>
                <w:szCs w:val="16"/>
                <w:cs/>
              </w:rPr>
            </w:pPr>
          </w:p>
        </w:tc>
        <w:tc>
          <w:tcPr>
            <w:tcW w:w="1080" w:type="dxa"/>
          </w:tcPr>
          <w:p w14:paraId="4D5CA669" w14:textId="77777777" w:rsidR="0006305F" w:rsidRPr="00C146C0" w:rsidRDefault="0006305F" w:rsidP="000630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sz w:val="16"/>
                <w:szCs w:val="16"/>
              </w:rPr>
            </w:pPr>
          </w:p>
        </w:tc>
      </w:tr>
      <w:tr w:rsidR="0006305F" w:rsidRPr="00C146C0" w14:paraId="17E05E7F" w14:textId="77777777" w:rsidTr="000B116F">
        <w:tc>
          <w:tcPr>
            <w:tcW w:w="3330" w:type="dxa"/>
          </w:tcPr>
          <w:p w14:paraId="3438071A" w14:textId="77777777" w:rsidR="0006305F" w:rsidRPr="00265046" w:rsidRDefault="0006305F" w:rsidP="0006305F">
            <w:pPr>
              <w:tabs>
                <w:tab w:val="left" w:pos="372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6504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หุ้นที่ออกและชำระแล้ว</w:t>
            </w:r>
            <w:r w:rsidRPr="0026504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810" w:type="dxa"/>
          </w:tcPr>
          <w:p w14:paraId="6475506D" w14:textId="77777777" w:rsidR="0006305F" w:rsidRPr="00C146C0" w:rsidRDefault="0006305F" w:rsidP="0006305F">
            <w:pPr>
              <w:ind w:left="-108" w:right="-9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39B5997" w14:textId="77777777" w:rsidR="0006305F" w:rsidRPr="00903124" w:rsidRDefault="0006305F" w:rsidP="0006305F">
            <w:pPr>
              <w:pStyle w:val="a3"/>
              <w:tabs>
                <w:tab w:val="decimal" w:pos="702"/>
              </w:tabs>
              <w:ind w:left="-108" w:right="-10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9C8B039" w14:textId="77777777" w:rsidR="0006305F" w:rsidRPr="00903124" w:rsidRDefault="0006305F" w:rsidP="0006305F">
            <w:pPr>
              <w:pStyle w:val="a3"/>
              <w:tabs>
                <w:tab w:val="decimal" w:pos="792"/>
              </w:tabs>
              <w:ind w:right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31D67A8" w14:textId="77777777" w:rsidR="0006305F" w:rsidRPr="00903124" w:rsidRDefault="0006305F" w:rsidP="0006305F">
            <w:pPr>
              <w:pStyle w:val="a3"/>
              <w:tabs>
                <w:tab w:val="decimal" w:pos="702"/>
              </w:tabs>
              <w:ind w:left="-108" w:right="-10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A1E4FB4" w14:textId="77777777" w:rsidR="0006305F" w:rsidRPr="00903124" w:rsidRDefault="0006305F" w:rsidP="0006305F">
            <w:pPr>
              <w:pStyle w:val="a3"/>
              <w:tabs>
                <w:tab w:val="decimal" w:pos="792"/>
              </w:tabs>
              <w:ind w:right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7E484A8" w14:textId="77777777" w:rsidR="0006305F" w:rsidRPr="00903124" w:rsidRDefault="0006305F" w:rsidP="0006305F">
            <w:pPr>
              <w:pStyle w:val="a3"/>
              <w:tabs>
                <w:tab w:val="decimal" w:pos="702"/>
              </w:tabs>
              <w:ind w:left="-108" w:right="-10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4C1F9D2" w14:textId="77777777" w:rsidR="0006305F" w:rsidRPr="00C146C0" w:rsidRDefault="0006305F" w:rsidP="0006305F">
            <w:pPr>
              <w:pStyle w:val="a3"/>
              <w:tabs>
                <w:tab w:val="decimal" w:pos="792"/>
              </w:tabs>
              <w:ind w:right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099D07F" w14:textId="77777777" w:rsidR="0006305F" w:rsidRPr="00C146C0" w:rsidRDefault="0006305F" w:rsidP="0006305F">
            <w:pPr>
              <w:pStyle w:val="a3"/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06305F" w:rsidRPr="00C146C0" w14:paraId="0E9235C3" w14:textId="77777777" w:rsidTr="000B116F">
        <w:tc>
          <w:tcPr>
            <w:tcW w:w="3330" w:type="dxa"/>
          </w:tcPr>
          <w:p w14:paraId="1595F71F" w14:textId="6B776B3C" w:rsidR="0006305F" w:rsidRPr="002F00E5" w:rsidRDefault="0006305F" w:rsidP="0006305F">
            <w:pPr>
              <w:tabs>
                <w:tab w:val="left" w:pos="37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14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6F080F" w:rsidRPr="006F080F">
              <w:rPr>
                <w:rFonts w:ascii="Angsana New" w:hAnsi="Angsana New" w:cs="Angsana New"/>
                <w:b/>
                <w:bCs/>
                <w:sz w:val="30"/>
                <w:szCs w:val="30"/>
              </w:rPr>
              <w:t>30</w:t>
            </w:r>
            <w:r w:rsidR="00386C9B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="00386C9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810" w:type="dxa"/>
          </w:tcPr>
          <w:p w14:paraId="35361097" w14:textId="77777777" w:rsidR="0006305F" w:rsidRDefault="0006305F" w:rsidP="0006305F">
            <w:pPr>
              <w:ind w:left="-108" w:right="-9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62750C3" w14:textId="77777777" w:rsidR="0006305F" w:rsidRDefault="0006305F" w:rsidP="0006305F">
            <w:pPr>
              <w:pStyle w:val="a3"/>
              <w:tabs>
                <w:tab w:val="decimal" w:pos="702"/>
              </w:tabs>
              <w:ind w:left="-108" w:right="-10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D5235DC" w14:textId="77777777" w:rsidR="0006305F" w:rsidRPr="00903124" w:rsidRDefault="0006305F" w:rsidP="0006305F">
            <w:pPr>
              <w:pStyle w:val="a3"/>
              <w:tabs>
                <w:tab w:val="decimal" w:pos="792"/>
              </w:tabs>
              <w:ind w:right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5E91DDA" w14:textId="77777777" w:rsidR="0006305F" w:rsidRDefault="0006305F" w:rsidP="0006305F">
            <w:pPr>
              <w:pStyle w:val="a3"/>
              <w:tabs>
                <w:tab w:val="decimal" w:pos="702"/>
              </w:tabs>
              <w:ind w:left="-108" w:right="-10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B2B015F" w14:textId="77777777" w:rsidR="0006305F" w:rsidRPr="00903124" w:rsidRDefault="0006305F" w:rsidP="0006305F">
            <w:pPr>
              <w:pStyle w:val="a3"/>
              <w:tabs>
                <w:tab w:val="decimal" w:pos="792"/>
              </w:tabs>
              <w:ind w:right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BE076CC" w14:textId="77777777" w:rsidR="0006305F" w:rsidRDefault="0006305F" w:rsidP="0006305F">
            <w:pPr>
              <w:pStyle w:val="a3"/>
              <w:tabs>
                <w:tab w:val="decimal" w:pos="702"/>
              </w:tabs>
              <w:ind w:left="-108" w:right="-10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D3A4F6A" w14:textId="77777777" w:rsidR="0006305F" w:rsidRPr="00C146C0" w:rsidRDefault="0006305F" w:rsidP="0006305F">
            <w:pPr>
              <w:pStyle w:val="a3"/>
              <w:tabs>
                <w:tab w:val="decimal" w:pos="792"/>
              </w:tabs>
              <w:ind w:right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1059782" w14:textId="77777777" w:rsidR="0006305F" w:rsidRDefault="0006305F" w:rsidP="0006305F">
            <w:pPr>
              <w:pStyle w:val="a3"/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2A0A7F" w:rsidRPr="00C146C0" w14:paraId="585E13CB" w14:textId="77777777" w:rsidTr="000B116F">
        <w:tc>
          <w:tcPr>
            <w:tcW w:w="3330" w:type="dxa"/>
          </w:tcPr>
          <w:p w14:paraId="1A254406" w14:textId="77777777" w:rsidR="002A0A7F" w:rsidRPr="002F00E5" w:rsidRDefault="002A0A7F" w:rsidP="002A0A7F">
            <w:pPr>
              <w:tabs>
                <w:tab w:val="left" w:pos="37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146C0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  <w:r w:rsidRPr="00C14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 หุ้นสามัญ</w:t>
            </w:r>
          </w:p>
        </w:tc>
        <w:tc>
          <w:tcPr>
            <w:tcW w:w="810" w:type="dxa"/>
          </w:tcPr>
          <w:p w14:paraId="22AF46EA" w14:textId="38DD3E38" w:rsidR="002A0A7F" w:rsidRDefault="002A0A7F" w:rsidP="002A0A7F">
            <w:pPr>
              <w:ind w:left="-108" w:right="-9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6F080F">
              <w:rPr>
                <w:rFonts w:ascii="Angsana New" w:hAnsi="Angsana New" w:cs="Angsana New"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9404358" w14:textId="2EF16A4E" w:rsidR="002A0A7F" w:rsidRDefault="002A0A7F" w:rsidP="002A0A7F">
            <w:pPr>
              <w:pStyle w:val="a3"/>
              <w:tabs>
                <w:tab w:val="decimal" w:pos="702"/>
              </w:tabs>
              <w:ind w:left="-108" w:right="-10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6F080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6F080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608</w:t>
            </w:r>
          </w:p>
        </w:tc>
        <w:tc>
          <w:tcPr>
            <w:tcW w:w="270" w:type="dxa"/>
          </w:tcPr>
          <w:p w14:paraId="7164539E" w14:textId="77777777" w:rsidR="002A0A7F" w:rsidRPr="00903124" w:rsidRDefault="002A0A7F" w:rsidP="002A0A7F">
            <w:pPr>
              <w:pStyle w:val="a3"/>
              <w:tabs>
                <w:tab w:val="decimal" w:pos="792"/>
              </w:tabs>
              <w:ind w:right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0E8CDA2" w14:textId="7E87EF2D" w:rsidR="002A0A7F" w:rsidRDefault="002A0A7F" w:rsidP="002A0A7F">
            <w:pPr>
              <w:pStyle w:val="a3"/>
              <w:tabs>
                <w:tab w:val="decimal" w:pos="702"/>
              </w:tabs>
              <w:ind w:left="-108" w:right="-10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6F080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6F080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608</w:t>
            </w:r>
          </w:p>
        </w:tc>
        <w:tc>
          <w:tcPr>
            <w:tcW w:w="270" w:type="dxa"/>
          </w:tcPr>
          <w:p w14:paraId="6E2595CB" w14:textId="77777777" w:rsidR="002A0A7F" w:rsidRPr="00903124" w:rsidRDefault="002A0A7F" w:rsidP="002A0A7F">
            <w:pPr>
              <w:pStyle w:val="a3"/>
              <w:tabs>
                <w:tab w:val="decimal" w:pos="792"/>
              </w:tabs>
              <w:ind w:right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2F073B3" w14:textId="0176A9C1" w:rsidR="002A0A7F" w:rsidRDefault="002A0A7F" w:rsidP="002A0A7F">
            <w:pPr>
              <w:pStyle w:val="a3"/>
              <w:tabs>
                <w:tab w:val="decimal" w:pos="702"/>
              </w:tabs>
              <w:ind w:left="-108" w:right="-10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6F080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6F080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608</w:t>
            </w:r>
          </w:p>
        </w:tc>
        <w:tc>
          <w:tcPr>
            <w:tcW w:w="270" w:type="dxa"/>
          </w:tcPr>
          <w:p w14:paraId="4D9363AE" w14:textId="77777777" w:rsidR="002A0A7F" w:rsidRPr="00C146C0" w:rsidRDefault="002A0A7F" w:rsidP="002A0A7F">
            <w:pPr>
              <w:pStyle w:val="a3"/>
              <w:tabs>
                <w:tab w:val="decimal" w:pos="792"/>
              </w:tabs>
              <w:ind w:right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A63F942" w14:textId="7CE8FC40" w:rsidR="002A0A7F" w:rsidRDefault="002A0A7F" w:rsidP="002A0A7F">
            <w:pPr>
              <w:pStyle w:val="a3"/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6F080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6F080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608</w:t>
            </w:r>
          </w:p>
        </w:tc>
      </w:tr>
      <w:tr w:rsidR="0006305F" w:rsidRPr="00C146C0" w14:paraId="1FDACCC9" w14:textId="77777777" w:rsidTr="000B116F">
        <w:tc>
          <w:tcPr>
            <w:tcW w:w="3330" w:type="dxa"/>
          </w:tcPr>
          <w:p w14:paraId="2C2A4324" w14:textId="15D936D1" w:rsidR="0006305F" w:rsidRPr="002F00E5" w:rsidRDefault="0006305F" w:rsidP="0006305F">
            <w:pPr>
              <w:tabs>
                <w:tab w:val="left" w:pos="37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14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6F080F" w:rsidRPr="006F080F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C146C0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C14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10" w:type="dxa"/>
          </w:tcPr>
          <w:p w14:paraId="6C5E813C" w14:textId="77777777" w:rsidR="0006305F" w:rsidRDefault="0006305F" w:rsidP="0006305F">
            <w:pPr>
              <w:ind w:left="-108" w:right="-9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0090CDBE" w14:textId="77777777" w:rsidR="0006305F" w:rsidRDefault="0006305F" w:rsidP="0006305F">
            <w:pPr>
              <w:pStyle w:val="a3"/>
              <w:tabs>
                <w:tab w:val="decimal" w:pos="702"/>
              </w:tabs>
              <w:ind w:left="-108" w:right="-10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E3197B6" w14:textId="77777777" w:rsidR="0006305F" w:rsidRPr="00903124" w:rsidRDefault="0006305F" w:rsidP="0006305F">
            <w:pPr>
              <w:pStyle w:val="a3"/>
              <w:tabs>
                <w:tab w:val="decimal" w:pos="792"/>
              </w:tabs>
              <w:ind w:right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5F9608F8" w14:textId="77777777" w:rsidR="0006305F" w:rsidRDefault="0006305F" w:rsidP="0006305F">
            <w:pPr>
              <w:pStyle w:val="a3"/>
              <w:tabs>
                <w:tab w:val="decimal" w:pos="702"/>
              </w:tabs>
              <w:ind w:left="-108" w:right="-10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9E2EDF5" w14:textId="77777777" w:rsidR="0006305F" w:rsidRPr="00903124" w:rsidRDefault="0006305F" w:rsidP="0006305F">
            <w:pPr>
              <w:pStyle w:val="a3"/>
              <w:tabs>
                <w:tab w:val="decimal" w:pos="792"/>
              </w:tabs>
              <w:ind w:right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31CF9E01" w14:textId="77777777" w:rsidR="0006305F" w:rsidRDefault="0006305F" w:rsidP="0006305F">
            <w:pPr>
              <w:pStyle w:val="a3"/>
              <w:tabs>
                <w:tab w:val="decimal" w:pos="702"/>
              </w:tabs>
              <w:ind w:left="-108" w:right="-10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4ED6994" w14:textId="77777777" w:rsidR="0006305F" w:rsidRPr="00C146C0" w:rsidRDefault="0006305F" w:rsidP="0006305F">
            <w:pPr>
              <w:pStyle w:val="a3"/>
              <w:tabs>
                <w:tab w:val="decimal" w:pos="792"/>
              </w:tabs>
              <w:ind w:right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22F804BF" w14:textId="77777777" w:rsidR="0006305F" w:rsidRDefault="0006305F" w:rsidP="0006305F">
            <w:pPr>
              <w:pStyle w:val="a3"/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06305F" w:rsidRPr="00C146C0" w14:paraId="2D7C63CE" w14:textId="77777777" w:rsidTr="000B116F">
        <w:tc>
          <w:tcPr>
            <w:tcW w:w="3330" w:type="dxa"/>
          </w:tcPr>
          <w:p w14:paraId="27EEF3BE" w14:textId="77777777" w:rsidR="0006305F" w:rsidRPr="002F00E5" w:rsidRDefault="0006305F" w:rsidP="0006305F">
            <w:pPr>
              <w:tabs>
                <w:tab w:val="left" w:pos="37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146C0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  <w:r w:rsidRPr="00C14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 หุ้นสามัญ</w:t>
            </w:r>
          </w:p>
        </w:tc>
        <w:tc>
          <w:tcPr>
            <w:tcW w:w="810" w:type="dxa"/>
          </w:tcPr>
          <w:p w14:paraId="150986C2" w14:textId="0A883843" w:rsidR="0006305F" w:rsidRDefault="006F080F" w:rsidP="0006305F">
            <w:pPr>
              <w:ind w:left="-108" w:right="-9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6F080F">
              <w:rPr>
                <w:rFonts w:ascii="Angsana New" w:hAnsi="Angsana New" w:cs="Angsana New"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1080" w:type="dxa"/>
          </w:tcPr>
          <w:p w14:paraId="298385F0" w14:textId="77777777" w:rsidR="0006305F" w:rsidRDefault="0006305F" w:rsidP="0006305F">
            <w:pPr>
              <w:pStyle w:val="a3"/>
              <w:tabs>
                <w:tab w:val="decimal" w:pos="702"/>
              </w:tabs>
              <w:ind w:left="-108" w:right="-10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5B60A46" w14:textId="77777777" w:rsidR="0006305F" w:rsidRPr="00903124" w:rsidRDefault="0006305F" w:rsidP="0006305F">
            <w:pPr>
              <w:pStyle w:val="a3"/>
              <w:tabs>
                <w:tab w:val="decimal" w:pos="792"/>
              </w:tabs>
              <w:ind w:right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3B50137" w14:textId="77777777" w:rsidR="0006305F" w:rsidRDefault="0006305F" w:rsidP="0006305F">
            <w:pPr>
              <w:pStyle w:val="a3"/>
              <w:tabs>
                <w:tab w:val="decimal" w:pos="702"/>
              </w:tabs>
              <w:ind w:left="-108" w:right="-10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1FC5007" w14:textId="77777777" w:rsidR="0006305F" w:rsidRPr="00903124" w:rsidRDefault="0006305F" w:rsidP="0006305F">
            <w:pPr>
              <w:pStyle w:val="a3"/>
              <w:tabs>
                <w:tab w:val="decimal" w:pos="792"/>
              </w:tabs>
              <w:ind w:right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77970D75" w14:textId="67A274D8" w:rsidR="0006305F" w:rsidRDefault="006F080F" w:rsidP="0006305F">
            <w:pPr>
              <w:pStyle w:val="a3"/>
              <w:tabs>
                <w:tab w:val="decimal" w:pos="702"/>
              </w:tabs>
              <w:ind w:left="-108" w:right="-10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6F080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</w:t>
            </w:r>
            <w:r w:rsidR="0006305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6F080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608</w:t>
            </w:r>
          </w:p>
        </w:tc>
        <w:tc>
          <w:tcPr>
            <w:tcW w:w="270" w:type="dxa"/>
          </w:tcPr>
          <w:p w14:paraId="78EC3783" w14:textId="77777777" w:rsidR="0006305F" w:rsidRPr="00C146C0" w:rsidRDefault="0006305F" w:rsidP="0006305F">
            <w:pPr>
              <w:pStyle w:val="a3"/>
              <w:tabs>
                <w:tab w:val="decimal" w:pos="792"/>
              </w:tabs>
              <w:ind w:right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91AA017" w14:textId="10ACF353" w:rsidR="0006305F" w:rsidRDefault="006F080F" w:rsidP="0006305F">
            <w:pPr>
              <w:pStyle w:val="a3"/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6F080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</w:t>
            </w:r>
            <w:r w:rsidR="0006305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6F080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608</w:t>
            </w:r>
          </w:p>
        </w:tc>
      </w:tr>
    </w:tbl>
    <w:p w14:paraId="670CB212" w14:textId="56CF82EC" w:rsidR="00C30A95" w:rsidRDefault="00C30A95" w:rsidP="003600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52"/>
        </w:tabs>
        <w:spacing w:line="240" w:lineRule="auto"/>
        <w:ind w:left="540"/>
        <w:rPr>
          <w:rFonts w:ascii="Angsana New" w:hAnsi="Angsana New" w:cs="Angsana New"/>
          <w:sz w:val="24"/>
          <w:szCs w:val="24"/>
        </w:rPr>
      </w:pPr>
    </w:p>
    <w:p w14:paraId="71DE782A" w14:textId="7EB4DAB1" w:rsidR="007E6E0C" w:rsidRDefault="007E6E0C" w:rsidP="003600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52"/>
        </w:tabs>
        <w:spacing w:line="240" w:lineRule="auto"/>
        <w:ind w:left="540"/>
        <w:rPr>
          <w:rFonts w:ascii="Angsana New" w:hAnsi="Angsana New" w:cs="Angsana New"/>
          <w:sz w:val="24"/>
          <w:szCs w:val="24"/>
        </w:rPr>
      </w:pPr>
    </w:p>
    <w:p w14:paraId="7B36A6D1" w14:textId="4BDB525F" w:rsidR="007E6E0C" w:rsidRDefault="007E6E0C" w:rsidP="003600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52"/>
        </w:tabs>
        <w:spacing w:line="240" w:lineRule="auto"/>
        <w:ind w:left="540"/>
        <w:rPr>
          <w:rFonts w:ascii="Angsana New" w:hAnsi="Angsana New" w:cs="Angsana New"/>
          <w:sz w:val="24"/>
          <w:szCs w:val="24"/>
        </w:rPr>
      </w:pPr>
    </w:p>
    <w:p w14:paraId="37F3EE37" w14:textId="24067672" w:rsidR="007E6E0C" w:rsidRDefault="007E6E0C" w:rsidP="003600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52"/>
        </w:tabs>
        <w:spacing w:line="240" w:lineRule="auto"/>
        <w:ind w:left="540"/>
        <w:rPr>
          <w:rFonts w:ascii="Angsana New" w:hAnsi="Angsana New" w:cs="Angsana New"/>
          <w:sz w:val="24"/>
          <w:szCs w:val="24"/>
        </w:rPr>
      </w:pPr>
    </w:p>
    <w:p w14:paraId="26FAAB50" w14:textId="798AE2DE" w:rsidR="007E6E0C" w:rsidRDefault="007E6E0C" w:rsidP="003600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52"/>
        </w:tabs>
        <w:spacing w:line="240" w:lineRule="auto"/>
        <w:ind w:left="540"/>
        <w:rPr>
          <w:rFonts w:ascii="Angsana New" w:hAnsi="Angsana New" w:cs="Angsana New"/>
          <w:sz w:val="24"/>
          <w:szCs w:val="24"/>
        </w:rPr>
      </w:pPr>
    </w:p>
    <w:p w14:paraId="602E5170" w14:textId="6BF71A04" w:rsidR="007E6E0C" w:rsidRDefault="007E6E0C" w:rsidP="003600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52"/>
        </w:tabs>
        <w:spacing w:line="240" w:lineRule="auto"/>
        <w:ind w:left="540"/>
        <w:rPr>
          <w:rFonts w:ascii="Angsana New" w:hAnsi="Angsana New" w:cs="Angsana New"/>
          <w:sz w:val="24"/>
          <w:szCs w:val="24"/>
        </w:rPr>
      </w:pPr>
    </w:p>
    <w:p w14:paraId="01ADED9D" w14:textId="088151B7" w:rsidR="007E6E0C" w:rsidRDefault="007E6E0C" w:rsidP="003600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52"/>
        </w:tabs>
        <w:spacing w:line="240" w:lineRule="auto"/>
        <w:ind w:left="540"/>
        <w:rPr>
          <w:rFonts w:ascii="Angsana New" w:hAnsi="Angsana New" w:cs="Angsana New"/>
          <w:sz w:val="24"/>
          <w:szCs w:val="24"/>
        </w:rPr>
      </w:pPr>
    </w:p>
    <w:p w14:paraId="64289D5E" w14:textId="0529FF5A" w:rsidR="007E6E0C" w:rsidRDefault="007E6E0C" w:rsidP="003600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52"/>
        </w:tabs>
        <w:spacing w:line="240" w:lineRule="auto"/>
        <w:ind w:left="540"/>
        <w:rPr>
          <w:rFonts w:ascii="Angsana New" w:hAnsi="Angsana New" w:cs="Angsana New"/>
          <w:sz w:val="24"/>
          <w:szCs w:val="24"/>
        </w:rPr>
      </w:pPr>
    </w:p>
    <w:p w14:paraId="3735CC94" w14:textId="25F61C0A" w:rsidR="007E6E0C" w:rsidRDefault="007E6E0C" w:rsidP="003600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52"/>
        </w:tabs>
        <w:spacing w:line="240" w:lineRule="auto"/>
        <w:ind w:left="540"/>
        <w:rPr>
          <w:rFonts w:ascii="Angsana New" w:hAnsi="Angsana New" w:cs="Angsana New"/>
          <w:sz w:val="24"/>
          <w:szCs w:val="24"/>
        </w:rPr>
      </w:pPr>
    </w:p>
    <w:p w14:paraId="6D9E700A" w14:textId="723D299D" w:rsidR="007E6E0C" w:rsidRDefault="007E6E0C" w:rsidP="003600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52"/>
        </w:tabs>
        <w:spacing w:line="240" w:lineRule="auto"/>
        <w:ind w:left="540"/>
        <w:rPr>
          <w:rFonts w:ascii="Angsana New" w:hAnsi="Angsana New" w:cs="Angsana New"/>
          <w:sz w:val="24"/>
          <w:szCs w:val="24"/>
        </w:rPr>
      </w:pPr>
    </w:p>
    <w:p w14:paraId="2F726126" w14:textId="5205C50C" w:rsidR="007E6E0C" w:rsidRDefault="007E6E0C" w:rsidP="003600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52"/>
        </w:tabs>
        <w:spacing w:line="240" w:lineRule="auto"/>
        <w:ind w:left="540"/>
        <w:rPr>
          <w:rFonts w:ascii="Angsana New" w:hAnsi="Angsana New" w:cs="Angsana New"/>
          <w:sz w:val="24"/>
          <w:szCs w:val="24"/>
        </w:rPr>
      </w:pPr>
    </w:p>
    <w:p w14:paraId="426539D2" w14:textId="77777777" w:rsidR="007E6E0C" w:rsidRDefault="007E6E0C" w:rsidP="003600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52"/>
        </w:tabs>
        <w:spacing w:line="240" w:lineRule="auto"/>
        <w:ind w:left="540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51A01D78" w14:textId="6207F9F2" w:rsidR="00D52889" w:rsidRPr="00BA28B3" w:rsidRDefault="00D52889" w:rsidP="003600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52"/>
        </w:tabs>
        <w:spacing w:line="240" w:lineRule="auto"/>
        <w:ind w:left="540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BA28B3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การออกใบสำคัญแสดงสิทธิที่จะซื้อหุ้นสามัญ</w:t>
      </w:r>
    </w:p>
    <w:p w14:paraId="0697719E" w14:textId="77777777" w:rsidR="00D52889" w:rsidRPr="00D76357" w:rsidRDefault="00D52889" w:rsidP="00D528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rPr>
          <w:rFonts w:ascii="Angsana New" w:hAnsi="Angsana New" w:cs="Angsana New"/>
          <w:sz w:val="24"/>
          <w:szCs w:val="24"/>
        </w:rPr>
      </w:pPr>
    </w:p>
    <w:p w14:paraId="5D0E8CC6" w14:textId="6C5342A5" w:rsidR="004A0F72" w:rsidRPr="008825C1" w:rsidRDefault="00D52889" w:rsidP="008825C1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BA28B3">
        <w:rPr>
          <w:rFonts w:ascii="Angsana New" w:hAnsi="Angsana New" w:cs="Angsana New"/>
          <w:sz w:val="30"/>
          <w:szCs w:val="30"/>
          <w:cs/>
        </w:rPr>
        <w:t xml:space="preserve">ในการประชุมสามัญประจำปีผู้ถือหุ้นของบริษัทเมื่อวันที่ </w:t>
      </w:r>
      <w:r w:rsidR="006F080F" w:rsidRPr="006F080F">
        <w:rPr>
          <w:rFonts w:ascii="Angsana New" w:hAnsi="Angsana New" w:cs="Angsana New"/>
          <w:sz w:val="30"/>
          <w:szCs w:val="30"/>
        </w:rPr>
        <w:t>22</w:t>
      </w:r>
      <w:r w:rsidRPr="00BA28B3">
        <w:rPr>
          <w:rFonts w:ascii="Angsana New" w:hAnsi="Angsana New" w:cs="Angsana New"/>
          <w:sz w:val="30"/>
          <w:szCs w:val="30"/>
        </w:rPr>
        <w:t xml:space="preserve"> </w:t>
      </w:r>
      <w:r w:rsidRPr="00BA28B3">
        <w:rPr>
          <w:rFonts w:ascii="Angsana New" w:hAnsi="Angsana New" w:cs="Angsana New"/>
          <w:sz w:val="30"/>
          <w:szCs w:val="30"/>
          <w:cs/>
        </w:rPr>
        <w:t xml:space="preserve">เมษายน </w:t>
      </w:r>
      <w:r w:rsidR="006F080F" w:rsidRPr="006F080F">
        <w:rPr>
          <w:rFonts w:ascii="Angsana New" w:hAnsi="Angsana New" w:cs="Angsana New"/>
          <w:sz w:val="30"/>
          <w:szCs w:val="30"/>
        </w:rPr>
        <w:t>2564</w:t>
      </w:r>
      <w:r w:rsidRPr="00BA28B3"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ผู้ถือหุ้นของบริษัท</w:t>
      </w:r>
      <w:r w:rsidRPr="00BA28B3">
        <w:rPr>
          <w:rFonts w:ascii="Angsana New" w:hAnsi="Angsana New" w:cs="Angsana New"/>
          <w:sz w:val="30"/>
          <w:szCs w:val="30"/>
          <w:cs/>
        </w:rPr>
        <w:t xml:space="preserve">ได้มีมติอนุมัติการออกและจัดสรรใบสำคัญแสดงสิทธิที่จะซื้อหุ้นสามัญเพิ่มทุนของบริษัทครั้งที่ </w:t>
      </w:r>
      <w:r w:rsidR="006F080F" w:rsidRPr="006F080F">
        <w:rPr>
          <w:rFonts w:ascii="Angsana New" w:hAnsi="Angsana New" w:cs="Angsana New"/>
          <w:sz w:val="30"/>
          <w:szCs w:val="30"/>
        </w:rPr>
        <w:t>3</w:t>
      </w:r>
      <w:r w:rsidRPr="00BA28B3">
        <w:rPr>
          <w:rFonts w:ascii="Angsana New" w:hAnsi="Angsana New" w:cs="Angsana New"/>
          <w:sz w:val="30"/>
          <w:szCs w:val="30"/>
          <w:cs/>
        </w:rPr>
        <w:t xml:space="preserve"> (“ใบสำคัญแสดงสิทธิฯ </w:t>
      </w:r>
      <w:r w:rsidRPr="00BA28B3">
        <w:rPr>
          <w:rFonts w:ascii="Angsana New" w:hAnsi="Angsana New" w:cs="Angsana New"/>
          <w:sz w:val="30"/>
          <w:szCs w:val="30"/>
        </w:rPr>
        <w:t>TFG-W</w:t>
      </w:r>
      <w:r w:rsidR="006F080F" w:rsidRPr="006F080F">
        <w:rPr>
          <w:rFonts w:ascii="Angsana New" w:hAnsi="Angsana New" w:cs="Angsana New"/>
          <w:sz w:val="30"/>
          <w:szCs w:val="30"/>
        </w:rPr>
        <w:t>3</w:t>
      </w:r>
      <w:r w:rsidRPr="00BA28B3">
        <w:rPr>
          <w:rFonts w:ascii="Angsana New" w:hAnsi="Angsana New" w:cs="Angsana New"/>
          <w:sz w:val="30"/>
          <w:szCs w:val="30"/>
          <w:cs/>
        </w:rPr>
        <w:t xml:space="preserve">”) โดยไม่คิดมูลค่า จำนวนไม่เกิน </w:t>
      </w:r>
      <w:r w:rsidR="006F080F" w:rsidRPr="006F080F">
        <w:rPr>
          <w:rFonts w:ascii="Angsana New" w:hAnsi="Angsana New" w:cs="Angsana New"/>
          <w:sz w:val="30"/>
          <w:szCs w:val="30"/>
        </w:rPr>
        <w:t>560</w:t>
      </w:r>
      <w:r w:rsidRPr="00BA28B3">
        <w:rPr>
          <w:rFonts w:ascii="Angsana New" w:hAnsi="Angsana New" w:cs="Angsana New"/>
          <w:sz w:val="30"/>
          <w:szCs w:val="30"/>
          <w:cs/>
        </w:rPr>
        <w:t>.</w:t>
      </w:r>
      <w:r w:rsidR="006F080F" w:rsidRPr="006F080F">
        <w:rPr>
          <w:rFonts w:ascii="Angsana New" w:hAnsi="Angsana New" w:cs="Angsana New"/>
          <w:sz w:val="30"/>
          <w:szCs w:val="30"/>
        </w:rPr>
        <w:t>76</w:t>
      </w:r>
      <w:r w:rsidRPr="00BA28B3">
        <w:rPr>
          <w:rFonts w:ascii="Angsana New" w:hAnsi="Angsana New" w:cs="Angsana New"/>
          <w:sz w:val="30"/>
          <w:szCs w:val="30"/>
          <w:cs/>
        </w:rPr>
        <w:t xml:space="preserve"> ล้านหน่วย ต่อผู้ถือหุ้นเดิมของบริษัทตามสัดส่วนการถือหุ้น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BA28B3">
        <w:rPr>
          <w:rFonts w:ascii="Angsana New" w:hAnsi="Angsana New" w:cs="Angsana New"/>
          <w:sz w:val="30"/>
          <w:szCs w:val="30"/>
          <w:cs/>
        </w:rPr>
        <w:t xml:space="preserve">ในอัตราส่วนการจัดสรรที่หุ้นสามัญเดิม มูลค่าหุ้นที่ตราไว้หุ้นละ </w:t>
      </w:r>
      <w:r w:rsidR="006F080F" w:rsidRPr="006F080F">
        <w:rPr>
          <w:rFonts w:ascii="Angsana New" w:hAnsi="Angsana New" w:cs="Angsana New"/>
          <w:sz w:val="30"/>
          <w:szCs w:val="30"/>
        </w:rPr>
        <w:t>1</w:t>
      </w:r>
      <w:r w:rsidRPr="00BA28B3">
        <w:rPr>
          <w:rFonts w:ascii="Angsana New" w:hAnsi="Angsana New" w:cs="Angsana New"/>
          <w:sz w:val="30"/>
          <w:szCs w:val="30"/>
          <w:cs/>
        </w:rPr>
        <w:t xml:space="preserve"> บาท จำนวน </w:t>
      </w:r>
      <w:r w:rsidR="006F080F" w:rsidRPr="006F080F">
        <w:rPr>
          <w:rFonts w:ascii="Angsana New" w:hAnsi="Angsana New" w:cs="Angsana New"/>
          <w:sz w:val="30"/>
          <w:szCs w:val="30"/>
        </w:rPr>
        <w:t>10</w:t>
      </w:r>
      <w:r w:rsidRPr="00BA28B3">
        <w:rPr>
          <w:rFonts w:ascii="Angsana New" w:hAnsi="Angsana New" w:cs="Angsana New"/>
          <w:sz w:val="30"/>
          <w:szCs w:val="30"/>
          <w:cs/>
        </w:rPr>
        <w:t xml:space="preserve"> หุ้น ต่อ </w:t>
      </w:r>
      <w:r w:rsidR="006F080F" w:rsidRPr="006F080F">
        <w:rPr>
          <w:rFonts w:ascii="Angsana New" w:hAnsi="Angsana New" w:cs="Angsana New"/>
          <w:sz w:val="30"/>
          <w:szCs w:val="30"/>
        </w:rPr>
        <w:t>1</w:t>
      </w:r>
      <w:r w:rsidRPr="00BA28B3">
        <w:rPr>
          <w:rFonts w:ascii="Angsana New" w:hAnsi="Angsana New" w:cs="Angsana New"/>
          <w:sz w:val="30"/>
          <w:szCs w:val="30"/>
          <w:cs/>
        </w:rPr>
        <w:t xml:space="preserve"> หน่วยใบสำคัญ</w:t>
      </w:r>
      <w:r w:rsidR="00DC56E1">
        <w:rPr>
          <w:rFonts w:ascii="Angsana New" w:hAnsi="Angsana New" w:cs="Angsana New" w:hint="cs"/>
          <w:sz w:val="30"/>
          <w:szCs w:val="30"/>
          <w:cs/>
        </w:rPr>
        <w:t>แ</w:t>
      </w:r>
      <w:r w:rsidRPr="00BA28B3">
        <w:rPr>
          <w:rFonts w:ascii="Angsana New" w:hAnsi="Angsana New" w:cs="Angsana New"/>
          <w:sz w:val="30"/>
          <w:szCs w:val="30"/>
          <w:cs/>
        </w:rPr>
        <w:t xml:space="preserve">สดงสิทธิฯ </w:t>
      </w:r>
      <w:r w:rsidRPr="00BA28B3">
        <w:rPr>
          <w:rFonts w:ascii="Angsana New" w:hAnsi="Angsana New" w:cs="Angsana New"/>
          <w:sz w:val="30"/>
          <w:szCs w:val="30"/>
        </w:rPr>
        <w:t>TFG-W</w:t>
      </w:r>
      <w:r w:rsidR="006F080F" w:rsidRPr="006F080F">
        <w:rPr>
          <w:rFonts w:ascii="Angsana New" w:hAnsi="Angsana New" w:cs="Angsana New"/>
          <w:sz w:val="30"/>
          <w:szCs w:val="30"/>
        </w:rPr>
        <w:t>3</w:t>
      </w:r>
      <w:r w:rsidRPr="00BA28B3">
        <w:rPr>
          <w:rFonts w:ascii="Angsana New" w:hAnsi="Angsana New" w:cs="Angsana New"/>
          <w:sz w:val="30"/>
          <w:szCs w:val="30"/>
          <w:cs/>
        </w:rPr>
        <w:t xml:space="preserve"> (</w:t>
      </w:r>
      <w:r w:rsidR="006F080F" w:rsidRPr="006F080F">
        <w:rPr>
          <w:rFonts w:ascii="Angsana New" w:hAnsi="Angsana New" w:cs="Angsana New"/>
          <w:sz w:val="30"/>
          <w:szCs w:val="30"/>
        </w:rPr>
        <w:t>10</w:t>
      </w:r>
      <w:r w:rsidRPr="00BA28B3">
        <w:rPr>
          <w:rFonts w:ascii="Angsana New" w:hAnsi="Angsana New" w:cs="Angsana New"/>
          <w:sz w:val="30"/>
          <w:szCs w:val="30"/>
          <w:cs/>
        </w:rPr>
        <w:t>:</w:t>
      </w:r>
      <w:r w:rsidR="006F080F" w:rsidRPr="006F080F">
        <w:rPr>
          <w:rFonts w:ascii="Angsana New" w:hAnsi="Angsana New" w:cs="Angsana New"/>
          <w:sz w:val="30"/>
          <w:szCs w:val="30"/>
        </w:rPr>
        <w:t>1</w:t>
      </w:r>
      <w:r w:rsidRPr="00BA28B3">
        <w:rPr>
          <w:rFonts w:ascii="Angsana New" w:hAnsi="Angsana New" w:cs="Angsana New"/>
          <w:sz w:val="30"/>
          <w:szCs w:val="30"/>
          <w:cs/>
        </w:rPr>
        <w:t xml:space="preserve">) ทั้งนี้ อัตราการใช้สิทธิ คือใบสำคัญแสดงสิทธิฯ </w:t>
      </w:r>
      <w:r w:rsidRPr="00BA28B3">
        <w:rPr>
          <w:rFonts w:ascii="Angsana New" w:hAnsi="Angsana New" w:cs="Angsana New"/>
          <w:sz w:val="30"/>
          <w:szCs w:val="30"/>
        </w:rPr>
        <w:t>TFG-W</w:t>
      </w:r>
      <w:r w:rsidR="006F080F" w:rsidRPr="006F080F">
        <w:rPr>
          <w:rFonts w:ascii="Angsana New" w:hAnsi="Angsana New" w:cs="Angsana New"/>
          <w:sz w:val="30"/>
          <w:szCs w:val="30"/>
        </w:rPr>
        <w:t>3</w:t>
      </w:r>
      <w:r w:rsidRPr="00BA28B3">
        <w:rPr>
          <w:rFonts w:ascii="Angsana New" w:hAnsi="Angsana New" w:cs="Angsana New"/>
          <w:sz w:val="30"/>
          <w:szCs w:val="30"/>
          <w:cs/>
        </w:rPr>
        <w:t xml:space="preserve"> </w:t>
      </w:r>
      <w:r w:rsidR="006F080F" w:rsidRPr="006F080F">
        <w:rPr>
          <w:rFonts w:ascii="Angsana New" w:hAnsi="Angsana New" w:cs="Angsana New"/>
          <w:sz w:val="30"/>
          <w:szCs w:val="30"/>
        </w:rPr>
        <w:t>1</w:t>
      </w:r>
      <w:r w:rsidRPr="00BA28B3">
        <w:rPr>
          <w:rFonts w:ascii="Angsana New" w:hAnsi="Angsana New" w:cs="Angsana New"/>
          <w:sz w:val="30"/>
          <w:szCs w:val="30"/>
          <w:cs/>
        </w:rPr>
        <w:t xml:space="preserve"> หน่วย มีสิทธิซื้อหุ้นสามัญของบริษัทได้ </w:t>
      </w:r>
      <w:r w:rsidR="006F080F" w:rsidRPr="006F080F">
        <w:rPr>
          <w:rFonts w:ascii="Angsana New" w:hAnsi="Angsana New" w:cs="Angsana New"/>
          <w:sz w:val="30"/>
          <w:szCs w:val="30"/>
        </w:rPr>
        <w:t>1</w:t>
      </w:r>
      <w:r w:rsidRPr="00BA28B3">
        <w:rPr>
          <w:rFonts w:ascii="Angsana New" w:hAnsi="Angsana New" w:cs="Angsana New"/>
          <w:sz w:val="30"/>
          <w:szCs w:val="30"/>
          <w:cs/>
        </w:rPr>
        <w:t xml:space="preserve"> หุ้น และราคาใช้สิทธิคือ </w:t>
      </w:r>
      <w:r w:rsidR="006F080F" w:rsidRPr="006F080F">
        <w:rPr>
          <w:rFonts w:ascii="Angsana New" w:hAnsi="Angsana New" w:cs="Angsana New"/>
          <w:sz w:val="30"/>
          <w:szCs w:val="30"/>
        </w:rPr>
        <w:t>5</w:t>
      </w:r>
      <w:r w:rsidRPr="00BA28B3">
        <w:rPr>
          <w:rFonts w:ascii="Angsana New" w:hAnsi="Angsana New" w:cs="Angsana New"/>
          <w:sz w:val="30"/>
          <w:szCs w:val="30"/>
          <w:cs/>
        </w:rPr>
        <w:t>.</w:t>
      </w:r>
      <w:r w:rsidR="006F080F" w:rsidRPr="006F080F">
        <w:rPr>
          <w:rFonts w:ascii="Angsana New" w:hAnsi="Angsana New" w:cs="Angsana New"/>
          <w:sz w:val="30"/>
          <w:szCs w:val="30"/>
        </w:rPr>
        <w:t>5</w:t>
      </w:r>
      <w:r w:rsidRPr="00BA28B3">
        <w:rPr>
          <w:rFonts w:ascii="Angsana New" w:hAnsi="Angsana New" w:cs="Angsana New"/>
          <w:sz w:val="30"/>
          <w:szCs w:val="30"/>
          <w:cs/>
        </w:rPr>
        <w:t xml:space="preserve"> บาทต่อหุ้น (เว้นแต่ในกรณีมีการปรับสิทธิ) ใบสำคัญแสดงสิทธิฯ </w:t>
      </w:r>
      <w:r w:rsidRPr="00BA28B3">
        <w:rPr>
          <w:rFonts w:ascii="Angsana New" w:hAnsi="Angsana New" w:cs="Angsana New"/>
          <w:sz w:val="30"/>
          <w:szCs w:val="30"/>
        </w:rPr>
        <w:t>TFG-W</w:t>
      </w:r>
      <w:r w:rsidR="006F080F" w:rsidRPr="006F080F">
        <w:rPr>
          <w:rFonts w:ascii="Angsana New" w:hAnsi="Angsana New" w:cs="Angsana New"/>
          <w:sz w:val="30"/>
          <w:szCs w:val="30"/>
        </w:rPr>
        <w:t>3</w:t>
      </w:r>
      <w:r w:rsidRPr="00BA28B3">
        <w:rPr>
          <w:rFonts w:ascii="Angsana New" w:hAnsi="Angsana New" w:cs="Angsana New"/>
          <w:sz w:val="30"/>
          <w:szCs w:val="30"/>
          <w:cs/>
        </w:rPr>
        <w:t xml:space="preserve"> มีอายุ </w:t>
      </w:r>
      <w:r w:rsidR="006F080F" w:rsidRPr="006F080F">
        <w:rPr>
          <w:rFonts w:ascii="Angsana New" w:hAnsi="Angsana New" w:cs="Angsana New"/>
          <w:sz w:val="30"/>
          <w:szCs w:val="30"/>
        </w:rPr>
        <w:t>3</w:t>
      </w:r>
      <w:r w:rsidRPr="00BA28B3">
        <w:rPr>
          <w:rFonts w:ascii="Angsana New" w:hAnsi="Angsana New" w:cs="Angsana New"/>
          <w:sz w:val="30"/>
          <w:szCs w:val="30"/>
          <w:cs/>
        </w:rPr>
        <w:t xml:space="preserve"> ปี </w:t>
      </w:r>
      <w:r w:rsidRPr="00DC56E1">
        <w:rPr>
          <w:rFonts w:ascii="Angsana New" w:hAnsi="Angsana New" w:cs="Angsana New"/>
          <w:spacing w:val="8"/>
          <w:sz w:val="30"/>
          <w:szCs w:val="30"/>
          <w:cs/>
        </w:rPr>
        <w:t xml:space="preserve">นับแต่วันที่ออกใบสำคัญแสดงสิทธิฯ </w:t>
      </w:r>
      <w:r w:rsidRPr="00DC56E1">
        <w:rPr>
          <w:rFonts w:ascii="Angsana New" w:hAnsi="Angsana New" w:cs="Angsana New"/>
          <w:spacing w:val="8"/>
          <w:sz w:val="30"/>
          <w:szCs w:val="30"/>
        </w:rPr>
        <w:t>TFG-W</w:t>
      </w:r>
      <w:r w:rsidR="006F080F" w:rsidRPr="006F080F">
        <w:rPr>
          <w:rFonts w:ascii="Angsana New" w:hAnsi="Angsana New" w:cs="Angsana New"/>
          <w:spacing w:val="8"/>
          <w:sz w:val="30"/>
          <w:szCs w:val="30"/>
        </w:rPr>
        <w:t>3</w:t>
      </w:r>
      <w:r w:rsidRPr="00DC56E1">
        <w:rPr>
          <w:rFonts w:ascii="Angsana New" w:hAnsi="Angsana New" w:cs="Angsana New"/>
          <w:spacing w:val="8"/>
          <w:sz w:val="30"/>
          <w:szCs w:val="30"/>
        </w:rPr>
        <w:t xml:space="preserve"> </w:t>
      </w:r>
      <w:r w:rsidRPr="00DC56E1">
        <w:rPr>
          <w:rFonts w:ascii="Angsana New" w:hAnsi="Angsana New" w:cs="Angsana New"/>
          <w:spacing w:val="8"/>
          <w:sz w:val="30"/>
          <w:szCs w:val="30"/>
          <w:cs/>
        </w:rPr>
        <w:t xml:space="preserve">บริษัทได้ออกใบสำคัญแสดงสิทธิฯ </w:t>
      </w:r>
      <w:r w:rsidRPr="00DC56E1">
        <w:rPr>
          <w:rFonts w:ascii="Angsana New" w:hAnsi="Angsana New" w:cs="Angsana New"/>
          <w:spacing w:val="8"/>
          <w:sz w:val="30"/>
          <w:szCs w:val="30"/>
        </w:rPr>
        <w:t>TFG-W</w:t>
      </w:r>
      <w:r w:rsidR="006F080F" w:rsidRPr="006F080F">
        <w:rPr>
          <w:rFonts w:ascii="Angsana New" w:hAnsi="Angsana New" w:cs="Angsana New"/>
          <w:spacing w:val="8"/>
          <w:sz w:val="30"/>
          <w:szCs w:val="30"/>
        </w:rPr>
        <w:t>3</w:t>
      </w:r>
      <w:r w:rsidRPr="00DC56E1">
        <w:rPr>
          <w:rFonts w:ascii="Angsana New" w:hAnsi="Angsana New" w:cs="Angsana New"/>
          <w:spacing w:val="8"/>
          <w:sz w:val="30"/>
          <w:szCs w:val="30"/>
        </w:rPr>
        <w:t xml:space="preserve"> </w:t>
      </w:r>
      <w:r w:rsidRPr="00DC56E1">
        <w:rPr>
          <w:rFonts w:ascii="Angsana New" w:hAnsi="Angsana New" w:cs="Angsana New"/>
          <w:spacing w:val="8"/>
          <w:sz w:val="30"/>
          <w:szCs w:val="30"/>
          <w:cs/>
        </w:rPr>
        <w:t xml:space="preserve">แล้วเมื่อวันที่ </w:t>
      </w:r>
      <w:r w:rsidR="006F080F" w:rsidRPr="006F080F">
        <w:rPr>
          <w:rFonts w:ascii="Angsana New" w:hAnsi="Angsana New" w:cs="Angsana New"/>
          <w:sz w:val="30"/>
          <w:szCs w:val="30"/>
        </w:rPr>
        <w:t>14</w:t>
      </w:r>
      <w:r w:rsidRPr="008825C1">
        <w:rPr>
          <w:rFonts w:ascii="Angsana New" w:hAnsi="Angsana New" w:cs="Angsana New"/>
          <w:sz w:val="30"/>
          <w:szCs w:val="30"/>
        </w:rPr>
        <w:t xml:space="preserve"> </w:t>
      </w:r>
      <w:r w:rsidRPr="008825C1">
        <w:rPr>
          <w:rFonts w:ascii="Angsana New" w:hAnsi="Angsana New" w:cs="Angsana New"/>
          <w:sz w:val="30"/>
          <w:szCs w:val="30"/>
          <w:cs/>
        </w:rPr>
        <w:t xml:space="preserve">พฤษภาคม </w:t>
      </w:r>
      <w:r w:rsidR="006F080F" w:rsidRPr="006F080F">
        <w:rPr>
          <w:rFonts w:ascii="Angsana New" w:hAnsi="Angsana New" w:cs="Angsana New"/>
          <w:sz w:val="30"/>
          <w:szCs w:val="30"/>
        </w:rPr>
        <w:t>2564</w:t>
      </w:r>
      <w:r w:rsidR="008825C1" w:rsidRPr="008825C1">
        <w:rPr>
          <w:rFonts w:ascii="Angsana New" w:hAnsi="Angsana New" w:cs="Angsana New" w:hint="cs"/>
          <w:sz w:val="30"/>
          <w:szCs w:val="30"/>
          <w:cs/>
        </w:rPr>
        <w:t xml:space="preserve"> โดยมีกำหนดการใช้สิทธิครั้งแรกในวันที่ </w:t>
      </w:r>
      <w:r w:rsidR="006F080F" w:rsidRPr="006F080F">
        <w:rPr>
          <w:rFonts w:ascii="Angsana New" w:hAnsi="Angsana New" w:cs="Angsana New"/>
          <w:sz w:val="30"/>
          <w:szCs w:val="30"/>
        </w:rPr>
        <w:t>30</w:t>
      </w:r>
      <w:r w:rsidR="008825C1" w:rsidRPr="008825C1">
        <w:rPr>
          <w:rFonts w:ascii="Angsana New" w:hAnsi="Angsana New" w:cs="Angsana New"/>
          <w:sz w:val="30"/>
          <w:szCs w:val="30"/>
        </w:rPr>
        <w:t xml:space="preserve"> </w:t>
      </w:r>
      <w:r w:rsidR="008825C1" w:rsidRPr="008825C1">
        <w:rPr>
          <w:rFonts w:ascii="Angsana New" w:hAnsi="Angsana New" w:cs="Angsana New" w:hint="cs"/>
          <w:sz w:val="30"/>
          <w:szCs w:val="30"/>
          <w:cs/>
        </w:rPr>
        <w:t xml:space="preserve">พฤศจิกายน </w:t>
      </w:r>
      <w:r w:rsidR="006F080F" w:rsidRPr="006F080F">
        <w:rPr>
          <w:rFonts w:ascii="Angsana New" w:hAnsi="Angsana New" w:cs="Angsana New"/>
          <w:sz w:val="30"/>
          <w:szCs w:val="30"/>
        </w:rPr>
        <w:t>2564</w:t>
      </w:r>
    </w:p>
    <w:p w14:paraId="4181E8F8" w14:textId="77777777" w:rsidR="002A0A7F" w:rsidRDefault="002A0A7F" w:rsidP="00F616FD">
      <w:pPr>
        <w:tabs>
          <w:tab w:val="clear" w:pos="680"/>
          <w:tab w:val="left" w:pos="540"/>
        </w:tabs>
        <w:ind w:left="540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53D337B4" w14:textId="364CF5E3" w:rsidR="00D52889" w:rsidRPr="00BA28B3" w:rsidRDefault="00D52889" w:rsidP="00F616FD">
      <w:pPr>
        <w:tabs>
          <w:tab w:val="clear" w:pos="680"/>
          <w:tab w:val="left" w:pos="540"/>
        </w:tabs>
        <w:ind w:left="540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BA28B3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การลดทุนและการเพิ่มทุนจดทะเบียน</w:t>
      </w:r>
    </w:p>
    <w:p w14:paraId="690CE8E7" w14:textId="77777777" w:rsidR="00D52889" w:rsidRPr="00D76847" w:rsidRDefault="00D52889" w:rsidP="00D52889">
      <w:pPr>
        <w:ind w:left="540"/>
        <w:rPr>
          <w:rFonts w:ascii="Angsana New" w:hAnsi="Angsana New" w:cs="Angsana New"/>
        </w:rPr>
      </w:pPr>
    </w:p>
    <w:p w14:paraId="2F4FD111" w14:textId="7520C757" w:rsidR="00D52889" w:rsidRPr="00BA28B3" w:rsidRDefault="00D52889" w:rsidP="00D5288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A28B3">
        <w:rPr>
          <w:rFonts w:ascii="Angsana New" w:hAnsi="Angsana New" w:cs="Angsana New"/>
          <w:sz w:val="30"/>
          <w:szCs w:val="30"/>
          <w:cs/>
        </w:rPr>
        <w:t xml:space="preserve">ในการประชุมสามัญประจำปีผู้ถือหุ้นของบริษัทเมื่อวันที่ </w:t>
      </w:r>
      <w:r w:rsidR="006F080F" w:rsidRPr="006F080F">
        <w:rPr>
          <w:rFonts w:ascii="Angsana New" w:hAnsi="Angsana New" w:cs="Angsana New"/>
          <w:sz w:val="30"/>
          <w:szCs w:val="30"/>
        </w:rPr>
        <w:t>22</w:t>
      </w:r>
      <w:r w:rsidRPr="00BA28B3">
        <w:rPr>
          <w:rFonts w:ascii="Angsana New" w:hAnsi="Angsana New" w:cs="Angsana New"/>
          <w:sz w:val="30"/>
          <w:szCs w:val="30"/>
        </w:rPr>
        <w:t xml:space="preserve"> </w:t>
      </w:r>
      <w:r w:rsidRPr="00BA28B3">
        <w:rPr>
          <w:rFonts w:ascii="Angsana New" w:hAnsi="Angsana New" w:cs="Angsana New"/>
          <w:sz w:val="30"/>
          <w:szCs w:val="30"/>
          <w:cs/>
        </w:rPr>
        <w:t xml:space="preserve">เมษายน </w:t>
      </w:r>
      <w:r w:rsidR="006F080F" w:rsidRPr="006F080F">
        <w:rPr>
          <w:rFonts w:ascii="Angsana New" w:hAnsi="Angsana New" w:cs="Angsana New"/>
          <w:sz w:val="30"/>
          <w:szCs w:val="30"/>
        </w:rPr>
        <w:t>2564</w:t>
      </w:r>
      <w:r w:rsidRPr="00BA28B3"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ผู้ถือหุ้นของบริษัท</w:t>
      </w:r>
      <w:r w:rsidRPr="00BA28B3">
        <w:rPr>
          <w:rFonts w:ascii="Angsana New" w:hAnsi="Angsana New" w:cs="Angsana New"/>
          <w:sz w:val="30"/>
          <w:szCs w:val="30"/>
          <w:cs/>
        </w:rPr>
        <w:t xml:space="preserve">ได้มีมติอนุมัติการลดทุนจดทะเบียนของบริษัทเป็นจำนวนเงิน </w:t>
      </w:r>
      <w:r w:rsidR="006F080F" w:rsidRPr="006F080F">
        <w:rPr>
          <w:rFonts w:ascii="Angsana New" w:hAnsi="Angsana New" w:cs="Angsana New"/>
          <w:sz w:val="30"/>
          <w:szCs w:val="30"/>
        </w:rPr>
        <w:t>530</w:t>
      </w:r>
      <w:r w:rsidRPr="00BA28B3">
        <w:rPr>
          <w:rFonts w:ascii="Angsana New" w:hAnsi="Angsana New" w:cs="Angsana New"/>
          <w:sz w:val="30"/>
          <w:szCs w:val="30"/>
        </w:rPr>
        <w:t>.</w:t>
      </w:r>
      <w:r w:rsidR="006F080F" w:rsidRPr="006F080F">
        <w:rPr>
          <w:rFonts w:ascii="Angsana New" w:hAnsi="Angsana New" w:cs="Angsana New"/>
          <w:sz w:val="30"/>
          <w:szCs w:val="30"/>
        </w:rPr>
        <w:t>59</w:t>
      </w:r>
      <w:r w:rsidRPr="00BA28B3">
        <w:rPr>
          <w:rFonts w:ascii="Angsana New" w:hAnsi="Angsana New" w:cs="Angsana New"/>
          <w:sz w:val="30"/>
          <w:szCs w:val="30"/>
        </w:rPr>
        <w:t xml:space="preserve"> </w:t>
      </w:r>
      <w:r w:rsidRPr="00BA28B3">
        <w:rPr>
          <w:rFonts w:ascii="Angsana New" w:hAnsi="Angsana New" w:cs="Angsana New" w:hint="cs"/>
          <w:sz w:val="30"/>
          <w:szCs w:val="30"/>
          <w:cs/>
        </w:rPr>
        <w:t>ล้าน</w:t>
      </w:r>
      <w:r w:rsidRPr="00BA28B3">
        <w:rPr>
          <w:rFonts w:ascii="Angsana New" w:hAnsi="Angsana New" w:cs="Angsana New"/>
          <w:sz w:val="30"/>
          <w:szCs w:val="30"/>
          <w:cs/>
        </w:rPr>
        <w:t xml:space="preserve">บาท จากทุนจดทะเบียนเดิมจำนวน </w:t>
      </w:r>
      <w:r w:rsidR="006F080F" w:rsidRPr="006F080F">
        <w:rPr>
          <w:rFonts w:ascii="Angsana New" w:hAnsi="Angsana New" w:cs="Angsana New"/>
          <w:sz w:val="30"/>
          <w:szCs w:val="30"/>
        </w:rPr>
        <w:t>6</w:t>
      </w:r>
      <w:r w:rsidRPr="00BA28B3">
        <w:rPr>
          <w:rFonts w:ascii="Angsana New" w:hAnsi="Angsana New" w:cs="Angsana New"/>
          <w:sz w:val="30"/>
          <w:szCs w:val="30"/>
        </w:rPr>
        <w:t>,</w:t>
      </w:r>
      <w:r w:rsidR="006F080F" w:rsidRPr="006F080F">
        <w:rPr>
          <w:rFonts w:ascii="Angsana New" w:hAnsi="Angsana New" w:cs="Angsana New"/>
          <w:sz w:val="30"/>
          <w:szCs w:val="30"/>
        </w:rPr>
        <w:t>138</w:t>
      </w:r>
      <w:r w:rsidRPr="00BA28B3">
        <w:rPr>
          <w:rFonts w:ascii="Angsana New" w:hAnsi="Angsana New" w:cs="Angsana New"/>
          <w:sz w:val="30"/>
          <w:szCs w:val="30"/>
        </w:rPr>
        <w:t>.</w:t>
      </w:r>
      <w:r w:rsidR="006F080F" w:rsidRPr="006F080F">
        <w:rPr>
          <w:rFonts w:ascii="Angsana New" w:hAnsi="Angsana New" w:cs="Angsana New"/>
          <w:sz w:val="30"/>
          <w:szCs w:val="30"/>
        </w:rPr>
        <w:t>16</w:t>
      </w:r>
      <w:r w:rsidRPr="00BA28B3">
        <w:rPr>
          <w:rFonts w:ascii="Angsana New" w:hAnsi="Angsana New" w:cs="Angsana New"/>
          <w:sz w:val="30"/>
          <w:szCs w:val="30"/>
          <w:cs/>
        </w:rPr>
        <w:t xml:space="preserve"> ล้านบาท เป็นทุน</w:t>
      </w:r>
      <w:r w:rsidRPr="00F616FD">
        <w:rPr>
          <w:rFonts w:ascii="Angsana New" w:hAnsi="Angsana New" w:cs="Angsana New"/>
          <w:spacing w:val="4"/>
          <w:sz w:val="30"/>
          <w:szCs w:val="30"/>
          <w:cs/>
        </w:rPr>
        <w:t xml:space="preserve">จดทะเบียนจำนวน </w:t>
      </w:r>
      <w:r w:rsidR="006F080F" w:rsidRPr="006F080F">
        <w:rPr>
          <w:rFonts w:ascii="Angsana New" w:hAnsi="Angsana New" w:cs="Angsana New"/>
          <w:spacing w:val="4"/>
          <w:sz w:val="30"/>
          <w:szCs w:val="30"/>
        </w:rPr>
        <w:t>5</w:t>
      </w:r>
      <w:r w:rsidRPr="00F616FD">
        <w:rPr>
          <w:rFonts w:ascii="Angsana New" w:hAnsi="Angsana New" w:cs="Angsana New"/>
          <w:spacing w:val="4"/>
          <w:sz w:val="30"/>
          <w:szCs w:val="30"/>
        </w:rPr>
        <w:t>,</w:t>
      </w:r>
      <w:r w:rsidR="006F080F" w:rsidRPr="006F080F">
        <w:rPr>
          <w:rFonts w:ascii="Angsana New" w:hAnsi="Angsana New" w:cs="Angsana New"/>
          <w:spacing w:val="4"/>
          <w:sz w:val="30"/>
          <w:szCs w:val="30"/>
        </w:rPr>
        <w:t>607</w:t>
      </w:r>
      <w:r w:rsidRPr="00F616FD">
        <w:rPr>
          <w:rFonts w:ascii="Angsana New" w:hAnsi="Angsana New" w:cs="Angsana New"/>
          <w:spacing w:val="4"/>
          <w:sz w:val="30"/>
          <w:szCs w:val="30"/>
        </w:rPr>
        <w:t>.</w:t>
      </w:r>
      <w:r w:rsidR="006F080F" w:rsidRPr="006F080F">
        <w:rPr>
          <w:rFonts w:ascii="Angsana New" w:hAnsi="Angsana New" w:cs="Angsana New"/>
          <w:spacing w:val="4"/>
          <w:sz w:val="30"/>
          <w:szCs w:val="30"/>
        </w:rPr>
        <w:t>57</w:t>
      </w:r>
      <w:r w:rsidRPr="00F616FD">
        <w:rPr>
          <w:rFonts w:ascii="Angsana New" w:hAnsi="Angsana New" w:cs="Angsana New"/>
          <w:spacing w:val="4"/>
          <w:sz w:val="30"/>
          <w:szCs w:val="30"/>
          <w:cs/>
        </w:rPr>
        <w:t xml:space="preserve"> ล้านบาท</w:t>
      </w:r>
      <w:r w:rsidRPr="00F616FD">
        <w:rPr>
          <w:rFonts w:ascii="Angsana New" w:hAnsi="Angsana New" w:cs="Angsana New"/>
          <w:spacing w:val="4"/>
          <w:sz w:val="30"/>
          <w:szCs w:val="30"/>
        </w:rPr>
        <w:t xml:space="preserve"> </w:t>
      </w:r>
      <w:r w:rsidRPr="00F616FD">
        <w:rPr>
          <w:rFonts w:ascii="Angsana New" w:hAnsi="Angsana New" w:cs="Angsana New"/>
          <w:spacing w:val="4"/>
          <w:sz w:val="30"/>
          <w:szCs w:val="30"/>
          <w:cs/>
        </w:rPr>
        <w:t xml:space="preserve">โดยการตัดหุ้นที่ยังไม่ได้ออกจำหน่ายของบริษัทจำนวน </w:t>
      </w:r>
      <w:r w:rsidR="006F080F" w:rsidRPr="006F080F">
        <w:rPr>
          <w:rFonts w:ascii="Angsana New" w:hAnsi="Angsana New" w:cs="Angsana New"/>
          <w:spacing w:val="4"/>
          <w:sz w:val="30"/>
          <w:szCs w:val="30"/>
        </w:rPr>
        <w:t>530</w:t>
      </w:r>
      <w:r w:rsidRPr="00F616FD">
        <w:rPr>
          <w:rFonts w:ascii="Angsana New" w:hAnsi="Angsana New" w:cs="Angsana New"/>
          <w:spacing w:val="4"/>
          <w:sz w:val="30"/>
          <w:szCs w:val="30"/>
        </w:rPr>
        <w:t>.</w:t>
      </w:r>
      <w:r w:rsidR="006F080F" w:rsidRPr="006F080F">
        <w:rPr>
          <w:rFonts w:ascii="Angsana New" w:hAnsi="Angsana New" w:cs="Angsana New"/>
          <w:spacing w:val="4"/>
          <w:sz w:val="30"/>
          <w:szCs w:val="30"/>
        </w:rPr>
        <w:t>59</w:t>
      </w:r>
      <w:r w:rsidRPr="00F616FD">
        <w:rPr>
          <w:rFonts w:ascii="Angsana New" w:hAnsi="Angsana New" w:cs="Angsana New"/>
          <w:spacing w:val="4"/>
          <w:sz w:val="30"/>
          <w:szCs w:val="30"/>
        </w:rPr>
        <w:t xml:space="preserve"> </w:t>
      </w:r>
      <w:r w:rsidRPr="00F616FD">
        <w:rPr>
          <w:rFonts w:ascii="Angsana New" w:hAnsi="Angsana New" w:cs="Angsana New" w:hint="cs"/>
          <w:spacing w:val="4"/>
          <w:sz w:val="30"/>
          <w:szCs w:val="30"/>
          <w:cs/>
        </w:rPr>
        <w:t>ล้านหุ้</w:t>
      </w:r>
      <w:r w:rsidRPr="00F616FD">
        <w:rPr>
          <w:rFonts w:ascii="Angsana New" w:hAnsi="Angsana New" w:cs="Angsana New"/>
          <w:spacing w:val="4"/>
          <w:sz w:val="30"/>
          <w:szCs w:val="30"/>
          <w:cs/>
        </w:rPr>
        <w:t xml:space="preserve">น </w:t>
      </w:r>
      <w:r w:rsidRPr="00F616FD">
        <w:rPr>
          <w:rFonts w:ascii="Angsana New" w:hAnsi="Angsana New" w:cs="Angsana New"/>
          <w:spacing w:val="-4"/>
          <w:sz w:val="30"/>
          <w:szCs w:val="30"/>
          <w:cs/>
        </w:rPr>
        <w:t xml:space="preserve">มูลค่าที่ตราไว้หุ้นละ </w:t>
      </w:r>
      <w:r w:rsidR="006F080F" w:rsidRPr="006F080F">
        <w:rPr>
          <w:rFonts w:ascii="Angsana New" w:hAnsi="Angsana New" w:cs="Angsana New"/>
          <w:spacing w:val="-4"/>
          <w:sz w:val="30"/>
          <w:szCs w:val="30"/>
        </w:rPr>
        <w:t>1</w:t>
      </w:r>
      <w:r w:rsidRPr="00F616FD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F616FD">
        <w:rPr>
          <w:rFonts w:ascii="Angsana New" w:hAnsi="Angsana New" w:cs="Angsana New"/>
          <w:spacing w:val="-4"/>
          <w:sz w:val="30"/>
          <w:szCs w:val="30"/>
          <w:cs/>
        </w:rPr>
        <w:t xml:space="preserve">บาท บริษัทได้จดทะเบียนการลดทุนดังกล่าวกับกระทรวงพาณิชย์แล้วเมื่อวันที่ </w:t>
      </w:r>
      <w:r w:rsidR="006F080F" w:rsidRPr="006F080F">
        <w:rPr>
          <w:rFonts w:asciiTheme="majorBidi" w:hAnsiTheme="majorBidi" w:cstheme="majorBidi"/>
          <w:spacing w:val="-4"/>
          <w:sz w:val="30"/>
          <w:szCs w:val="30"/>
        </w:rPr>
        <w:t>29</w:t>
      </w:r>
      <w:r w:rsidRPr="00F616FD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F616FD">
        <w:rPr>
          <w:rFonts w:asciiTheme="majorBidi" w:hAnsiTheme="majorBidi" w:cstheme="majorBidi"/>
          <w:spacing w:val="-4"/>
          <w:sz w:val="30"/>
          <w:szCs w:val="30"/>
          <w:cs/>
        </w:rPr>
        <w:t>เมษายน</w:t>
      </w:r>
      <w:r w:rsidRPr="00BA28B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F080F" w:rsidRPr="006F080F">
        <w:rPr>
          <w:rFonts w:asciiTheme="majorBidi" w:hAnsiTheme="majorBidi" w:cstheme="majorBidi"/>
          <w:sz w:val="30"/>
          <w:szCs w:val="30"/>
        </w:rPr>
        <w:t>2564</w:t>
      </w:r>
      <w:r w:rsidRPr="00BA28B3">
        <w:rPr>
          <w:rFonts w:ascii="Angsana New" w:hAnsi="Angsana New" w:cs="Angsana New"/>
          <w:sz w:val="30"/>
          <w:szCs w:val="30"/>
          <w:cs/>
        </w:rPr>
        <w:t xml:space="preserve"> และอนุมัติการเพิ่มทุนจดทะเบียนของบริษัทเป็นจำนวนเงิน </w:t>
      </w:r>
      <w:r w:rsidR="006F080F" w:rsidRPr="006F080F">
        <w:rPr>
          <w:rFonts w:ascii="Angsana New" w:hAnsi="Angsana New" w:cs="Angsana New"/>
          <w:sz w:val="30"/>
          <w:szCs w:val="30"/>
        </w:rPr>
        <w:t>560</w:t>
      </w:r>
      <w:r w:rsidRPr="00BA28B3">
        <w:rPr>
          <w:rFonts w:ascii="Angsana New" w:hAnsi="Angsana New" w:cs="Angsana New"/>
          <w:sz w:val="30"/>
          <w:szCs w:val="30"/>
        </w:rPr>
        <w:t>.</w:t>
      </w:r>
      <w:r w:rsidR="006F080F" w:rsidRPr="006F080F">
        <w:rPr>
          <w:rFonts w:ascii="Angsana New" w:hAnsi="Angsana New" w:cs="Angsana New"/>
          <w:sz w:val="30"/>
          <w:szCs w:val="30"/>
        </w:rPr>
        <w:t>76</w:t>
      </w:r>
      <w:r w:rsidRPr="00BA28B3">
        <w:rPr>
          <w:rFonts w:ascii="Angsana New" w:hAnsi="Angsana New" w:cs="Angsana New"/>
          <w:sz w:val="30"/>
          <w:szCs w:val="30"/>
        </w:rPr>
        <w:t xml:space="preserve"> </w:t>
      </w:r>
      <w:r w:rsidRPr="00BA28B3">
        <w:rPr>
          <w:rFonts w:ascii="Angsana New" w:hAnsi="Angsana New" w:cs="Angsana New"/>
          <w:sz w:val="30"/>
          <w:szCs w:val="30"/>
          <w:cs/>
        </w:rPr>
        <w:t xml:space="preserve">ล้านบาท จากทุนจดทะเบียนเดิมจำนวน </w:t>
      </w:r>
      <w:r w:rsidR="006F080F" w:rsidRPr="006F080F">
        <w:rPr>
          <w:rFonts w:ascii="Angsana New" w:hAnsi="Angsana New" w:cs="Angsana New"/>
          <w:spacing w:val="4"/>
          <w:sz w:val="30"/>
          <w:szCs w:val="30"/>
        </w:rPr>
        <w:t>5</w:t>
      </w:r>
      <w:r w:rsidRPr="00F616FD">
        <w:rPr>
          <w:rFonts w:ascii="Angsana New" w:hAnsi="Angsana New" w:cs="Angsana New"/>
          <w:spacing w:val="4"/>
          <w:sz w:val="30"/>
          <w:szCs w:val="30"/>
        </w:rPr>
        <w:t>,</w:t>
      </w:r>
      <w:r w:rsidR="006F080F" w:rsidRPr="006F080F">
        <w:rPr>
          <w:rFonts w:ascii="Angsana New" w:hAnsi="Angsana New" w:cs="Angsana New"/>
          <w:spacing w:val="4"/>
          <w:sz w:val="30"/>
          <w:szCs w:val="30"/>
        </w:rPr>
        <w:t>607</w:t>
      </w:r>
      <w:r w:rsidRPr="00F616FD">
        <w:rPr>
          <w:rFonts w:ascii="Angsana New" w:hAnsi="Angsana New" w:cs="Angsana New"/>
          <w:spacing w:val="4"/>
          <w:sz w:val="30"/>
          <w:szCs w:val="30"/>
        </w:rPr>
        <w:t>.</w:t>
      </w:r>
      <w:r w:rsidR="006F080F" w:rsidRPr="006F080F">
        <w:rPr>
          <w:rFonts w:ascii="Angsana New" w:hAnsi="Angsana New" w:cs="Angsana New"/>
          <w:spacing w:val="4"/>
          <w:sz w:val="30"/>
          <w:szCs w:val="30"/>
        </w:rPr>
        <w:t>57</w:t>
      </w:r>
      <w:r w:rsidRPr="00F616FD">
        <w:rPr>
          <w:rFonts w:ascii="Angsana New" w:hAnsi="Angsana New" w:cs="Angsana New"/>
          <w:spacing w:val="4"/>
          <w:sz w:val="30"/>
          <w:szCs w:val="30"/>
          <w:cs/>
        </w:rPr>
        <w:t xml:space="preserve"> ล้านบาท เป็นทุนจดทะเบียนจำนวน </w:t>
      </w:r>
      <w:r w:rsidR="006F080F" w:rsidRPr="006F080F">
        <w:rPr>
          <w:rFonts w:ascii="Angsana New" w:hAnsi="Angsana New" w:cs="Angsana New"/>
          <w:spacing w:val="4"/>
          <w:sz w:val="30"/>
          <w:szCs w:val="30"/>
        </w:rPr>
        <w:t>6</w:t>
      </w:r>
      <w:r w:rsidRPr="00F616FD">
        <w:rPr>
          <w:rFonts w:ascii="Angsana New" w:hAnsi="Angsana New" w:cs="Angsana New"/>
          <w:spacing w:val="4"/>
          <w:sz w:val="30"/>
          <w:szCs w:val="30"/>
        </w:rPr>
        <w:t>,</w:t>
      </w:r>
      <w:r w:rsidR="006F080F" w:rsidRPr="006F080F">
        <w:rPr>
          <w:rFonts w:ascii="Angsana New" w:hAnsi="Angsana New" w:cs="Angsana New"/>
          <w:spacing w:val="4"/>
          <w:sz w:val="30"/>
          <w:szCs w:val="30"/>
        </w:rPr>
        <w:t>168</w:t>
      </w:r>
      <w:r w:rsidRPr="00F616FD">
        <w:rPr>
          <w:rFonts w:ascii="Angsana New" w:hAnsi="Angsana New" w:cs="Angsana New"/>
          <w:spacing w:val="4"/>
          <w:sz w:val="30"/>
          <w:szCs w:val="30"/>
        </w:rPr>
        <w:t>.</w:t>
      </w:r>
      <w:r w:rsidR="006F080F" w:rsidRPr="006F080F">
        <w:rPr>
          <w:rFonts w:ascii="Angsana New" w:hAnsi="Angsana New" w:cs="Angsana New"/>
          <w:spacing w:val="4"/>
          <w:sz w:val="30"/>
          <w:szCs w:val="30"/>
        </w:rPr>
        <w:t>33</w:t>
      </w:r>
      <w:r w:rsidRPr="00F616FD">
        <w:rPr>
          <w:rFonts w:ascii="Angsana New" w:hAnsi="Angsana New" w:cs="Angsana New"/>
          <w:spacing w:val="4"/>
          <w:sz w:val="30"/>
          <w:szCs w:val="30"/>
        </w:rPr>
        <w:t xml:space="preserve"> </w:t>
      </w:r>
      <w:r w:rsidRPr="00F616FD">
        <w:rPr>
          <w:rFonts w:ascii="Angsana New" w:hAnsi="Angsana New" w:cs="Angsana New"/>
          <w:spacing w:val="4"/>
          <w:sz w:val="30"/>
          <w:szCs w:val="30"/>
          <w:cs/>
        </w:rPr>
        <w:t xml:space="preserve">ล้านบาท โดยการออกหุ้นสามัญจำนวน </w:t>
      </w:r>
      <w:r w:rsidR="006F080F" w:rsidRPr="006F080F">
        <w:rPr>
          <w:rFonts w:ascii="Angsana New" w:hAnsi="Angsana New" w:cs="Angsana New"/>
          <w:spacing w:val="4"/>
          <w:sz w:val="30"/>
          <w:szCs w:val="30"/>
        </w:rPr>
        <w:t>560</w:t>
      </w:r>
      <w:r w:rsidRPr="00F616FD">
        <w:rPr>
          <w:rFonts w:ascii="Angsana New" w:hAnsi="Angsana New" w:cs="Angsana New"/>
          <w:spacing w:val="4"/>
          <w:sz w:val="30"/>
          <w:szCs w:val="30"/>
        </w:rPr>
        <w:t>.</w:t>
      </w:r>
      <w:r w:rsidR="006F080F" w:rsidRPr="006F080F">
        <w:rPr>
          <w:rFonts w:ascii="Angsana New" w:hAnsi="Angsana New" w:cs="Angsana New"/>
          <w:spacing w:val="4"/>
          <w:sz w:val="30"/>
          <w:szCs w:val="30"/>
        </w:rPr>
        <w:t>76</w:t>
      </w:r>
      <w:r w:rsidRPr="00F616FD">
        <w:rPr>
          <w:rFonts w:ascii="Angsana New" w:hAnsi="Angsana New" w:cs="Angsana New"/>
          <w:spacing w:val="4"/>
          <w:sz w:val="30"/>
          <w:szCs w:val="30"/>
        </w:rPr>
        <w:t xml:space="preserve"> </w:t>
      </w:r>
      <w:r w:rsidRPr="00F616FD">
        <w:rPr>
          <w:rFonts w:ascii="Angsana New" w:hAnsi="Angsana New" w:cs="Angsana New"/>
          <w:spacing w:val="4"/>
          <w:sz w:val="30"/>
          <w:szCs w:val="30"/>
          <w:cs/>
        </w:rPr>
        <w:t>ล้านหุ้น มูล</w:t>
      </w:r>
      <w:r w:rsidRPr="00BA28B3">
        <w:rPr>
          <w:rFonts w:ascii="Angsana New" w:hAnsi="Angsana New" w:cs="Angsana New"/>
          <w:sz w:val="30"/>
          <w:szCs w:val="30"/>
          <w:cs/>
        </w:rPr>
        <w:t xml:space="preserve">ค่าที่ตราไว้หุ้นละ </w:t>
      </w:r>
      <w:r w:rsidR="006F080F" w:rsidRPr="006F080F">
        <w:rPr>
          <w:rFonts w:ascii="Angsana New" w:hAnsi="Angsana New" w:cs="Angsana New"/>
          <w:sz w:val="30"/>
          <w:szCs w:val="30"/>
        </w:rPr>
        <w:t>1</w:t>
      </w:r>
      <w:r w:rsidRPr="00BA28B3">
        <w:rPr>
          <w:rFonts w:ascii="Angsana New" w:hAnsi="Angsana New" w:cs="Angsana New"/>
          <w:sz w:val="30"/>
          <w:szCs w:val="30"/>
        </w:rPr>
        <w:t xml:space="preserve"> </w:t>
      </w:r>
      <w:r w:rsidRPr="00BA28B3">
        <w:rPr>
          <w:rFonts w:ascii="Angsana New" w:hAnsi="Angsana New" w:cs="Angsana New"/>
          <w:sz w:val="30"/>
          <w:szCs w:val="30"/>
          <w:cs/>
        </w:rPr>
        <w:t xml:space="preserve">บาท ภายหลังจากที่ได้ทำการลดทุนจดทะเบียนโดยวิธีตัดหุ้นจดทะเบียนที่ยังไม่ได้ออกจำหน่าย บริษัทได้จดทะเบียนการเพิ่มทุนดังกล่าวกับกระทรวงพาณิชย์แล้วเมื่อวันที่ </w:t>
      </w:r>
      <w:r w:rsidR="006F080F" w:rsidRPr="006F080F">
        <w:rPr>
          <w:rFonts w:asciiTheme="majorBidi" w:hAnsiTheme="majorBidi" w:cstheme="majorBidi"/>
          <w:sz w:val="30"/>
          <w:szCs w:val="30"/>
        </w:rPr>
        <w:t>30</w:t>
      </w:r>
      <w:r w:rsidRPr="00BA28B3">
        <w:rPr>
          <w:rFonts w:asciiTheme="majorBidi" w:hAnsiTheme="majorBidi" w:cstheme="majorBidi"/>
          <w:sz w:val="30"/>
          <w:szCs w:val="30"/>
        </w:rPr>
        <w:t xml:space="preserve"> </w:t>
      </w:r>
      <w:r w:rsidRPr="00BA28B3">
        <w:rPr>
          <w:rFonts w:asciiTheme="majorBidi" w:hAnsiTheme="majorBidi" w:cstheme="majorBidi"/>
          <w:sz w:val="30"/>
          <w:szCs w:val="30"/>
          <w:cs/>
        </w:rPr>
        <w:t xml:space="preserve">เมษายน </w:t>
      </w:r>
      <w:r w:rsidR="006F080F" w:rsidRPr="006F080F">
        <w:rPr>
          <w:rFonts w:asciiTheme="majorBidi" w:hAnsiTheme="majorBidi" w:cstheme="majorBidi"/>
          <w:sz w:val="30"/>
          <w:szCs w:val="30"/>
        </w:rPr>
        <w:t>2564</w:t>
      </w:r>
    </w:p>
    <w:p w14:paraId="6B2FF627" w14:textId="72E9F247" w:rsidR="002A0A7F" w:rsidRDefault="002A0A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highlight w:val="yellow"/>
        </w:rPr>
      </w:pPr>
      <w:r>
        <w:rPr>
          <w:rFonts w:ascii="Angsana New" w:hAnsi="Angsana New" w:cs="Angsana New"/>
          <w:highlight w:val="yellow"/>
        </w:rPr>
        <w:br w:type="page"/>
      </w:r>
    </w:p>
    <w:p w14:paraId="5883A471" w14:textId="7E54253E" w:rsidR="006856B4" w:rsidRPr="00C60284" w:rsidRDefault="006856B4" w:rsidP="00DD770F">
      <w:pPr>
        <w:pStyle w:val="Heading1"/>
        <w:keepLines/>
        <w:numPr>
          <w:ilvl w:val="0"/>
          <w:numId w:val="3"/>
        </w:numPr>
        <w:shd w:val="clear" w:color="auto" w:fill="auto"/>
        <w:ind w:left="540" w:right="-45" w:hanging="540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  <w:r w:rsidRPr="00C60284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t>ส่วนงานดำเนินงานและการจำแนกรายได้</w:t>
      </w:r>
    </w:p>
    <w:p w14:paraId="31591EDB" w14:textId="77777777" w:rsidR="006856B4" w:rsidRPr="00D76847" w:rsidRDefault="006856B4" w:rsidP="006856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 w:cs="Angsana New"/>
          <w:cs/>
        </w:rPr>
      </w:pPr>
    </w:p>
    <w:p w14:paraId="382BF5E9" w14:textId="515E7FC9" w:rsidR="006856B4" w:rsidRPr="00C60284" w:rsidRDefault="006856B4" w:rsidP="006856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C60284">
        <w:rPr>
          <w:rFonts w:ascii="Angsana New" w:hAnsi="Angsana New" w:cs="Angsana New" w:hint="cs"/>
          <w:i/>
          <w:iCs/>
          <w:sz w:val="30"/>
          <w:szCs w:val="30"/>
          <w:cs/>
        </w:rPr>
        <w:t>ส่วนงานดำเนินงาน</w:t>
      </w:r>
    </w:p>
    <w:p w14:paraId="0985CEC7" w14:textId="77777777" w:rsidR="006856B4" w:rsidRPr="00D76847" w:rsidRDefault="006856B4" w:rsidP="006856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 w:cs="Angsana New"/>
          <w:cs/>
        </w:rPr>
      </w:pPr>
    </w:p>
    <w:p w14:paraId="6D5A67AE" w14:textId="27607F80" w:rsidR="006856B4" w:rsidRPr="00C60284" w:rsidRDefault="006856B4" w:rsidP="006856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C60284">
        <w:rPr>
          <w:rFonts w:ascii="Angsana New" w:hAnsi="Angsana New" w:cs="Angsana New"/>
          <w:spacing w:val="-8"/>
          <w:sz w:val="30"/>
          <w:szCs w:val="30"/>
          <w:cs/>
        </w:rPr>
        <w:t>กลุ่มบริษัทประกอบธุรกิจเกี่ยวกับธุรกิจการผลิตและจำหน่ายไก่สดแช่เย็นและแช่แข็ง และผลิตภัณฑ์สำเร็จรูปจาก</w:t>
      </w:r>
      <w:r w:rsidRPr="00C60284">
        <w:rPr>
          <w:rFonts w:ascii="Angsana New" w:hAnsi="Angsana New" w:cs="Angsana New"/>
          <w:spacing w:val="-8"/>
          <w:sz w:val="30"/>
          <w:szCs w:val="30"/>
        </w:rPr>
        <w:br/>
      </w:r>
      <w:r w:rsidRPr="00C60284">
        <w:rPr>
          <w:rFonts w:ascii="Angsana New" w:hAnsi="Angsana New" w:cs="Angsana New"/>
          <w:spacing w:val="-8"/>
          <w:sz w:val="30"/>
          <w:szCs w:val="30"/>
          <w:cs/>
        </w:rPr>
        <w:t>เนื้อไก่</w:t>
      </w:r>
      <w:r w:rsidRPr="00C60284">
        <w:rPr>
          <w:rFonts w:ascii="Angsana New" w:hAnsi="Angsana New" w:cs="Angsana New"/>
          <w:spacing w:val="-4"/>
          <w:sz w:val="30"/>
          <w:szCs w:val="30"/>
          <w:cs/>
        </w:rPr>
        <w:t xml:space="preserve">รวมทั้งผลิตและจำหน่ายสุกรและอาหารสัตว์ </w:t>
      </w:r>
      <w:r w:rsidRPr="00C60284">
        <w:rPr>
          <w:rFonts w:ascii="Angsana New" w:hAnsi="Angsana New" w:cs="Angsana New" w:hint="cs"/>
          <w:sz w:val="30"/>
          <w:szCs w:val="30"/>
          <w:cs/>
        </w:rPr>
        <w:t>ผู้มีอำนาจตัดสินใจสูงสุดด้านการดำเนินงานสอบทานรายงาน</w:t>
      </w:r>
      <w:r w:rsidRPr="00C60284">
        <w:rPr>
          <w:rFonts w:ascii="Angsana New" w:hAnsi="Angsana New" w:cs="Angsana New"/>
          <w:sz w:val="30"/>
          <w:szCs w:val="30"/>
        </w:rPr>
        <w:br/>
      </w:r>
      <w:r w:rsidRPr="00C60284">
        <w:rPr>
          <w:rFonts w:ascii="Angsana New" w:hAnsi="Angsana New" w:cs="Angsana New" w:hint="cs"/>
          <w:sz w:val="30"/>
          <w:szCs w:val="30"/>
          <w:cs/>
        </w:rPr>
        <w:t>การจัดการภายในของแต่ละหน่วยงานธุรกิจที่สำคัญอย่างน้อยทุกไตรมาส</w:t>
      </w:r>
      <w:r w:rsidR="00CA6B83">
        <w:rPr>
          <w:rFonts w:ascii="Angsana New" w:hAnsi="Angsana New" w:cs="Angsana New"/>
          <w:sz w:val="30"/>
          <w:szCs w:val="30"/>
        </w:rPr>
        <w:t xml:space="preserve"> </w:t>
      </w:r>
      <w:r w:rsidRPr="00C60284">
        <w:rPr>
          <w:rFonts w:ascii="Angsana New" w:hAnsi="Angsana New" w:cs="Angsana New" w:hint="cs"/>
          <w:sz w:val="30"/>
          <w:szCs w:val="30"/>
          <w:cs/>
        </w:rPr>
        <w:t>การดำเนินงานของแต่ละส่วนงานที่รายงานของกลุ่มบริษัทโดยสรุปมีดังนี้</w:t>
      </w:r>
    </w:p>
    <w:p w14:paraId="1003275A" w14:textId="77777777" w:rsidR="002221ED" w:rsidRPr="00D76847" w:rsidRDefault="002221ED" w:rsidP="006856B4">
      <w:pPr>
        <w:jc w:val="thaiDistribute"/>
        <w:rPr>
          <w:rFonts w:ascii="Angsana New" w:hAnsi="Angsana New" w:cs="Angsana New"/>
        </w:rPr>
      </w:pPr>
    </w:p>
    <w:p w14:paraId="363DD03E" w14:textId="21D929D3" w:rsidR="006856B4" w:rsidRPr="00C60284" w:rsidRDefault="006856B4" w:rsidP="006856B4">
      <w:pPr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C60284">
        <w:rPr>
          <w:rFonts w:ascii="Angsana New" w:hAnsi="Angsana New" w:cs="Angsana New" w:hint="cs"/>
          <w:sz w:val="30"/>
          <w:szCs w:val="30"/>
          <w:cs/>
        </w:rPr>
        <w:t>ส่วนงานที่</w:t>
      </w:r>
      <w:r w:rsidRPr="00C60284">
        <w:rPr>
          <w:rFonts w:ascii="Angsana New" w:hAnsi="Angsana New" w:cs="Angsana New"/>
          <w:sz w:val="30"/>
          <w:szCs w:val="30"/>
        </w:rPr>
        <w:t xml:space="preserve"> </w:t>
      </w:r>
      <w:r w:rsidR="006F080F" w:rsidRPr="006F080F">
        <w:rPr>
          <w:rFonts w:ascii="Angsana New" w:hAnsi="Angsana New" w:cs="Angsana New"/>
          <w:sz w:val="30"/>
          <w:szCs w:val="30"/>
        </w:rPr>
        <w:t>1</w:t>
      </w:r>
      <w:r w:rsidRPr="00C60284">
        <w:rPr>
          <w:rFonts w:ascii="Angsana New" w:hAnsi="Angsana New" w:cs="Angsana New"/>
          <w:sz w:val="30"/>
          <w:szCs w:val="30"/>
        </w:rPr>
        <w:t xml:space="preserve">: </w:t>
      </w:r>
      <w:r w:rsidRPr="00C60284">
        <w:rPr>
          <w:rFonts w:ascii="Angsana New" w:hAnsi="Angsana New" w:cs="Angsana New" w:hint="cs"/>
          <w:sz w:val="30"/>
          <w:szCs w:val="30"/>
          <w:cs/>
        </w:rPr>
        <w:t xml:space="preserve"> ธุรกิจไก่</w:t>
      </w:r>
    </w:p>
    <w:p w14:paraId="7C6A9E8E" w14:textId="095987A3" w:rsidR="006856B4" w:rsidRPr="00C60284" w:rsidRDefault="006856B4" w:rsidP="006856B4">
      <w:pPr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C60284">
        <w:rPr>
          <w:rFonts w:ascii="Angsana New" w:hAnsi="Angsana New" w:cs="Angsana New" w:hint="cs"/>
          <w:sz w:val="30"/>
          <w:szCs w:val="30"/>
          <w:cs/>
        </w:rPr>
        <w:t>ส่วนงานที่</w:t>
      </w:r>
      <w:r w:rsidRPr="00C60284">
        <w:rPr>
          <w:rFonts w:ascii="Angsana New" w:hAnsi="Angsana New" w:cs="Angsana New"/>
          <w:sz w:val="30"/>
          <w:szCs w:val="30"/>
        </w:rPr>
        <w:t xml:space="preserve"> </w:t>
      </w:r>
      <w:r w:rsidR="006F080F" w:rsidRPr="006F080F">
        <w:rPr>
          <w:rFonts w:ascii="Angsana New" w:hAnsi="Angsana New" w:cs="Angsana New"/>
          <w:sz w:val="30"/>
          <w:szCs w:val="30"/>
        </w:rPr>
        <w:t>2</w:t>
      </w:r>
      <w:r w:rsidRPr="00C60284">
        <w:rPr>
          <w:rFonts w:ascii="Angsana New" w:hAnsi="Angsana New" w:cs="Angsana New"/>
          <w:sz w:val="30"/>
          <w:szCs w:val="30"/>
        </w:rPr>
        <w:t xml:space="preserve">: </w:t>
      </w:r>
      <w:r w:rsidRPr="00C60284">
        <w:rPr>
          <w:rFonts w:ascii="Angsana New" w:hAnsi="Angsana New" w:cs="Angsana New" w:hint="cs"/>
          <w:sz w:val="30"/>
          <w:szCs w:val="30"/>
          <w:cs/>
        </w:rPr>
        <w:t xml:space="preserve"> ธุรกิจสุกร</w:t>
      </w:r>
    </w:p>
    <w:p w14:paraId="2151AB18" w14:textId="4B395380" w:rsidR="006856B4" w:rsidRPr="00C60284" w:rsidRDefault="006856B4" w:rsidP="006856B4">
      <w:pPr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C60284">
        <w:rPr>
          <w:rFonts w:ascii="Angsana New" w:hAnsi="Angsana New" w:cs="Angsana New" w:hint="cs"/>
          <w:sz w:val="30"/>
          <w:szCs w:val="30"/>
          <w:cs/>
        </w:rPr>
        <w:t>ส่วนงานที่</w:t>
      </w:r>
      <w:r w:rsidRPr="00C60284">
        <w:rPr>
          <w:rFonts w:ascii="Angsana New" w:hAnsi="Angsana New" w:cs="Angsana New"/>
          <w:sz w:val="30"/>
          <w:szCs w:val="30"/>
        </w:rPr>
        <w:t xml:space="preserve"> </w:t>
      </w:r>
      <w:r w:rsidR="006F080F" w:rsidRPr="006F080F">
        <w:rPr>
          <w:rFonts w:ascii="Angsana New" w:hAnsi="Angsana New" w:cs="Angsana New"/>
          <w:sz w:val="30"/>
          <w:szCs w:val="30"/>
        </w:rPr>
        <w:t>3</w:t>
      </w:r>
      <w:r w:rsidRPr="00C60284">
        <w:rPr>
          <w:rFonts w:ascii="Angsana New" w:hAnsi="Angsana New" w:cs="Angsana New"/>
          <w:sz w:val="30"/>
          <w:szCs w:val="30"/>
        </w:rPr>
        <w:t>:</w:t>
      </w:r>
      <w:r w:rsidRPr="00C6028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60284">
        <w:rPr>
          <w:rFonts w:ascii="Angsana New" w:hAnsi="Angsana New" w:cs="Angsana New"/>
          <w:sz w:val="30"/>
          <w:szCs w:val="30"/>
        </w:rPr>
        <w:t xml:space="preserve"> </w:t>
      </w:r>
      <w:r w:rsidRPr="00C60284">
        <w:rPr>
          <w:rFonts w:ascii="Angsana New" w:hAnsi="Angsana New" w:cs="Angsana New" w:hint="cs"/>
          <w:sz w:val="30"/>
          <w:szCs w:val="30"/>
          <w:cs/>
        </w:rPr>
        <w:t>ธุรกิจอาหารสัตว์</w:t>
      </w:r>
    </w:p>
    <w:p w14:paraId="551D74C9" w14:textId="4478E8FD" w:rsidR="006856B4" w:rsidRPr="00C60284" w:rsidRDefault="006856B4" w:rsidP="006856B4">
      <w:pPr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C60284">
        <w:rPr>
          <w:rFonts w:ascii="Angsana New" w:hAnsi="Angsana New" w:cs="Angsana New" w:hint="cs"/>
          <w:sz w:val="30"/>
          <w:szCs w:val="30"/>
          <w:cs/>
        </w:rPr>
        <w:t xml:space="preserve">ส่วนงานที่ </w:t>
      </w:r>
      <w:r w:rsidR="006F080F" w:rsidRPr="006F080F">
        <w:rPr>
          <w:rFonts w:ascii="Angsana New" w:hAnsi="Angsana New" w:cs="Angsana New"/>
          <w:sz w:val="30"/>
          <w:szCs w:val="30"/>
        </w:rPr>
        <w:t>4</w:t>
      </w:r>
      <w:r w:rsidRPr="00C60284">
        <w:rPr>
          <w:rFonts w:ascii="Angsana New" w:hAnsi="Angsana New" w:cs="Angsana New"/>
          <w:sz w:val="30"/>
          <w:szCs w:val="30"/>
        </w:rPr>
        <w:t xml:space="preserve">: </w:t>
      </w:r>
      <w:r w:rsidRPr="00C60284">
        <w:rPr>
          <w:rFonts w:ascii="Angsana New" w:hAnsi="Angsana New" w:cs="Angsana New" w:hint="cs"/>
          <w:sz w:val="30"/>
          <w:szCs w:val="30"/>
          <w:cs/>
        </w:rPr>
        <w:t xml:space="preserve"> ธุรกิจอื่นๆ</w:t>
      </w:r>
    </w:p>
    <w:p w14:paraId="66161E48" w14:textId="77777777" w:rsidR="006856B4" w:rsidRPr="00D76847" w:rsidRDefault="006856B4" w:rsidP="006856B4">
      <w:pPr>
        <w:ind w:left="547"/>
        <w:jc w:val="thaiDistribute"/>
        <w:rPr>
          <w:rFonts w:ascii="Angsana New" w:hAnsi="Angsana New" w:cs="Angsana New"/>
          <w:cs/>
        </w:rPr>
      </w:pPr>
    </w:p>
    <w:p w14:paraId="79949322" w14:textId="71CD860F" w:rsidR="006856B4" w:rsidRDefault="006856B4" w:rsidP="006856B4">
      <w:pPr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C60284">
        <w:rPr>
          <w:rFonts w:ascii="Angsana New" w:hAnsi="Angsana New" w:cs="Angsana New" w:hint="cs"/>
          <w:sz w:val="30"/>
          <w:szCs w:val="30"/>
          <w:cs/>
        </w:rPr>
        <w:t>ทั้งนี้ ผู้มีอำนาจตัดสินใจสูงสุดด้านการดำเนินงานได้ใช้กำไร</w:t>
      </w:r>
      <w:r w:rsidRPr="00C60284">
        <w:rPr>
          <w:rFonts w:ascii="Angsana New" w:hAnsi="Angsana New" w:cs="Angsana New"/>
          <w:sz w:val="30"/>
          <w:szCs w:val="30"/>
        </w:rPr>
        <w:t xml:space="preserve"> </w:t>
      </w:r>
      <w:r w:rsidRPr="00C60284">
        <w:rPr>
          <w:rFonts w:ascii="Angsana New" w:hAnsi="Angsana New" w:cs="Angsana New" w:hint="cs"/>
          <w:sz w:val="30"/>
          <w:szCs w:val="30"/>
          <w:cs/>
        </w:rPr>
        <w:t>(ขาดทุน)</w:t>
      </w:r>
      <w:r w:rsidRPr="00C60284">
        <w:rPr>
          <w:rFonts w:ascii="Angsana New" w:hAnsi="Angsana New" w:cs="Angsana New"/>
          <w:sz w:val="30"/>
          <w:szCs w:val="30"/>
        </w:rPr>
        <w:t xml:space="preserve"> </w:t>
      </w:r>
      <w:r w:rsidRPr="00C60284">
        <w:rPr>
          <w:rFonts w:ascii="Angsana New" w:hAnsi="Angsana New" w:cs="Angsana New" w:hint="cs"/>
          <w:sz w:val="30"/>
          <w:szCs w:val="30"/>
          <w:cs/>
        </w:rPr>
        <w:t>ก่อนต้นทุนทางการเงินและค่าใช้จ่ายภาษี              เงินได้ของส่วนงานในการพิจารณาผลการดำเนินงานแต่ละเดือน</w:t>
      </w:r>
    </w:p>
    <w:p w14:paraId="405053B0" w14:textId="77777777" w:rsidR="00A54A43" w:rsidRPr="00D76847" w:rsidRDefault="00A54A43" w:rsidP="006856B4">
      <w:pPr>
        <w:ind w:left="547"/>
        <w:jc w:val="thaiDistribute"/>
        <w:rPr>
          <w:rFonts w:ascii="Angsana New" w:hAnsi="Angsana New" w:cs="Angsana New"/>
          <w:cs/>
        </w:rPr>
      </w:pPr>
    </w:p>
    <w:p w14:paraId="73259FBF" w14:textId="7172B6DA" w:rsidR="006856B4" w:rsidRDefault="006856B4" w:rsidP="006856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C60284">
        <w:rPr>
          <w:rFonts w:ascii="Angsana New" w:hAnsi="Angsana New" w:cs="Angsana New" w:hint="cs"/>
          <w:i/>
          <w:iCs/>
          <w:sz w:val="30"/>
          <w:szCs w:val="30"/>
          <w:cs/>
        </w:rPr>
        <w:t>การจำแนกรายได้</w:t>
      </w:r>
    </w:p>
    <w:p w14:paraId="58DDAD26" w14:textId="77777777" w:rsidR="003F03E1" w:rsidRPr="00D76847" w:rsidRDefault="003F03E1" w:rsidP="006856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 w:cs="Angsana New"/>
        </w:rPr>
      </w:pPr>
    </w:p>
    <w:p w14:paraId="713D3949" w14:textId="64A76EA3" w:rsidR="00EA0238" w:rsidRDefault="006856B4" w:rsidP="006856B4">
      <w:pPr>
        <w:tabs>
          <w:tab w:val="clear" w:pos="454"/>
          <w:tab w:val="left" w:pos="540"/>
        </w:tabs>
        <w:ind w:left="540" w:hanging="4"/>
        <w:rPr>
          <w:rFonts w:ascii="Angsana New" w:hAnsi="Angsana New" w:cs="Angsana New"/>
          <w:sz w:val="30"/>
          <w:szCs w:val="30"/>
        </w:rPr>
      </w:pPr>
      <w:r w:rsidRPr="00C60284">
        <w:rPr>
          <w:rFonts w:ascii="Angsana New" w:hAnsi="Angsana New" w:cs="Angsana New"/>
          <w:sz w:val="30"/>
          <w:szCs w:val="30"/>
          <w:cs/>
        </w:rPr>
        <w:t>การดำเนินงานและรายได้หลักของกลุ่มบริษัทได้เปิดเผยไว้ในงบการเงินประจำปีล่าสุด รายได้</w:t>
      </w:r>
      <w:r w:rsidRPr="00C60284">
        <w:rPr>
          <w:rFonts w:ascii="Angsana New" w:hAnsi="Angsana New" w:cs="Angsana New" w:hint="cs"/>
          <w:sz w:val="30"/>
          <w:szCs w:val="30"/>
          <w:cs/>
        </w:rPr>
        <w:t>หลัก</w:t>
      </w:r>
      <w:r w:rsidRPr="00C60284">
        <w:rPr>
          <w:rFonts w:ascii="Angsana New" w:hAnsi="Angsana New" w:cs="Angsana New"/>
          <w:sz w:val="30"/>
          <w:szCs w:val="30"/>
          <w:cs/>
        </w:rPr>
        <w:t>ของกลุ่มบริษัทได้มาจาก</w:t>
      </w:r>
      <w:r w:rsidRPr="00C60284">
        <w:rPr>
          <w:rFonts w:ascii="Angsana New" w:hAnsi="Angsana New" w:cs="Angsana New" w:hint="cs"/>
          <w:sz w:val="30"/>
          <w:szCs w:val="30"/>
          <w:cs/>
        </w:rPr>
        <w:t>การขายสินค้า โดยมีจังหวะเวลาในการรับรู้รายได้ ณ เวลาใดเวลาหนึ่งเพียงอย่างเดียว</w:t>
      </w:r>
    </w:p>
    <w:p w14:paraId="064C4C0B" w14:textId="77777777" w:rsidR="00A54A43" w:rsidRPr="00D76847" w:rsidRDefault="00A54A43" w:rsidP="006856B4">
      <w:pPr>
        <w:tabs>
          <w:tab w:val="clear" w:pos="454"/>
          <w:tab w:val="left" w:pos="540"/>
        </w:tabs>
        <w:ind w:left="540" w:hanging="4"/>
        <w:rPr>
          <w:rFonts w:ascii="Angsana New" w:hAnsi="Angsana New" w:cs="Angsana New"/>
        </w:rPr>
      </w:pPr>
    </w:p>
    <w:p w14:paraId="7C54C6EF" w14:textId="77777777" w:rsidR="00684461" w:rsidRPr="00CF1517" w:rsidRDefault="00684461" w:rsidP="00684461">
      <w:pPr>
        <w:tabs>
          <w:tab w:val="clear" w:pos="227"/>
          <w:tab w:val="clear" w:pos="454"/>
          <w:tab w:val="clear" w:pos="680"/>
          <w:tab w:val="left" w:pos="720"/>
        </w:tabs>
        <w:ind w:left="540" w:right="-45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CF1517">
        <w:rPr>
          <w:rFonts w:ascii="Angsana New" w:hAnsi="Angsana New" w:cs="Angsana New"/>
          <w:b/>
          <w:bCs/>
          <w:snapToGrid w:val="0"/>
          <w:sz w:val="30"/>
          <w:szCs w:val="30"/>
          <w:cs/>
          <w:lang w:eastAsia="th-TH"/>
        </w:rPr>
        <w:t xml:space="preserve">ส่วนงานภูมิศาสตร์ </w:t>
      </w:r>
    </w:p>
    <w:p w14:paraId="5B60C133" w14:textId="77777777" w:rsidR="00684461" w:rsidRPr="00D76847" w:rsidRDefault="00684461" w:rsidP="00684461">
      <w:pPr>
        <w:tabs>
          <w:tab w:val="clear" w:pos="227"/>
          <w:tab w:val="clear" w:pos="454"/>
          <w:tab w:val="clear" w:pos="680"/>
          <w:tab w:val="left" w:pos="720"/>
        </w:tabs>
        <w:ind w:left="540" w:right="-45"/>
        <w:jc w:val="both"/>
        <w:rPr>
          <w:rFonts w:ascii="Angsana New" w:hAnsi="Angsana New" w:cs="Angsana New"/>
          <w:snapToGrid w:val="0"/>
          <w:lang w:eastAsia="th-TH"/>
        </w:rPr>
      </w:pPr>
    </w:p>
    <w:p w14:paraId="2ACEAD4F" w14:textId="1CA44BB3" w:rsidR="00684461" w:rsidRPr="00CF1517" w:rsidRDefault="00684461" w:rsidP="00D76847">
      <w:pPr>
        <w:tabs>
          <w:tab w:val="clear" w:pos="227"/>
          <w:tab w:val="clear" w:pos="454"/>
          <w:tab w:val="clear" w:pos="680"/>
          <w:tab w:val="left" w:pos="72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CF1517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>กลุ่มบริษัทดำเนินธุรกิจหลักในประเทศ ไม่มีรายได้จากต่างประเทศหรือสินทรัพย์ในต่างประเทศที่มีสาระสำคัญ</w:t>
      </w:r>
    </w:p>
    <w:p w14:paraId="2FAEB20D" w14:textId="010F24DC" w:rsidR="006D058F" w:rsidRDefault="006D058F" w:rsidP="006856B4">
      <w:pPr>
        <w:tabs>
          <w:tab w:val="clear" w:pos="454"/>
          <w:tab w:val="left" w:pos="540"/>
        </w:tabs>
        <w:ind w:left="540" w:hanging="4"/>
        <w:rPr>
          <w:rFonts w:ascii="Angsana New" w:hAnsi="Angsana New" w:cs="Angsana New"/>
          <w:sz w:val="30"/>
          <w:szCs w:val="30"/>
          <w:cs/>
        </w:rPr>
        <w:sectPr w:rsidR="006D058F" w:rsidSect="00BB5BF1">
          <w:headerReference w:type="default" r:id="rId9"/>
          <w:footerReference w:type="default" r:id="rId10"/>
          <w:pgSz w:w="11909" w:h="16834" w:code="9"/>
          <w:pgMar w:top="691" w:right="1152" w:bottom="576" w:left="1152" w:header="720" w:footer="362" w:gutter="0"/>
          <w:pgNumType w:start="19"/>
          <w:cols w:space="720"/>
          <w:docGrid w:linePitch="360"/>
        </w:sectPr>
      </w:pPr>
    </w:p>
    <w:p w14:paraId="21B0E6A6" w14:textId="2C679160" w:rsidR="0096728C" w:rsidRDefault="006D058F" w:rsidP="009672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90"/>
        </w:tabs>
        <w:spacing w:line="350" w:lineRule="exact"/>
        <w:ind w:hanging="4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ab/>
      </w:r>
      <w:r w:rsidRPr="006D058F">
        <w:rPr>
          <w:rFonts w:ascii="Angsana New" w:hAnsi="Angsana New" w:cs="Angsana New" w:hint="cs"/>
          <w:sz w:val="30"/>
          <w:szCs w:val="30"/>
          <w:cs/>
        </w:rPr>
        <w:t>รายได้และผลการดำเนินงานจำแนกตามส่วนงานทางธุรกิจในงบการเงินรวมสำหรับ</w:t>
      </w:r>
      <w:r w:rsidR="00034533">
        <w:rPr>
          <w:rFonts w:ascii="Angsana New" w:hAnsi="Angsana New" w:cs="Angsana New" w:hint="cs"/>
          <w:sz w:val="30"/>
          <w:szCs w:val="30"/>
          <w:cs/>
        </w:rPr>
        <w:t>งวด</w:t>
      </w:r>
      <w:r w:rsidR="00386C9B">
        <w:rPr>
          <w:rFonts w:ascii="Angsana New" w:hAnsi="Angsana New" w:cs="Angsana New" w:hint="cs"/>
          <w:sz w:val="30"/>
          <w:szCs w:val="30"/>
          <w:cs/>
        </w:rPr>
        <w:t>เก้าเดือน</w:t>
      </w:r>
      <w:r w:rsidRPr="006D058F">
        <w:rPr>
          <w:rFonts w:ascii="Angsana New" w:hAnsi="Angsana New" w:cs="Angsana New" w:hint="cs"/>
          <w:sz w:val="30"/>
          <w:szCs w:val="30"/>
          <w:cs/>
        </w:rPr>
        <w:t>สิ้นสุดวันที่</w:t>
      </w:r>
      <w:r w:rsidRPr="006D058F">
        <w:rPr>
          <w:rFonts w:ascii="Angsana New" w:hAnsi="Angsana New" w:cs="Angsana New"/>
          <w:sz w:val="30"/>
          <w:szCs w:val="30"/>
          <w:cs/>
        </w:rPr>
        <w:t xml:space="preserve"> </w:t>
      </w:r>
      <w:r w:rsidR="006F080F" w:rsidRPr="006F080F">
        <w:rPr>
          <w:rFonts w:ascii="Angsana New" w:hAnsi="Angsana New" w:cs="Angsana New"/>
          <w:sz w:val="30"/>
          <w:szCs w:val="30"/>
        </w:rPr>
        <w:t>30</w:t>
      </w:r>
      <w:r w:rsidR="00386C9B">
        <w:rPr>
          <w:rFonts w:ascii="Angsana New" w:hAnsi="Angsana New" w:cs="Angsana New"/>
          <w:sz w:val="30"/>
          <w:szCs w:val="30"/>
        </w:rPr>
        <w:t xml:space="preserve"> </w:t>
      </w:r>
      <w:r w:rsidR="00386C9B">
        <w:rPr>
          <w:rFonts w:ascii="Angsana New" w:hAnsi="Angsana New" w:cs="Angsana New"/>
          <w:sz w:val="30"/>
          <w:szCs w:val="30"/>
          <w:cs/>
        </w:rPr>
        <w:t>กันยายน</w:t>
      </w:r>
      <w:r w:rsidRPr="006D058F">
        <w:rPr>
          <w:rFonts w:ascii="Angsana New" w:hAnsi="Angsana New" w:cs="Angsana New"/>
          <w:sz w:val="30"/>
          <w:szCs w:val="30"/>
          <w:cs/>
        </w:rPr>
        <w:t xml:space="preserve"> </w:t>
      </w:r>
      <w:r w:rsidR="006F080F" w:rsidRPr="006F080F">
        <w:rPr>
          <w:rFonts w:ascii="Angsana New" w:hAnsi="Angsana New" w:cs="Angsana New"/>
          <w:sz w:val="30"/>
          <w:szCs w:val="30"/>
        </w:rPr>
        <w:t>2564</w:t>
      </w:r>
      <w:r w:rsidRPr="006D058F">
        <w:rPr>
          <w:rFonts w:ascii="Angsana New" w:hAnsi="Angsana New" w:cs="Angsana New"/>
          <w:sz w:val="30"/>
          <w:szCs w:val="30"/>
          <w:cs/>
        </w:rPr>
        <w:t xml:space="preserve"> </w:t>
      </w:r>
      <w:r w:rsidRPr="006D058F">
        <w:rPr>
          <w:rFonts w:ascii="Angsana New" w:hAnsi="Angsana New" w:cs="Angsana New" w:hint="cs"/>
          <w:sz w:val="30"/>
          <w:szCs w:val="30"/>
          <w:cs/>
        </w:rPr>
        <w:t>และ</w:t>
      </w:r>
      <w:r w:rsidRPr="006D058F">
        <w:rPr>
          <w:rFonts w:ascii="Angsana New" w:hAnsi="Angsana New" w:cs="Angsana New"/>
          <w:sz w:val="30"/>
          <w:szCs w:val="30"/>
          <w:cs/>
        </w:rPr>
        <w:t xml:space="preserve"> </w:t>
      </w:r>
      <w:r w:rsidR="006F080F" w:rsidRPr="006F080F">
        <w:rPr>
          <w:rFonts w:ascii="Angsana New" w:hAnsi="Angsana New" w:cs="Angsana New"/>
          <w:sz w:val="30"/>
          <w:szCs w:val="30"/>
        </w:rPr>
        <w:t>2563</w:t>
      </w:r>
      <w:r w:rsidRPr="006D058F">
        <w:rPr>
          <w:rFonts w:ascii="Angsana New" w:hAnsi="Angsana New" w:cs="Angsana New"/>
          <w:sz w:val="30"/>
          <w:szCs w:val="30"/>
          <w:cs/>
        </w:rPr>
        <w:t xml:space="preserve"> </w:t>
      </w:r>
      <w:r w:rsidRPr="006D058F">
        <w:rPr>
          <w:rFonts w:ascii="Angsana New" w:hAnsi="Angsana New" w:cs="Angsana New" w:hint="cs"/>
          <w:sz w:val="30"/>
          <w:szCs w:val="30"/>
          <w:cs/>
        </w:rPr>
        <w:t>มีดังนี้</w:t>
      </w:r>
    </w:p>
    <w:p w14:paraId="1C40C8F9" w14:textId="77777777" w:rsidR="0096728C" w:rsidRDefault="0096728C" w:rsidP="009672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90"/>
        </w:tabs>
        <w:spacing w:line="350" w:lineRule="exact"/>
        <w:ind w:hanging="4"/>
        <w:rPr>
          <w:rFonts w:ascii="Angsana New" w:hAnsi="Angsana New" w:cs="Angsana New"/>
          <w:sz w:val="30"/>
          <w:szCs w:val="30"/>
        </w:rPr>
      </w:pPr>
    </w:p>
    <w:tbl>
      <w:tblPr>
        <w:tblW w:w="15588" w:type="dxa"/>
        <w:tblInd w:w="-450" w:type="dxa"/>
        <w:tblLayout w:type="fixed"/>
        <w:tblLook w:val="00A0" w:firstRow="1" w:lastRow="0" w:firstColumn="1" w:lastColumn="0" w:noHBand="0" w:noVBand="0"/>
      </w:tblPr>
      <w:tblGrid>
        <w:gridCol w:w="3168"/>
        <w:gridCol w:w="630"/>
        <w:gridCol w:w="270"/>
        <w:gridCol w:w="630"/>
        <w:gridCol w:w="270"/>
        <w:gridCol w:w="630"/>
        <w:gridCol w:w="270"/>
        <w:gridCol w:w="630"/>
        <w:gridCol w:w="270"/>
        <w:gridCol w:w="630"/>
        <w:gridCol w:w="270"/>
        <w:gridCol w:w="630"/>
        <w:gridCol w:w="270"/>
        <w:gridCol w:w="630"/>
        <w:gridCol w:w="270"/>
        <w:gridCol w:w="630"/>
        <w:gridCol w:w="270"/>
        <w:gridCol w:w="540"/>
        <w:gridCol w:w="270"/>
        <w:gridCol w:w="540"/>
        <w:gridCol w:w="266"/>
        <w:gridCol w:w="720"/>
        <w:gridCol w:w="270"/>
        <w:gridCol w:w="724"/>
        <w:gridCol w:w="266"/>
        <w:gridCol w:w="630"/>
        <w:gridCol w:w="270"/>
        <w:gridCol w:w="724"/>
      </w:tblGrid>
      <w:tr w:rsidR="0096728C" w:rsidRPr="00C146C0" w14:paraId="4F71CD4D" w14:textId="77777777" w:rsidTr="0052651D">
        <w:tc>
          <w:tcPr>
            <w:tcW w:w="316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6725CF4" w14:textId="77777777" w:rsidR="0096728C" w:rsidRDefault="0096728C" w:rsidP="005265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450"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  <w:p w14:paraId="7C64CE89" w14:textId="4532B23D" w:rsidR="0096728C" w:rsidRPr="00C146C0" w:rsidRDefault="0096728C" w:rsidP="005265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343"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692ECD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="003107E1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เก้า</w:t>
            </w:r>
            <w:r w:rsidRPr="00692ECD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เดือนสิ้นสุดวันที่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544C10" w14:textId="77777777" w:rsidR="0096728C" w:rsidRPr="00C146C0" w:rsidRDefault="0096728C" w:rsidP="00526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</w:pPr>
            <w:r w:rsidRPr="00C146C0">
              <w:rPr>
                <w:rFonts w:ascii="Angsana New" w:hAnsi="Angsana New" w:cs="Angsana New"/>
                <w:b/>
                <w:color w:val="000000"/>
                <w:sz w:val="28"/>
                <w:szCs w:val="28"/>
                <w:cs/>
                <w:lang w:val="en-GB"/>
              </w:rPr>
              <w:t>ส่วนงานธุรกิจไก่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F6EA0A" w14:textId="77777777" w:rsidR="0096728C" w:rsidRPr="00C146C0" w:rsidRDefault="0096728C" w:rsidP="00526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7D4E83" w14:textId="77777777" w:rsidR="0096728C" w:rsidRPr="00C146C0" w:rsidRDefault="0096728C" w:rsidP="00526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63"/>
              <w:jc w:val="center"/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</w:pPr>
            <w:r w:rsidRPr="00C146C0">
              <w:rPr>
                <w:rFonts w:ascii="Angsana New" w:hAnsi="Angsana New" w:cs="Angsana New"/>
                <w:b/>
                <w:color w:val="000000"/>
                <w:sz w:val="28"/>
                <w:szCs w:val="28"/>
                <w:cs/>
                <w:lang w:val="en-GB"/>
              </w:rPr>
              <w:t>ส่วนงานธุรกิจสุกร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39B901" w14:textId="77777777" w:rsidR="0096728C" w:rsidRPr="00C146C0" w:rsidRDefault="0096728C" w:rsidP="00526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7B24CC" w14:textId="77777777" w:rsidR="0096728C" w:rsidRPr="00C146C0" w:rsidRDefault="0096728C" w:rsidP="00526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/>
                <w:color w:val="000000"/>
                <w:sz w:val="28"/>
                <w:szCs w:val="28"/>
                <w:cs/>
              </w:rPr>
            </w:pPr>
            <w:r w:rsidRPr="00C146C0">
              <w:rPr>
                <w:rFonts w:ascii="Angsana New" w:hAnsi="Angsana New" w:cs="Angsana New"/>
                <w:b/>
                <w:color w:val="000000"/>
                <w:sz w:val="28"/>
                <w:szCs w:val="28"/>
                <w:cs/>
                <w:lang w:val="en-GB"/>
              </w:rPr>
              <w:t>ส่วนงานธุรกิจ</w:t>
            </w:r>
            <w:r w:rsidRPr="00C146C0">
              <w:rPr>
                <w:rFonts w:ascii="Angsana New" w:hAnsi="Angsana New" w:cs="Angsana New"/>
                <w:b/>
                <w:color w:val="000000"/>
                <w:sz w:val="28"/>
                <w:szCs w:val="28"/>
                <w:cs/>
                <w:lang w:val="en-GB"/>
              </w:rPr>
              <w:br/>
              <w:t>อาหารสัตว์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3F59E3" w14:textId="77777777" w:rsidR="0096728C" w:rsidRPr="00C146C0" w:rsidRDefault="0096728C" w:rsidP="00526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6820A7" w14:textId="77777777" w:rsidR="0096728C" w:rsidRPr="00C146C0" w:rsidRDefault="0096728C" w:rsidP="00526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1"/>
              <w:jc w:val="center"/>
              <w:rPr>
                <w:rFonts w:ascii="Angsana New" w:hAnsi="Angsana New" w:cs="Angsana New"/>
                <w:b/>
                <w:color w:val="000000"/>
                <w:sz w:val="28"/>
                <w:szCs w:val="28"/>
                <w:lang w:val="en-GB"/>
              </w:rPr>
            </w:pPr>
            <w:r w:rsidRPr="00C146C0">
              <w:rPr>
                <w:rFonts w:ascii="Angsana New" w:hAnsi="Angsana New" w:cs="Angsana New"/>
                <w:b/>
                <w:color w:val="000000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B94936" w14:textId="77777777" w:rsidR="0096728C" w:rsidRPr="00C146C0" w:rsidRDefault="0096728C" w:rsidP="00526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3A6C57" w14:textId="77777777" w:rsidR="0096728C" w:rsidRPr="00C146C0" w:rsidRDefault="0096728C" w:rsidP="00526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66"/>
              <w:jc w:val="center"/>
              <w:rPr>
                <w:rFonts w:ascii="Angsana New" w:hAnsi="Angsana New" w:cs="Angsana New"/>
                <w:b/>
                <w:color w:val="000000"/>
                <w:sz w:val="28"/>
                <w:szCs w:val="28"/>
                <w:lang w:val="en-GB"/>
              </w:rPr>
            </w:pPr>
            <w:r w:rsidRPr="00C146C0">
              <w:rPr>
                <w:rFonts w:ascii="Angsana New" w:hAnsi="Angsana New" w:cs="Angsana New"/>
                <w:b/>
                <w:color w:val="000000"/>
                <w:sz w:val="28"/>
                <w:szCs w:val="28"/>
                <w:cs/>
                <w:lang w:val="en-GB"/>
              </w:rPr>
              <w:t>ส่วนงาน</w:t>
            </w:r>
          </w:p>
          <w:p w14:paraId="245B29A3" w14:textId="77777777" w:rsidR="0096728C" w:rsidRPr="00C146C0" w:rsidRDefault="0096728C" w:rsidP="00526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66"/>
              <w:jc w:val="center"/>
              <w:rPr>
                <w:rFonts w:ascii="Angsana New" w:hAnsi="Angsana New" w:cs="Angsana New"/>
                <w:b/>
                <w:color w:val="000000"/>
                <w:sz w:val="28"/>
                <w:szCs w:val="28"/>
                <w:lang w:val="en-GB"/>
              </w:rPr>
            </w:pPr>
            <w:r w:rsidRPr="00C146C0">
              <w:rPr>
                <w:rFonts w:ascii="Angsana New" w:hAnsi="Angsana New" w:cs="Angsana New"/>
                <w:b/>
                <w:color w:val="000000"/>
                <w:sz w:val="28"/>
                <w:szCs w:val="28"/>
                <w:cs/>
                <w:lang w:val="en-GB"/>
              </w:rPr>
              <w:t>ธุรกิจอื่นๆ</w:t>
            </w:r>
          </w:p>
        </w:tc>
        <w:tc>
          <w:tcPr>
            <w:tcW w:w="266" w:type="dxa"/>
            <w:vAlign w:val="bottom"/>
          </w:tcPr>
          <w:p w14:paraId="5859187F" w14:textId="77777777" w:rsidR="0096728C" w:rsidRPr="00C146C0" w:rsidRDefault="0096728C" w:rsidP="00526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714" w:type="dxa"/>
            <w:gridSpan w:val="3"/>
            <w:vAlign w:val="bottom"/>
          </w:tcPr>
          <w:p w14:paraId="6D0DA882" w14:textId="77777777" w:rsidR="0096728C" w:rsidRPr="00C146C0" w:rsidRDefault="0096728C" w:rsidP="00526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/>
                <w:color w:val="000000"/>
                <w:sz w:val="28"/>
                <w:szCs w:val="28"/>
                <w:lang w:val="en-GB"/>
              </w:rPr>
            </w:pPr>
            <w:r w:rsidRPr="00C146C0">
              <w:rPr>
                <w:rFonts w:ascii="Angsana New" w:hAnsi="Angsana New" w:cs="Angsana New"/>
                <w:b/>
                <w:color w:val="000000"/>
                <w:sz w:val="28"/>
                <w:szCs w:val="28"/>
                <w:cs/>
                <w:lang w:val="en-GB"/>
              </w:rPr>
              <w:t xml:space="preserve">การตัดรายการ </w:t>
            </w:r>
          </w:p>
          <w:p w14:paraId="40068467" w14:textId="77777777" w:rsidR="0096728C" w:rsidRPr="00C146C0" w:rsidRDefault="0096728C" w:rsidP="00526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/>
                <w:color w:val="000000"/>
                <w:sz w:val="28"/>
                <w:szCs w:val="28"/>
                <w:lang w:val="en-GB"/>
              </w:rPr>
            </w:pPr>
            <w:r w:rsidRPr="00C146C0">
              <w:rPr>
                <w:rFonts w:ascii="Angsana New" w:hAnsi="Angsana New" w:cs="Angsana New"/>
                <w:b/>
                <w:color w:val="000000"/>
                <w:sz w:val="28"/>
                <w:szCs w:val="28"/>
                <w:cs/>
                <w:lang w:val="en-GB"/>
              </w:rPr>
              <w:t>ระหว่างกัน</w:t>
            </w:r>
          </w:p>
        </w:tc>
        <w:tc>
          <w:tcPr>
            <w:tcW w:w="266" w:type="dxa"/>
          </w:tcPr>
          <w:p w14:paraId="551242F3" w14:textId="77777777" w:rsidR="0096728C" w:rsidRPr="00C146C0" w:rsidRDefault="0096728C" w:rsidP="00526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624" w:type="dxa"/>
            <w:gridSpan w:val="3"/>
          </w:tcPr>
          <w:p w14:paraId="389F54D2" w14:textId="77777777" w:rsidR="0096728C" w:rsidRPr="00C146C0" w:rsidRDefault="0096728C" w:rsidP="00526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  <w:lang w:val="en-GB"/>
              </w:rPr>
            </w:pPr>
          </w:p>
          <w:p w14:paraId="5385CF62" w14:textId="77777777" w:rsidR="0096728C" w:rsidRPr="00C146C0" w:rsidRDefault="0096728C" w:rsidP="00526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C146C0">
              <w:rPr>
                <w:rFonts w:ascii="Angsana New" w:hAnsi="Angsana New" w:cs="Angsana New"/>
                <w:bCs/>
                <w:color w:val="000000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96728C" w:rsidRPr="00C146C0" w14:paraId="50C4CE7B" w14:textId="77777777" w:rsidTr="0052651D">
        <w:tc>
          <w:tcPr>
            <w:tcW w:w="316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BDDCF9F" w14:textId="0E408F60" w:rsidR="0096728C" w:rsidRPr="00C146C0" w:rsidRDefault="0096728C" w:rsidP="00526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90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  <w:lang w:val="en-GB" w:bidi="ar-SA"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Pr="00F35C78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30</w:t>
            </w:r>
            <w:r w:rsidRPr="00692ECD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3107E1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กันย</w:t>
            </w:r>
            <w:r w:rsidRPr="00692ECD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ายน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72FFFE" w14:textId="77777777" w:rsidR="0096728C" w:rsidRPr="00A0123F" w:rsidRDefault="0096728C" w:rsidP="00526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</w:pPr>
            <w:r w:rsidRPr="00A0123F">
              <w:rPr>
                <w:rFonts w:ascii="Angsana New" w:hAnsi="Angsana New" w:cs="Angsana New" w:hint="cs"/>
                <w:bCs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D3AF6E" w14:textId="77777777" w:rsidR="0096728C" w:rsidRPr="00A0123F" w:rsidRDefault="0096728C" w:rsidP="00526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FDE7F9" w14:textId="77777777" w:rsidR="0096728C" w:rsidRPr="00A0123F" w:rsidRDefault="0096728C" w:rsidP="00526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</w:pPr>
            <w:r w:rsidRPr="00A0123F">
              <w:rPr>
                <w:rFonts w:ascii="Angsana New" w:hAnsi="Angsana New" w:cs="Angsana New" w:hint="cs"/>
                <w:bCs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B93391" w14:textId="77777777" w:rsidR="0096728C" w:rsidRPr="00A0123F" w:rsidRDefault="0096728C" w:rsidP="00526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FC221B" w14:textId="77777777" w:rsidR="0096728C" w:rsidRPr="00A0123F" w:rsidRDefault="0096728C" w:rsidP="00526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</w:pPr>
            <w:r w:rsidRPr="00A0123F">
              <w:rPr>
                <w:rFonts w:ascii="Angsana New" w:hAnsi="Angsana New" w:cs="Angsana New" w:hint="cs"/>
                <w:bCs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B55D3F" w14:textId="77777777" w:rsidR="0096728C" w:rsidRPr="00A0123F" w:rsidRDefault="0096728C" w:rsidP="00526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C7020A" w14:textId="77777777" w:rsidR="0096728C" w:rsidRPr="00A0123F" w:rsidRDefault="0096728C" w:rsidP="00526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</w:pPr>
            <w:r w:rsidRPr="00A0123F">
              <w:rPr>
                <w:rFonts w:ascii="Angsana New" w:hAnsi="Angsana New" w:cs="Angsana New" w:hint="cs"/>
                <w:bCs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A636C4" w14:textId="77777777" w:rsidR="0096728C" w:rsidRPr="00A0123F" w:rsidRDefault="0096728C" w:rsidP="00526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8FBDB7" w14:textId="77777777" w:rsidR="0096728C" w:rsidRPr="00A0123F" w:rsidRDefault="0096728C" w:rsidP="00526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</w:pPr>
            <w:r w:rsidRPr="00A0123F">
              <w:rPr>
                <w:rFonts w:ascii="Angsana New" w:hAnsi="Angsana New" w:cs="Angsana New" w:hint="cs"/>
                <w:bCs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6DFE61" w14:textId="77777777" w:rsidR="0096728C" w:rsidRPr="00A0123F" w:rsidRDefault="0096728C" w:rsidP="00526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C4B477" w14:textId="77777777" w:rsidR="0096728C" w:rsidRPr="00A0123F" w:rsidRDefault="0096728C" w:rsidP="00526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</w:pPr>
            <w:r w:rsidRPr="00A0123F">
              <w:rPr>
                <w:rFonts w:ascii="Angsana New" w:hAnsi="Angsana New" w:cs="Angsana New" w:hint="cs"/>
                <w:bCs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4C2248" w14:textId="77777777" w:rsidR="0096728C" w:rsidRPr="00A0123F" w:rsidRDefault="0096728C" w:rsidP="00526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CBF11B" w14:textId="77777777" w:rsidR="0096728C" w:rsidRPr="00A0123F" w:rsidRDefault="0096728C" w:rsidP="00526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</w:pPr>
            <w:r w:rsidRPr="00A0123F">
              <w:rPr>
                <w:rFonts w:ascii="Angsana New" w:hAnsi="Angsana New" w:cs="Angsana New" w:hint="cs"/>
                <w:bCs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ED878E" w14:textId="77777777" w:rsidR="0096728C" w:rsidRPr="00A0123F" w:rsidRDefault="0096728C" w:rsidP="00526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7617E5" w14:textId="77777777" w:rsidR="0096728C" w:rsidRPr="00A0123F" w:rsidRDefault="0096728C" w:rsidP="00526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</w:pPr>
            <w:r w:rsidRPr="00A0123F">
              <w:rPr>
                <w:rFonts w:ascii="Angsana New" w:hAnsi="Angsana New" w:cs="Angsana New" w:hint="cs"/>
                <w:bCs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7F86B5" w14:textId="77777777" w:rsidR="0096728C" w:rsidRPr="00A0123F" w:rsidRDefault="0096728C" w:rsidP="00526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5F916A" w14:textId="77777777" w:rsidR="0096728C" w:rsidRPr="00A0123F" w:rsidRDefault="0096728C" w:rsidP="00526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</w:pPr>
            <w:r w:rsidRPr="00A0123F">
              <w:rPr>
                <w:rFonts w:ascii="Angsana New" w:hAnsi="Angsana New" w:cs="Angsana New" w:hint="cs"/>
                <w:bCs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5A6A2C" w14:textId="77777777" w:rsidR="0096728C" w:rsidRPr="00A0123F" w:rsidRDefault="0096728C" w:rsidP="00526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A7EB94" w14:textId="77777777" w:rsidR="0096728C" w:rsidRPr="00A0123F" w:rsidRDefault="0096728C" w:rsidP="00526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</w:pPr>
            <w:r w:rsidRPr="00A0123F">
              <w:rPr>
                <w:rFonts w:ascii="Angsana New" w:hAnsi="Angsana New" w:cs="Angsana New" w:hint="cs"/>
                <w:bCs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266" w:type="dxa"/>
            <w:vAlign w:val="bottom"/>
          </w:tcPr>
          <w:p w14:paraId="5205858D" w14:textId="77777777" w:rsidR="0096728C" w:rsidRPr="00A0123F" w:rsidRDefault="0096728C" w:rsidP="00526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720" w:type="dxa"/>
            <w:vAlign w:val="bottom"/>
          </w:tcPr>
          <w:p w14:paraId="38E14492" w14:textId="77777777" w:rsidR="0096728C" w:rsidRPr="00A0123F" w:rsidRDefault="0096728C" w:rsidP="00526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</w:pPr>
            <w:r w:rsidRPr="00A0123F">
              <w:rPr>
                <w:rFonts w:ascii="Angsana New" w:hAnsi="Angsana New" w:cs="Angsana New" w:hint="cs"/>
                <w:bCs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270" w:type="dxa"/>
            <w:vAlign w:val="bottom"/>
          </w:tcPr>
          <w:p w14:paraId="3510606B" w14:textId="77777777" w:rsidR="0096728C" w:rsidRPr="00A0123F" w:rsidRDefault="0096728C" w:rsidP="00526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</w:pPr>
          </w:p>
        </w:tc>
        <w:tc>
          <w:tcPr>
            <w:tcW w:w="724" w:type="dxa"/>
            <w:vAlign w:val="bottom"/>
          </w:tcPr>
          <w:p w14:paraId="504FB85F" w14:textId="77777777" w:rsidR="0096728C" w:rsidRPr="00A0123F" w:rsidRDefault="0096728C" w:rsidP="00526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</w:pPr>
            <w:r w:rsidRPr="00A0123F">
              <w:rPr>
                <w:rFonts w:ascii="Angsana New" w:hAnsi="Angsana New" w:cs="Angsana New" w:hint="cs"/>
                <w:bCs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266" w:type="dxa"/>
          </w:tcPr>
          <w:p w14:paraId="1D60E3A3" w14:textId="77777777" w:rsidR="0096728C" w:rsidRPr="00A0123F" w:rsidRDefault="0096728C" w:rsidP="00526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630" w:type="dxa"/>
            <w:vAlign w:val="bottom"/>
          </w:tcPr>
          <w:p w14:paraId="2909B6DD" w14:textId="77777777" w:rsidR="0096728C" w:rsidRPr="00A0123F" w:rsidRDefault="0096728C" w:rsidP="00526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</w:pPr>
            <w:r w:rsidRPr="00A0123F">
              <w:rPr>
                <w:rFonts w:ascii="Angsana New" w:hAnsi="Angsana New" w:cs="Angsana New" w:hint="cs"/>
                <w:bCs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270" w:type="dxa"/>
            <w:vAlign w:val="bottom"/>
          </w:tcPr>
          <w:p w14:paraId="74B8FD2C" w14:textId="77777777" w:rsidR="0096728C" w:rsidRPr="00A0123F" w:rsidRDefault="0096728C" w:rsidP="00526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</w:pPr>
          </w:p>
        </w:tc>
        <w:tc>
          <w:tcPr>
            <w:tcW w:w="724" w:type="dxa"/>
            <w:vAlign w:val="bottom"/>
          </w:tcPr>
          <w:p w14:paraId="77D5665C" w14:textId="77777777" w:rsidR="0096728C" w:rsidRPr="00A0123F" w:rsidRDefault="0096728C" w:rsidP="00526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</w:pPr>
            <w:r w:rsidRPr="00A0123F">
              <w:rPr>
                <w:rFonts w:ascii="Angsana New" w:hAnsi="Angsana New" w:cs="Angsana New" w:hint="cs"/>
                <w:bCs/>
                <w:color w:val="000000"/>
                <w:sz w:val="28"/>
                <w:szCs w:val="28"/>
              </w:rPr>
              <w:t>2563</w:t>
            </w:r>
          </w:p>
        </w:tc>
      </w:tr>
      <w:tr w:rsidR="0096728C" w:rsidRPr="00C146C0" w14:paraId="4742A2E1" w14:textId="77777777" w:rsidTr="0052651D">
        <w:tc>
          <w:tcPr>
            <w:tcW w:w="316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93236A7" w14:textId="77777777" w:rsidR="0096728C" w:rsidRPr="00C146C0" w:rsidRDefault="0096728C" w:rsidP="00526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 w:hanging="90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12420" w:type="dxa"/>
            <w:gridSpan w:val="27"/>
            <w:tcBorders>
              <w:top w:val="nil"/>
              <w:left w:val="nil"/>
            </w:tcBorders>
            <w:vAlign w:val="bottom"/>
          </w:tcPr>
          <w:p w14:paraId="066762B6" w14:textId="77777777" w:rsidR="0096728C" w:rsidRPr="00C146C0" w:rsidRDefault="0096728C" w:rsidP="00526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/>
                <w:i/>
                <w:iCs/>
                <w:color w:val="000000"/>
                <w:sz w:val="28"/>
                <w:szCs w:val="28"/>
                <w:cs/>
                <w:lang w:val="en-GB"/>
              </w:rPr>
            </w:pPr>
            <w:r w:rsidRPr="00C146C0">
              <w:rPr>
                <w:rFonts w:ascii="Angsana New" w:hAnsi="Angsana New" w:cs="Angsana New"/>
                <w:b/>
                <w:i/>
                <w:iCs/>
                <w:color w:val="000000"/>
                <w:sz w:val="28"/>
                <w:szCs w:val="28"/>
                <w:cs/>
                <w:lang w:val="en-GB"/>
              </w:rPr>
              <w:t>(ล้านบาท)</w:t>
            </w:r>
          </w:p>
        </w:tc>
      </w:tr>
      <w:tr w:rsidR="00576546" w:rsidRPr="00C146C0" w14:paraId="70B35877" w14:textId="77777777" w:rsidTr="0052651D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6F6582" w14:textId="77777777" w:rsidR="00576546" w:rsidRPr="00C146C0" w:rsidRDefault="00576546" w:rsidP="0057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" w:right="-2" w:firstLine="364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C146C0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669608E9" w14:textId="4FA3DA3B" w:rsidR="00576546" w:rsidRPr="00576546" w:rsidRDefault="00964380" w:rsidP="00585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1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12,028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4E0C6EF" w14:textId="77777777" w:rsidR="00576546" w:rsidRPr="00576546" w:rsidRDefault="00576546" w:rsidP="0057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5E3C9511" w14:textId="569BEE21" w:rsidR="00576546" w:rsidRPr="00576546" w:rsidRDefault="00576546" w:rsidP="0057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1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7654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12,374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52F89A3" w14:textId="77777777" w:rsidR="00576546" w:rsidRPr="00576546" w:rsidRDefault="00576546" w:rsidP="0057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1BC0119A" w14:textId="2C5E227B" w:rsidR="00576546" w:rsidRPr="00576546" w:rsidRDefault="00964380" w:rsidP="0057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6,998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26FFD30" w14:textId="77777777" w:rsidR="00576546" w:rsidRPr="00576546" w:rsidRDefault="00576546" w:rsidP="0057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0D50F5C7" w14:textId="58A103B0" w:rsidR="00576546" w:rsidRPr="00576546" w:rsidRDefault="00576546" w:rsidP="0057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7654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6,960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5F196E0" w14:textId="77777777" w:rsidR="00576546" w:rsidRPr="00576546" w:rsidRDefault="00576546" w:rsidP="0057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5036096F" w14:textId="1E728C64" w:rsidR="00576546" w:rsidRPr="00576546" w:rsidRDefault="00964380" w:rsidP="0057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5,170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414BD1E" w14:textId="77777777" w:rsidR="00576546" w:rsidRPr="00576546" w:rsidRDefault="00576546" w:rsidP="0057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6AA800E9" w14:textId="093BC4A2" w:rsidR="00576546" w:rsidRPr="00576546" w:rsidRDefault="00576546" w:rsidP="0057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7654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3,850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A37E2C1" w14:textId="77777777" w:rsidR="00576546" w:rsidRPr="00576546" w:rsidRDefault="00576546" w:rsidP="0057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5D02E678" w14:textId="01AF3881" w:rsidR="00576546" w:rsidRPr="00576546" w:rsidRDefault="00964380" w:rsidP="0057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24,196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3507A0F" w14:textId="77777777" w:rsidR="00576546" w:rsidRPr="00576546" w:rsidRDefault="00576546" w:rsidP="0057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516783F0" w14:textId="16D75181" w:rsidR="00576546" w:rsidRPr="00576546" w:rsidRDefault="00576546" w:rsidP="0057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7654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23,184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B3D7D03" w14:textId="77777777" w:rsidR="00576546" w:rsidRPr="00576546" w:rsidRDefault="00576546" w:rsidP="0057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right w:val="nil"/>
            </w:tcBorders>
            <w:vAlign w:val="bottom"/>
          </w:tcPr>
          <w:p w14:paraId="50F18201" w14:textId="77B55BB6" w:rsidR="00576546" w:rsidRPr="00576546" w:rsidRDefault="00964380" w:rsidP="0057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883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C1536C1" w14:textId="77777777" w:rsidR="00576546" w:rsidRPr="00576546" w:rsidRDefault="00576546" w:rsidP="0057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right w:val="nil"/>
            </w:tcBorders>
            <w:vAlign w:val="bottom"/>
          </w:tcPr>
          <w:p w14:paraId="34E27483" w14:textId="7DB31D54" w:rsidR="00576546" w:rsidRPr="00576546" w:rsidRDefault="00576546" w:rsidP="0057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7654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203</w:t>
            </w:r>
          </w:p>
        </w:tc>
        <w:tc>
          <w:tcPr>
            <w:tcW w:w="266" w:type="dxa"/>
            <w:vAlign w:val="bottom"/>
          </w:tcPr>
          <w:p w14:paraId="6E9C9CBB" w14:textId="77777777" w:rsidR="00576546" w:rsidRPr="00576546" w:rsidRDefault="00576546" w:rsidP="0057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0935954B" w14:textId="4773BE5D" w:rsidR="00576546" w:rsidRPr="00576546" w:rsidRDefault="00964380" w:rsidP="0057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7AD0C53" w14:textId="77777777" w:rsidR="00576546" w:rsidRPr="00576546" w:rsidRDefault="00576546" w:rsidP="0057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4" w:right="-1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24" w:type="dxa"/>
            <w:vAlign w:val="bottom"/>
          </w:tcPr>
          <w:p w14:paraId="74BEC130" w14:textId="24E0F569" w:rsidR="00576546" w:rsidRPr="00576546" w:rsidRDefault="00576546" w:rsidP="0057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7654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66" w:type="dxa"/>
            <w:vAlign w:val="bottom"/>
          </w:tcPr>
          <w:p w14:paraId="55064400" w14:textId="77777777" w:rsidR="00576546" w:rsidRPr="00576546" w:rsidRDefault="00576546" w:rsidP="0057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vAlign w:val="bottom"/>
          </w:tcPr>
          <w:p w14:paraId="6C6B8DB0" w14:textId="45B8B8A1" w:rsidR="00576546" w:rsidRPr="00576546" w:rsidRDefault="00964380" w:rsidP="0057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115" w:right="-150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  <w:t>25,079</w:t>
            </w:r>
          </w:p>
        </w:tc>
        <w:tc>
          <w:tcPr>
            <w:tcW w:w="270" w:type="dxa"/>
            <w:vAlign w:val="bottom"/>
          </w:tcPr>
          <w:p w14:paraId="75278308" w14:textId="77777777" w:rsidR="00576546" w:rsidRPr="00576546" w:rsidRDefault="00576546" w:rsidP="0057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24" w:type="dxa"/>
            <w:vAlign w:val="bottom"/>
          </w:tcPr>
          <w:p w14:paraId="07DAD1E8" w14:textId="7D703656" w:rsidR="00576546" w:rsidRPr="00576546" w:rsidRDefault="00576546" w:rsidP="00585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15" w:right="-150"/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cs/>
              </w:rPr>
            </w:pPr>
            <w:r w:rsidRPr="00576546"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  <w:t>23,387</w:t>
            </w:r>
          </w:p>
        </w:tc>
      </w:tr>
      <w:tr w:rsidR="00576546" w:rsidRPr="00C146C0" w14:paraId="6F618EDD" w14:textId="77777777" w:rsidTr="0052651D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55CD5C" w14:textId="77777777" w:rsidR="00576546" w:rsidRPr="00C146C0" w:rsidRDefault="00576546" w:rsidP="0057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" w:right="-2" w:firstLine="364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</w:pPr>
            <w:r w:rsidRPr="00C146C0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5B40D47" w14:textId="6F429F64" w:rsidR="00576546" w:rsidRPr="00576546" w:rsidRDefault="00964380" w:rsidP="0057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1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9,790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76E21E1" w14:textId="77777777" w:rsidR="00576546" w:rsidRPr="00576546" w:rsidRDefault="00576546" w:rsidP="0057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7167A59" w14:textId="49810A4E" w:rsidR="00576546" w:rsidRPr="00576546" w:rsidRDefault="00576546" w:rsidP="0057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1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7654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9,964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460785B" w14:textId="77777777" w:rsidR="00576546" w:rsidRPr="00576546" w:rsidRDefault="00576546" w:rsidP="0057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3F6149A" w14:textId="4DAD8D0C" w:rsidR="00576546" w:rsidRPr="00576546" w:rsidRDefault="00964380" w:rsidP="0057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1,867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2810DBE" w14:textId="77777777" w:rsidR="00576546" w:rsidRPr="00576546" w:rsidRDefault="00576546" w:rsidP="0057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BF91BE7" w14:textId="0042F449" w:rsidR="00576546" w:rsidRPr="00576546" w:rsidRDefault="00576546" w:rsidP="0057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7654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1,511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EB01347" w14:textId="77777777" w:rsidR="00576546" w:rsidRPr="00576546" w:rsidRDefault="00576546" w:rsidP="0057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3E08AFE" w14:textId="65A0DC11" w:rsidR="00576546" w:rsidRPr="00576546" w:rsidRDefault="00964380" w:rsidP="0057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10,203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8412A63" w14:textId="77777777" w:rsidR="00576546" w:rsidRPr="00576546" w:rsidRDefault="00576546" w:rsidP="0057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703D209" w14:textId="1202AA25" w:rsidR="00576546" w:rsidRPr="00576546" w:rsidRDefault="00576546" w:rsidP="0057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7654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9,307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89D7457" w14:textId="77777777" w:rsidR="00576546" w:rsidRPr="00576546" w:rsidRDefault="00576546" w:rsidP="0057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B851BF9" w14:textId="35890EC2" w:rsidR="00576546" w:rsidRPr="00576546" w:rsidRDefault="00964380" w:rsidP="0057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21,860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C8F0EBA" w14:textId="77777777" w:rsidR="00576546" w:rsidRPr="00576546" w:rsidRDefault="00576546" w:rsidP="0057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734C54C" w14:textId="0F0FB684" w:rsidR="00576546" w:rsidRPr="00576546" w:rsidRDefault="00576546" w:rsidP="0057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7654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20,782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E81B247" w14:textId="77777777" w:rsidR="00576546" w:rsidRPr="00576546" w:rsidRDefault="00576546" w:rsidP="0057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0A11413" w14:textId="252D948F" w:rsidR="00576546" w:rsidRPr="00576546" w:rsidRDefault="00964380" w:rsidP="0057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238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E8C0546" w14:textId="77777777" w:rsidR="00576546" w:rsidRPr="00576546" w:rsidRDefault="00576546" w:rsidP="0057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CB34F9B" w14:textId="4F753697" w:rsidR="00576546" w:rsidRPr="00576546" w:rsidRDefault="00576546" w:rsidP="0057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7654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180</w:t>
            </w:r>
          </w:p>
        </w:tc>
        <w:tc>
          <w:tcPr>
            <w:tcW w:w="266" w:type="dxa"/>
            <w:vAlign w:val="bottom"/>
          </w:tcPr>
          <w:p w14:paraId="6601CCD7" w14:textId="77777777" w:rsidR="00576546" w:rsidRPr="00576546" w:rsidRDefault="00576546" w:rsidP="0057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6E1C44A5" w14:textId="7E123DAD" w:rsidR="00576546" w:rsidRPr="00576546" w:rsidRDefault="00964380" w:rsidP="0057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(22,098)</w:t>
            </w:r>
          </w:p>
        </w:tc>
        <w:tc>
          <w:tcPr>
            <w:tcW w:w="270" w:type="dxa"/>
            <w:vAlign w:val="bottom"/>
          </w:tcPr>
          <w:p w14:paraId="4D826766" w14:textId="77777777" w:rsidR="00576546" w:rsidRPr="00576546" w:rsidRDefault="00576546" w:rsidP="0057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4" w:right="-1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24" w:type="dxa"/>
            <w:tcBorders>
              <w:bottom w:val="single" w:sz="4" w:space="0" w:color="auto"/>
            </w:tcBorders>
            <w:vAlign w:val="bottom"/>
          </w:tcPr>
          <w:p w14:paraId="1EC59ED4" w14:textId="06C6D823" w:rsidR="00576546" w:rsidRPr="00576546" w:rsidRDefault="00576546" w:rsidP="0057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7654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(20,962)</w:t>
            </w:r>
          </w:p>
        </w:tc>
        <w:tc>
          <w:tcPr>
            <w:tcW w:w="266" w:type="dxa"/>
            <w:vAlign w:val="bottom"/>
          </w:tcPr>
          <w:p w14:paraId="1E6AFEA3" w14:textId="77777777" w:rsidR="00576546" w:rsidRPr="00576546" w:rsidRDefault="00576546" w:rsidP="0057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09B781F8" w14:textId="5A8FE189" w:rsidR="00576546" w:rsidRPr="00576546" w:rsidRDefault="00964380" w:rsidP="0057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115" w:right="-150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001B6E5" w14:textId="77777777" w:rsidR="00576546" w:rsidRPr="00576546" w:rsidRDefault="00576546" w:rsidP="0057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24" w:type="dxa"/>
            <w:tcBorders>
              <w:bottom w:val="single" w:sz="4" w:space="0" w:color="auto"/>
            </w:tcBorders>
            <w:vAlign w:val="bottom"/>
          </w:tcPr>
          <w:p w14:paraId="3CD26B0C" w14:textId="67A34171" w:rsidR="00576546" w:rsidRPr="00576546" w:rsidRDefault="00576546" w:rsidP="0057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15" w:right="-150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  <w:r w:rsidRPr="00576546"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  <w:t>-</w:t>
            </w:r>
          </w:p>
        </w:tc>
      </w:tr>
      <w:tr w:rsidR="00576546" w:rsidRPr="00C146C0" w14:paraId="1F416D8B" w14:textId="77777777" w:rsidTr="0052651D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B29685" w14:textId="77777777" w:rsidR="00576546" w:rsidRPr="00C146C0" w:rsidRDefault="00576546" w:rsidP="0057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 w:firstLine="364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</w:pPr>
            <w:r w:rsidRPr="00C146C0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  <w:t>รวมรายได้จากการขายสินค้า</w:t>
            </w: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3A4524E3" w14:textId="77777777" w:rsidR="00576546" w:rsidRPr="00576546" w:rsidRDefault="00576546" w:rsidP="0057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1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9A4F7A1" w14:textId="77777777" w:rsidR="00576546" w:rsidRPr="00576546" w:rsidRDefault="00576546" w:rsidP="0057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18BC82D4" w14:textId="77777777" w:rsidR="00576546" w:rsidRPr="00576546" w:rsidRDefault="00576546" w:rsidP="0057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1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2F3C05B" w14:textId="77777777" w:rsidR="00576546" w:rsidRPr="00576546" w:rsidRDefault="00576546" w:rsidP="0057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2C272586" w14:textId="77777777" w:rsidR="00576546" w:rsidRPr="00576546" w:rsidRDefault="00576546" w:rsidP="0057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4D73D93" w14:textId="77777777" w:rsidR="00576546" w:rsidRPr="00576546" w:rsidRDefault="00576546" w:rsidP="0057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00621D94" w14:textId="77777777" w:rsidR="00576546" w:rsidRPr="00576546" w:rsidRDefault="00576546" w:rsidP="0057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F155CE7" w14:textId="77777777" w:rsidR="00576546" w:rsidRPr="00576546" w:rsidRDefault="00576546" w:rsidP="0057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0199F539" w14:textId="77777777" w:rsidR="00576546" w:rsidRPr="00576546" w:rsidRDefault="00576546" w:rsidP="0057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A612B68" w14:textId="77777777" w:rsidR="00576546" w:rsidRPr="00576546" w:rsidRDefault="00576546" w:rsidP="0057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4CCAE1E4" w14:textId="77777777" w:rsidR="00576546" w:rsidRPr="00576546" w:rsidRDefault="00576546" w:rsidP="0057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E48B425" w14:textId="77777777" w:rsidR="00576546" w:rsidRPr="00576546" w:rsidRDefault="00576546" w:rsidP="0057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6633B62C" w14:textId="77777777" w:rsidR="00576546" w:rsidRPr="00576546" w:rsidRDefault="00576546" w:rsidP="0057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8E0A1CE" w14:textId="77777777" w:rsidR="00576546" w:rsidRPr="00576546" w:rsidRDefault="00576546" w:rsidP="0057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0CAC444A" w14:textId="77777777" w:rsidR="00576546" w:rsidRPr="00576546" w:rsidRDefault="00576546" w:rsidP="0057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7C4864D" w14:textId="77777777" w:rsidR="00576546" w:rsidRPr="00576546" w:rsidRDefault="00576546" w:rsidP="0057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right w:val="nil"/>
            </w:tcBorders>
            <w:vAlign w:val="bottom"/>
          </w:tcPr>
          <w:p w14:paraId="59611362" w14:textId="77777777" w:rsidR="00576546" w:rsidRPr="00576546" w:rsidRDefault="00576546" w:rsidP="0057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C318784" w14:textId="77777777" w:rsidR="00576546" w:rsidRPr="00576546" w:rsidRDefault="00576546" w:rsidP="0057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right w:val="nil"/>
            </w:tcBorders>
            <w:vAlign w:val="bottom"/>
          </w:tcPr>
          <w:p w14:paraId="1328C8E5" w14:textId="77777777" w:rsidR="00576546" w:rsidRPr="00576546" w:rsidRDefault="00576546" w:rsidP="0057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66" w:type="dxa"/>
            <w:vAlign w:val="bottom"/>
          </w:tcPr>
          <w:p w14:paraId="1EAFA913" w14:textId="77777777" w:rsidR="00576546" w:rsidRPr="00576546" w:rsidRDefault="00576546" w:rsidP="0057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53F5F400" w14:textId="77777777" w:rsidR="00576546" w:rsidRPr="00576546" w:rsidRDefault="00576546" w:rsidP="0057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D9E8363" w14:textId="77777777" w:rsidR="00576546" w:rsidRPr="00576546" w:rsidRDefault="00576546" w:rsidP="0057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4" w:right="-1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24" w:type="dxa"/>
            <w:vAlign w:val="bottom"/>
          </w:tcPr>
          <w:p w14:paraId="65232935" w14:textId="77777777" w:rsidR="00576546" w:rsidRPr="00576546" w:rsidRDefault="00576546" w:rsidP="0057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66" w:type="dxa"/>
            <w:vAlign w:val="bottom"/>
          </w:tcPr>
          <w:p w14:paraId="10F0B198" w14:textId="77777777" w:rsidR="00576546" w:rsidRPr="00576546" w:rsidRDefault="00576546" w:rsidP="0057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vAlign w:val="bottom"/>
          </w:tcPr>
          <w:p w14:paraId="7CD9D7CD" w14:textId="77777777" w:rsidR="00576546" w:rsidRPr="00576546" w:rsidRDefault="00576546" w:rsidP="0057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115" w:right="-150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C38CD88" w14:textId="77777777" w:rsidR="00576546" w:rsidRPr="00576546" w:rsidRDefault="00576546" w:rsidP="0057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24" w:type="dxa"/>
            <w:vAlign w:val="bottom"/>
          </w:tcPr>
          <w:p w14:paraId="3A31B033" w14:textId="77777777" w:rsidR="00576546" w:rsidRPr="00576546" w:rsidRDefault="00576546" w:rsidP="0057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15" w:right="-150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</w:tr>
      <w:tr w:rsidR="00576546" w:rsidRPr="00C146C0" w14:paraId="67326ACC" w14:textId="77777777" w:rsidTr="0052651D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143F3F" w14:textId="77777777" w:rsidR="00576546" w:rsidRPr="00C146C0" w:rsidRDefault="00576546" w:rsidP="0057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 w:firstLine="364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  <w:t xml:space="preserve"> 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  <w:lang w:val="en-GB"/>
              </w:rPr>
              <w:t xml:space="preserve">  </w:t>
            </w:r>
            <w:r w:rsidRPr="00C146C0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  <w:t>และการให้บริการ</w:t>
            </w:r>
          </w:p>
        </w:tc>
        <w:tc>
          <w:tcPr>
            <w:tcW w:w="63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FCB0DE2" w14:textId="126CC6C2" w:rsidR="00576546" w:rsidRPr="00576546" w:rsidRDefault="00964380" w:rsidP="0057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1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21,818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BE06135" w14:textId="77777777" w:rsidR="00576546" w:rsidRPr="00576546" w:rsidRDefault="00576546" w:rsidP="0057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9FDFA61" w14:textId="05F365A1" w:rsidR="00576546" w:rsidRPr="00576546" w:rsidRDefault="00576546" w:rsidP="00585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1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7654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22,338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F7B4A0F" w14:textId="77777777" w:rsidR="00576546" w:rsidRPr="00576546" w:rsidRDefault="00576546" w:rsidP="0057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7D4EDCD" w14:textId="63138FB7" w:rsidR="00576546" w:rsidRPr="00576546" w:rsidRDefault="00964380" w:rsidP="0057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8,865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EB3AED6" w14:textId="77777777" w:rsidR="00576546" w:rsidRPr="00576546" w:rsidRDefault="00576546" w:rsidP="0057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E4707A7" w14:textId="21CB092B" w:rsidR="00576546" w:rsidRPr="00576546" w:rsidRDefault="00576546" w:rsidP="0057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7654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8,471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5FD8F8C" w14:textId="77777777" w:rsidR="00576546" w:rsidRPr="00576546" w:rsidRDefault="00576546" w:rsidP="0057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B78CDB1" w14:textId="6436D28A" w:rsidR="00576546" w:rsidRPr="00576546" w:rsidRDefault="00964380" w:rsidP="0057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15,373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477E55A" w14:textId="77777777" w:rsidR="00576546" w:rsidRPr="00576546" w:rsidRDefault="00576546" w:rsidP="0057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6A696AB" w14:textId="198F52AC" w:rsidR="00576546" w:rsidRPr="00576546" w:rsidRDefault="00576546" w:rsidP="0057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7654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13,157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FEF0A50" w14:textId="77777777" w:rsidR="00576546" w:rsidRPr="00576546" w:rsidRDefault="00576546" w:rsidP="0057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06BAA5C" w14:textId="2031F651" w:rsidR="00576546" w:rsidRPr="00576546" w:rsidRDefault="00964380" w:rsidP="0057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46,056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D733250" w14:textId="77777777" w:rsidR="00576546" w:rsidRPr="00576546" w:rsidRDefault="00576546" w:rsidP="0057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75DE4F5" w14:textId="0271F983" w:rsidR="00576546" w:rsidRPr="00576546" w:rsidRDefault="00576546" w:rsidP="0057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7654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43,966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8253FD5" w14:textId="77777777" w:rsidR="00576546" w:rsidRPr="00576546" w:rsidRDefault="00576546" w:rsidP="0057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80E8408" w14:textId="49A11BB1" w:rsidR="00576546" w:rsidRPr="00576546" w:rsidRDefault="00964380" w:rsidP="0057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1,121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FEBDC7A" w14:textId="77777777" w:rsidR="00576546" w:rsidRPr="00576546" w:rsidRDefault="00576546" w:rsidP="0057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6762FA8" w14:textId="74ACAC90" w:rsidR="00576546" w:rsidRPr="00576546" w:rsidRDefault="00576546" w:rsidP="0057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7654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383</w:t>
            </w:r>
          </w:p>
        </w:tc>
        <w:tc>
          <w:tcPr>
            <w:tcW w:w="266" w:type="dxa"/>
            <w:vAlign w:val="bottom"/>
          </w:tcPr>
          <w:p w14:paraId="4F0EF2E8" w14:textId="77777777" w:rsidR="00576546" w:rsidRPr="00576546" w:rsidRDefault="00576546" w:rsidP="0057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vAlign w:val="bottom"/>
          </w:tcPr>
          <w:p w14:paraId="0B8994F0" w14:textId="13941F52" w:rsidR="00576546" w:rsidRPr="00576546" w:rsidRDefault="00964380" w:rsidP="0057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(22,098)</w:t>
            </w:r>
          </w:p>
        </w:tc>
        <w:tc>
          <w:tcPr>
            <w:tcW w:w="270" w:type="dxa"/>
            <w:vAlign w:val="bottom"/>
          </w:tcPr>
          <w:p w14:paraId="382368D2" w14:textId="77777777" w:rsidR="00576546" w:rsidRPr="00576546" w:rsidRDefault="00576546" w:rsidP="0057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4" w:right="-1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24" w:type="dxa"/>
            <w:tcBorders>
              <w:bottom w:val="double" w:sz="4" w:space="0" w:color="auto"/>
            </w:tcBorders>
            <w:vAlign w:val="bottom"/>
          </w:tcPr>
          <w:p w14:paraId="41790B84" w14:textId="628426D1" w:rsidR="00576546" w:rsidRPr="00576546" w:rsidRDefault="00576546" w:rsidP="0057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7654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(20,962)</w:t>
            </w:r>
          </w:p>
        </w:tc>
        <w:tc>
          <w:tcPr>
            <w:tcW w:w="266" w:type="dxa"/>
            <w:vAlign w:val="bottom"/>
          </w:tcPr>
          <w:p w14:paraId="5BBBAEE1" w14:textId="77777777" w:rsidR="00576546" w:rsidRPr="00576546" w:rsidRDefault="00576546" w:rsidP="0057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bottom w:val="double" w:sz="4" w:space="0" w:color="auto"/>
            </w:tcBorders>
            <w:vAlign w:val="bottom"/>
          </w:tcPr>
          <w:p w14:paraId="4A30C51B" w14:textId="2DDB31CE" w:rsidR="00576546" w:rsidRPr="00576546" w:rsidRDefault="00964380" w:rsidP="0057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115" w:right="-150"/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  <w:t>25,079</w:t>
            </w:r>
          </w:p>
        </w:tc>
        <w:tc>
          <w:tcPr>
            <w:tcW w:w="270" w:type="dxa"/>
            <w:vAlign w:val="bottom"/>
          </w:tcPr>
          <w:p w14:paraId="4C066EB4" w14:textId="77777777" w:rsidR="00576546" w:rsidRPr="00576546" w:rsidRDefault="00576546" w:rsidP="0057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24" w:type="dxa"/>
            <w:tcBorders>
              <w:bottom w:val="double" w:sz="4" w:space="0" w:color="auto"/>
            </w:tcBorders>
            <w:vAlign w:val="bottom"/>
          </w:tcPr>
          <w:p w14:paraId="2DD1DDB0" w14:textId="4800B4CC" w:rsidR="00576546" w:rsidRPr="00576546" w:rsidRDefault="00576546" w:rsidP="0057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15" w:right="-150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  <w:r w:rsidRPr="00576546"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  <w:t>23,387</w:t>
            </w:r>
          </w:p>
        </w:tc>
      </w:tr>
      <w:tr w:rsidR="0052651D" w:rsidRPr="00C146C0" w14:paraId="53FC8AFA" w14:textId="77777777" w:rsidTr="0052651D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38075A" w14:textId="77777777" w:rsidR="0052651D" w:rsidRPr="00C146C0" w:rsidRDefault="0052651D" w:rsidP="00526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 w:right="-108" w:hanging="107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</w:pPr>
            <w:r w:rsidRPr="00C146C0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  <w:t>กำไร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  <w:lang w:val="en-GB"/>
              </w:rPr>
              <w:t xml:space="preserve"> (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val="en-GB"/>
              </w:rPr>
              <w:t>ขาดทุน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) </w:t>
            </w:r>
            <w:r w:rsidRPr="00C146C0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  <w:t>จากการ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  <w:br/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val="en-GB"/>
              </w:rPr>
              <w:t xml:space="preserve"> </w:t>
            </w:r>
            <w:r w:rsidRPr="00C146C0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  <w:t>ดำเนินงานหลังการตัดกำไร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val="en-GB"/>
              </w:rPr>
              <w:t xml:space="preserve"> 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  <w:br/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val="en-GB"/>
              </w:rPr>
              <w:t xml:space="preserve"> </w:t>
            </w:r>
            <w:r w:rsidRPr="00C146C0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  <w:t>ระหว่างกันและการปันส่วน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val="en-GB"/>
              </w:rPr>
              <w:t xml:space="preserve">  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  <w:br/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val="en-GB"/>
              </w:rPr>
              <w:t xml:space="preserve"> </w:t>
            </w:r>
            <w:r w:rsidRPr="00C146C0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  <w:t>ค่าใช้จ่ายระหว่างกัน</w:t>
            </w: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7EC91C" w14:textId="275D7E78" w:rsidR="0052651D" w:rsidRPr="00576546" w:rsidRDefault="00371501" w:rsidP="00526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2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(1,037)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F6009A" w14:textId="77777777" w:rsidR="0052651D" w:rsidRPr="00576546" w:rsidRDefault="0052651D" w:rsidP="00526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81EE15" w14:textId="56C7F46A" w:rsidR="0052651D" w:rsidRPr="00576546" w:rsidRDefault="00576546" w:rsidP="00526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2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7654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97892C" w14:textId="77777777" w:rsidR="0052651D" w:rsidRPr="00576546" w:rsidRDefault="0052651D" w:rsidP="00526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764C40" w14:textId="234F7195" w:rsidR="0052651D" w:rsidRPr="00576546" w:rsidRDefault="00964380" w:rsidP="00526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</w:t>
            </w:r>
            <w:r w:rsidR="0037150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136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582956" w14:textId="77777777" w:rsidR="0052651D" w:rsidRPr="00576546" w:rsidRDefault="0052651D" w:rsidP="00526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36AC46" w14:textId="269287F1" w:rsidR="0052651D" w:rsidRPr="00576546" w:rsidRDefault="00576546" w:rsidP="00526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7654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2,496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7BBFB6" w14:textId="77777777" w:rsidR="0052651D" w:rsidRPr="00576546" w:rsidRDefault="0052651D" w:rsidP="00526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76917F" w14:textId="0269C6DA" w:rsidR="0052651D" w:rsidRPr="00576546" w:rsidRDefault="00371501" w:rsidP="00526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B86997" w14:textId="77777777" w:rsidR="0052651D" w:rsidRPr="00576546" w:rsidRDefault="0052651D" w:rsidP="00526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B77F06" w14:textId="110991BA" w:rsidR="0052651D" w:rsidRPr="00576546" w:rsidRDefault="00576546" w:rsidP="00526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282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90F9BA" w14:textId="77777777" w:rsidR="0052651D" w:rsidRPr="00576546" w:rsidRDefault="0052651D" w:rsidP="00526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C9014D" w14:textId="3E4C1D91" w:rsidR="0052651D" w:rsidRPr="00576546" w:rsidRDefault="00371501" w:rsidP="00526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1,123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43D1AC" w14:textId="77777777" w:rsidR="0052651D" w:rsidRPr="00576546" w:rsidRDefault="0052651D" w:rsidP="00526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CF8022" w14:textId="3E4B6C00" w:rsidR="0052651D" w:rsidRPr="00576546" w:rsidRDefault="00576546" w:rsidP="00526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2,870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739196" w14:textId="77777777" w:rsidR="0052651D" w:rsidRPr="00576546" w:rsidRDefault="0052651D" w:rsidP="00526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A4FD70" w14:textId="6DF54E14" w:rsidR="0052651D" w:rsidRPr="00576546" w:rsidRDefault="00371501" w:rsidP="00526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9B7247" w14:textId="77777777" w:rsidR="0052651D" w:rsidRPr="00576546" w:rsidRDefault="0052651D" w:rsidP="00526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7BD74C" w14:textId="04D075F6" w:rsidR="0052651D" w:rsidRPr="00576546" w:rsidRDefault="00576546" w:rsidP="00526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38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53FF5FB7" w14:textId="77777777" w:rsidR="0052651D" w:rsidRPr="00576546" w:rsidRDefault="0052651D" w:rsidP="00526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07D8E9" w14:textId="34823733" w:rsidR="0052651D" w:rsidRPr="00576546" w:rsidRDefault="00964380" w:rsidP="00526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319058F" w14:textId="77777777" w:rsidR="0052651D" w:rsidRPr="00576546" w:rsidRDefault="0052651D" w:rsidP="00526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4" w:right="-1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F73185" w14:textId="4C4A0627" w:rsidR="0052651D" w:rsidRPr="00576546" w:rsidRDefault="00576546" w:rsidP="00526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03336462" w14:textId="77777777" w:rsidR="0052651D" w:rsidRPr="00576546" w:rsidRDefault="0052651D" w:rsidP="00526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9EA565" w14:textId="1FD570E6" w:rsidR="0052651D" w:rsidRPr="00576546" w:rsidRDefault="00964380" w:rsidP="00526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right="-150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  <w:t>1,178</w:t>
            </w:r>
          </w:p>
        </w:tc>
        <w:tc>
          <w:tcPr>
            <w:tcW w:w="270" w:type="dxa"/>
            <w:vAlign w:val="bottom"/>
          </w:tcPr>
          <w:p w14:paraId="123C0176" w14:textId="77777777" w:rsidR="0052651D" w:rsidRPr="00576546" w:rsidRDefault="0052651D" w:rsidP="00526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24" w:type="dxa"/>
            <w:tcBorders>
              <w:bottom w:val="single" w:sz="4" w:space="0" w:color="auto"/>
            </w:tcBorders>
            <w:vAlign w:val="bottom"/>
          </w:tcPr>
          <w:p w14:paraId="2310BBAC" w14:textId="3D885492" w:rsidR="0052651D" w:rsidRPr="00576546" w:rsidRDefault="00576546" w:rsidP="00526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150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  <w:t>2,908</w:t>
            </w:r>
          </w:p>
        </w:tc>
      </w:tr>
      <w:tr w:rsidR="0052651D" w:rsidRPr="00C146C0" w14:paraId="64C6D1B0" w14:textId="77777777" w:rsidTr="0052651D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A6C7C54" w14:textId="77777777" w:rsidR="0052651D" w:rsidRPr="00C146C0" w:rsidRDefault="0052651D" w:rsidP="00526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64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</w:pPr>
            <w:r w:rsidRPr="00C146C0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  <w:t>ส่วนแบ่งกำไร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  <w:lang w:val="en-GB"/>
              </w:rPr>
              <w:t xml:space="preserve"> (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val="en-GB"/>
              </w:rPr>
              <w:t>ขาดทุน)</w:t>
            </w:r>
          </w:p>
          <w:p w14:paraId="4EEA5E62" w14:textId="77777777" w:rsidR="0052651D" w:rsidRDefault="0052651D" w:rsidP="00526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64"/>
              <w:rPr>
                <w:rFonts w:ascii="Angsana New" w:hAnsi="Angsana New" w:cs="Angsana New"/>
                <w:color w:val="000000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val="en-GB"/>
              </w:rPr>
              <w:t xml:space="preserve">   </w:t>
            </w:r>
            <w:r w:rsidRPr="00C146C0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  <w:t>จากเงินลงทุนในการร่วมค้า</w:t>
            </w:r>
          </w:p>
          <w:p w14:paraId="1033B477" w14:textId="77777777" w:rsidR="0052651D" w:rsidRPr="00C146C0" w:rsidRDefault="0052651D" w:rsidP="00526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64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val="en-GB"/>
              </w:rPr>
              <w:t xml:space="preserve">   ที่ใช้วิธีส่วนได้เสีย</w:t>
            </w: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9EEB0F" w14:textId="77777777" w:rsidR="0052651D" w:rsidRPr="00576546" w:rsidRDefault="0052651D" w:rsidP="00526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2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AC7046" w14:textId="77777777" w:rsidR="0052651D" w:rsidRPr="00576546" w:rsidRDefault="0052651D" w:rsidP="00526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5BEE64" w14:textId="2DA7D39D" w:rsidR="0052651D" w:rsidRPr="00576546" w:rsidRDefault="0052651D" w:rsidP="00526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2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D55EAD" w14:textId="77777777" w:rsidR="0052651D" w:rsidRPr="00576546" w:rsidRDefault="0052651D" w:rsidP="00526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9DDF5A" w14:textId="77777777" w:rsidR="0052651D" w:rsidRPr="00576546" w:rsidRDefault="0052651D" w:rsidP="00526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8E44A2" w14:textId="77777777" w:rsidR="0052651D" w:rsidRPr="00576546" w:rsidRDefault="0052651D" w:rsidP="00526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EBB287" w14:textId="1A6E0B8C" w:rsidR="0052651D" w:rsidRPr="00576546" w:rsidRDefault="0052651D" w:rsidP="00526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2C96F2" w14:textId="77777777" w:rsidR="0052651D" w:rsidRPr="00576546" w:rsidRDefault="0052651D" w:rsidP="00526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A79AB4" w14:textId="77777777" w:rsidR="0052651D" w:rsidRPr="00576546" w:rsidRDefault="0052651D" w:rsidP="00526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E6CE98" w14:textId="77777777" w:rsidR="0052651D" w:rsidRPr="00576546" w:rsidRDefault="0052651D" w:rsidP="00526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9089F1" w14:textId="0ABDC7B7" w:rsidR="0052651D" w:rsidRPr="00576546" w:rsidRDefault="0052651D" w:rsidP="00526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08AB88" w14:textId="77777777" w:rsidR="0052651D" w:rsidRPr="00576546" w:rsidRDefault="0052651D" w:rsidP="00526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A95719" w14:textId="77777777" w:rsidR="0052651D" w:rsidRPr="00576546" w:rsidRDefault="0052651D" w:rsidP="00526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7F39FE" w14:textId="77777777" w:rsidR="0052651D" w:rsidRPr="00576546" w:rsidRDefault="0052651D" w:rsidP="00526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E08BEE" w14:textId="2DA36065" w:rsidR="0052651D" w:rsidRPr="00576546" w:rsidRDefault="0052651D" w:rsidP="00526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650E51" w14:textId="77777777" w:rsidR="0052651D" w:rsidRPr="00576546" w:rsidRDefault="0052651D" w:rsidP="00526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E2FFCA" w14:textId="77777777" w:rsidR="0052651D" w:rsidRPr="00576546" w:rsidRDefault="0052651D" w:rsidP="00526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7B8B00" w14:textId="77777777" w:rsidR="0052651D" w:rsidRPr="00576546" w:rsidRDefault="0052651D" w:rsidP="00526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9055B1" w14:textId="6FB5BCE8" w:rsidR="0052651D" w:rsidRPr="00576546" w:rsidRDefault="0052651D" w:rsidP="00526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9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66" w:type="dxa"/>
            <w:shd w:val="clear" w:color="auto" w:fill="auto"/>
            <w:vAlign w:val="bottom"/>
          </w:tcPr>
          <w:p w14:paraId="08344736" w14:textId="77777777" w:rsidR="0052651D" w:rsidRPr="00576546" w:rsidRDefault="0052651D" w:rsidP="00526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89CA946" w14:textId="77777777" w:rsidR="0052651D" w:rsidRPr="00576546" w:rsidRDefault="0052651D" w:rsidP="00526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D16C749" w14:textId="77777777" w:rsidR="0052651D" w:rsidRPr="00576546" w:rsidRDefault="0052651D" w:rsidP="00526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4" w:right="-1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24" w:type="dxa"/>
            <w:shd w:val="clear" w:color="auto" w:fill="auto"/>
            <w:vAlign w:val="bottom"/>
          </w:tcPr>
          <w:p w14:paraId="3DE801BA" w14:textId="2A1D15A8" w:rsidR="0052651D" w:rsidRPr="00576546" w:rsidRDefault="0052651D" w:rsidP="00526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66" w:type="dxa"/>
            <w:shd w:val="clear" w:color="auto" w:fill="auto"/>
            <w:vAlign w:val="bottom"/>
          </w:tcPr>
          <w:p w14:paraId="08971DFB" w14:textId="77777777" w:rsidR="0052651D" w:rsidRPr="00576546" w:rsidRDefault="0052651D" w:rsidP="00526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2865DEC2" w14:textId="5A58F122" w:rsidR="0052651D" w:rsidRPr="00576546" w:rsidRDefault="00964380" w:rsidP="00526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115" w:right="-150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  <w:t>2</w:t>
            </w:r>
          </w:p>
        </w:tc>
        <w:tc>
          <w:tcPr>
            <w:tcW w:w="270" w:type="dxa"/>
            <w:vAlign w:val="bottom"/>
          </w:tcPr>
          <w:p w14:paraId="671F7145" w14:textId="77777777" w:rsidR="0052651D" w:rsidRPr="00576546" w:rsidRDefault="0052651D" w:rsidP="00526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24" w:type="dxa"/>
            <w:vAlign w:val="bottom"/>
          </w:tcPr>
          <w:p w14:paraId="3C495822" w14:textId="6B2A34CE" w:rsidR="0052651D" w:rsidRPr="00576546" w:rsidRDefault="00576546" w:rsidP="00526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15" w:right="-150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  <w:t>(5)</w:t>
            </w:r>
          </w:p>
        </w:tc>
      </w:tr>
      <w:tr w:rsidR="0052651D" w:rsidRPr="00C146C0" w14:paraId="02F4946A" w14:textId="77777777" w:rsidTr="0052651D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A6735C3" w14:textId="77777777" w:rsidR="0052651D" w:rsidRPr="00C146C0" w:rsidRDefault="0052651D" w:rsidP="00526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64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</w:pPr>
            <w:r w:rsidRPr="00C146C0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  <w:t>ต้นทุนทางการเงิน</w:t>
            </w: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86581A" w14:textId="77777777" w:rsidR="0052651D" w:rsidRPr="00576546" w:rsidRDefault="0052651D" w:rsidP="00526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2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EEA440" w14:textId="77777777" w:rsidR="0052651D" w:rsidRPr="00576546" w:rsidRDefault="0052651D" w:rsidP="00526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201E0A" w14:textId="77777777" w:rsidR="0052651D" w:rsidRPr="00576546" w:rsidRDefault="0052651D" w:rsidP="00526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2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2D49F6" w14:textId="77777777" w:rsidR="0052651D" w:rsidRPr="00576546" w:rsidRDefault="0052651D" w:rsidP="00526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7B449A" w14:textId="77777777" w:rsidR="0052651D" w:rsidRPr="00576546" w:rsidRDefault="0052651D" w:rsidP="00526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038072" w14:textId="77777777" w:rsidR="0052651D" w:rsidRPr="00576546" w:rsidRDefault="0052651D" w:rsidP="00526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63473E" w14:textId="77777777" w:rsidR="0052651D" w:rsidRPr="00576546" w:rsidRDefault="0052651D" w:rsidP="00526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B0E758" w14:textId="77777777" w:rsidR="0052651D" w:rsidRPr="00576546" w:rsidRDefault="0052651D" w:rsidP="00526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A8024C" w14:textId="77777777" w:rsidR="0052651D" w:rsidRPr="00576546" w:rsidRDefault="0052651D" w:rsidP="00526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6CE397" w14:textId="77777777" w:rsidR="0052651D" w:rsidRPr="00576546" w:rsidRDefault="0052651D" w:rsidP="00526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640AB8" w14:textId="77777777" w:rsidR="0052651D" w:rsidRPr="00576546" w:rsidRDefault="0052651D" w:rsidP="00526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FC2025" w14:textId="77777777" w:rsidR="0052651D" w:rsidRPr="00576546" w:rsidRDefault="0052651D" w:rsidP="00526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69E31C" w14:textId="77777777" w:rsidR="0052651D" w:rsidRPr="00576546" w:rsidRDefault="0052651D" w:rsidP="00526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3AA7CC" w14:textId="77777777" w:rsidR="0052651D" w:rsidRPr="00576546" w:rsidRDefault="0052651D" w:rsidP="00526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443C69" w14:textId="77777777" w:rsidR="0052651D" w:rsidRPr="00576546" w:rsidRDefault="0052651D" w:rsidP="00526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CE795C" w14:textId="77777777" w:rsidR="0052651D" w:rsidRPr="00576546" w:rsidRDefault="0052651D" w:rsidP="00526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12A9E0" w14:textId="77777777" w:rsidR="0052651D" w:rsidRPr="00576546" w:rsidRDefault="0052651D" w:rsidP="00526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0B959E" w14:textId="77777777" w:rsidR="0052651D" w:rsidRPr="00576546" w:rsidRDefault="0052651D" w:rsidP="00526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77C4CA" w14:textId="77777777" w:rsidR="0052651D" w:rsidRPr="00576546" w:rsidRDefault="0052651D" w:rsidP="00526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66" w:type="dxa"/>
            <w:shd w:val="clear" w:color="auto" w:fill="auto"/>
            <w:vAlign w:val="bottom"/>
          </w:tcPr>
          <w:p w14:paraId="16C543A4" w14:textId="77777777" w:rsidR="0052651D" w:rsidRPr="00576546" w:rsidRDefault="0052651D" w:rsidP="00526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8C09E48" w14:textId="77777777" w:rsidR="0052651D" w:rsidRPr="00576546" w:rsidRDefault="0052651D" w:rsidP="00526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084F060" w14:textId="77777777" w:rsidR="0052651D" w:rsidRPr="00576546" w:rsidRDefault="0052651D" w:rsidP="00526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4" w:right="-1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24" w:type="dxa"/>
            <w:shd w:val="clear" w:color="auto" w:fill="auto"/>
            <w:vAlign w:val="bottom"/>
          </w:tcPr>
          <w:p w14:paraId="0706398B" w14:textId="77777777" w:rsidR="0052651D" w:rsidRPr="00576546" w:rsidRDefault="0052651D" w:rsidP="00526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66" w:type="dxa"/>
            <w:shd w:val="clear" w:color="auto" w:fill="auto"/>
            <w:vAlign w:val="bottom"/>
          </w:tcPr>
          <w:p w14:paraId="14DA327C" w14:textId="77777777" w:rsidR="0052651D" w:rsidRPr="00576546" w:rsidRDefault="0052651D" w:rsidP="00526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11CF8BBD" w14:textId="5A7AF81B" w:rsidR="0052651D" w:rsidRPr="00576546" w:rsidRDefault="00964380" w:rsidP="00526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115" w:right="-150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  <w:t>(345)</w:t>
            </w:r>
          </w:p>
        </w:tc>
        <w:tc>
          <w:tcPr>
            <w:tcW w:w="270" w:type="dxa"/>
            <w:vAlign w:val="bottom"/>
          </w:tcPr>
          <w:p w14:paraId="623094D5" w14:textId="77777777" w:rsidR="0052651D" w:rsidRPr="00576546" w:rsidRDefault="0052651D" w:rsidP="00526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24" w:type="dxa"/>
            <w:vAlign w:val="bottom"/>
          </w:tcPr>
          <w:p w14:paraId="7CCA964A" w14:textId="21927057" w:rsidR="0052651D" w:rsidRPr="00576546" w:rsidRDefault="00576546" w:rsidP="00526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15" w:right="-150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  <w:t>(272)</w:t>
            </w:r>
          </w:p>
        </w:tc>
      </w:tr>
      <w:tr w:rsidR="0052651D" w:rsidRPr="00C146C0" w14:paraId="6661C28B" w14:textId="77777777" w:rsidTr="0052651D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BEE5FF9" w14:textId="77777777" w:rsidR="0052651D" w:rsidRPr="00C146C0" w:rsidRDefault="0052651D" w:rsidP="00526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64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val="en-GB"/>
              </w:rPr>
              <w:t>ค่าใช้จ่าย</w:t>
            </w:r>
            <w:r w:rsidRPr="00C146C0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  <w:t>ภาษีเงินได้</w:t>
            </w: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E4DFE1" w14:textId="77777777" w:rsidR="0052651D" w:rsidRPr="00576546" w:rsidRDefault="0052651D" w:rsidP="00526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2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6D6E11" w14:textId="77777777" w:rsidR="0052651D" w:rsidRPr="00576546" w:rsidRDefault="0052651D" w:rsidP="00526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2445E9" w14:textId="77777777" w:rsidR="0052651D" w:rsidRPr="00576546" w:rsidRDefault="0052651D" w:rsidP="00526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2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9AF447" w14:textId="77777777" w:rsidR="0052651D" w:rsidRPr="00576546" w:rsidRDefault="0052651D" w:rsidP="00526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9A32B7" w14:textId="77777777" w:rsidR="0052651D" w:rsidRPr="00576546" w:rsidRDefault="0052651D" w:rsidP="00526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98780A" w14:textId="77777777" w:rsidR="0052651D" w:rsidRPr="00576546" w:rsidRDefault="0052651D" w:rsidP="00526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41DE24" w14:textId="77777777" w:rsidR="0052651D" w:rsidRPr="00576546" w:rsidRDefault="0052651D" w:rsidP="00526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F3E1FE" w14:textId="77777777" w:rsidR="0052651D" w:rsidRPr="00576546" w:rsidRDefault="0052651D" w:rsidP="00526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31C217" w14:textId="77777777" w:rsidR="0052651D" w:rsidRPr="00576546" w:rsidRDefault="0052651D" w:rsidP="00526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EFA6BA" w14:textId="77777777" w:rsidR="0052651D" w:rsidRPr="00576546" w:rsidRDefault="0052651D" w:rsidP="00526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DBF427" w14:textId="77777777" w:rsidR="0052651D" w:rsidRPr="00576546" w:rsidRDefault="0052651D" w:rsidP="00526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325A0E" w14:textId="77777777" w:rsidR="0052651D" w:rsidRPr="00576546" w:rsidRDefault="0052651D" w:rsidP="00526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B5956B" w14:textId="77777777" w:rsidR="0052651D" w:rsidRPr="00576546" w:rsidRDefault="0052651D" w:rsidP="00526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31E48B" w14:textId="77777777" w:rsidR="0052651D" w:rsidRPr="00576546" w:rsidRDefault="0052651D" w:rsidP="00526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196496" w14:textId="77777777" w:rsidR="0052651D" w:rsidRPr="00576546" w:rsidRDefault="0052651D" w:rsidP="00526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34C241" w14:textId="77777777" w:rsidR="0052651D" w:rsidRPr="00576546" w:rsidRDefault="0052651D" w:rsidP="00526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0D29E1" w14:textId="77777777" w:rsidR="0052651D" w:rsidRPr="00576546" w:rsidRDefault="0052651D" w:rsidP="00526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0C76A8" w14:textId="77777777" w:rsidR="0052651D" w:rsidRPr="00576546" w:rsidRDefault="0052651D" w:rsidP="00526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30BD4F" w14:textId="77777777" w:rsidR="0052651D" w:rsidRPr="00576546" w:rsidRDefault="0052651D" w:rsidP="00526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66" w:type="dxa"/>
            <w:shd w:val="clear" w:color="auto" w:fill="auto"/>
            <w:vAlign w:val="bottom"/>
          </w:tcPr>
          <w:p w14:paraId="12DB54F8" w14:textId="77777777" w:rsidR="0052651D" w:rsidRPr="00576546" w:rsidRDefault="0052651D" w:rsidP="00526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3577CB3" w14:textId="77777777" w:rsidR="0052651D" w:rsidRPr="00576546" w:rsidRDefault="0052651D" w:rsidP="00526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E5780E5" w14:textId="77777777" w:rsidR="0052651D" w:rsidRPr="00576546" w:rsidRDefault="0052651D" w:rsidP="00526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4" w:right="-1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24" w:type="dxa"/>
            <w:shd w:val="clear" w:color="auto" w:fill="auto"/>
            <w:vAlign w:val="bottom"/>
          </w:tcPr>
          <w:p w14:paraId="0DF8AEEE" w14:textId="77777777" w:rsidR="0052651D" w:rsidRPr="00576546" w:rsidRDefault="0052651D" w:rsidP="00526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66" w:type="dxa"/>
            <w:shd w:val="clear" w:color="auto" w:fill="auto"/>
            <w:vAlign w:val="bottom"/>
          </w:tcPr>
          <w:p w14:paraId="185B9CDB" w14:textId="77777777" w:rsidR="0052651D" w:rsidRPr="00576546" w:rsidRDefault="0052651D" w:rsidP="00526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9D4079" w14:textId="76C4B790" w:rsidR="0052651D" w:rsidRPr="00576546" w:rsidRDefault="00964380" w:rsidP="00526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115" w:right="-150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  <w:t>(424)</w:t>
            </w:r>
          </w:p>
        </w:tc>
        <w:tc>
          <w:tcPr>
            <w:tcW w:w="270" w:type="dxa"/>
            <w:vAlign w:val="bottom"/>
          </w:tcPr>
          <w:p w14:paraId="64BF1D4C" w14:textId="77777777" w:rsidR="0052651D" w:rsidRPr="00576546" w:rsidRDefault="0052651D" w:rsidP="00526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24" w:type="dxa"/>
            <w:tcBorders>
              <w:bottom w:val="single" w:sz="4" w:space="0" w:color="auto"/>
            </w:tcBorders>
            <w:vAlign w:val="bottom"/>
          </w:tcPr>
          <w:p w14:paraId="12D3E76C" w14:textId="685FCD94" w:rsidR="0052651D" w:rsidRPr="00576546" w:rsidRDefault="00576546" w:rsidP="00526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15" w:right="-150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  <w:t>(500)</w:t>
            </w:r>
          </w:p>
        </w:tc>
      </w:tr>
      <w:tr w:rsidR="0052651D" w:rsidRPr="00C146C0" w14:paraId="79FE534F" w14:textId="77777777" w:rsidTr="0052651D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F71440F" w14:textId="77777777" w:rsidR="0052651D" w:rsidRPr="00C146C0" w:rsidRDefault="0052651D" w:rsidP="00526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64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C146C0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กำไรสำหรับงวด</w:t>
            </w: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4CCD10" w14:textId="77777777" w:rsidR="0052651D" w:rsidRPr="00576546" w:rsidRDefault="0052651D" w:rsidP="00526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line="240" w:lineRule="auto"/>
              <w:ind w:left="-115" w:right="-12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63C1F1" w14:textId="77777777" w:rsidR="0052651D" w:rsidRPr="00576546" w:rsidRDefault="0052651D" w:rsidP="00526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14204D" w14:textId="77777777" w:rsidR="0052651D" w:rsidRPr="00576546" w:rsidRDefault="0052651D" w:rsidP="00526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line="240" w:lineRule="auto"/>
              <w:ind w:left="-115" w:right="-12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281D70" w14:textId="77777777" w:rsidR="0052651D" w:rsidRPr="00576546" w:rsidRDefault="0052651D" w:rsidP="00526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FE2801" w14:textId="77777777" w:rsidR="0052651D" w:rsidRPr="00576546" w:rsidRDefault="0052651D" w:rsidP="00526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5191CB" w14:textId="77777777" w:rsidR="0052651D" w:rsidRPr="00576546" w:rsidRDefault="0052651D" w:rsidP="00526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52F402" w14:textId="77777777" w:rsidR="0052651D" w:rsidRPr="00576546" w:rsidRDefault="0052651D" w:rsidP="00526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67D3B6" w14:textId="77777777" w:rsidR="0052651D" w:rsidRPr="00576546" w:rsidRDefault="0052651D" w:rsidP="00526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319E92" w14:textId="77777777" w:rsidR="0052651D" w:rsidRPr="00576546" w:rsidRDefault="0052651D" w:rsidP="00526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9D1C61" w14:textId="77777777" w:rsidR="0052651D" w:rsidRPr="00576546" w:rsidRDefault="0052651D" w:rsidP="00526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56B12B" w14:textId="77777777" w:rsidR="0052651D" w:rsidRPr="00576546" w:rsidRDefault="0052651D" w:rsidP="00526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D7A93E" w14:textId="77777777" w:rsidR="0052651D" w:rsidRPr="00576546" w:rsidRDefault="0052651D" w:rsidP="00526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849B92" w14:textId="77777777" w:rsidR="0052651D" w:rsidRPr="00576546" w:rsidRDefault="0052651D" w:rsidP="00526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510708" w14:textId="77777777" w:rsidR="0052651D" w:rsidRPr="00576546" w:rsidRDefault="0052651D" w:rsidP="00526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879354" w14:textId="77777777" w:rsidR="0052651D" w:rsidRPr="00576546" w:rsidRDefault="0052651D" w:rsidP="00526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2BB3B0" w14:textId="77777777" w:rsidR="0052651D" w:rsidRPr="00576546" w:rsidRDefault="0052651D" w:rsidP="00526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994D4B" w14:textId="77777777" w:rsidR="0052651D" w:rsidRPr="00576546" w:rsidRDefault="0052651D" w:rsidP="00526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36EE84" w14:textId="77777777" w:rsidR="0052651D" w:rsidRPr="00576546" w:rsidRDefault="0052651D" w:rsidP="00526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69279A" w14:textId="77777777" w:rsidR="0052651D" w:rsidRPr="00576546" w:rsidRDefault="0052651D" w:rsidP="00526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66" w:type="dxa"/>
            <w:shd w:val="clear" w:color="auto" w:fill="auto"/>
            <w:vAlign w:val="bottom"/>
          </w:tcPr>
          <w:p w14:paraId="6D211D21" w14:textId="77777777" w:rsidR="0052651D" w:rsidRPr="00576546" w:rsidRDefault="0052651D" w:rsidP="00526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A676131" w14:textId="77777777" w:rsidR="0052651D" w:rsidRPr="00576546" w:rsidRDefault="0052651D" w:rsidP="00526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B086559" w14:textId="77777777" w:rsidR="0052651D" w:rsidRPr="00576546" w:rsidRDefault="0052651D" w:rsidP="00526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24" w:type="dxa"/>
            <w:shd w:val="clear" w:color="auto" w:fill="auto"/>
            <w:vAlign w:val="bottom"/>
          </w:tcPr>
          <w:p w14:paraId="6C24EB49" w14:textId="77777777" w:rsidR="0052651D" w:rsidRPr="00576546" w:rsidRDefault="0052651D" w:rsidP="00526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66" w:type="dxa"/>
            <w:shd w:val="clear" w:color="auto" w:fill="auto"/>
            <w:vAlign w:val="bottom"/>
          </w:tcPr>
          <w:p w14:paraId="5F633532" w14:textId="77777777" w:rsidR="0052651D" w:rsidRPr="00576546" w:rsidRDefault="0052651D" w:rsidP="00526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BFCABBB" w14:textId="5AAAD55A" w:rsidR="0052651D" w:rsidRPr="00576546" w:rsidRDefault="00964380" w:rsidP="00526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115" w:right="-150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  <w:t>411</w:t>
            </w:r>
          </w:p>
        </w:tc>
        <w:tc>
          <w:tcPr>
            <w:tcW w:w="270" w:type="dxa"/>
            <w:vAlign w:val="bottom"/>
          </w:tcPr>
          <w:p w14:paraId="27552CB5" w14:textId="77777777" w:rsidR="0052651D" w:rsidRPr="00576546" w:rsidRDefault="0052651D" w:rsidP="00526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A0D454" w14:textId="02EE7A9F" w:rsidR="0052651D" w:rsidRPr="00576546" w:rsidRDefault="00576546" w:rsidP="00526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15" w:right="-150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  <w:t>2,131</w:t>
            </w:r>
          </w:p>
        </w:tc>
      </w:tr>
    </w:tbl>
    <w:p w14:paraId="756C529E" w14:textId="286DE63D" w:rsidR="0096728C" w:rsidRPr="00C60284" w:rsidRDefault="0096728C" w:rsidP="0096728C">
      <w:pPr>
        <w:tabs>
          <w:tab w:val="clear" w:pos="454"/>
          <w:tab w:val="left" w:pos="540"/>
        </w:tabs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C60284">
        <w:rPr>
          <w:rFonts w:ascii="Angsana New" w:hAnsi="Angsana New" w:cs="Angsana New" w:hint="cs"/>
          <w:color w:val="000000"/>
          <w:sz w:val="30"/>
          <w:szCs w:val="30"/>
          <w:cs/>
          <w:lang w:val="en-GB"/>
        </w:rPr>
        <w:t>สินทรัพย์และหนี้สินจำแนกตามส่วนงานในงบการเงินรวม ณ</w:t>
      </w:r>
      <w:r w:rsidRPr="00C60284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C60284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วันที่ </w:t>
      </w:r>
      <w:r w:rsidRPr="00F35C78">
        <w:rPr>
          <w:rFonts w:ascii="Angsana New" w:hAnsi="Angsana New" w:cs="Angsana New"/>
          <w:color w:val="000000"/>
          <w:sz w:val="30"/>
          <w:szCs w:val="30"/>
        </w:rPr>
        <w:t>30</w:t>
      </w:r>
      <w:r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>กันยายน</w:t>
      </w:r>
      <w:r w:rsidRPr="00C60284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Pr="00F35C78">
        <w:rPr>
          <w:rFonts w:ascii="Angsana New" w:hAnsi="Angsana New" w:cs="Angsana New"/>
          <w:color w:val="000000"/>
          <w:sz w:val="30"/>
          <w:szCs w:val="30"/>
        </w:rPr>
        <w:t>2564</w:t>
      </w:r>
      <w:r w:rsidRPr="00C60284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C60284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และ </w:t>
      </w:r>
      <w:r w:rsidRPr="00F35C78">
        <w:rPr>
          <w:rFonts w:ascii="Angsana New" w:hAnsi="Angsana New" w:cs="Angsana New"/>
          <w:color w:val="000000"/>
          <w:sz w:val="30"/>
          <w:szCs w:val="30"/>
        </w:rPr>
        <w:t>31</w:t>
      </w:r>
      <w:r w:rsidRPr="00C60284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C60284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ธันวาคม </w:t>
      </w:r>
      <w:r w:rsidRPr="00F35C78">
        <w:rPr>
          <w:rFonts w:ascii="Angsana New" w:hAnsi="Angsana New" w:cs="Angsana New"/>
          <w:color w:val="000000"/>
          <w:sz w:val="30"/>
          <w:szCs w:val="30"/>
        </w:rPr>
        <w:t>2563</w:t>
      </w:r>
      <w:r w:rsidRPr="00C60284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C60284">
        <w:rPr>
          <w:rFonts w:ascii="Angsana New" w:hAnsi="Angsana New" w:cs="Angsana New" w:hint="cs"/>
          <w:color w:val="000000"/>
          <w:sz w:val="30"/>
          <w:szCs w:val="30"/>
          <w:cs/>
        </w:rPr>
        <w:t>มีดังนี้</w:t>
      </w:r>
    </w:p>
    <w:p w14:paraId="57AA7234" w14:textId="77777777" w:rsidR="0096728C" w:rsidRPr="00C60284" w:rsidRDefault="0096728C" w:rsidP="0096728C">
      <w:pPr>
        <w:rPr>
          <w:rFonts w:ascii="Angsana New" w:hAnsi="Angsana New" w:cs="Angsana New"/>
          <w:sz w:val="30"/>
          <w:szCs w:val="30"/>
        </w:rPr>
      </w:pPr>
    </w:p>
    <w:tbl>
      <w:tblPr>
        <w:tblW w:w="15426" w:type="dxa"/>
        <w:tblInd w:w="-450" w:type="dxa"/>
        <w:tblLayout w:type="fixed"/>
        <w:tblLook w:val="00A0" w:firstRow="1" w:lastRow="0" w:firstColumn="1" w:lastColumn="0" w:noHBand="0" w:noVBand="0"/>
      </w:tblPr>
      <w:tblGrid>
        <w:gridCol w:w="2898"/>
        <w:gridCol w:w="608"/>
        <w:gridCol w:w="236"/>
        <w:gridCol w:w="661"/>
        <w:gridCol w:w="236"/>
        <w:gridCol w:w="664"/>
        <w:gridCol w:w="236"/>
        <w:gridCol w:w="664"/>
        <w:gridCol w:w="236"/>
        <w:gridCol w:w="664"/>
        <w:gridCol w:w="236"/>
        <w:gridCol w:w="664"/>
        <w:gridCol w:w="236"/>
        <w:gridCol w:w="664"/>
        <w:gridCol w:w="236"/>
        <w:gridCol w:w="666"/>
        <w:gridCol w:w="240"/>
        <w:gridCol w:w="575"/>
        <w:gridCol w:w="236"/>
        <w:gridCol w:w="664"/>
        <w:gridCol w:w="236"/>
        <w:gridCol w:w="764"/>
        <w:gridCol w:w="260"/>
        <w:gridCol w:w="720"/>
        <w:gridCol w:w="236"/>
        <w:gridCol w:w="745"/>
        <w:gridCol w:w="270"/>
        <w:gridCol w:w="675"/>
      </w:tblGrid>
      <w:tr w:rsidR="0096728C" w:rsidRPr="00C146C0" w14:paraId="508E9C8A" w14:textId="77777777" w:rsidTr="0052651D">
        <w:trPr>
          <w:trHeight w:val="425"/>
        </w:trPr>
        <w:tc>
          <w:tcPr>
            <w:tcW w:w="2898" w:type="dxa"/>
            <w:tcBorders>
              <w:top w:val="nil"/>
              <w:left w:val="nil"/>
              <w:right w:val="nil"/>
            </w:tcBorders>
            <w:noWrap/>
          </w:tcPr>
          <w:p w14:paraId="40EC2A01" w14:textId="77777777" w:rsidR="0096728C" w:rsidRPr="00C146C0" w:rsidRDefault="0096728C" w:rsidP="005265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630" w:right="-131" w:hanging="180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50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143E88" w14:textId="77777777" w:rsidR="0096728C" w:rsidRPr="00C146C0" w:rsidRDefault="0096728C" w:rsidP="00526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</w:pPr>
            <w:r w:rsidRPr="00C146C0">
              <w:rPr>
                <w:rFonts w:ascii="Angsana New" w:hAnsi="Angsana New" w:cs="Angsana New"/>
                <w:b/>
                <w:color w:val="000000"/>
                <w:sz w:val="28"/>
                <w:szCs w:val="28"/>
                <w:cs/>
                <w:lang w:val="en-GB"/>
              </w:rPr>
              <w:t>ส่วนงานธุรกิจไก่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AFBCE7" w14:textId="77777777" w:rsidR="0096728C" w:rsidRPr="00C146C0" w:rsidRDefault="0096728C" w:rsidP="00526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156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EEA710" w14:textId="77777777" w:rsidR="0096728C" w:rsidRPr="00C146C0" w:rsidRDefault="0096728C" w:rsidP="00526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63"/>
              <w:jc w:val="center"/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</w:pPr>
            <w:r w:rsidRPr="00C146C0">
              <w:rPr>
                <w:rFonts w:ascii="Angsana New" w:hAnsi="Angsana New" w:cs="Angsana New"/>
                <w:b/>
                <w:color w:val="000000"/>
                <w:sz w:val="28"/>
                <w:szCs w:val="28"/>
                <w:cs/>
                <w:lang w:val="en-GB"/>
              </w:rPr>
              <w:t>ส่วนงานธุรกิจสุกร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8BCCAE" w14:textId="77777777" w:rsidR="0096728C" w:rsidRPr="00C146C0" w:rsidRDefault="0096728C" w:rsidP="00526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156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380E12" w14:textId="77777777" w:rsidR="0096728C" w:rsidRPr="00C146C0" w:rsidRDefault="0096728C" w:rsidP="00526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/>
                <w:color w:val="000000"/>
                <w:sz w:val="28"/>
                <w:szCs w:val="28"/>
                <w:cs/>
              </w:rPr>
            </w:pPr>
            <w:r w:rsidRPr="00C146C0">
              <w:rPr>
                <w:rFonts w:ascii="Angsana New" w:hAnsi="Angsana New" w:cs="Angsana New"/>
                <w:b/>
                <w:color w:val="000000"/>
                <w:sz w:val="28"/>
                <w:szCs w:val="28"/>
                <w:cs/>
                <w:lang w:val="en-GB"/>
              </w:rPr>
              <w:t>ส่วนงานธุรกิจ</w:t>
            </w:r>
            <w:r w:rsidRPr="00C146C0">
              <w:rPr>
                <w:rFonts w:ascii="Angsana New" w:hAnsi="Angsana New" w:cs="Angsana New"/>
                <w:b/>
                <w:color w:val="000000"/>
                <w:sz w:val="28"/>
                <w:szCs w:val="28"/>
                <w:cs/>
                <w:lang w:val="en-GB"/>
              </w:rPr>
              <w:br/>
              <w:t>อาหารสัตว์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80A0BA" w14:textId="77777777" w:rsidR="0096728C" w:rsidRPr="00C146C0" w:rsidRDefault="0096728C" w:rsidP="00526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A2F7C2" w14:textId="77777777" w:rsidR="0096728C" w:rsidRPr="00C146C0" w:rsidRDefault="0096728C" w:rsidP="00526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1"/>
              <w:jc w:val="center"/>
              <w:rPr>
                <w:rFonts w:ascii="Angsana New" w:hAnsi="Angsana New" w:cs="Angsana New"/>
                <w:b/>
                <w:color w:val="000000"/>
                <w:sz w:val="28"/>
                <w:szCs w:val="28"/>
                <w:lang w:val="en-GB"/>
              </w:rPr>
            </w:pPr>
            <w:r w:rsidRPr="00C146C0">
              <w:rPr>
                <w:rFonts w:ascii="Angsana New" w:hAnsi="Angsana New" w:cs="Angsana New"/>
                <w:b/>
                <w:color w:val="000000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078E70" w14:textId="77777777" w:rsidR="0096728C" w:rsidRPr="00C146C0" w:rsidRDefault="0096728C" w:rsidP="00526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F04B08" w14:textId="77777777" w:rsidR="0096728C" w:rsidRPr="00C146C0" w:rsidRDefault="0096728C" w:rsidP="00526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66"/>
              <w:jc w:val="center"/>
              <w:rPr>
                <w:rFonts w:ascii="Angsana New" w:hAnsi="Angsana New" w:cs="Angsana New"/>
                <w:b/>
                <w:color w:val="000000"/>
                <w:sz w:val="28"/>
                <w:szCs w:val="28"/>
                <w:lang w:val="en-GB"/>
              </w:rPr>
            </w:pPr>
            <w:r w:rsidRPr="00C146C0">
              <w:rPr>
                <w:rFonts w:ascii="Angsana New" w:hAnsi="Angsana New" w:cs="Angsana New"/>
                <w:b/>
                <w:color w:val="000000"/>
                <w:sz w:val="28"/>
                <w:szCs w:val="28"/>
                <w:cs/>
                <w:lang w:val="en-GB"/>
              </w:rPr>
              <w:t>ส่วนงาน</w:t>
            </w:r>
          </w:p>
          <w:p w14:paraId="387B64C6" w14:textId="77777777" w:rsidR="0096728C" w:rsidRPr="00C146C0" w:rsidRDefault="0096728C" w:rsidP="00526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66"/>
              <w:jc w:val="center"/>
              <w:rPr>
                <w:rFonts w:ascii="Angsana New" w:hAnsi="Angsana New" w:cs="Angsana New"/>
                <w:b/>
                <w:color w:val="000000"/>
                <w:sz w:val="28"/>
                <w:szCs w:val="28"/>
                <w:lang w:val="en-GB"/>
              </w:rPr>
            </w:pPr>
            <w:r w:rsidRPr="00C146C0">
              <w:rPr>
                <w:rFonts w:ascii="Angsana New" w:hAnsi="Angsana New" w:cs="Angsana New"/>
                <w:b/>
                <w:color w:val="000000"/>
                <w:sz w:val="28"/>
                <w:szCs w:val="28"/>
                <w:cs/>
                <w:lang w:val="en-GB"/>
              </w:rPr>
              <w:t>ธุรกิจอื่นๆ</w:t>
            </w:r>
          </w:p>
        </w:tc>
        <w:tc>
          <w:tcPr>
            <w:tcW w:w="236" w:type="dxa"/>
            <w:vAlign w:val="bottom"/>
          </w:tcPr>
          <w:p w14:paraId="70D5C4DC" w14:textId="77777777" w:rsidR="0096728C" w:rsidRPr="00C146C0" w:rsidRDefault="0096728C" w:rsidP="00526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744" w:type="dxa"/>
            <w:gridSpan w:val="3"/>
            <w:vAlign w:val="bottom"/>
          </w:tcPr>
          <w:p w14:paraId="53EE3052" w14:textId="77777777" w:rsidR="0096728C" w:rsidRPr="00C146C0" w:rsidRDefault="0096728C" w:rsidP="00526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/>
                <w:color w:val="000000"/>
                <w:sz w:val="28"/>
                <w:szCs w:val="28"/>
                <w:lang w:val="en-GB"/>
              </w:rPr>
            </w:pPr>
            <w:r w:rsidRPr="00C146C0">
              <w:rPr>
                <w:rFonts w:ascii="Angsana New" w:hAnsi="Angsana New" w:cs="Angsana New"/>
                <w:b/>
                <w:color w:val="000000"/>
                <w:sz w:val="28"/>
                <w:szCs w:val="28"/>
                <w:cs/>
                <w:lang w:val="en-GB"/>
              </w:rPr>
              <w:t xml:space="preserve">การตัดรายการ </w:t>
            </w:r>
          </w:p>
          <w:p w14:paraId="73C09220" w14:textId="77777777" w:rsidR="0096728C" w:rsidRPr="00C146C0" w:rsidRDefault="0096728C" w:rsidP="00526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/>
                <w:color w:val="000000"/>
                <w:sz w:val="28"/>
                <w:szCs w:val="28"/>
                <w:lang w:val="en-GB"/>
              </w:rPr>
            </w:pPr>
            <w:r w:rsidRPr="00C146C0">
              <w:rPr>
                <w:rFonts w:ascii="Angsana New" w:hAnsi="Angsana New" w:cs="Angsana New"/>
                <w:b/>
                <w:color w:val="000000"/>
                <w:sz w:val="28"/>
                <w:szCs w:val="28"/>
                <w:cs/>
                <w:lang w:val="en-GB"/>
              </w:rPr>
              <w:t>ระหว่างกัน</w:t>
            </w:r>
          </w:p>
        </w:tc>
        <w:tc>
          <w:tcPr>
            <w:tcW w:w="236" w:type="dxa"/>
          </w:tcPr>
          <w:p w14:paraId="3DB2DBBF" w14:textId="77777777" w:rsidR="0096728C" w:rsidRPr="00C146C0" w:rsidRDefault="0096728C" w:rsidP="00526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690" w:type="dxa"/>
            <w:gridSpan w:val="3"/>
          </w:tcPr>
          <w:p w14:paraId="11A50DA0" w14:textId="77777777" w:rsidR="0096728C" w:rsidRPr="00C146C0" w:rsidRDefault="0096728C" w:rsidP="00526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  <w:lang w:val="en-GB"/>
              </w:rPr>
            </w:pPr>
          </w:p>
          <w:p w14:paraId="0408616F" w14:textId="77777777" w:rsidR="0096728C" w:rsidRPr="00C146C0" w:rsidRDefault="0096728C" w:rsidP="00526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C146C0">
              <w:rPr>
                <w:rFonts w:ascii="Angsana New" w:hAnsi="Angsana New" w:cs="Angsana New"/>
                <w:bCs/>
                <w:color w:val="000000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96728C" w:rsidRPr="00C146C0" w14:paraId="41EC669E" w14:textId="77777777" w:rsidTr="0052651D">
        <w:trPr>
          <w:trHeight w:val="218"/>
        </w:trPr>
        <w:tc>
          <w:tcPr>
            <w:tcW w:w="289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A184356" w14:textId="77777777" w:rsidR="0096728C" w:rsidRPr="00C146C0" w:rsidRDefault="0096728C" w:rsidP="00526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DBEE9E" w14:textId="77777777" w:rsidR="0096728C" w:rsidRPr="00A0123F" w:rsidRDefault="0096728C" w:rsidP="00526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</w:pPr>
            <w:r w:rsidRPr="00A0123F">
              <w:rPr>
                <w:rFonts w:ascii="Angsana New" w:hAnsi="Angsana New" w:cs="Angsana New" w:hint="cs"/>
                <w:bCs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5DFBF7" w14:textId="77777777" w:rsidR="0096728C" w:rsidRPr="00A0123F" w:rsidRDefault="0096728C" w:rsidP="00526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980109" w14:textId="77777777" w:rsidR="0096728C" w:rsidRPr="00A0123F" w:rsidRDefault="0096728C" w:rsidP="00526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</w:pPr>
            <w:r w:rsidRPr="00A0123F">
              <w:rPr>
                <w:rFonts w:ascii="Angsana New" w:hAnsi="Angsana New" w:cs="Angsana New" w:hint="cs"/>
                <w:bCs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6C62A1" w14:textId="77777777" w:rsidR="0096728C" w:rsidRPr="00A0123F" w:rsidRDefault="0096728C" w:rsidP="00526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108259" w14:textId="77777777" w:rsidR="0096728C" w:rsidRPr="00A0123F" w:rsidRDefault="0096728C" w:rsidP="00526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</w:pPr>
            <w:r w:rsidRPr="00A0123F">
              <w:rPr>
                <w:rFonts w:ascii="Angsana New" w:hAnsi="Angsana New" w:cs="Angsana New" w:hint="cs"/>
                <w:bCs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654B3A" w14:textId="77777777" w:rsidR="0096728C" w:rsidRPr="00A0123F" w:rsidRDefault="0096728C" w:rsidP="00526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03C113" w14:textId="77777777" w:rsidR="0096728C" w:rsidRPr="00A0123F" w:rsidRDefault="0096728C" w:rsidP="00526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</w:pPr>
            <w:r w:rsidRPr="00A0123F">
              <w:rPr>
                <w:rFonts w:ascii="Angsana New" w:hAnsi="Angsana New" w:cs="Angsana New" w:hint="cs"/>
                <w:bCs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12A794" w14:textId="77777777" w:rsidR="0096728C" w:rsidRPr="00A0123F" w:rsidRDefault="0096728C" w:rsidP="00526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B3C303" w14:textId="77777777" w:rsidR="0096728C" w:rsidRPr="00A0123F" w:rsidRDefault="0096728C" w:rsidP="00526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</w:pPr>
            <w:r w:rsidRPr="00A0123F">
              <w:rPr>
                <w:rFonts w:ascii="Angsana New" w:hAnsi="Angsana New" w:cs="Angsana New" w:hint="cs"/>
                <w:bCs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4D39CE" w14:textId="77777777" w:rsidR="0096728C" w:rsidRPr="00A0123F" w:rsidRDefault="0096728C" w:rsidP="00526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AF8D5E" w14:textId="77777777" w:rsidR="0096728C" w:rsidRPr="00A0123F" w:rsidRDefault="0096728C" w:rsidP="00526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</w:pPr>
            <w:r w:rsidRPr="00A0123F">
              <w:rPr>
                <w:rFonts w:ascii="Angsana New" w:hAnsi="Angsana New" w:cs="Angsana New" w:hint="cs"/>
                <w:bCs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CF40F7" w14:textId="77777777" w:rsidR="0096728C" w:rsidRPr="00A0123F" w:rsidRDefault="0096728C" w:rsidP="00526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FC1A32" w14:textId="77777777" w:rsidR="0096728C" w:rsidRPr="00A0123F" w:rsidRDefault="0096728C" w:rsidP="00526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</w:pPr>
            <w:r w:rsidRPr="00A0123F">
              <w:rPr>
                <w:rFonts w:ascii="Angsana New" w:hAnsi="Angsana New" w:cs="Angsana New" w:hint="cs"/>
                <w:bCs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85E188" w14:textId="77777777" w:rsidR="0096728C" w:rsidRPr="00A0123F" w:rsidRDefault="0096728C" w:rsidP="00526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29F180" w14:textId="77777777" w:rsidR="0096728C" w:rsidRPr="00A0123F" w:rsidRDefault="0096728C" w:rsidP="00526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</w:pPr>
            <w:r w:rsidRPr="00A0123F">
              <w:rPr>
                <w:rFonts w:ascii="Angsana New" w:hAnsi="Angsana New" w:cs="Angsana New" w:hint="cs"/>
                <w:bCs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22A633" w14:textId="77777777" w:rsidR="0096728C" w:rsidRPr="00A0123F" w:rsidRDefault="0096728C" w:rsidP="00526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</w:pP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4EBF2E" w14:textId="77777777" w:rsidR="0096728C" w:rsidRPr="00A0123F" w:rsidRDefault="0096728C" w:rsidP="00526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</w:pPr>
            <w:r w:rsidRPr="00A0123F">
              <w:rPr>
                <w:rFonts w:ascii="Angsana New" w:hAnsi="Angsana New" w:cs="Angsana New" w:hint="cs"/>
                <w:bCs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091A95" w14:textId="77777777" w:rsidR="0096728C" w:rsidRPr="00A0123F" w:rsidRDefault="0096728C" w:rsidP="00526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4D9BEC" w14:textId="77777777" w:rsidR="0096728C" w:rsidRPr="00A0123F" w:rsidRDefault="0096728C" w:rsidP="00526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</w:pPr>
            <w:r w:rsidRPr="00A0123F">
              <w:rPr>
                <w:rFonts w:ascii="Angsana New" w:hAnsi="Angsana New" w:cs="Angsana New" w:hint="cs"/>
                <w:bCs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236" w:type="dxa"/>
            <w:vAlign w:val="bottom"/>
          </w:tcPr>
          <w:p w14:paraId="2B6385C0" w14:textId="77777777" w:rsidR="0096728C" w:rsidRPr="00A0123F" w:rsidRDefault="0096728C" w:rsidP="00526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764" w:type="dxa"/>
            <w:vAlign w:val="bottom"/>
          </w:tcPr>
          <w:p w14:paraId="240EE880" w14:textId="77777777" w:rsidR="0096728C" w:rsidRPr="00A0123F" w:rsidRDefault="0096728C" w:rsidP="00526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</w:pPr>
            <w:r w:rsidRPr="00A0123F">
              <w:rPr>
                <w:rFonts w:ascii="Angsana New" w:hAnsi="Angsana New" w:cs="Angsana New" w:hint="cs"/>
                <w:bCs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260" w:type="dxa"/>
            <w:vAlign w:val="bottom"/>
          </w:tcPr>
          <w:p w14:paraId="6AFA307E" w14:textId="77777777" w:rsidR="0096728C" w:rsidRPr="00A0123F" w:rsidRDefault="0096728C" w:rsidP="00526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1B23423E" w14:textId="77777777" w:rsidR="0096728C" w:rsidRPr="00A0123F" w:rsidRDefault="0096728C" w:rsidP="00526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</w:pPr>
            <w:r w:rsidRPr="00A0123F">
              <w:rPr>
                <w:rFonts w:ascii="Angsana New" w:hAnsi="Angsana New" w:cs="Angsana New" w:hint="cs"/>
                <w:bCs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236" w:type="dxa"/>
          </w:tcPr>
          <w:p w14:paraId="32B110BA" w14:textId="77777777" w:rsidR="0096728C" w:rsidRPr="00A0123F" w:rsidRDefault="0096728C" w:rsidP="00526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745" w:type="dxa"/>
            <w:vAlign w:val="bottom"/>
          </w:tcPr>
          <w:p w14:paraId="4DDB7EFE" w14:textId="77777777" w:rsidR="0096728C" w:rsidRPr="00A0123F" w:rsidRDefault="0096728C" w:rsidP="00526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</w:pPr>
            <w:r w:rsidRPr="00A0123F">
              <w:rPr>
                <w:rFonts w:ascii="Angsana New" w:hAnsi="Angsana New" w:cs="Angsana New" w:hint="cs"/>
                <w:bCs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270" w:type="dxa"/>
            <w:vAlign w:val="bottom"/>
          </w:tcPr>
          <w:p w14:paraId="78A3C4CA" w14:textId="77777777" w:rsidR="0096728C" w:rsidRPr="00A0123F" w:rsidRDefault="0096728C" w:rsidP="00526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</w:pPr>
          </w:p>
        </w:tc>
        <w:tc>
          <w:tcPr>
            <w:tcW w:w="675" w:type="dxa"/>
            <w:vAlign w:val="bottom"/>
          </w:tcPr>
          <w:p w14:paraId="3DC17683" w14:textId="77777777" w:rsidR="0096728C" w:rsidRPr="00A0123F" w:rsidRDefault="0096728C" w:rsidP="00526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</w:pPr>
            <w:r w:rsidRPr="00A0123F">
              <w:rPr>
                <w:rFonts w:ascii="Angsana New" w:hAnsi="Angsana New" w:cs="Angsana New" w:hint="cs"/>
                <w:bCs/>
                <w:color w:val="000000"/>
                <w:sz w:val="28"/>
                <w:szCs w:val="28"/>
              </w:rPr>
              <w:t>2563</w:t>
            </w:r>
          </w:p>
        </w:tc>
      </w:tr>
      <w:tr w:rsidR="0096728C" w:rsidRPr="00C146C0" w14:paraId="67CA0E6F" w14:textId="77777777" w:rsidTr="0052651D">
        <w:trPr>
          <w:trHeight w:val="173"/>
        </w:trPr>
        <w:tc>
          <w:tcPr>
            <w:tcW w:w="289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5298BE0" w14:textId="77777777" w:rsidR="0096728C" w:rsidRPr="00C146C0" w:rsidRDefault="0096728C" w:rsidP="00526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12528" w:type="dxa"/>
            <w:gridSpan w:val="27"/>
            <w:tcBorders>
              <w:top w:val="nil"/>
              <w:left w:val="nil"/>
            </w:tcBorders>
            <w:vAlign w:val="bottom"/>
          </w:tcPr>
          <w:p w14:paraId="45E7C6FF" w14:textId="77777777" w:rsidR="0096728C" w:rsidRPr="00C146C0" w:rsidRDefault="0096728C" w:rsidP="00526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/>
                <w:i/>
                <w:iCs/>
                <w:color w:val="000000"/>
                <w:sz w:val="28"/>
                <w:szCs w:val="28"/>
                <w:cs/>
                <w:lang w:val="en-GB"/>
              </w:rPr>
            </w:pPr>
            <w:r w:rsidRPr="00C146C0">
              <w:rPr>
                <w:rFonts w:ascii="Angsana New" w:hAnsi="Angsana New" w:cs="Angsana New"/>
                <w:b/>
                <w:i/>
                <w:iCs/>
                <w:color w:val="000000"/>
                <w:sz w:val="28"/>
                <w:szCs w:val="28"/>
                <w:cs/>
                <w:lang w:val="en-GB"/>
              </w:rPr>
              <w:t>(ล้านบาท)</w:t>
            </w:r>
          </w:p>
        </w:tc>
      </w:tr>
      <w:tr w:rsidR="00371501" w:rsidRPr="00C146C0" w14:paraId="67CD1BFB" w14:textId="77777777" w:rsidTr="0052651D">
        <w:trPr>
          <w:trHeight w:val="420"/>
        </w:trPr>
        <w:tc>
          <w:tcPr>
            <w:tcW w:w="28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98A472" w14:textId="77777777" w:rsidR="00371501" w:rsidRPr="00C146C0" w:rsidRDefault="00371501" w:rsidP="00371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30" w:right="-1302" w:hanging="18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146C0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  <w:t>สินทรัพย์ตามส่วนงาน</w:t>
            </w:r>
            <w:r w:rsidRPr="00C146C0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ที่</w:t>
            </w:r>
          </w:p>
          <w:p w14:paraId="73E9875F" w14:textId="36618EF5" w:rsidR="00371501" w:rsidRPr="00C146C0" w:rsidRDefault="00371501" w:rsidP="00371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30" w:right="-108" w:hanging="180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C146C0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  รายงาน </w:t>
            </w:r>
            <w:r w:rsidRPr="00C146C0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  <w:t>ณ</w:t>
            </w:r>
            <w:r w:rsidRPr="00C146C0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</w:t>
            </w:r>
            <w:r w:rsidRPr="00C146C0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วันที่ </w:t>
            </w:r>
            <w:r w:rsidRPr="00C146C0">
              <w:rPr>
                <w:rFonts w:ascii="Angsana New" w:hAnsi="Angsana New" w:cs="Angsana New"/>
                <w:color w:val="000000"/>
                <w:sz w:val="28"/>
                <w:szCs w:val="28"/>
              </w:rPr>
              <w:br/>
            </w:r>
            <w:r w:rsidRPr="00F35C78">
              <w:rPr>
                <w:rFonts w:ascii="Angsana New" w:hAnsi="Angsana New" w:cs="Angsana New"/>
                <w:color w:val="000000"/>
                <w:sz w:val="28"/>
                <w:szCs w:val="28"/>
              </w:rPr>
              <w:t>30</w:t>
            </w:r>
            <w:r w:rsidRPr="00C146C0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กันย</w:t>
            </w:r>
            <w:r w:rsidRPr="00C146C0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ายน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/ </w:t>
            </w:r>
            <w:r w:rsidRPr="00F35C78">
              <w:rPr>
                <w:rFonts w:ascii="Angsana New" w:hAnsi="Angsana New" w:cs="Angsana New"/>
                <w:color w:val="000000"/>
                <w:sz w:val="28"/>
                <w:szCs w:val="28"/>
              </w:rPr>
              <w:t>31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608" w:type="dxa"/>
            <w:tcBorders>
              <w:top w:val="nil"/>
              <w:left w:val="nil"/>
              <w:right w:val="nil"/>
            </w:tcBorders>
            <w:vAlign w:val="bottom"/>
          </w:tcPr>
          <w:p w14:paraId="60FB3F2C" w14:textId="1CAA7C2B" w:rsidR="00371501" w:rsidRPr="001B4C43" w:rsidRDefault="00371501" w:rsidP="00371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"/>
                <w:tab w:val="left" w:pos="483"/>
              </w:tabs>
              <w:spacing w:line="240" w:lineRule="auto"/>
              <w:ind w:left="-115" w:right="-116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27,164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21B357F9" w14:textId="77777777" w:rsidR="00371501" w:rsidRPr="001B4C43" w:rsidRDefault="00371501" w:rsidP="00371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61" w:type="dxa"/>
            <w:tcBorders>
              <w:top w:val="nil"/>
              <w:left w:val="nil"/>
              <w:right w:val="nil"/>
            </w:tcBorders>
            <w:vAlign w:val="bottom"/>
          </w:tcPr>
          <w:p w14:paraId="7842AEE4" w14:textId="77777777" w:rsidR="00371501" w:rsidRPr="001B4C43" w:rsidRDefault="00371501" w:rsidP="00371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"/>
                <w:tab w:val="left" w:pos="483"/>
              </w:tabs>
              <w:spacing w:line="240" w:lineRule="auto"/>
              <w:ind w:left="-115" w:right="-116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35C78">
              <w:rPr>
                <w:rFonts w:ascii="Angsana New" w:hAnsi="Angsana New" w:cs="Angsana New"/>
                <w:sz w:val="27"/>
                <w:szCs w:val="27"/>
              </w:rPr>
              <w:t>24</w:t>
            </w:r>
            <w:r w:rsidRPr="00C60284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F35C78">
              <w:rPr>
                <w:rFonts w:ascii="Angsana New" w:hAnsi="Angsana New" w:cs="Angsana New"/>
                <w:sz w:val="27"/>
                <w:szCs w:val="27"/>
              </w:rPr>
              <w:t>333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313C4CF3" w14:textId="77777777" w:rsidR="00371501" w:rsidRPr="001B4C43" w:rsidRDefault="00371501" w:rsidP="00371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vAlign w:val="bottom"/>
          </w:tcPr>
          <w:p w14:paraId="7160E44F" w14:textId="5435A2E0" w:rsidR="00371501" w:rsidRPr="001B4C43" w:rsidRDefault="00371501" w:rsidP="00371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3"/>
              </w:tabs>
              <w:spacing w:line="240" w:lineRule="auto"/>
              <w:ind w:left="-115" w:right="-150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9,890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2D23A954" w14:textId="77777777" w:rsidR="00371501" w:rsidRPr="001B4C43" w:rsidRDefault="00371501" w:rsidP="00371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vAlign w:val="bottom"/>
          </w:tcPr>
          <w:p w14:paraId="4C23D475" w14:textId="77777777" w:rsidR="00371501" w:rsidRPr="001B4C43" w:rsidRDefault="00371501" w:rsidP="00371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3"/>
              </w:tabs>
              <w:spacing w:line="240" w:lineRule="auto"/>
              <w:ind w:left="-115" w:right="-150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35C78">
              <w:rPr>
                <w:rFonts w:ascii="Angsana New" w:hAnsi="Angsana New" w:cs="Angsana New"/>
                <w:sz w:val="27"/>
                <w:szCs w:val="27"/>
              </w:rPr>
              <w:t>7</w:t>
            </w:r>
            <w:r w:rsidRPr="00C60284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F35C78">
              <w:rPr>
                <w:rFonts w:ascii="Angsana New" w:hAnsi="Angsana New" w:cs="Angsana New"/>
                <w:sz w:val="27"/>
                <w:szCs w:val="27"/>
              </w:rPr>
              <w:t>864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159A5749" w14:textId="77777777" w:rsidR="00371501" w:rsidRPr="001B4C43" w:rsidRDefault="00371501" w:rsidP="00371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vAlign w:val="bottom"/>
          </w:tcPr>
          <w:p w14:paraId="5D1349A2" w14:textId="3B8E63D3" w:rsidR="00371501" w:rsidRPr="001B4C43" w:rsidRDefault="00371501" w:rsidP="00371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11,568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47FCBBF2" w14:textId="77777777" w:rsidR="00371501" w:rsidRPr="001B4C43" w:rsidRDefault="00371501" w:rsidP="00371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vAlign w:val="bottom"/>
          </w:tcPr>
          <w:p w14:paraId="45C30290" w14:textId="77777777" w:rsidR="00371501" w:rsidRPr="001B4C43" w:rsidRDefault="00371501" w:rsidP="00371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35C78">
              <w:rPr>
                <w:rFonts w:ascii="Angsana New" w:hAnsi="Angsana New" w:cs="Angsana New"/>
                <w:sz w:val="27"/>
                <w:szCs w:val="27"/>
              </w:rPr>
              <w:t>8</w:t>
            </w:r>
            <w:r w:rsidRPr="00C60284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F35C78">
              <w:rPr>
                <w:rFonts w:ascii="Angsana New" w:hAnsi="Angsana New" w:cs="Angsana New"/>
                <w:sz w:val="27"/>
                <w:szCs w:val="27"/>
              </w:rPr>
              <w:t>633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65462B5F" w14:textId="77777777" w:rsidR="00371501" w:rsidRPr="001B4C43" w:rsidRDefault="00371501" w:rsidP="00371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vAlign w:val="bottom"/>
          </w:tcPr>
          <w:p w14:paraId="4FFACC47" w14:textId="045E4EA6" w:rsidR="00371501" w:rsidRPr="001B4C43" w:rsidRDefault="00371501" w:rsidP="00371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48,622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637BA7CB" w14:textId="77777777" w:rsidR="00371501" w:rsidRPr="00C146C0" w:rsidRDefault="00371501" w:rsidP="00371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66" w:type="dxa"/>
            <w:tcBorders>
              <w:top w:val="nil"/>
              <w:left w:val="nil"/>
              <w:right w:val="nil"/>
            </w:tcBorders>
            <w:vAlign w:val="bottom"/>
          </w:tcPr>
          <w:p w14:paraId="19E0F515" w14:textId="77777777" w:rsidR="00371501" w:rsidRPr="001B4C43" w:rsidRDefault="00371501" w:rsidP="00371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35C78">
              <w:rPr>
                <w:rFonts w:ascii="Angsana New" w:hAnsi="Angsana New" w:cs="Angsana New"/>
                <w:sz w:val="27"/>
                <w:szCs w:val="27"/>
              </w:rPr>
              <w:t>40</w:t>
            </w:r>
            <w:r w:rsidRPr="00C60284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F35C78">
              <w:rPr>
                <w:rFonts w:ascii="Angsana New" w:hAnsi="Angsana New" w:cs="Angsana New"/>
                <w:sz w:val="27"/>
                <w:szCs w:val="27"/>
              </w:rPr>
              <w:t>830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vAlign w:val="bottom"/>
          </w:tcPr>
          <w:p w14:paraId="6626F467" w14:textId="77777777" w:rsidR="00371501" w:rsidRPr="001B4C43" w:rsidRDefault="00371501" w:rsidP="00371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575" w:type="dxa"/>
            <w:tcBorders>
              <w:top w:val="nil"/>
              <w:left w:val="nil"/>
              <w:right w:val="nil"/>
            </w:tcBorders>
            <w:vAlign w:val="bottom"/>
          </w:tcPr>
          <w:p w14:paraId="7F7B0215" w14:textId="1D0F490C" w:rsidR="00371501" w:rsidRPr="001B4C43" w:rsidRDefault="00371501" w:rsidP="00371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2,082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2D0BEAB3" w14:textId="77777777" w:rsidR="00371501" w:rsidRPr="001B4C43" w:rsidRDefault="00371501" w:rsidP="00371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vAlign w:val="bottom"/>
          </w:tcPr>
          <w:p w14:paraId="3D378D4D" w14:textId="77777777" w:rsidR="00371501" w:rsidRPr="001B4C43" w:rsidRDefault="00371501" w:rsidP="00371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35C78">
              <w:rPr>
                <w:rFonts w:ascii="Angsana New" w:hAnsi="Angsana New" w:cs="Angsana New"/>
                <w:sz w:val="27"/>
                <w:szCs w:val="27"/>
              </w:rPr>
              <w:t>989</w:t>
            </w:r>
          </w:p>
        </w:tc>
        <w:tc>
          <w:tcPr>
            <w:tcW w:w="236" w:type="dxa"/>
            <w:vAlign w:val="bottom"/>
          </w:tcPr>
          <w:p w14:paraId="17348643" w14:textId="77777777" w:rsidR="00371501" w:rsidRPr="001B4C43" w:rsidRDefault="00371501" w:rsidP="00371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64" w:type="dxa"/>
            <w:vAlign w:val="bottom"/>
          </w:tcPr>
          <w:p w14:paraId="550F7029" w14:textId="3DECEA6D" w:rsidR="00371501" w:rsidRPr="001B4C43" w:rsidRDefault="00371501" w:rsidP="00371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(17,929)</w:t>
            </w:r>
          </w:p>
        </w:tc>
        <w:tc>
          <w:tcPr>
            <w:tcW w:w="260" w:type="dxa"/>
            <w:vAlign w:val="bottom"/>
          </w:tcPr>
          <w:p w14:paraId="4C4EBB19" w14:textId="77777777" w:rsidR="00371501" w:rsidRPr="001B4C43" w:rsidRDefault="00371501" w:rsidP="00371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4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036C7EA2" w14:textId="77777777" w:rsidR="00371501" w:rsidRPr="001B4C43" w:rsidRDefault="00371501" w:rsidP="00371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60284"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Pr="00F35C78">
              <w:rPr>
                <w:rFonts w:ascii="Angsana New" w:hAnsi="Angsana New" w:cs="Angsana New"/>
                <w:sz w:val="27"/>
                <w:szCs w:val="27"/>
              </w:rPr>
              <w:t>15</w:t>
            </w:r>
            <w:r w:rsidRPr="00C60284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F35C78">
              <w:rPr>
                <w:rFonts w:ascii="Angsana New" w:hAnsi="Angsana New" w:cs="Angsana New"/>
                <w:sz w:val="27"/>
                <w:szCs w:val="27"/>
              </w:rPr>
              <w:t>728</w:t>
            </w:r>
            <w:r w:rsidRPr="00C60284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236" w:type="dxa"/>
            <w:vAlign w:val="bottom"/>
          </w:tcPr>
          <w:p w14:paraId="7442CA71" w14:textId="77777777" w:rsidR="00371501" w:rsidRPr="00C146C0" w:rsidRDefault="00371501" w:rsidP="00371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45" w:type="dxa"/>
            <w:vAlign w:val="bottom"/>
          </w:tcPr>
          <w:p w14:paraId="415D36BB" w14:textId="3A045FF3" w:rsidR="00371501" w:rsidRPr="00C146C0" w:rsidRDefault="00371501" w:rsidP="00371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  <w:t>32,775</w:t>
            </w:r>
          </w:p>
        </w:tc>
        <w:tc>
          <w:tcPr>
            <w:tcW w:w="270" w:type="dxa"/>
            <w:vAlign w:val="bottom"/>
          </w:tcPr>
          <w:p w14:paraId="30096A25" w14:textId="77777777" w:rsidR="00371501" w:rsidRPr="00C146C0" w:rsidRDefault="00371501" w:rsidP="00371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75" w:type="dxa"/>
            <w:vAlign w:val="bottom"/>
          </w:tcPr>
          <w:p w14:paraId="7439C87B" w14:textId="77777777" w:rsidR="00371501" w:rsidRPr="00C146C0" w:rsidRDefault="00371501" w:rsidP="00371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</w:pPr>
            <w:r w:rsidRPr="00F35C78">
              <w:rPr>
                <w:rFonts w:ascii="Angsana New" w:hAnsi="Angsana New" w:cs="Angsana New"/>
                <w:b/>
                <w:sz w:val="27"/>
                <w:szCs w:val="27"/>
              </w:rPr>
              <w:t>26</w:t>
            </w:r>
            <w:r w:rsidRPr="00C60284">
              <w:rPr>
                <w:rFonts w:ascii="Angsana New" w:hAnsi="Angsana New" w:cs="Angsana New"/>
                <w:b/>
                <w:sz w:val="27"/>
                <w:szCs w:val="27"/>
              </w:rPr>
              <w:t>,</w:t>
            </w:r>
            <w:r w:rsidRPr="00F35C78">
              <w:rPr>
                <w:rFonts w:ascii="Angsana New" w:hAnsi="Angsana New" w:cs="Angsana New"/>
                <w:b/>
                <w:sz w:val="27"/>
                <w:szCs w:val="27"/>
              </w:rPr>
              <w:t>091</w:t>
            </w:r>
          </w:p>
        </w:tc>
      </w:tr>
      <w:tr w:rsidR="00371501" w:rsidRPr="00C146C0" w14:paraId="08BF24CE" w14:textId="77777777" w:rsidTr="0052651D">
        <w:trPr>
          <w:trHeight w:val="420"/>
        </w:trPr>
        <w:tc>
          <w:tcPr>
            <w:tcW w:w="28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B74B6B" w14:textId="77777777" w:rsidR="00371501" w:rsidRPr="00C146C0" w:rsidRDefault="00371501" w:rsidP="00371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30" w:right="-1302" w:hanging="18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146C0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  <w:t>หนี้สินตามส่วนงาน</w:t>
            </w:r>
            <w:r w:rsidRPr="00C146C0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ที่</w:t>
            </w:r>
          </w:p>
          <w:p w14:paraId="0CD51C8B" w14:textId="197CD981" w:rsidR="00371501" w:rsidRPr="00C146C0" w:rsidRDefault="00371501" w:rsidP="00371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30" w:right="-108" w:hanging="180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C146C0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  รายงาน </w:t>
            </w:r>
            <w:r w:rsidRPr="00C146C0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  <w:t>ณ</w:t>
            </w:r>
            <w:r w:rsidRPr="00C146C0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</w:t>
            </w:r>
            <w:r w:rsidRPr="00C146C0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วันที่ </w:t>
            </w:r>
            <w:r w:rsidRPr="00C146C0">
              <w:rPr>
                <w:rFonts w:ascii="Angsana New" w:hAnsi="Angsana New" w:cs="Angsana New"/>
                <w:color w:val="000000"/>
                <w:sz w:val="28"/>
                <w:szCs w:val="28"/>
              </w:rPr>
              <w:br/>
            </w:r>
            <w:r w:rsidRPr="00F35C78">
              <w:rPr>
                <w:rFonts w:ascii="Angsana New" w:hAnsi="Angsana New" w:cs="Angsana New"/>
                <w:color w:val="000000"/>
                <w:sz w:val="28"/>
                <w:szCs w:val="28"/>
              </w:rPr>
              <w:t>30</w:t>
            </w:r>
            <w:r w:rsidRPr="00C146C0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กันย</w:t>
            </w:r>
            <w:r w:rsidRPr="00C146C0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ายน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/ </w:t>
            </w:r>
            <w:r w:rsidRPr="00F35C78">
              <w:rPr>
                <w:rFonts w:ascii="Angsana New" w:hAnsi="Angsana New" w:cs="Angsana New"/>
                <w:color w:val="000000"/>
                <w:sz w:val="28"/>
                <w:szCs w:val="28"/>
              </w:rPr>
              <w:t>31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608" w:type="dxa"/>
            <w:tcBorders>
              <w:left w:val="nil"/>
              <w:right w:val="nil"/>
            </w:tcBorders>
            <w:vAlign w:val="bottom"/>
          </w:tcPr>
          <w:p w14:paraId="66B4BDB6" w14:textId="02994492" w:rsidR="00371501" w:rsidRPr="001B4C43" w:rsidRDefault="00371501" w:rsidP="00371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"/>
                <w:tab w:val="left" w:pos="483"/>
              </w:tabs>
              <w:spacing w:line="240" w:lineRule="auto"/>
              <w:ind w:left="-115" w:right="-116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17,499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EDED851" w14:textId="77777777" w:rsidR="00371501" w:rsidRPr="001B4C43" w:rsidRDefault="00371501" w:rsidP="00371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61" w:type="dxa"/>
            <w:tcBorders>
              <w:left w:val="nil"/>
              <w:right w:val="nil"/>
            </w:tcBorders>
            <w:vAlign w:val="bottom"/>
          </w:tcPr>
          <w:p w14:paraId="061D762B" w14:textId="77777777" w:rsidR="00371501" w:rsidRPr="001B4C43" w:rsidRDefault="00371501" w:rsidP="00371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"/>
                <w:tab w:val="left" w:pos="483"/>
              </w:tabs>
              <w:spacing w:line="240" w:lineRule="auto"/>
              <w:ind w:left="-115" w:right="-116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35C78">
              <w:rPr>
                <w:rFonts w:ascii="Angsana New" w:hAnsi="Angsana New" w:cs="Angsana New"/>
                <w:sz w:val="27"/>
                <w:szCs w:val="27"/>
              </w:rPr>
              <w:t>13</w:t>
            </w:r>
            <w:r w:rsidRPr="00C60284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F35C78">
              <w:rPr>
                <w:rFonts w:ascii="Angsana New" w:hAnsi="Angsana New" w:cs="Angsana New"/>
                <w:sz w:val="27"/>
                <w:szCs w:val="27"/>
              </w:rPr>
              <w:t>793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34B01D3" w14:textId="77777777" w:rsidR="00371501" w:rsidRPr="001B4C43" w:rsidRDefault="00371501" w:rsidP="00371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vAlign w:val="bottom"/>
          </w:tcPr>
          <w:p w14:paraId="5F91C9F3" w14:textId="3C730267" w:rsidR="00371501" w:rsidRPr="001B4C43" w:rsidRDefault="00371501" w:rsidP="00371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3"/>
              </w:tabs>
              <w:spacing w:line="240" w:lineRule="auto"/>
              <w:ind w:left="-115" w:right="-150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6,743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6FD685C" w14:textId="77777777" w:rsidR="00371501" w:rsidRPr="001B4C43" w:rsidRDefault="00371501" w:rsidP="00371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vAlign w:val="bottom"/>
          </w:tcPr>
          <w:p w14:paraId="72997FA3" w14:textId="77777777" w:rsidR="00371501" w:rsidRPr="001B4C43" w:rsidRDefault="00371501" w:rsidP="00371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3"/>
              </w:tabs>
              <w:spacing w:line="240" w:lineRule="auto"/>
              <w:ind w:left="-115" w:right="-150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35C78">
              <w:rPr>
                <w:rFonts w:ascii="Angsana New" w:hAnsi="Angsana New" w:cs="Angsana New"/>
                <w:sz w:val="27"/>
                <w:szCs w:val="27"/>
              </w:rPr>
              <w:t>4</w:t>
            </w:r>
            <w:r w:rsidRPr="00C60284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F35C78">
              <w:rPr>
                <w:rFonts w:ascii="Angsana New" w:hAnsi="Angsana New" w:cs="Angsana New"/>
                <w:sz w:val="27"/>
                <w:szCs w:val="27"/>
              </w:rPr>
              <w:t>560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5C297EA" w14:textId="77777777" w:rsidR="00371501" w:rsidRPr="001B4C43" w:rsidRDefault="00371501" w:rsidP="00371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vAlign w:val="bottom"/>
          </w:tcPr>
          <w:p w14:paraId="154A9DB0" w14:textId="4D716BC6" w:rsidR="00371501" w:rsidRPr="001B4C43" w:rsidRDefault="00371501" w:rsidP="00371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9,026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A902CD2" w14:textId="77777777" w:rsidR="00371501" w:rsidRPr="001B4C43" w:rsidRDefault="00371501" w:rsidP="00371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vAlign w:val="bottom"/>
          </w:tcPr>
          <w:p w14:paraId="381463DC" w14:textId="77777777" w:rsidR="00371501" w:rsidRPr="001B4C43" w:rsidRDefault="00371501" w:rsidP="00371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35C78">
              <w:rPr>
                <w:rFonts w:ascii="Angsana New" w:hAnsi="Angsana New" w:cs="Angsana New"/>
                <w:sz w:val="27"/>
                <w:szCs w:val="27"/>
              </w:rPr>
              <w:t>5</w:t>
            </w:r>
            <w:r w:rsidRPr="00C60284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F35C78">
              <w:rPr>
                <w:rFonts w:ascii="Angsana New" w:hAnsi="Angsana New" w:cs="Angsana New"/>
                <w:sz w:val="27"/>
                <w:szCs w:val="27"/>
              </w:rPr>
              <w:t>558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147B429" w14:textId="77777777" w:rsidR="00371501" w:rsidRPr="001B4C43" w:rsidRDefault="00371501" w:rsidP="00371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vAlign w:val="bottom"/>
          </w:tcPr>
          <w:p w14:paraId="36D73614" w14:textId="677A8961" w:rsidR="00371501" w:rsidRPr="001B4C43" w:rsidRDefault="00371501" w:rsidP="00371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33,268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942650C" w14:textId="77777777" w:rsidR="00371501" w:rsidRPr="00C146C0" w:rsidRDefault="00371501" w:rsidP="00371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66" w:type="dxa"/>
            <w:tcBorders>
              <w:left w:val="nil"/>
              <w:right w:val="nil"/>
            </w:tcBorders>
            <w:vAlign w:val="bottom"/>
          </w:tcPr>
          <w:p w14:paraId="032B631E" w14:textId="77777777" w:rsidR="00371501" w:rsidRPr="001B4C43" w:rsidRDefault="00371501" w:rsidP="00371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35C78">
              <w:rPr>
                <w:rFonts w:ascii="Angsana New" w:hAnsi="Angsana New" w:cs="Angsana New"/>
                <w:sz w:val="27"/>
                <w:szCs w:val="27"/>
              </w:rPr>
              <w:t>23</w:t>
            </w:r>
            <w:r w:rsidRPr="00C60284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F35C78">
              <w:rPr>
                <w:rFonts w:ascii="Angsana New" w:hAnsi="Angsana New" w:cs="Angsana New"/>
                <w:sz w:val="27"/>
                <w:szCs w:val="27"/>
              </w:rPr>
              <w:t>911</w:t>
            </w: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32861CCA" w14:textId="77777777" w:rsidR="00371501" w:rsidRPr="001B4C43" w:rsidRDefault="00371501" w:rsidP="00371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575" w:type="dxa"/>
            <w:tcBorders>
              <w:left w:val="nil"/>
              <w:right w:val="nil"/>
            </w:tcBorders>
            <w:vAlign w:val="bottom"/>
          </w:tcPr>
          <w:p w14:paraId="5E0B2F46" w14:textId="54D79E99" w:rsidR="00371501" w:rsidRPr="001B4C43" w:rsidRDefault="00371501" w:rsidP="00371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655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E21829E" w14:textId="77777777" w:rsidR="00371501" w:rsidRPr="001B4C43" w:rsidRDefault="00371501" w:rsidP="00371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vAlign w:val="bottom"/>
          </w:tcPr>
          <w:p w14:paraId="169CE0B6" w14:textId="77777777" w:rsidR="00371501" w:rsidRPr="001B4C43" w:rsidRDefault="00371501" w:rsidP="00371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35C78">
              <w:rPr>
                <w:rFonts w:ascii="Angsana New" w:hAnsi="Angsana New" w:cs="Angsana New"/>
                <w:sz w:val="27"/>
                <w:szCs w:val="27"/>
              </w:rPr>
              <w:t>128</w:t>
            </w:r>
          </w:p>
        </w:tc>
        <w:tc>
          <w:tcPr>
            <w:tcW w:w="236" w:type="dxa"/>
            <w:vAlign w:val="bottom"/>
          </w:tcPr>
          <w:p w14:paraId="1B655C98" w14:textId="77777777" w:rsidR="00371501" w:rsidRPr="001B4C43" w:rsidRDefault="00371501" w:rsidP="00371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64" w:type="dxa"/>
            <w:vAlign w:val="bottom"/>
          </w:tcPr>
          <w:p w14:paraId="1A9DE8B8" w14:textId="77196AFA" w:rsidR="00371501" w:rsidRPr="001B4C43" w:rsidRDefault="00371501" w:rsidP="00371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(12,236)</w:t>
            </w:r>
          </w:p>
        </w:tc>
        <w:tc>
          <w:tcPr>
            <w:tcW w:w="260" w:type="dxa"/>
            <w:vAlign w:val="bottom"/>
          </w:tcPr>
          <w:p w14:paraId="36F5A8D8" w14:textId="77777777" w:rsidR="00371501" w:rsidRPr="001B4C43" w:rsidRDefault="00371501" w:rsidP="00371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4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095B43AF" w14:textId="77777777" w:rsidR="00371501" w:rsidRPr="001B4C43" w:rsidRDefault="00371501" w:rsidP="00371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60284"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Pr="00F35C78">
              <w:rPr>
                <w:rFonts w:ascii="Angsana New" w:hAnsi="Angsana New" w:cs="Angsana New"/>
                <w:sz w:val="27"/>
                <w:szCs w:val="27"/>
              </w:rPr>
              <w:t>9</w:t>
            </w:r>
            <w:r w:rsidRPr="00C60284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F35C78">
              <w:rPr>
                <w:rFonts w:ascii="Angsana New" w:hAnsi="Angsana New" w:cs="Angsana New"/>
                <w:sz w:val="27"/>
                <w:szCs w:val="27"/>
              </w:rPr>
              <w:t>089</w:t>
            </w:r>
            <w:r w:rsidRPr="00C60284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236" w:type="dxa"/>
            <w:vAlign w:val="bottom"/>
          </w:tcPr>
          <w:p w14:paraId="0D40428E" w14:textId="77777777" w:rsidR="00371501" w:rsidRPr="00C146C0" w:rsidRDefault="00371501" w:rsidP="00371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45" w:type="dxa"/>
            <w:vAlign w:val="bottom"/>
          </w:tcPr>
          <w:p w14:paraId="7545FAFA" w14:textId="1AFA7982" w:rsidR="00371501" w:rsidRPr="00C146C0" w:rsidRDefault="00371501" w:rsidP="00371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  <w:t>21,687</w:t>
            </w:r>
          </w:p>
        </w:tc>
        <w:tc>
          <w:tcPr>
            <w:tcW w:w="270" w:type="dxa"/>
            <w:vAlign w:val="bottom"/>
          </w:tcPr>
          <w:p w14:paraId="18BA4E45" w14:textId="77777777" w:rsidR="00371501" w:rsidRPr="00C146C0" w:rsidRDefault="00371501" w:rsidP="00371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75" w:type="dxa"/>
            <w:vAlign w:val="bottom"/>
          </w:tcPr>
          <w:p w14:paraId="3E5973E0" w14:textId="77777777" w:rsidR="00371501" w:rsidRPr="00C146C0" w:rsidRDefault="00371501" w:rsidP="00371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</w:pPr>
            <w:r w:rsidRPr="00F35C78">
              <w:rPr>
                <w:rFonts w:ascii="Angsana New" w:hAnsi="Angsana New" w:cs="Angsana New"/>
                <w:b/>
                <w:sz w:val="27"/>
                <w:szCs w:val="27"/>
              </w:rPr>
              <w:t>14</w:t>
            </w:r>
            <w:r w:rsidRPr="00C60284">
              <w:rPr>
                <w:rFonts w:ascii="Angsana New" w:hAnsi="Angsana New" w:cs="Angsana New"/>
                <w:b/>
                <w:sz w:val="27"/>
                <w:szCs w:val="27"/>
              </w:rPr>
              <w:t>,</w:t>
            </w:r>
            <w:r w:rsidRPr="00F35C78">
              <w:rPr>
                <w:rFonts w:ascii="Angsana New" w:hAnsi="Angsana New" w:cs="Angsana New"/>
                <w:b/>
                <w:sz w:val="27"/>
                <w:szCs w:val="27"/>
              </w:rPr>
              <w:t>950</w:t>
            </w:r>
          </w:p>
        </w:tc>
      </w:tr>
    </w:tbl>
    <w:p w14:paraId="2BC26950" w14:textId="77777777" w:rsidR="0096728C" w:rsidRPr="0096728C" w:rsidRDefault="0096728C" w:rsidP="009672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90"/>
        </w:tabs>
        <w:spacing w:line="350" w:lineRule="exact"/>
        <w:ind w:hanging="4"/>
        <w:rPr>
          <w:rFonts w:ascii="Angsana New" w:hAnsi="Angsana New" w:cs="Angsana New"/>
          <w:sz w:val="16"/>
          <w:szCs w:val="16"/>
        </w:rPr>
      </w:pPr>
    </w:p>
    <w:p w14:paraId="18DFDC67" w14:textId="77777777" w:rsidR="006856B4" w:rsidRPr="00C60284" w:rsidRDefault="006856B4" w:rsidP="006856B4">
      <w:pPr>
        <w:rPr>
          <w:rFonts w:cstheme="minorBidi"/>
          <w:cs/>
          <w:lang w:val="th-TH"/>
        </w:rPr>
      </w:pPr>
    </w:p>
    <w:p w14:paraId="34A3ACF1" w14:textId="77777777" w:rsidR="006856B4" w:rsidRPr="00C60284" w:rsidRDefault="006856B4" w:rsidP="00DD770F">
      <w:pPr>
        <w:pStyle w:val="Heading1"/>
        <w:keepLines/>
        <w:numPr>
          <w:ilvl w:val="0"/>
          <w:numId w:val="3"/>
        </w:numPr>
        <w:shd w:val="clear" w:color="auto" w:fill="auto"/>
        <w:ind w:left="540" w:right="-45" w:hanging="540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  <w:sectPr w:rsidR="006856B4" w:rsidRPr="00C60284" w:rsidSect="006856B4"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79D58D18" w14:textId="7EBDBDDE" w:rsidR="00582076" w:rsidRDefault="00582076" w:rsidP="001B310A">
      <w:pPr>
        <w:pStyle w:val="Heading1"/>
        <w:keepLines/>
        <w:numPr>
          <w:ilvl w:val="0"/>
          <w:numId w:val="3"/>
        </w:numPr>
        <w:shd w:val="clear" w:color="auto" w:fill="auto"/>
        <w:ind w:right="-45"/>
        <w:jc w:val="thaiDistribute"/>
        <w:rPr>
          <w:rFonts w:ascii="Angsana New" w:hAnsi="Angsana New" w:cs="Angsana New"/>
          <w:sz w:val="30"/>
          <w:szCs w:val="30"/>
          <w:u w:val="none"/>
        </w:rPr>
      </w:pPr>
      <w:r w:rsidRPr="00582076">
        <w:rPr>
          <w:rFonts w:ascii="Angsana New" w:hAnsi="Angsana New" w:cs="Angsana New" w:hint="cs"/>
          <w:sz w:val="30"/>
          <w:szCs w:val="30"/>
          <w:u w:val="none"/>
          <w:cs/>
        </w:rPr>
        <w:t>ข้อมูลงบกระแสเงินสดเปิดเผยเพิ่มเติม</w:t>
      </w:r>
    </w:p>
    <w:p w14:paraId="63500000" w14:textId="0F1CE874" w:rsidR="00582076" w:rsidRPr="003A5E3D" w:rsidRDefault="00582076" w:rsidP="00582076">
      <w:pPr>
        <w:rPr>
          <w:rFonts w:asciiTheme="majorBidi" w:hAnsiTheme="majorBidi" w:cstheme="majorBidi"/>
          <w:sz w:val="30"/>
          <w:szCs w:val="30"/>
        </w:rPr>
      </w:pPr>
    </w:p>
    <w:p w14:paraId="493D4EA0" w14:textId="760F3046" w:rsidR="00582076" w:rsidRPr="00A712DB" w:rsidRDefault="00582076" w:rsidP="005820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jc w:val="thaiDistribute"/>
        <w:rPr>
          <w:rFonts w:ascii="Angsana New" w:hAnsi="Angsana New" w:cs="Angsana New"/>
          <w:sz w:val="30"/>
          <w:szCs w:val="30"/>
        </w:rPr>
      </w:pPr>
      <w:r w:rsidRPr="00A712DB">
        <w:rPr>
          <w:rFonts w:ascii="Angsana New" w:hAnsi="Angsana New" w:cs="Angsana New"/>
          <w:sz w:val="30"/>
          <w:szCs w:val="30"/>
          <w:cs/>
        </w:rPr>
        <w:t>รายละเอียด</w:t>
      </w:r>
      <w:r>
        <w:rPr>
          <w:rFonts w:ascii="Angsana New" w:hAnsi="Angsana New" w:cs="Angsana New"/>
          <w:sz w:val="30"/>
          <w:szCs w:val="30"/>
          <w:cs/>
        </w:rPr>
        <w:t>ที่ดิน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A712DB">
        <w:rPr>
          <w:rFonts w:ascii="Angsana New" w:hAnsi="Angsana New" w:cs="Angsana New"/>
          <w:sz w:val="30"/>
          <w:szCs w:val="30"/>
          <w:cs/>
        </w:rPr>
        <w:t>อาคารและอุปกรณ์ที่จ่ายชำระเป็นเงินสดในระหว่าง</w:t>
      </w:r>
      <w:r w:rsidRPr="00A712DB">
        <w:rPr>
          <w:rFonts w:ascii="Angsana New" w:hAnsi="Angsana New" w:cs="Angsana New" w:hint="cs"/>
          <w:sz w:val="30"/>
          <w:szCs w:val="30"/>
          <w:cs/>
        </w:rPr>
        <w:t>งวด</w:t>
      </w:r>
      <w:r w:rsidR="00386C9B">
        <w:rPr>
          <w:rFonts w:ascii="Angsana New" w:hAnsi="Angsana New" w:cs="Angsana New" w:hint="cs"/>
          <w:sz w:val="30"/>
          <w:szCs w:val="30"/>
          <w:cs/>
        </w:rPr>
        <w:t>เก้าเดือน</w:t>
      </w:r>
      <w:r w:rsidRPr="00A712DB">
        <w:rPr>
          <w:rFonts w:ascii="Angsana New" w:hAnsi="Angsana New" w:cs="Angsana New"/>
          <w:sz w:val="30"/>
          <w:szCs w:val="30"/>
          <w:cs/>
        </w:rPr>
        <w:t>สิ้นสุดวันที่</w:t>
      </w:r>
      <w:r w:rsidRPr="00A712DB">
        <w:rPr>
          <w:rFonts w:ascii="Angsana New" w:hAnsi="Angsana New" w:cs="Angsana New"/>
          <w:sz w:val="30"/>
          <w:szCs w:val="30"/>
        </w:rPr>
        <w:t xml:space="preserve"> </w:t>
      </w:r>
      <w:r w:rsidR="006F080F" w:rsidRPr="006F080F">
        <w:rPr>
          <w:rFonts w:ascii="Angsana New" w:hAnsi="Angsana New" w:cs="Angsana New"/>
          <w:sz w:val="30"/>
          <w:szCs w:val="30"/>
        </w:rPr>
        <w:t>30</w:t>
      </w:r>
      <w:r w:rsidR="00386C9B">
        <w:rPr>
          <w:rFonts w:ascii="Angsana New" w:hAnsi="Angsana New" w:cs="Angsana New"/>
          <w:sz w:val="30"/>
          <w:szCs w:val="30"/>
        </w:rPr>
        <w:t xml:space="preserve"> </w:t>
      </w:r>
      <w:r w:rsidR="00386C9B">
        <w:rPr>
          <w:rFonts w:ascii="Angsana New" w:hAnsi="Angsana New" w:cs="Angsana New"/>
          <w:sz w:val="30"/>
          <w:szCs w:val="30"/>
          <w:cs/>
        </w:rPr>
        <w:t>กันยายน</w:t>
      </w:r>
      <w:r w:rsidRPr="00A712DB">
        <w:rPr>
          <w:rFonts w:ascii="Angsana New" w:hAnsi="Angsana New" w:cs="Angsana New"/>
          <w:sz w:val="30"/>
          <w:szCs w:val="30"/>
          <w:cs/>
        </w:rPr>
        <w:t xml:space="preserve"> </w:t>
      </w:r>
      <w:r w:rsidR="006F080F" w:rsidRPr="006F080F">
        <w:rPr>
          <w:rFonts w:ascii="Angsana New" w:hAnsi="Angsana New" w:cs="Angsana New"/>
          <w:sz w:val="30"/>
          <w:szCs w:val="30"/>
        </w:rPr>
        <w:t>2564</w:t>
      </w:r>
      <w:r w:rsidRPr="00A712DB">
        <w:rPr>
          <w:rFonts w:ascii="Angsana New" w:hAnsi="Angsana New" w:cs="Angsana New"/>
          <w:sz w:val="30"/>
          <w:szCs w:val="30"/>
        </w:rPr>
        <w:t xml:space="preserve"> </w:t>
      </w:r>
      <w:r w:rsidRPr="00A712DB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6F080F" w:rsidRPr="006F080F">
        <w:rPr>
          <w:rFonts w:ascii="Angsana New" w:hAnsi="Angsana New" w:cs="Angsana New"/>
          <w:sz w:val="30"/>
          <w:szCs w:val="30"/>
        </w:rPr>
        <w:t>2563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A712DB">
        <w:rPr>
          <w:rFonts w:ascii="Angsana New" w:hAnsi="Angsana New" w:cs="Angsana New"/>
          <w:sz w:val="30"/>
          <w:szCs w:val="30"/>
          <w:cs/>
        </w:rPr>
        <w:t>มีดังนี้</w:t>
      </w:r>
    </w:p>
    <w:p w14:paraId="4FFE3D25" w14:textId="77777777" w:rsidR="00582076" w:rsidRPr="003A5E3D" w:rsidRDefault="00582076" w:rsidP="005820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jc w:val="both"/>
        <w:rPr>
          <w:rFonts w:ascii="Angsana New" w:hAnsi="Angsana New" w:cs="Angsana New"/>
          <w:spacing w:val="-4"/>
          <w:sz w:val="30"/>
          <w:szCs w:val="30"/>
        </w:rPr>
      </w:pPr>
    </w:p>
    <w:tbl>
      <w:tblPr>
        <w:tblW w:w="925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6"/>
        <w:gridCol w:w="269"/>
        <w:gridCol w:w="984"/>
        <w:gridCol w:w="270"/>
        <w:gridCol w:w="1081"/>
        <w:gridCol w:w="270"/>
        <w:gridCol w:w="984"/>
        <w:gridCol w:w="270"/>
        <w:gridCol w:w="1158"/>
      </w:tblGrid>
      <w:tr w:rsidR="00AC3F79" w:rsidRPr="00CB560E" w14:paraId="3917DB33" w14:textId="77777777" w:rsidTr="00AC3F79">
        <w:tc>
          <w:tcPr>
            <w:tcW w:w="2143" w:type="pct"/>
          </w:tcPr>
          <w:p w14:paraId="66B8A2A2" w14:textId="77777777" w:rsidR="00AC3F79" w:rsidRPr="00CB560E" w:rsidRDefault="00AC3F79" w:rsidP="00A848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 w:firstLine="72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</w:tcPr>
          <w:p w14:paraId="544400FC" w14:textId="77777777" w:rsidR="00AC3F79" w:rsidRPr="00CB560E" w:rsidRDefault="00AC3F79" w:rsidP="00A848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2" w:type="pct"/>
            <w:gridSpan w:val="3"/>
          </w:tcPr>
          <w:p w14:paraId="4FE69F1C" w14:textId="77777777" w:rsidR="00AC3F79" w:rsidRPr="00CB560E" w:rsidRDefault="00AC3F79" w:rsidP="00A848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4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B560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5D72CDA9" w14:textId="77777777" w:rsidR="00AC3F79" w:rsidRPr="00CB560E" w:rsidRDefault="00AC3F79" w:rsidP="00A848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4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4" w:type="pct"/>
            <w:gridSpan w:val="3"/>
          </w:tcPr>
          <w:p w14:paraId="1848BA18" w14:textId="77777777" w:rsidR="00AC3F79" w:rsidRPr="00CB560E" w:rsidRDefault="00AC3F79" w:rsidP="00A848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4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B560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C3F79" w:rsidRPr="00130565" w14:paraId="7B00FB3F" w14:textId="77777777" w:rsidTr="00AC3F79">
        <w:tc>
          <w:tcPr>
            <w:tcW w:w="2143" w:type="pct"/>
          </w:tcPr>
          <w:p w14:paraId="6340FB02" w14:textId="77777777" w:rsidR="00AC3F79" w:rsidRPr="00CB560E" w:rsidRDefault="00AC3F79" w:rsidP="00A848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 w:firstLine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4EEA6081" w14:textId="77777777" w:rsidR="00AC3F79" w:rsidRPr="00807A74" w:rsidRDefault="00AC3F79" w:rsidP="00A848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2" w:type="pct"/>
          </w:tcPr>
          <w:p w14:paraId="10851A78" w14:textId="23AFDE9B" w:rsidR="00AC3F79" w:rsidRPr="00434657" w:rsidRDefault="006F080F" w:rsidP="00A84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80" w:right="-105" w:firstLine="2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080F">
              <w:rPr>
                <w:rFonts w:ascii="Angsana New" w:hAnsi="Angsana New" w:cs="Angsana New" w:hint="cs"/>
                <w:sz w:val="30"/>
                <w:szCs w:val="30"/>
              </w:rPr>
              <w:t>2564</w:t>
            </w:r>
          </w:p>
        </w:tc>
        <w:tc>
          <w:tcPr>
            <w:tcW w:w="146" w:type="pct"/>
          </w:tcPr>
          <w:p w14:paraId="5D552CC2" w14:textId="77777777" w:rsidR="00AC3F79" w:rsidRPr="00130565" w:rsidRDefault="00AC3F79" w:rsidP="00A84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80" w:right="47" w:firstLine="2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27A2ED0A" w14:textId="4D8ED317" w:rsidR="00AC3F79" w:rsidRPr="00130565" w:rsidRDefault="006F080F" w:rsidP="00A84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80" w:right="-111" w:firstLine="2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080F">
              <w:rPr>
                <w:rFonts w:ascii="Angsana New" w:hAnsi="Angsana New" w:cs="Angsana New" w:hint="cs"/>
                <w:sz w:val="30"/>
                <w:szCs w:val="30"/>
              </w:rPr>
              <w:t>2563</w:t>
            </w:r>
          </w:p>
        </w:tc>
        <w:tc>
          <w:tcPr>
            <w:tcW w:w="146" w:type="pct"/>
          </w:tcPr>
          <w:p w14:paraId="306C54F4" w14:textId="77777777" w:rsidR="00AC3F79" w:rsidRPr="00130565" w:rsidRDefault="00AC3F79" w:rsidP="00A84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80" w:right="47" w:firstLine="2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2" w:type="pct"/>
          </w:tcPr>
          <w:p w14:paraId="4703D095" w14:textId="2293CFE9" w:rsidR="00AC3F79" w:rsidRPr="00434657" w:rsidRDefault="006F080F" w:rsidP="00A84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80" w:right="-105" w:firstLine="2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080F">
              <w:rPr>
                <w:rFonts w:ascii="Angsana New" w:hAnsi="Angsana New" w:cs="Angsana New" w:hint="cs"/>
                <w:sz w:val="30"/>
                <w:szCs w:val="30"/>
              </w:rPr>
              <w:t>2564</w:t>
            </w:r>
          </w:p>
        </w:tc>
        <w:tc>
          <w:tcPr>
            <w:tcW w:w="146" w:type="pct"/>
          </w:tcPr>
          <w:p w14:paraId="7865C9F4" w14:textId="77777777" w:rsidR="00AC3F79" w:rsidRPr="00130565" w:rsidRDefault="00AC3F79" w:rsidP="00A84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80" w:right="47" w:firstLine="2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74019012" w14:textId="4778387B" w:rsidR="00AC3F79" w:rsidRPr="00130565" w:rsidRDefault="006F080F" w:rsidP="00A84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80" w:right="-111" w:firstLine="2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080F">
              <w:rPr>
                <w:rFonts w:ascii="Angsana New" w:hAnsi="Angsana New" w:cs="Angsana New" w:hint="cs"/>
                <w:sz w:val="30"/>
                <w:szCs w:val="30"/>
              </w:rPr>
              <w:t>2563</w:t>
            </w:r>
          </w:p>
        </w:tc>
      </w:tr>
      <w:tr w:rsidR="00AC3F79" w:rsidRPr="008877D9" w14:paraId="55C376E1" w14:textId="77777777" w:rsidTr="00AC3F79">
        <w:tc>
          <w:tcPr>
            <w:tcW w:w="2143" w:type="pct"/>
          </w:tcPr>
          <w:p w14:paraId="6FB391B3" w14:textId="77777777" w:rsidR="00AC3F79" w:rsidRPr="00CB560E" w:rsidRDefault="00AC3F79" w:rsidP="00A848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 w:firstLine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56E97CEF" w14:textId="77777777" w:rsidR="00AC3F79" w:rsidRPr="00CB560E" w:rsidRDefault="00AC3F79" w:rsidP="00A848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11" w:type="pct"/>
            <w:gridSpan w:val="7"/>
          </w:tcPr>
          <w:p w14:paraId="566AAEDF" w14:textId="77777777" w:rsidR="00AC3F79" w:rsidRPr="008877D9" w:rsidRDefault="00AC3F79" w:rsidP="00A848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4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8877D9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</w:t>
            </w:r>
            <w:r w:rsidRPr="008877D9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8877D9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AC3F79" w:rsidRPr="00710936" w14:paraId="2F82AFD2" w14:textId="77777777" w:rsidTr="00AC3F79">
        <w:tc>
          <w:tcPr>
            <w:tcW w:w="2143" w:type="pct"/>
          </w:tcPr>
          <w:p w14:paraId="46B475B9" w14:textId="77777777" w:rsidR="00AC3F79" w:rsidRPr="00EE7420" w:rsidRDefault="00AC3F79" w:rsidP="00AC3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7" w:right="47" w:hanging="117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เพิ่มขึ้นในระหว่าง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45" w:type="pct"/>
          </w:tcPr>
          <w:p w14:paraId="141507D6" w14:textId="77777777" w:rsidR="00AC3F79" w:rsidRPr="00EE7420" w:rsidRDefault="00AC3F79" w:rsidP="00AC3F7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32" w:type="pct"/>
            <w:shd w:val="clear" w:color="auto" w:fill="auto"/>
          </w:tcPr>
          <w:p w14:paraId="05DA571D" w14:textId="0CAB1D47" w:rsidR="00AC3F79" w:rsidRPr="0036691F" w:rsidRDefault="00D54BB9" w:rsidP="00AC3F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right="-107"/>
              <w:rPr>
                <w:rFonts w:ascii="Angsana New" w:hAnsi="Angsana New" w:cs="Angsana New"/>
                <w:sz w:val="30"/>
                <w:szCs w:val="38"/>
              </w:rPr>
            </w:pPr>
            <w:r>
              <w:rPr>
                <w:rFonts w:ascii="Angsana New" w:hAnsi="Angsana New" w:cs="Angsana New"/>
                <w:sz w:val="30"/>
                <w:szCs w:val="38"/>
              </w:rPr>
              <w:t>2,1</w:t>
            </w:r>
            <w:r w:rsidR="00C925CC">
              <w:rPr>
                <w:rFonts w:ascii="Angsana New" w:hAnsi="Angsana New" w:cs="Angsana New"/>
                <w:sz w:val="30"/>
                <w:szCs w:val="38"/>
              </w:rPr>
              <w:t>70</w:t>
            </w:r>
            <w:r>
              <w:rPr>
                <w:rFonts w:ascii="Angsana New" w:hAnsi="Angsana New" w:cs="Angsana New"/>
                <w:sz w:val="30"/>
                <w:szCs w:val="38"/>
              </w:rPr>
              <w:t>,</w:t>
            </w:r>
            <w:r w:rsidR="00C925CC">
              <w:rPr>
                <w:rFonts w:ascii="Angsana New" w:hAnsi="Angsana New" w:cs="Angsana New"/>
                <w:sz w:val="30"/>
                <w:szCs w:val="38"/>
              </w:rPr>
              <w:t>006</w:t>
            </w:r>
          </w:p>
        </w:tc>
        <w:tc>
          <w:tcPr>
            <w:tcW w:w="146" w:type="pct"/>
          </w:tcPr>
          <w:p w14:paraId="244CBA1F" w14:textId="77777777" w:rsidR="00AC3F79" w:rsidRPr="00EE7420" w:rsidRDefault="00AC3F79" w:rsidP="00AC3F7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4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2E8CEEC9" w14:textId="5E8D23AB" w:rsidR="00AC3F79" w:rsidRPr="007A1636" w:rsidRDefault="00137F69" w:rsidP="00C30A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07"/>
              <w:rPr>
                <w:rFonts w:ascii="Angsana New" w:hAnsi="Angsana New" w:cs="Angsana New"/>
                <w:sz w:val="30"/>
                <w:szCs w:val="38"/>
              </w:rPr>
            </w:pPr>
            <w:r>
              <w:rPr>
                <w:rFonts w:ascii="Angsana New" w:hAnsi="Angsana New" w:cs="Angsana New"/>
                <w:sz w:val="30"/>
                <w:szCs w:val="38"/>
              </w:rPr>
              <w:t>1,090,725</w:t>
            </w:r>
          </w:p>
        </w:tc>
        <w:tc>
          <w:tcPr>
            <w:tcW w:w="146" w:type="pct"/>
          </w:tcPr>
          <w:p w14:paraId="6FB15F59" w14:textId="77777777" w:rsidR="00AC3F79" w:rsidRPr="00EE7420" w:rsidRDefault="00AC3F79" w:rsidP="00AC3F7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4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2" w:type="pct"/>
            <w:shd w:val="clear" w:color="auto" w:fill="auto"/>
          </w:tcPr>
          <w:p w14:paraId="02A3BA5E" w14:textId="28A3DCC7" w:rsidR="00AC3F79" w:rsidRPr="00710936" w:rsidRDefault="00C3156E" w:rsidP="00C30A9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10" w:firstLine="87"/>
              <w:jc w:val="center"/>
              <w:rPr>
                <w:rFonts w:ascii="Angsana New" w:eastAsia="Malgun Gothic" w:hAnsi="Angsana New" w:cs="Angsana New"/>
                <w:sz w:val="30"/>
                <w:szCs w:val="30"/>
                <w:cs/>
                <w:lang w:eastAsia="ko-KR"/>
              </w:rPr>
            </w:pPr>
            <w:r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262,931</w:t>
            </w:r>
          </w:p>
        </w:tc>
        <w:tc>
          <w:tcPr>
            <w:tcW w:w="146" w:type="pct"/>
          </w:tcPr>
          <w:p w14:paraId="5E316450" w14:textId="77777777" w:rsidR="00AC3F79" w:rsidRPr="00710936" w:rsidRDefault="00AC3F79" w:rsidP="00AC3F7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47" w:firstLine="0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626" w:type="pct"/>
          </w:tcPr>
          <w:p w14:paraId="27E24BCD" w14:textId="6B085E7C" w:rsidR="00AC3F79" w:rsidRPr="00710936" w:rsidRDefault="00137F69" w:rsidP="00AC3F7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51" w:firstLine="177"/>
              <w:jc w:val="right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277,462</w:t>
            </w:r>
          </w:p>
        </w:tc>
      </w:tr>
      <w:tr w:rsidR="00AC3F79" w:rsidRPr="00710936" w14:paraId="0AD1AAE8" w14:textId="77777777" w:rsidTr="00AC3F79">
        <w:tc>
          <w:tcPr>
            <w:tcW w:w="2143" w:type="pct"/>
          </w:tcPr>
          <w:p w14:paraId="439FD58B" w14:textId="3B0D6F7E" w:rsidR="00AC3F79" w:rsidRPr="00EE7420" w:rsidRDefault="00AC3F79" w:rsidP="00AC3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7" w:right="47" w:hanging="117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บวก</w:t>
            </w:r>
            <w:r w:rsidR="00A87BEC"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 </w:t>
            </w:r>
            <w:r w:rsidR="00A87BE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(หัก)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1B6CB6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1B6CB6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การเปลี่ยนแปลงใน</w:t>
            </w:r>
            <w:r w:rsidRPr="00EE7420">
              <w:rPr>
                <w:rFonts w:ascii="Angsana New" w:hAnsi="Angsana New" w:cs="Angsana New"/>
                <w:sz w:val="30"/>
                <w:szCs w:val="30"/>
                <w:cs/>
              </w:rPr>
              <w:t>เจ้าหนี้</w:t>
            </w:r>
            <w:r w:rsidRPr="00EE7420">
              <w:rPr>
                <w:rFonts w:ascii="Angsana New" w:hAnsi="Angsana New" w:cs="Angsana New"/>
                <w:sz w:val="30"/>
                <w:szCs w:val="30"/>
              </w:rPr>
              <w:t xml:space="preserve">        </w:t>
            </w:r>
          </w:p>
        </w:tc>
        <w:tc>
          <w:tcPr>
            <w:tcW w:w="145" w:type="pct"/>
          </w:tcPr>
          <w:p w14:paraId="65D00F8F" w14:textId="77777777" w:rsidR="00AC3F79" w:rsidRPr="00EE7420" w:rsidRDefault="00AC3F79" w:rsidP="00AC3F7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32" w:type="pct"/>
            <w:shd w:val="clear" w:color="auto" w:fill="auto"/>
          </w:tcPr>
          <w:p w14:paraId="79F1C786" w14:textId="7C611A0A" w:rsidR="00AC3F79" w:rsidRPr="002F7816" w:rsidRDefault="00D54BB9" w:rsidP="00AC3F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right="-107"/>
              <w:rPr>
                <w:rFonts w:ascii="Angsana New" w:hAnsi="Angsana New" w:cstheme="minorBidi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(</w:t>
            </w:r>
            <w:r w:rsidRPr="00D54BB9">
              <w:rPr>
                <w:rFonts w:ascii="Angsana New" w:hAnsi="Angsana New" w:cstheme="minorBidi"/>
                <w:sz w:val="30"/>
                <w:szCs w:val="30"/>
              </w:rPr>
              <w:t>26,243</w:t>
            </w:r>
            <w:r>
              <w:rPr>
                <w:rFonts w:ascii="Angsana New" w:hAnsi="Angsana New" w:cstheme="minorBidi"/>
                <w:sz w:val="30"/>
                <w:szCs w:val="30"/>
              </w:rPr>
              <w:t>)</w:t>
            </w:r>
          </w:p>
        </w:tc>
        <w:tc>
          <w:tcPr>
            <w:tcW w:w="146" w:type="pct"/>
          </w:tcPr>
          <w:p w14:paraId="4B805312" w14:textId="77777777" w:rsidR="00AC3F79" w:rsidRPr="00EE7420" w:rsidRDefault="00AC3F79" w:rsidP="00AC3F7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4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14FFA8E4" w14:textId="261AF9E4" w:rsidR="00AC3F79" w:rsidRPr="00A42295" w:rsidRDefault="00137F69" w:rsidP="00C30A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07"/>
              <w:rPr>
                <w:rFonts w:ascii="Angsana New" w:hAnsi="Angsana New" w:cstheme="minorBidi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19,182</w:t>
            </w:r>
          </w:p>
        </w:tc>
        <w:tc>
          <w:tcPr>
            <w:tcW w:w="146" w:type="pct"/>
          </w:tcPr>
          <w:p w14:paraId="2EFEF404" w14:textId="77777777" w:rsidR="00AC3F79" w:rsidRPr="00EE7420" w:rsidRDefault="00AC3F79" w:rsidP="00AC3F7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4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2" w:type="pct"/>
            <w:shd w:val="clear" w:color="auto" w:fill="auto"/>
          </w:tcPr>
          <w:p w14:paraId="05E41858" w14:textId="3DFF6E3E" w:rsidR="00AC3F79" w:rsidRPr="00710936" w:rsidRDefault="00C3156E" w:rsidP="00C3156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37" w:firstLine="74"/>
              <w:jc w:val="right"/>
              <w:rPr>
                <w:rFonts w:ascii="Angsana New" w:eastAsia="Malgun Gothic" w:hAnsi="Angsana New" w:cs="Angsana New"/>
                <w:sz w:val="30"/>
                <w:szCs w:val="30"/>
                <w:cs/>
                <w:lang w:eastAsia="ko-KR"/>
              </w:rPr>
            </w:pPr>
            <w:r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(2,364)</w:t>
            </w:r>
          </w:p>
        </w:tc>
        <w:tc>
          <w:tcPr>
            <w:tcW w:w="146" w:type="pct"/>
          </w:tcPr>
          <w:p w14:paraId="1A86A81C" w14:textId="77777777" w:rsidR="00AC3F79" w:rsidRPr="00710936" w:rsidRDefault="00AC3F79" w:rsidP="00AC3F7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  <w:tab w:val="decimal" w:pos="821"/>
              </w:tabs>
              <w:spacing w:line="240" w:lineRule="auto"/>
              <w:ind w:left="-107" w:right="47" w:firstLine="0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626" w:type="pct"/>
          </w:tcPr>
          <w:p w14:paraId="3AEC003B" w14:textId="2AC54078" w:rsidR="00AC3F79" w:rsidRPr="00710936" w:rsidRDefault="00137F69" w:rsidP="007A163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51" w:firstLine="87"/>
              <w:jc w:val="right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24,725</w:t>
            </w:r>
          </w:p>
        </w:tc>
      </w:tr>
      <w:tr w:rsidR="00C30A95" w:rsidRPr="00710936" w14:paraId="2F2F83F4" w14:textId="77777777" w:rsidTr="00AC3F79">
        <w:tc>
          <w:tcPr>
            <w:tcW w:w="2143" w:type="pct"/>
          </w:tcPr>
          <w:p w14:paraId="1E5E4769" w14:textId="77777777" w:rsidR="00C30A95" w:rsidRPr="00EE7420" w:rsidRDefault="00C30A95" w:rsidP="00C30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7" w:right="47" w:hanging="11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E742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ซื้อมาและจ่ายชำระเป็นเงินสด</w:t>
            </w:r>
          </w:p>
        </w:tc>
        <w:tc>
          <w:tcPr>
            <w:tcW w:w="145" w:type="pct"/>
          </w:tcPr>
          <w:p w14:paraId="21E63D05" w14:textId="77777777" w:rsidR="00C30A95" w:rsidRPr="00EE7420" w:rsidRDefault="00C30A95" w:rsidP="00C30A95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3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BFB34C" w14:textId="77EE9D52" w:rsidR="00C30A95" w:rsidRPr="006838C2" w:rsidRDefault="00D54BB9" w:rsidP="00C30A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8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8"/>
              </w:rPr>
              <w:t>2,14</w:t>
            </w:r>
            <w:r w:rsidR="00C925CC">
              <w:rPr>
                <w:rFonts w:ascii="Angsana New" w:hAnsi="Angsana New" w:cs="Angsana New"/>
                <w:b/>
                <w:bCs/>
                <w:sz w:val="30"/>
                <w:szCs w:val="38"/>
              </w:rPr>
              <w:t>3</w:t>
            </w:r>
            <w:r>
              <w:rPr>
                <w:rFonts w:ascii="Angsana New" w:hAnsi="Angsana New" w:cs="Angsana New"/>
                <w:b/>
                <w:bCs/>
                <w:sz w:val="30"/>
                <w:szCs w:val="38"/>
              </w:rPr>
              <w:t>,</w:t>
            </w:r>
            <w:r w:rsidR="00C925CC">
              <w:rPr>
                <w:rFonts w:ascii="Angsana New" w:hAnsi="Angsana New" w:cs="Angsana New"/>
                <w:b/>
                <w:bCs/>
                <w:sz w:val="30"/>
                <w:szCs w:val="38"/>
              </w:rPr>
              <w:t>763</w:t>
            </w:r>
          </w:p>
        </w:tc>
        <w:tc>
          <w:tcPr>
            <w:tcW w:w="146" w:type="pct"/>
          </w:tcPr>
          <w:p w14:paraId="0D4E3338" w14:textId="77777777" w:rsidR="00C30A95" w:rsidRPr="00EE7420" w:rsidRDefault="00C30A95" w:rsidP="00C30A9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47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0C0F9F33" w14:textId="0963E33E" w:rsidR="00C30A95" w:rsidRPr="00A94117" w:rsidRDefault="00C30A95" w:rsidP="00C30A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1,109,907</w:t>
            </w:r>
          </w:p>
        </w:tc>
        <w:tc>
          <w:tcPr>
            <w:tcW w:w="146" w:type="pct"/>
          </w:tcPr>
          <w:p w14:paraId="4E5B0F50" w14:textId="77777777" w:rsidR="00C30A95" w:rsidRPr="00EE7420" w:rsidRDefault="00C30A95" w:rsidP="00C30A9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47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675B36" w14:textId="13524382" w:rsidR="00C30A95" w:rsidRPr="00710936" w:rsidRDefault="00C30A95" w:rsidP="00C30A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right="-107"/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</w:pPr>
            <w:r w:rsidRPr="00C30A95">
              <w:rPr>
                <w:rFonts w:ascii="Angsana New" w:hAnsi="Angsana New"/>
                <w:b/>
                <w:bCs/>
                <w:sz w:val="30"/>
                <w:szCs w:val="30"/>
              </w:rPr>
              <w:t>260</w:t>
            </w:r>
            <w:r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  <w:t>,567</w:t>
            </w:r>
          </w:p>
        </w:tc>
        <w:tc>
          <w:tcPr>
            <w:tcW w:w="146" w:type="pct"/>
          </w:tcPr>
          <w:p w14:paraId="1622F6B8" w14:textId="77777777" w:rsidR="00C30A95" w:rsidRPr="009A12C1" w:rsidRDefault="00C30A95" w:rsidP="00C30A9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47" w:firstLine="0"/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</w:tcPr>
          <w:p w14:paraId="565FAAFD" w14:textId="0A39B10F" w:rsidR="00C30A95" w:rsidRPr="00710936" w:rsidRDefault="00C30A95" w:rsidP="00C30A9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51" w:firstLine="0"/>
              <w:jc w:val="right"/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  <w:t>302,187</w:t>
            </w:r>
          </w:p>
        </w:tc>
      </w:tr>
    </w:tbl>
    <w:p w14:paraId="05C80D73" w14:textId="77777777" w:rsidR="00AC3F79" w:rsidRPr="003A5E3D" w:rsidRDefault="00AC3F79" w:rsidP="00582076">
      <w:pPr>
        <w:rPr>
          <w:rFonts w:asciiTheme="majorBidi" w:hAnsiTheme="majorBidi" w:cstheme="majorBidi"/>
          <w:sz w:val="30"/>
          <w:szCs w:val="30"/>
        </w:rPr>
      </w:pPr>
    </w:p>
    <w:p w14:paraId="4BB007C2" w14:textId="6E5769F8" w:rsidR="00D848F9" w:rsidRDefault="00D848F9" w:rsidP="001B310A">
      <w:pPr>
        <w:pStyle w:val="Heading1"/>
        <w:keepLines/>
        <w:numPr>
          <w:ilvl w:val="0"/>
          <w:numId w:val="3"/>
        </w:numPr>
        <w:shd w:val="clear" w:color="auto" w:fill="auto"/>
        <w:ind w:right="-45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  <w:r w:rsidRPr="00D848F9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t>ภาษีเงินได้</w:t>
      </w:r>
    </w:p>
    <w:p w14:paraId="2A8948C7" w14:textId="77777777" w:rsidR="00D848F9" w:rsidRPr="00836686" w:rsidRDefault="00D848F9" w:rsidP="00D848F9">
      <w:pPr>
        <w:rPr>
          <w:rFonts w:asciiTheme="majorBidi" w:hAnsiTheme="majorBidi" w:cs="Angsana New"/>
          <w:sz w:val="30"/>
          <w:szCs w:val="30"/>
          <w:cs/>
          <w:lang w:val="th-TH"/>
        </w:rPr>
      </w:pPr>
    </w:p>
    <w:p w14:paraId="070594AE" w14:textId="464AE764" w:rsidR="00257662" w:rsidRPr="00137F69" w:rsidRDefault="00D848F9" w:rsidP="00D848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137F69">
        <w:rPr>
          <w:rFonts w:asciiTheme="majorBidi" w:hAnsiTheme="majorBidi" w:cstheme="majorBidi"/>
          <w:spacing w:val="4"/>
          <w:sz w:val="30"/>
          <w:szCs w:val="30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ถ่วง</w:t>
      </w:r>
      <w:r w:rsidRPr="00137F69">
        <w:rPr>
          <w:rFonts w:asciiTheme="majorBidi" w:hAnsiTheme="majorBidi" w:cstheme="majorBidi"/>
          <w:sz w:val="30"/>
          <w:szCs w:val="30"/>
          <w:cs/>
        </w:rPr>
        <w:t>น้ำหนักที่คาดไว้สำหรับปีทางการเงินเต็มปีที่ใช้กับรายได้ก่อนภาษีเงินได้ของงวดระหว่างกาล อัตราภาษีเงินได้ที่</w:t>
      </w:r>
      <w:r w:rsidRPr="00137F69">
        <w:rPr>
          <w:rFonts w:asciiTheme="majorBidi" w:hAnsiTheme="majorBidi" w:cstheme="majorBidi"/>
          <w:spacing w:val="-4"/>
          <w:sz w:val="30"/>
          <w:szCs w:val="30"/>
          <w:cs/>
        </w:rPr>
        <w:t>แท้จริงรวมของกลุ่มบริษัท</w:t>
      </w:r>
      <w:r w:rsidR="0031717E" w:rsidRPr="00137F69">
        <w:rPr>
          <w:rFonts w:asciiTheme="majorBidi" w:hAnsiTheme="majorBidi" w:cstheme="majorBidi"/>
          <w:spacing w:val="-4"/>
          <w:sz w:val="30"/>
          <w:szCs w:val="30"/>
          <w:cs/>
        </w:rPr>
        <w:t>และ</w:t>
      </w:r>
      <w:r w:rsidRPr="00137F69">
        <w:rPr>
          <w:rFonts w:asciiTheme="majorBidi" w:hAnsiTheme="majorBidi" w:cstheme="majorBidi"/>
          <w:spacing w:val="-4"/>
          <w:sz w:val="30"/>
          <w:szCs w:val="30"/>
          <w:cs/>
        </w:rPr>
        <w:t>บริษัทในการดำเนินงานต่อเนื่องเป็นระยะเวลา</w:t>
      </w:r>
      <w:r w:rsidR="00386C9B" w:rsidRPr="00137F69">
        <w:rPr>
          <w:rFonts w:asciiTheme="majorBidi" w:hAnsiTheme="majorBidi" w:cstheme="majorBidi"/>
          <w:spacing w:val="-4"/>
          <w:sz w:val="30"/>
          <w:szCs w:val="30"/>
          <w:cs/>
        </w:rPr>
        <w:t>เก้าเดือน</w:t>
      </w:r>
      <w:r w:rsidRPr="00137F69">
        <w:rPr>
          <w:rFonts w:asciiTheme="majorBidi" w:hAnsiTheme="majorBidi" w:cstheme="majorBidi"/>
          <w:spacing w:val="-4"/>
          <w:sz w:val="30"/>
          <w:szCs w:val="30"/>
          <w:cs/>
        </w:rPr>
        <w:t xml:space="preserve">สิ้นสุดวันที่ </w:t>
      </w:r>
      <w:r w:rsidR="006F080F" w:rsidRPr="00137F69">
        <w:rPr>
          <w:rFonts w:asciiTheme="majorBidi" w:hAnsiTheme="majorBidi" w:cstheme="majorBidi"/>
          <w:spacing w:val="-4"/>
          <w:sz w:val="30"/>
          <w:szCs w:val="30"/>
        </w:rPr>
        <w:t>30</w:t>
      </w:r>
      <w:r w:rsidR="00386C9B" w:rsidRPr="00137F69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386C9B" w:rsidRPr="00137F69">
        <w:rPr>
          <w:rFonts w:asciiTheme="majorBidi" w:hAnsiTheme="majorBidi" w:cstheme="majorBidi"/>
          <w:spacing w:val="-4"/>
          <w:sz w:val="30"/>
          <w:szCs w:val="30"/>
          <w:cs/>
        </w:rPr>
        <w:t>กันยายน</w:t>
      </w:r>
      <w:r w:rsidRPr="00137F69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6F080F" w:rsidRPr="00137F69">
        <w:rPr>
          <w:rFonts w:asciiTheme="majorBidi" w:hAnsiTheme="majorBidi" w:cstheme="majorBidi"/>
          <w:spacing w:val="-4"/>
          <w:sz w:val="30"/>
          <w:szCs w:val="30"/>
        </w:rPr>
        <w:t>2564</w:t>
      </w:r>
      <w:r w:rsidRPr="00137F69">
        <w:rPr>
          <w:rFonts w:asciiTheme="majorBidi" w:hAnsiTheme="majorBidi" w:cstheme="majorBidi"/>
          <w:sz w:val="30"/>
          <w:szCs w:val="30"/>
        </w:rPr>
        <w:t xml:space="preserve"> </w:t>
      </w:r>
      <w:r w:rsidRPr="00137F69">
        <w:rPr>
          <w:rFonts w:asciiTheme="majorBidi" w:hAnsiTheme="majorBidi" w:cstheme="majorBidi"/>
          <w:sz w:val="30"/>
          <w:szCs w:val="30"/>
          <w:cs/>
        </w:rPr>
        <w:t>คือ</w:t>
      </w:r>
      <w:r w:rsidR="00A0123F" w:rsidRPr="00137F69">
        <w:rPr>
          <w:rFonts w:asciiTheme="majorBidi" w:hAnsiTheme="majorBidi" w:cstheme="majorBidi"/>
          <w:sz w:val="30"/>
          <w:szCs w:val="30"/>
          <w:cs/>
        </w:rPr>
        <w:t xml:space="preserve">ร้อยละ </w:t>
      </w:r>
      <w:r w:rsidR="00EB3DFD">
        <w:rPr>
          <w:rFonts w:asciiTheme="majorBidi" w:hAnsiTheme="majorBidi" w:cstheme="majorBidi"/>
          <w:sz w:val="30"/>
          <w:szCs w:val="30"/>
        </w:rPr>
        <w:t>50</w:t>
      </w:r>
      <w:r w:rsidR="00A0123F" w:rsidRPr="00137F69">
        <w:rPr>
          <w:rFonts w:asciiTheme="majorBidi" w:hAnsiTheme="majorBidi" w:cstheme="majorBidi"/>
          <w:sz w:val="30"/>
          <w:szCs w:val="30"/>
        </w:rPr>
        <w:t xml:space="preserve"> </w:t>
      </w:r>
      <w:r w:rsidR="00A0123F" w:rsidRPr="00137F69">
        <w:rPr>
          <w:rFonts w:asciiTheme="majorBidi" w:hAnsiTheme="majorBidi" w:cstheme="majorBidi"/>
          <w:sz w:val="30"/>
          <w:szCs w:val="30"/>
          <w:cs/>
        </w:rPr>
        <w:t>และ</w:t>
      </w:r>
      <w:r w:rsidRPr="00137F69">
        <w:rPr>
          <w:rFonts w:asciiTheme="majorBidi" w:hAnsiTheme="majorBidi" w:cstheme="majorBidi"/>
          <w:sz w:val="30"/>
          <w:szCs w:val="30"/>
          <w:cs/>
        </w:rPr>
        <w:t>ร้อยละ</w:t>
      </w:r>
      <w:r w:rsidR="00350B38" w:rsidRPr="00137F69">
        <w:rPr>
          <w:rFonts w:asciiTheme="majorBidi" w:hAnsiTheme="majorBidi" w:cstheme="majorBidi"/>
          <w:sz w:val="30"/>
          <w:szCs w:val="30"/>
        </w:rPr>
        <w:t xml:space="preserve"> </w:t>
      </w:r>
      <w:r w:rsidR="00701272">
        <w:rPr>
          <w:rFonts w:asciiTheme="majorBidi" w:hAnsiTheme="majorBidi" w:cstheme="majorBidi"/>
          <w:sz w:val="30"/>
          <w:szCs w:val="30"/>
        </w:rPr>
        <w:t>-5</w:t>
      </w:r>
      <w:r w:rsidRPr="00137F69">
        <w:rPr>
          <w:rFonts w:asciiTheme="majorBidi" w:hAnsiTheme="majorBidi" w:cstheme="majorBidi"/>
          <w:sz w:val="30"/>
          <w:szCs w:val="30"/>
        </w:rPr>
        <w:t xml:space="preserve"> </w:t>
      </w:r>
      <w:r w:rsidR="00257662" w:rsidRPr="00137F69">
        <w:rPr>
          <w:rFonts w:asciiTheme="majorBidi" w:hAnsiTheme="majorBidi" w:cstheme="majorBidi"/>
          <w:sz w:val="30"/>
          <w:szCs w:val="30"/>
          <w:cs/>
        </w:rPr>
        <w:t xml:space="preserve">ตามลำดับ </w:t>
      </w:r>
      <w:r w:rsidRPr="00137F69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6F080F" w:rsidRPr="00137F69">
        <w:rPr>
          <w:rFonts w:asciiTheme="majorBidi" w:hAnsiTheme="majorBidi" w:cstheme="majorBidi"/>
          <w:i/>
          <w:iCs/>
          <w:sz w:val="30"/>
          <w:szCs w:val="30"/>
        </w:rPr>
        <w:t>2563</w:t>
      </w:r>
      <w:r w:rsidRPr="00137F69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257662" w:rsidRPr="00137F69">
        <w:rPr>
          <w:rFonts w:asciiTheme="majorBidi" w:hAnsiTheme="majorBidi" w:cstheme="majorBidi"/>
          <w:i/>
          <w:iCs/>
          <w:sz w:val="30"/>
          <w:szCs w:val="30"/>
          <w:cs/>
        </w:rPr>
        <w:t>ร้อยละ</w:t>
      </w:r>
      <w:r w:rsidR="00701272">
        <w:rPr>
          <w:rFonts w:asciiTheme="majorBidi" w:hAnsiTheme="majorBidi" w:cstheme="majorBidi"/>
          <w:i/>
          <w:iCs/>
          <w:sz w:val="30"/>
          <w:szCs w:val="30"/>
        </w:rPr>
        <w:t xml:space="preserve"> 19</w:t>
      </w:r>
      <w:r w:rsidR="00257662" w:rsidRPr="00137F69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และ</w:t>
      </w:r>
      <w:r w:rsidRPr="00137F69">
        <w:rPr>
          <w:rFonts w:asciiTheme="majorBidi" w:hAnsiTheme="majorBidi" w:cstheme="majorBidi"/>
          <w:i/>
          <w:iCs/>
          <w:sz w:val="30"/>
          <w:szCs w:val="30"/>
          <w:cs/>
        </w:rPr>
        <w:t>ร้อยล</w:t>
      </w:r>
      <w:r w:rsidR="00350B38" w:rsidRPr="00137F69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ะ </w:t>
      </w:r>
      <w:r w:rsidR="006F080F" w:rsidRPr="00137F69">
        <w:rPr>
          <w:rFonts w:asciiTheme="majorBidi" w:hAnsiTheme="majorBidi" w:cstheme="majorBidi"/>
          <w:i/>
          <w:iCs/>
          <w:sz w:val="30"/>
          <w:szCs w:val="30"/>
        </w:rPr>
        <w:t>1</w:t>
      </w:r>
      <w:r w:rsidR="00701272">
        <w:rPr>
          <w:rFonts w:asciiTheme="majorBidi" w:hAnsiTheme="majorBidi" w:cstheme="majorBidi"/>
          <w:i/>
          <w:iCs/>
          <w:sz w:val="30"/>
          <w:szCs w:val="30"/>
        </w:rPr>
        <w:t>0</w:t>
      </w:r>
      <w:r w:rsidR="00257662" w:rsidRPr="00137F69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ตามลำดับ</w:t>
      </w:r>
      <w:r w:rsidRPr="00137F69">
        <w:rPr>
          <w:rFonts w:asciiTheme="majorBidi" w:hAnsiTheme="majorBidi" w:cstheme="majorBidi"/>
          <w:i/>
          <w:iCs/>
          <w:sz w:val="30"/>
          <w:szCs w:val="30"/>
        </w:rPr>
        <w:t xml:space="preserve">) </w:t>
      </w:r>
    </w:p>
    <w:p w14:paraId="49659B2B" w14:textId="77777777" w:rsidR="00257662" w:rsidRPr="00137F69" w:rsidRDefault="00257662" w:rsidP="00D848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1F4AFDA" w14:textId="77777777" w:rsidR="00827E1A" w:rsidRPr="00137F69" w:rsidRDefault="00D848F9" w:rsidP="00827E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37F69">
        <w:rPr>
          <w:rFonts w:asciiTheme="majorBidi" w:hAnsiTheme="majorBidi" w:cstheme="majorBidi"/>
          <w:sz w:val="30"/>
          <w:szCs w:val="30"/>
          <w:cs/>
        </w:rPr>
        <w:t>การเปลี่ยนแปลงในอัตราภาษีเงินได้ที่แท้จริง</w:t>
      </w:r>
      <w:r w:rsidR="00257662" w:rsidRPr="00137F69">
        <w:rPr>
          <w:rFonts w:asciiTheme="majorBidi" w:hAnsiTheme="majorBidi" w:cstheme="majorBidi"/>
          <w:sz w:val="30"/>
          <w:szCs w:val="30"/>
          <w:cs/>
        </w:rPr>
        <w:t>ในงบการเงินรวม</w:t>
      </w:r>
      <w:r w:rsidRPr="00137F69">
        <w:rPr>
          <w:rFonts w:asciiTheme="majorBidi" w:hAnsiTheme="majorBidi" w:cstheme="majorBidi"/>
          <w:sz w:val="30"/>
          <w:szCs w:val="30"/>
          <w:cs/>
        </w:rPr>
        <w:t>มีสาเหตุหลักจากปัจจัยดังต่อไปนี้</w:t>
      </w:r>
    </w:p>
    <w:p w14:paraId="4CAB772C" w14:textId="77777777" w:rsidR="00827E1A" w:rsidRPr="00137F69" w:rsidRDefault="00827E1A" w:rsidP="00827E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436991B" w14:textId="2407F856" w:rsidR="00827E1A" w:rsidRPr="00137F69" w:rsidRDefault="00827E1A" w:rsidP="00827E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hanging="270"/>
        <w:jc w:val="thaiDistribute"/>
        <w:rPr>
          <w:rFonts w:asciiTheme="majorBidi" w:hAnsiTheme="majorBidi" w:cstheme="majorBidi"/>
          <w:sz w:val="30"/>
          <w:szCs w:val="30"/>
        </w:rPr>
      </w:pPr>
      <w:r w:rsidRPr="00137F69">
        <w:rPr>
          <w:rFonts w:asciiTheme="majorBidi" w:hAnsiTheme="majorBidi" w:cstheme="majorBidi"/>
          <w:sz w:val="30"/>
          <w:szCs w:val="30"/>
          <w:cs/>
        </w:rPr>
        <w:t>-</w:t>
      </w:r>
      <w:r w:rsidRPr="00137F69">
        <w:rPr>
          <w:rFonts w:asciiTheme="majorBidi" w:hAnsiTheme="majorBidi" w:cstheme="majorBidi"/>
          <w:sz w:val="30"/>
          <w:szCs w:val="30"/>
          <w:cs/>
        </w:rPr>
        <w:tab/>
        <w:t>การสิ้นสุดลงของบัตรส่งเสริมการลงทุนบางกิจการ</w:t>
      </w:r>
    </w:p>
    <w:p w14:paraId="103279F7" w14:textId="1AD2A839" w:rsidR="00D848F9" w:rsidRPr="00137F69" w:rsidRDefault="00827E1A" w:rsidP="00827E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hanging="270"/>
        <w:jc w:val="thaiDistribute"/>
        <w:rPr>
          <w:rFonts w:asciiTheme="majorBidi" w:hAnsiTheme="majorBidi" w:cstheme="majorBidi"/>
          <w:sz w:val="30"/>
          <w:szCs w:val="30"/>
        </w:rPr>
      </w:pPr>
      <w:r w:rsidRPr="00137F69">
        <w:rPr>
          <w:rFonts w:asciiTheme="majorBidi" w:hAnsiTheme="majorBidi" w:cstheme="majorBidi"/>
          <w:sz w:val="30"/>
          <w:szCs w:val="30"/>
          <w:cs/>
        </w:rPr>
        <w:t>-</w:t>
      </w:r>
      <w:r w:rsidRPr="00137F69">
        <w:rPr>
          <w:rFonts w:asciiTheme="majorBidi" w:hAnsiTheme="majorBidi" w:cstheme="majorBidi"/>
          <w:sz w:val="30"/>
          <w:szCs w:val="30"/>
          <w:cs/>
        </w:rPr>
        <w:tab/>
        <w:t xml:space="preserve">การบันทึกหนี้สินภาษีเงินได้รอตัดบัญชีของผลแตกต่างชั่วคราวที่เกี่ยวข้องกับการวัดมูลค่ายุติธรรมของสินทรัพย์ชีวภาพ </w:t>
      </w:r>
      <w:r w:rsidR="008203A6">
        <w:rPr>
          <w:rFonts w:asciiTheme="majorBidi" w:hAnsiTheme="majorBidi" w:cstheme="majorBidi" w:hint="cs"/>
          <w:sz w:val="30"/>
          <w:szCs w:val="30"/>
          <w:cs/>
        </w:rPr>
        <w:t>และสัญญาซื้อขายเงิน</w:t>
      </w:r>
      <w:r w:rsidR="003F6993">
        <w:rPr>
          <w:rFonts w:asciiTheme="majorBidi" w:hAnsiTheme="majorBidi" w:cstheme="majorBidi" w:hint="cs"/>
          <w:sz w:val="30"/>
          <w:szCs w:val="30"/>
          <w:cs/>
        </w:rPr>
        <w:t>ตรา</w:t>
      </w:r>
      <w:r w:rsidR="008203A6">
        <w:rPr>
          <w:rFonts w:asciiTheme="majorBidi" w:hAnsiTheme="majorBidi" w:cstheme="majorBidi" w:hint="cs"/>
          <w:sz w:val="30"/>
          <w:szCs w:val="30"/>
          <w:cs/>
        </w:rPr>
        <w:t xml:space="preserve">ต่างประเทศล่วงหน้า </w:t>
      </w:r>
      <w:r w:rsidR="0006305F" w:rsidRPr="00137F69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6F080F" w:rsidRPr="00137F69">
        <w:rPr>
          <w:rFonts w:asciiTheme="majorBidi" w:hAnsiTheme="majorBidi" w:cstheme="majorBidi"/>
          <w:sz w:val="30"/>
          <w:szCs w:val="30"/>
        </w:rPr>
        <w:t>30</w:t>
      </w:r>
      <w:r w:rsidR="00386C9B" w:rsidRPr="00137F69">
        <w:rPr>
          <w:rFonts w:asciiTheme="majorBidi" w:hAnsiTheme="majorBidi" w:cstheme="majorBidi"/>
          <w:sz w:val="30"/>
          <w:szCs w:val="30"/>
        </w:rPr>
        <w:t xml:space="preserve"> </w:t>
      </w:r>
      <w:r w:rsidR="00386C9B" w:rsidRPr="00137F69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="00DB2D2A" w:rsidRPr="00137F69">
        <w:rPr>
          <w:rFonts w:asciiTheme="majorBidi" w:hAnsiTheme="majorBidi" w:cstheme="majorBidi"/>
          <w:sz w:val="30"/>
          <w:szCs w:val="30"/>
        </w:rPr>
        <w:t xml:space="preserve"> </w:t>
      </w:r>
      <w:r w:rsidR="006F080F" w:rsidRPr="00137F69">
        <w:rPr>
          <w:rFonts w:asciiTheme="majorBidi" w:hAnsiTheme="majorBidi" w:cstheme="majorBidi"/>
          <w:sz w:val="30"/>
          <w:szCs w:val="30"/>
        </w:rPr>
        <w:t>2564</w:t>
      </w:r>
    </w:p>
    <w:p w14:paraId="5C2929FC" w14:textId="5DAAE61E" w:rsidR="00257662" w:rsidRPr="00137F69" w:rsidRDefault="00257662" w:rsidP="0025766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73DE6669" w14:textId="77777777" w:rsidR="00827E1A" w:rsidRPr="00137F69" w:rsidRDefault="00257662" w:rsidP="00827E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37F69">
        <w:rPr>
          <w:rFonts w:asciiTheme="majorBidi" w:hAnsiTheme="majorBidi" w:cstheme="majorBidi"/>
          <w:sz w:val="30"/>
          <w:szCs w:val="30"/>
          <w:cs/>
        </w:rPr>
        <w:t>การเปลี่ยนแปลงในอัตราภาษีเงินได้ที่แท้จริงในงบการเงินเฉพาะกิจการมีสาเหตุหลักจากปัจจัยดังต่อไปนี้</w:t>
      </w:r>
    </w:p>
    <w:p w14:paraId="7D0E0DB2" w14:textId="77777777" w:rsidR="00827E1A" w:rsidRPr="00137F69" w:rsidRDefault="00827E1A" w:rsidP="00827E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B68107D" w14:textId="38B097B3" w:rsidR="00827E1A" w:rsidRPr="00137F69" w:rsidRDefault="00827E1A" w:rsidP="00827E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hanging="270"/>
        <w:jc w:val="thaiDistribute"/>
        <w:rPr>
          <w:rFonts w:asciiTheme="majorBidi" w:hAnsiTheme="majorBidi" w:cstheme="majorBidi"/>
          <w:sz w:val="30"/>
          <w:szCs w:val="30"/>
        </w:rPr>
      </w:pPr>
      <w:r w:rsidRPr="00137F69">
        <w:rPr>
          <w:rFonts w:asciiTheme="majorBidi" w:hAnsiTheme="majorBidi" w:cstheme="majorBidi"/>
          <w:sz w:val="30"/>
          <w:szCs w:val="30"/>
          <w:cs/>
        </w:rPr>
        <w:t>-</w:t>
      </w:r>
      <w:r w:rsidRPr="00137F69">
        <w:rPr>
          <w:rFonts w:asciiTheme="majorBidi" w:hAnsiTheme="majorBidi" w:cstheme="majorBidi"/>
          <w:sz w:val="30"/>
          <w:szCs w:val="30"/>
          <w:cs/>
        </w:rPr>
        <w:tab/>
      </w:r>
      <w:r w:rsidR="00257662" w:rsidRPr="00137F69">
        <w:rPr>
          <w:rFonts w:asciiTheme="majorBidi" w:hAnsiTheme="majorBidi" w:cstheme="majorBidi"/>
          <w:sz w:val="30"/>
          <w:szCs w:val="30"/>
          <w:cs/>
        </w:rPr>
        <w:t>การปรับปรุงสินทรัพย์ภาษีเงินได้รอตัดบัญชีในร</w:t>
      </w:r>
      <w:r w:rsidRPr="00137F69">
        <w:rPr>
          <w:rFonts w:asciiTheme="majorBidi" w:hAnsiTheme="majorBidi" w:cstheme="majorBidi"/>
          <w:sz w:val="30"/>
          <w:szCs w:val="30"/>
          <w:cs/>
        </w:rPr>
        <w:t>ะหว่างงวด</w:t>
      </w:r>
      <w:r w:rsidR="00386C9B" w:rsidRPr="00137F69">
        <w:rPr>
          <w:rFonts w:asciiTheme="majorBidi" w:hAnsiTheme="majorBidi" w:cstheme="majorBidi"/>
          <w:sz w:val="30"/>
          <w:szCs w:val="30"/>
          <w:cs/>
        </w:rPr>
        <w:t>เก้าเดือน</w:t>
      </w:r>
      <w:r w:rsidRPr="00137F69">
        <w:rPr>
          <w:rFonts w:asciiTheme="majorBidi" w:hAnsiTheme="majorBidi" w:cstheme="majorBidi"/>
          <w:sz w:val="30"/>
          <w:szCs w:val="30"/>
          <w:cs/>
        </w:rPr>
        <w:t>สิ้นสุดวันที่</w:t>
      </w:r>
      <w:r w:rsidR="00DB2D2A" w:rsidRPr="00137F69">
        <w:rPr>
          <w:rFonts w:asciiTheme="majorBidi" w:hAnsiTheme="majorBidi" w:cstheme="majorBidi"/>
          <w:sz w:val="30"/>
          <w:szCs w:val="30"/>
        </w:rPr>
        <w:t xml:space="preserve"> </w:t>
      </w:r>
      <w:r w:rsidR="006F080F" w:rsidRPr="00137F69">
        <w:rPr>
          <w:rFonts w:asciiTheme="majorBidi" w:hAnsiTheme="majorBidi" w:cstheme="majorBidi"/>
          <w:sz w:val="30"/>
          <w:szCs w:val="30"/>
        </w:rPr>
        <w:t>30</w:t>
      </w:r>
      <w:r w:rsidR="00386C9B" w:rsidRPr="00137F69">
        <w:rPr>
          <w:rFonts w:asciiTheme="majorBidi" w:hAnsiTheme="majorBidi" w:cstheme="majorBidi"/>
          <w:sz w:val="30"/>
          <w:szCs w:val="30"/>
        </w:rPr>
        <w:t xml:space="preserve"> </w:t>
      </w:r>
      <w:r w:rsidR="00386C9B" w:rsidRPr="00137F69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Pr="00137F6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F080F" w:rsidRPr="00137F69">
        <w:rPr>
          <w:rFonts w:asciiTheme="majorBidi" w:hAnsiTheme="majorBidi" w:cstheme="majorBidi"/>
          <w:sz w:val="30"/>
          <w:szCs w:val="30"/>
        </w:rPr>
        <w:t>2563</w:t>
      </w:r>
      <w:r w:rsidR="00257662" w:rsidRPr="00137F69">
        <w:rPr>
          <w:rFonts w:asciiTheme="majorBidi" w:hAnsiTheme="majorBidi" w:cstheme="majorBidi"/>
          <w:sz w:val="30"/>
          <w:szCs w:val="30"/>
        </w:rPr>
        <w:t xml:space="preserve"> </w:t>
      </w:r>
      <w:r w:rsidR="00257662" w:rsidRPr="00137F69">
        <w:rPr>
          <w:rFonts w:asciiTheme="majorBidi" w:hAnsiTheme="majorBidi" w:cstheme="majorBidi"/>
          <w:sz w:val="30"/>
          <w:szCs w:val="30"/>
          <w:cs/>
        </w:rPr>
        <w:t>เนื่องจากขาดทุนทางภาษีสิ้นสุดลง</w:t>
      </w:r>
    </w:p>
    <w:p w14:paraId="7B566BAE" w14:textId="636A0D8C" w:rsidR="00257662" w:rsidRPr="00137F69" w:rsidRDefault="00827E1A" w:rsidP="00827E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hanging="270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  <w:shd w:val="clear" w:color="auto" w:fill="D9D9D9" w:themeFill="background1" w:themeFillShade="D9"/>
        </w:rPr>
      </w:pPr>
      <w:r w:rsidRPr="00137F69">
        <w:rPr>
          <w:rFonts w:asciiTheme="majorBidi" w:hAnsiTheme="majorBidi" w:cstheme="majorBidi"/>
          <w:sz w:val="30"/>
          <w:szCs w:val="30"/>
          <w:cs/>
        </w:rPr>
        <w:t>-</w:t>
      </w:r>
      <w:r w:rsidRPr="00137F69">
        <w:rPr>
          <w:rFonts w:asciiTheme="majorBidi" w:hAnsiTheme="majorBidi" w:cstheme="majorBidi"/>
          <w:sz w:val="30"/>
          <w:szCs w:val="30"/>
          <w:cs/>
        </w:rPr>
        <w:tab/>
      </w:r>
      <w:r w:rsidR="00257662" w:rsidRPr="00137F69">
        <w:rPr>
          <w:rFonts w:asciiTheme="majorBidi" w:hAnsiTheme="majorBidi" w:cstheme="majorBidi"/>
          <w:sz w:val="30"/>
          <w:szCs w:val="30"/>
          <w:cs/>
        </w:rPr>
        <w:t>การบันทึกสินทรัพย์ภาษีเงินได้รอตัดบัญชี</w:t>
      </w:r>
      <w:r w:rsidRPr="00137F69">
        <w:rPr>
          <w:rFonts w:asciiTheme="majorBidi" w:hAnsiTheme="majorBidi" w:cstheme="majorBidi"/>
          <w:sz w:val="30"/>
          <w:szCs w:val="30"/>
          <w:cs/>
        </w:rPr>
        <w:t>ของผลแตกต่างชั่วคราวที่เกี่ยวข้องกับการวัด</w:t>
      </w:r>
      <w:r w:rsidR="00257662" w:rsidRPr="00137F69">
        <w:rPr>
          <w:rFonts w:asciiTheme="majorBidi" w:hAnsiTheme="majorBidi" w:cstheme="majorBidi"/>
          <w:sz w:val="30"/>
          <w:szCs w:val="30"/>
          <w:cs/>
        </w:rPr>
        <w:t>มูลค่ายุติธรรมของสินทรัพย์ทางการเงินที่อยู่ในความต้องการของตลาด</w:t>
      </w:r>
      <w:r w:rsidRPr="00137F69">
        <w:rPr>
          <w:rFonts w:asciiTheme="majorBidi" w:hAnsiTheme="majorBidi" w:cstheme="majorBidi"/>
          <w:sz w:val="30"/>
          <w:szCs w:val="30"/>
          <w:cs/>
        </w:rPr>
        <w:t xml:space="preserve"> ณ </w:t>
      </w:r>
      <w:r w:rsidR="00257662" w:rsidRPr="00137F69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6F080F" w:rsidRPr="00137F69">
        <w:rPr>
          <w:rFonts w:asciiTheme="majorBidi" w:hAnsiTheme="majorBidi" w:cstheme="majorBidi"/>
          <w:sz w:val="30"/>
          <w:szCs w:val="30"/>
        </w:rPr>
        <w:t>30</w:t>
      </w:r>
      <w:r w:rsidR="00386C9B" w:rsidRPr="00137F69">
        <w:rPr>
          <w:rFonts w:asciiTheme="majorBidi" w:hAnsiTheme="majorBidi" w:cstheme="majorBidi"/>
          <w:sz w:val="30"/>
          <w:szCs w:val="30"/>
        </w:rPr>
        <w:t xml:space="preserve"> </w:t>
      </w:r>
      <w:r w:rsidR="00386C9B" w:rsidRPr="00137F69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="00257662" w:rsidRPr="00137F6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F080F" w:rsidRPr="00137F69">
        <w:rPr>
          <w:rFonts w:asciiTheme="majorBidi" w:hAnsiTheme="majorBidi" w:cstheme="majorBidi"/>
          <w:sz w:val="30"/>
          <w:szCs w:val="30"/>
        </w:rPr>
        <w:t>2564</w:t>
      </w:r>
    </w:p>
    <w:p w14:paraId="17479111" w14:textId="4FC174F0" w:rsidR="00944BF6" w:rsidRPr="00C60284" w:rsidRDefault="00944BF6" w:rsidP="001B310A">
      <w:pPr>
        <w:pStyle w:val="Heading1"/>
        <w:keepLines/>
        <w:numPr>
          <w:ilvl w:val="0"/>
          <w:numId w:val="3"/>
        </w:numPr>
        <w:shd w:val="clear" w:color="auto" w:fill="auto"/>
        <w:ind w:right="-45"/>
        <w:jc w:val="thaiDistribute"/>
        <w:rPr>
          <w:rFonts w:ascii="Angsana New" w:hAnsi="Angsana New" w:cs="Angsana New"/>
          <w:sz w:val="24"/>
          <w:szCs w:val="24"/>
          <w:cs/>
          <w:lang w:val="th-TH"/>
        </w:rPr>
      </w:pPr>
      <w:r w:rsidRPr="00C60284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t>เงินปันผล</w:t>
      </w:r>
    </w:p>
    <w:p w14:paraId="038BE333" w14:textId="2897D573" w:rsidR="00944BF6" w:rsidRPr="00774C7F" w:rsidRDefault="00944BF6" w:rsidP="00944BF6">
      <w:pPr>
        <w:pStyle w:val="Heading1"/>
        <w:keepLines/>
        <w:numPr>
          <w:ilvl w:val="0"/>
          <w:numId w:val="0"/>
        </w:numPr>
        <w:shd w:val="clear" w:color="auto" w:fill="auto"/>
        <w:ind w:left="518" w:right="-45"/>
        <w:jc w:val="thaiDistribute"/>
        <w:rPr>
          <w:rFonts w:ascii="Angsana New" w:hAnsi="Angsana New" w:cs="Angsana New"/>
          <w:b w:val="0"/>
          <w:bCs w:val="0"/>
          <w:sz w:val="30"/>
          <w:szCs w:val="30"/>
          <w:u w:val="none"/>
          <w:cs/>
          <w:lang w:val="th-TH"/>
        </w:rPr>
      </w:pPr>
    </w:p>
    <w:p w14:paraId="4CFCF6DE" w14:textId="32F15940" w:rsidR="0040560D" w:rsidRPr="00C60284" w:rsidRDefault="00B15265" w:rsidP="004056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 w:hint="cs"/>
          <w:sz w:val="30"/>
          <w:szCs w:val="30"/>
          <w:cs/>
        </w:rPr>
        <w:t>เงินปันผลที่กลุ่มบริษัทจ่ายให้ผู้ถือหุ้น</w:t>
      </w:r>
      <w:r w:rsidR="0040560D" w:rsidRPr="00C60284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42D91032" w14:textId="4927E9EA" w:rsidR="00944BF6" w:rsidRDefault="00944BF6" w:rsidP="00944BF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TableGrid"/>
        <w:tblW w:w="95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0"/>
        <w:gridCol w:w="1620"/>
        <w:gridCol w:w="1620"/>
        <w:gridCol w:w="1530"/>
        <w:gridCol w:w="270"/>
        <w:gridCol w:w="1440"/>
      </w:tblGrid>
      <w:tr w:rsidR="00473549" w:rsidRPr="0059634A" w14:paraId="168787A1" w14:textId="77777777" w:rsidTr="00E34A00">
        <w:tc>
          <w:tcPr>
            <w:tcW w:w="3060" w:type="dxa"/>
            <w:vAlign w:val="bottom"/>
          </w:tcPr>
          <w:p w14:paraId="5A359E46" w14:textId="77777777" w:rsidR="00473549" w:rsidRPr="0059634A" w:rsidRDefault="00473549" w:rsidP="00110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5605B746" w14:textId="77777777" w:rsidR="00473549" w:rsidRPr="0059634A" w:rsidRDefault="00473549" w:rsidP="00110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9634A">
              <w:rPr>
                <w:rFonts w:ascii="Angsana New" w:hAnsi="Angsana New" w:cs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620" w:type="dxa"/>
            <w:vAlign w:val="bottom"/>
          </w:tcPr>
          <w:p w14:paraId="3454DC16" w14:textId="77777777" w:rsidR="00473549" w:rsidRPr="0059634A" w:rsidRDefault="00473549" w:rsidP="00110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9634A">
              <w:rPr>
                <w:rFonts w:ascii="Angsana New" w:hAnsi="Angsana New" w:cs="Angsana New" w:hint="cs"/>
                <w:sz w:val="30"/>
                <w:szCs w:val="30"/>
                <w:cs/>
              </w:rPr>
              <w:t>กำหนดจ่าย</w:t>
            </w:r>
          </w:p>
          <w:p w14:paraId="368C01CC" w14:textId="77777777" w:rsidR="00473549" w:rsidRPr="0059634A" w:rsidRDefault="00473549" w:rsidP="00110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9634A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530" w:type="dxa"/>
            <w:vAlign w:val="bottom"/>
          </w:tcPr>
          <w:p w14:paraId="342DC5BA" w14:textId="77777777" w:rsidR="00473549" w:rsidRPr="0059634A" w:rsidRDefault="00473549" w:rsidP="00110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9634A"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70" w:type="dxa"/>
          </w:tcPr>
          <w:p w14:paraId="5B074982" w14:textId="77777777" w:rsidR="00473549" w:rsidRPr="0059634A" w:rsidRDefault="00473549" w:rsidP="00110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419BF15E" w14:textId="77777777" w:rsidR="00473549" w:rsidRPr="0059634A" w:rsidDel="00D43E7A" w:rsidRDefault="00473549" w:rsidP="00110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9634A"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473549" w:rsidRPr="000307FB" w14:paraId="28D16C3E" w14:textId="77777777" w:rsidTr="00E34A00">
        <w:tc>
          <w:tcPr>
            <w:tcW w:w="3060" w:type="dxa"/>
          </w:tcPr>
          <w:p w14:paraId="686AF537" w14:textId="77777777" w:rsidR="00473549" w:rsidRPr="0059634A" w:rsidRDefault="00473549" w:rsidP="00110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6A4E34FE" w14:textId="77777777" w:rsidR="00473549" w:rsidRPr="0059634A" w:rsidRDefault="00473549" w:rsidP="00110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5553D155" w14:textId="77777777" w:rsidR="00473549" w:rsidRPr="0059634A" w:rsidRDefault="00473549" w:rsidP="00110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0B929AA6" w14:textId="77777777" w:rsidR="00473549" w:rsidRPr="0059634A" w:rsidRDefault="00473549" w:rsidP="00110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59634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14:paraId="124393F2" w14:textId="77777777" w:rsidR="00473549" w:rsidRPr="0059634A" w:rsidRDefault="00473549" w:rsidP="00110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458F62E3" w14:textId="77777777" w:rsidR="00473549" w:rsidRPr="0059634A" w:rsidRDefault="00473549" w:rsidP="00110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59634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473549" w:rsidRPr="000307FB" w14:paraId="4AAFAD63" w14:textId="77777777" w:rsidTr="00E34A00">
        <w:tc>
          <w:tcPr>
            <w:tcW w:w="3060" w:type="dxa"/>
          </w:tcPr>
          <w:p w14:paraId="05324ED5" w14:textId="0CF42D98" w:rsidR="00473549" w:rsidRPr="00070BCA" w:rsidRDefault="00473549" w:rsidP="00110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070BC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="006F080F" w:rsidRPr="006F080F">
              <w:rPr>
                <w:rFonts w:ascii="Angsana New" w:hAnsi="Angsana New" w:cs="Angsana New"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620" w:type="dxa"/>
          </w:tcPr>
          <w:p w14:paraId="7606FFB7" w14:textId="77777777" w:rsidR="00473549" w:rsidRPr="00070BCA" w:rsidRDefault="00473549" w:rsidP="00110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058D147B" w14:textId="77777777" w:rsidR="00473549" w:rsidRPr="00070BCA" w:rsidRDefault="00473549" w:rsidP="00110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057760C" w14:textId="77777777" w:rsidR="00473549" w:rsidRPr="00070BCA" w:rsidRDefault="00473549" w:rsidP="00110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6586927" w14:textId="77777777" w:rsidR="00473549" w:rsidRPr="00070BCA" w:rsidRDefault="00473549" w:rsidP="00110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8C6B8E4" w14:textId="77777777" w:rsidR="00473549" w:rsidRPr="00070BCA" w:rsidRDefault="00473549" w:rsidP="00110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37F69" w14:paraId="65E86BEB" w14:textId="77777777" w:rsidTr="00E34A00">
        <w:tc>
          <w:tcPr>
            <w:tcW w:w="3060" w:type="dxa"/>
          </w:tcPr>
          <w:p w14:paraId="509B8F66" w14:textId="44F32B07" w:rsidR="00137F69" w:rsidRPr="00070BCA" w:rsidRDefault="00137F69" w:rsidP="0013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เงินปันผลประจำปี </w:t>
            </w:r>
            <w:r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620" w:type="dxa"/>
          </w:tcPr>
          <w:p w14:paraId="7AD90D20" w14:textId="3FC678CB" w:rsidR="00137F69" w:rsidRPr="00070BCA" w:rsidRDefault="00137F69" w:rsidP="0013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35C78">
              <w:rPr>
                <w:rFonts w:ascii="Angsana New" w:hAnsi="Angsana New" w:cs="Angsana New"/>
                <w:sz w:val="30"/>
                <w:szCs w:val="30"/>
              </w:rPr>
              <w:t>22</w:t>
            </w:r>
            <w:r w:rsidRPr="00C60284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Pr="00C6028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เมษายน </w:t>
            </w:r>
            <w:r w:rsidRPr="00F35C78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620" w:type="dxa"/>
          </w:tcPr>
          <w:p w14:paraId="73D972FE" w14:textId="3C14E800" w:rsidR="00137F69" w:rsidRPr="00070BCA" w:rsidRDefault="00137F69" w:rsidP="0013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12 </w:t>
            </w:r>
            <w:r w:rsidRPr="00AB73D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พฤษภาคม </w:t>
            </w:r>
            <w:r w:rsidRPr="00AB73D3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530" w:type="dxa"/>
          </w:tcPr>
          <w:p w14:paraId="781D698A" w14:textId="09152331" w:rsidR="00137F69" w:rsidRPr="00070BCA" w:rsidRDefault="00137F69" w:rsidP="0013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0"/>
              </w:tabs>
              <w:spacing w:line="240" w:lineRule="auto"/>
              <w:ind w:left="-122" w:right="15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35C78">
              <w:rPr>
                <w:rFonts w:ascii="Angsana New" w:hAnsi="Angsana New" w:cs="Angsana New"/>
                <w:sz w:val="30"/>
                <w:szCs w:val="30"/>
              </w:rPr>
              <w:t>0</w:t>
            </w:r>
            <w:r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F35C78">
              <w:rPr>
                <w:rFonts w:ascii="Angsana New" w:hAnsi="Angsana New" w:cs="Angsana New"/>
                <w:sz w:val="30"/>
                <w:szCs w:val="30"/>
              </w:rPr>
              <w:t>055</w:t>
            </w:r>
          </w:p>
        </w:tc>
        <w:tc>
          <w:tcPr>
            <w:tcW w:w="270" w:type="dxa"/>
          </w:tcPr>
          <w:p w14:paraId="1B66C94C" w14:textId="77777777" w:rsidR="00137F69" w:rsidRPr="00070BCA" w:rsidRDefault="00137F69" w:rsidP="0013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1452D51" w14:textId="0AF3C474" w:rsidR="00137F69" w:rsidRPr="00070BCA" w:rsidRDefault="00137F69" w:rsidP="0013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16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35C78">
              <w:rPr>
                <w:rFonts w:ascii="Angsana New" w:hAnsi="Angsana New" w:cs="Angsana New"/>
                <w:sz w:val="30"/>
                <w:szCs w:val="30"/>
              </w:rPr>
              <w:t>308</w:t>
            </w:r>
            <w:r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F35C78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</w:tr>
      <w:tr w:rsidR="008D162F" w14:paraId="1F12B1B5" w14:textId="77777777" w:rsidTr="00E34A00">
        <w:tc>
          <w:tcPr>
            <w:tcW w:w="3060" w:type="dxa"/>
          </w:tcPr>
          <w:p w14:paraId="487B9081" w14:textId="16D14F35" w:rsidR="008D162F" w:rsidRPr="00174722" w:rsidRDefault="008D162F" w:rsidP="008D1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70BCA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ระหว่างกาล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2564</w:t>
            </w:r>
          </w:p>
        </w:tc>
        <w:tc>
          <w:tcPr>
            <w:tcW w:w="1620" w:type="dxa"/>
            <w:vAlign w:val="center"/>
          </w:tcPr>
          <w:p w14:paraId="47637D0E" w14:textId="5DCBF84F" w:rsidR="008D162F" w:rsidRPr="00F26681" w:rsidRDefault="008D162F" w:rsidP="008D1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13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สิงหาคม </w:t>
            </w:r>
            <w:r w:rsidRPr="006F080F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620" w:type="dxa"/>
            <w:vAlign w:val="center"/>
          </w:tcPr>
          <w:p w14:paraId="4EC153E8" w14:textId="38F0E082" w:rsidR="008D162F" w:rsidRPr="00F26681" w:rsidRDefault="008D162F" w:rsidP="008D1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10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กันยายน </w:t>
            </w:r>
            <w:r w:rsidRPr="006F080F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530" w:type="dxa"/>
          </w:tcPr>
          <w:p w14:paraId="69BCD29B" w14:textId="1244E327" w:rsidR="008D162F" w:rsidRPr="00F26681" w:rsidRDefault="008D162F" w:rsidP="008D1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0"/>
              </w:tabs>
              <w:spacing w:line="240" w:lineRule="auto"/>
              <w:ind w:left="-122" w:right="15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0.050</w:t>
            </w:r>
          </w:p>
        </w:tc>
        <w:tc>
          <w:tcPr>
            <w:tcW w:w="270" w:type="dxa"/>
          </w:tcPr>
          <w:p w14:paraId="0BE870A9" w14:textId="77777777" w:rsidR="008D162F" w:rsidRPr="00174722" w:rsidRDefault="008D162F" w:rsidP="008D1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F36A988" w14:textId="14E29F38" w:rsidR="008D162F" w:rsidRPr="00F26681" w:rsidRDefault="008D162F" w:rsidP="008D1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16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280.4</w:t>
            </w:r>
          </w:p>
        </w:tc>
      </w:tr>
      <w:tr w:rsidR="008D162F" w:rsidRPr="00526E2F" w14:paraId="2DAF26A9" w14:textId="77777777" w:rsidTr="00E34A00">
        <w:tc>
          <w:tcPr>
            <w:tcW w:w="3060" w:type="dxa"/>
          </w:tcPr>
          <w:p w14:paraId="2B38246D" w14:textId="77777777" w:rsidR="008D162F" w:rsidRPr="00070BCA" w:rsidRDefault="008D162F" w:rsidP="008D1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20" w:type="dxa"/>
            <w:vAlign w:val="center"/>
          </w:tcPr>
          <w:p w14:paraId="23DA41DD" w14:textId="77777777" w:rsidR="008D162F" w:rsidRPr="00070BCA" w:rsidRDefault="008D162F" w:rsidP="008D1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620" w:type="dxa"/>
            <w:vAlign w:val="center"/>
          </w:tcPr>
          <w:p w14:paraId="071D9414" w14:textId="77777777" w:rsidR="008D162F" w:rsidRPr="00070BCA" w:rsidRDefault="008D162F" w:rsidP="008D1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</w:tcPr>
          <w:p w14:paraId="14C6801C" w14:textId="77777777" w:rsidR="008D162F" w:rsidRPr="00C940C0" w:rsidRDefault="008D162F" w:rsidP="008D1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0"/>
              </w:tabs>
              <w:spacing w:line="240" w:lineRule="auto"/>
              <w:ind w:left="-122" w:right="15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E2D7888" w14:textId="77777777" w:rsidR="008D162F" w:rsidRPr="00C940C0" w:rsidRDefault="008D162F" w:rsidP="008D1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5175C263" w14:textId="1A08A444" w:rsidR="008D162F" w:rsidRPr="00C940C0" w:rsidRDefault="008D162F" w:rsidP="008D1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16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588.8</w:t>
            </w:r>
          </w:p>
        </w:tc>
      </w:tr>
      <w:tr w:rsidR="008D162F" w:rsidRPr="000307FB" w14:paraId="3BA2CE89" w14:textId="77777777" w:rsidTr="00E34A00">
        <w:tc>
          <w:tcPr>
            <w:tcW w:w="3060" w:type="dxa"/>
          </w:tcPr>
          <w:p w14:paraId="336ADAF1" w14:textId="3F452344" w:rsidR="008D162F" w:rsidRPr="00070BCA" w:rsidRDefault="008D162F" w:rsidP="008D1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070BC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Pr="006F080F">
              <w:rPr>
                <w:rFonts w:ascii="Angsana New" w:hAnsi="Angsana New" w:cs="Angsana New"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620" w:type="dxa"/>
          </w:tcPr>
          <w:p w14:paraId="255E1636" w14:textId="77777777" w:rsidR="008D162F" w:rsidRPr="00070BCA" w:rsidRDefault="008D162F" w:rsidP="008D1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586D41C" w14:textId="77777777" w:rsidR="008D162F" w:rsidRPr="00070BCA" w:rsidRDefault="008D162F" w:rsidP="008D1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083FC61" w14:textId="77777777" w:rsidR="008D162F" w:rsidRPr="00070BCA" w:rsidRDefault="008D162F" w:rsidP="008D1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0"/>
              </w:tabs>
              <w:spacing w:line="240" w:lineRule="auto"/>
              <w:ind w:left="-122" w:right="15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275F6A6" w14:textId="77777777" w:rsidR="008D162F" w:rsidRPr="00070BCA" w:rsidRDefault="008D162F" w:rsidP="008D1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2283F6E1" w14:textId="77777777" w:rsidR="008D162F" w:rsidRPr="00070BCA" w:rsidRDefault="008D162F" w:rsidP="008D1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2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D162F" w:rsidRPr="000307FB" w14:paraId="7ACE7045" w14:textId="77777777" w:rsidTr="00E34A00">
        <w:tc>
          <w:tcPr>
            <w:tcW w:w="3060" w:type="dxa"/>
          </w:tcPr>
          <w:p w14:paraId="16543752" w14:textId="050C85CF" w:rsidR="008D162F" w:rsidRPr="00070BCA" w:rsidRDefault="008D162F" w:rsidP="008D1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70BCA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ระหว่างกาล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2563</w:t>
            </w:r>
          </w:p>
        </w:tc>
        <w:tc>
          <w:tcPr>
            <w:tcW w:w="1620" w:type="dxa"/>
            <w:vAlign w:val="center"/>
          </w:tcPr>
          <w:p w14:paraId="37DAF99D" w14:textId="34A87152" w:rsidR="008D162F" w:rsidRDefault="008D162F" w:rsidP="008D1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080F">
              <w:rPr>
                <w:rFonts w:ascii="Angsana New" w:hAnsi="Angsana New" w:cs="Angsana New"/>
                <w:sz w:val="30"/>
                <w:szCs w:val="30"/>
              </w:rPr>
              <w:t>24</w:t>
            </w:r>
            <w:r w:rsidRPr="00046E0B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046E0B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  <w:r w:rsidRPr="00046E0B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Pr="006F080F">
              <w:rPr>
                <w:rFonts w:ascii="Angsana New" w:hAnsi="Angsana New" w:cs="Angsana New" w:hint="cs"/>
                <w:sz w:val="30"/>
                <w:szCs w:val="30"/>
              </w:rPr>
              <w:t>2563</w:t>
            </w:r>
          </w:p>
        </w:tc>
        <w:tc>
          <w:tcPr>
            <w:tcW w:w="1620" w:type="dxa"/>
            <w:vAlign w:val="center"/>
          </w:tcPr>
          <w:p w14:paraId="66A6D80C" w14:textId="3217D74C" w:rsidR="008D162F" w:rsidRPr="00070BCA" w:rsidRDefault="008D162F" w:rsidP="008D1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080F">
              <w:rPr>
                <w:rFonts w:ascii="Angsana New" w:hAnsi="Angsana New" w:cs="Angsana New"/>
                <w:sz w:val="30"/>
                <w:szCs w:val="30"/>
              </w:rPr>
              <w:t>10</w:t>
            </w:r>
            <w:r w:rsidRPr="00F76C6B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Pr="00F76C6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เมษายน </w:t>
            </w:r>
            <w:r w:rsidRPr="006F080F">
              <w:rPr>
                <w:rFonts w:ascii="Angsana New" w:hAnsi="Angsana New" w:cs="Angsana New" w:hint="cs"/>
                <w:sz w:val="30"/>
                <w:szCs w:val="30"/>
              </w:rPr>
              <w:t>2563</w:t>
            </w:r>
          </w:p>
        </w:tc>
        <w:tc>
          <w:tcPr>
            <w:tcW w:w="1530" w:type="dxa"/>
          </w:tcPr>
          <w:p w14:paraId="29BB204C" w14:textId="2731587B" w:rsidR="008D162F" w:rsidRPr="00070BCA" w:rsidRDefault="008D162F" w:rsidP="008D1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0"/>
              </w:tabs>
              <w:spacing w:line="240" w:lineRule="auto"/>
              <w:ind w:left="-122" w:right="15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F080F">
              <w:rPr>
                <w:rFonts w:ascii="Angsana New" w:hAnsi="Angsana New" w:cs="Angsana New"/>
                <w:sz w:val="30"/>
                <w:szCs w:val="30"/>
              </w:rPr>
              <w:t>0</w:t>
            </w:r>
            <w:r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6F080F">
              <w:rPr>
                <w:rFonts w:ascii="Angsana New" w:hAnsi="Angsana New" w:cs="Angsana New"/>
                <w:sz w:val="30"/>
                <w:szCs w:val="30"/>
              </w:rPr>
              <w:t>055</w:t>
            </w:r>
          </w:p>
        </w:tc>
        <w:tc>
          <w:tcPr>
            <w:tcW w:w="270" w:type="dxa"/>
          </w:tcPr>
          <w:p w14:paraId="0AD2D895" w14:textId="77777777" w:rsidR="008D162F" w:rsidRPr="00C940C0" w:rsidRDefault="008D162F" w:rsidP="008D1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55CB7EDB" w14:textId="1C4335BF" w:rsidR="008D162F" w:rsidRPr="007E2243" w:rsidRDefault="008D162F" w:rsidP="008D1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0"/>
              </w:tabs>
              <w:spacing w:line="240" w:lineRule="auto"/>
              <w:ind w:left="-122" w:right="15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F080F">
              <w:rPr>
                <w:rFonts w:ascii="Angsana New" w:hAnsi="Angsana New" w:cs="Angsana New"/>
                <w:sz w:val="30"/>
                <w:szCs w:val="30"/>
              </w:rPr>
              <w:t>308</w:t>
            </w:r>
            <w:r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6F080F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</w:tr>
      <w:tr w:rsidR="008D162F" w:rsidRPr="000307FB" w14:paraId="363B9D75" w14:textId="77777777" w:rsidTr="00E34A00">
        <w:tc>
          <w:tcPr>
            <w:tcW w:w="3060" w:type="dxa"/>
          </w:tcPr>
          <w:p w14:paraId="6FDA2B78" w14:textId="0058300E" w:rsidR="008D162F" w:rsidRPr="00070BCA" w:rsidRDefault="008D162F" w:rsidP="008D1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74722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เงินปันผลระหว่างกา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ล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2563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(พิเศษ)</w:t>
            </w:r>
          </w:p>
        </w:tc>
        <w:tc>
          <w:tcPr>
            <w:tcW w:w="1620" w:type="dxa"/>
            <w:vAlign w:val="center"/>
          </w:tcPr>
          <w:p w14:paraId="1FC2824C" w14:textId="633947C6" w:rsidR="008D162F" w:rsidRPr="00070BCA" w:rsidRDefault="008D162F" w:rsidP="008D1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080F">
              <w:rPr>
                <w:rFonts w:ascii="Angsana New" w:hAnsi="Angsana New" w:cs="Angsana New"/>
                <w:sz w:val="30"/>
                <w:szCs w:val="30"/>
              </w:rPr>
              <w:t>24</w:t>
            </w:r>
            <w:r w:rsidRPr="00046E0B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046E0B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  <w:r w:rsidRPr="00046E0B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Pr="006F080F">
              <w:rPr>
                <w:rFonts w:ascii="Angsana New" w:hAnsi="Angsana New" w:cs="Angsana New" w:hint="cs"/>
                <w:sz w:val="30"/>
                <w:szCs w:val="30"/>
              </w:rPr>
              <w:t>2563</w:t>
            </w:r>
          </w:p>
        </w:tc>
        <w:tc>
          <w:tcPr>
            <w:tcW w:w="1620" w:type="dxa"/>
            <w:vAlign w:val="center"/>
          </w:tcPr>
          <w:p w14:paraId="040D6013" w14:textId="790B2A31" w:rsidR="008D162F" w:rsidRPr="00070BCA" w:rsidRDefault="008D162F" w:rsidP="008D1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080F">
              <w:rPr>
                <w:rFonts w:ascii="Angsana New" w:hAnsi="Angsana New" w:cs="Angsana New"/>
                <w:sz w:val="30"/>
                <w:szCs w:val="30"/>
              </w:rPr>
              <w:t>22</w:t>
            </w:r>
            <w:r w:rsidRPr="00F76C6B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Pr="00F76C6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เมษายน </w:t>
            </w:r>
            <w:r w:rsidRPr="006F080F">
              <w:rPr>
                <w:rFonts w:ascii="Angsana New" w:hAnsi="Angsana New" w:cs="Angsana New" w:hint="cs"/>
                <w:sz w:val="30"/>
                <w:szCs w:val="30"/>
              </w:rPr>
              <w:t>2563</w:t>
            </w:r>
          </w:p>
        </w:tc>
        <w:tc>
          <w:tcPr>
            <w:tcW w:w="1530" w:type="dxa"/>
          </w:tcPr>
          <w:p w14:paraId="102B70CD" w14:textId="60D40D56" w:rsidR="008D162F" w:rsidRPr="00C940C0" w:rsidRDefault="008D162F" w:rsidP="008D1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0"/>
              </w:tabs>
              <w:spacing w:line="240" w:lineRule="auto"/>
              <w:ind w:left="-122" w:right="15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F080F">
              <w:rPr>
                <w:rFonts w:ascii="Angsana New" w:hAnsi="Angsana New" w:cs="Angsana New"/>
                <w:sz w:val="30"/>
                <w:szCs w:val="30"/>
              </w:rPr>
              <w:t>0</w:t>
            </w:r>
            <w:r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6F080F">
              <w:rPr>
                <w:rFonts w:ascii="Angsana New" w:hAnsi="Angsana New" w:cs="Angsana New"/>
                <w:sz w:val="30"/>
                <w:szCs w:val="30"/>
              </w:rPr>
              <w:t>145</w:t>
            </w:r>
          </w:p>
        </w:tc>
        <w:tc>
          <w:tcPr>
            <w:tcW w:w="270" w:type="dxa"/>
          </w:tcPr>
          <w:p w14:paraId="6D932F47" w14:textId="77777777" w:rsidR="008D162F" w:rsidRPr="00C940C0" w:rsidRDefault="008D162F" w:rsidP="008D1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4289A995" w14:textId="76DA8497" w:rsidR="008D162F" w:rsidRPr="007E2243" w:rsidRDefault="008D162F" w:rsidP="008D1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0"/>
              </w:tabs>
              <w:spacing w:line="240" w:lineRule="auto"/>
              <w:ind w:left="-122" w:right="15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F080F">
              <w:rPr>
                <w:rFonts w:ascii="Angsana New" w:hAnsi="Angsana New" w:cs="Angsana New"/>
                <w:sz w:val="30"/>
                <w:szCs w:val="30"/>
              </w:rPr>
              <w:t>813</w:t>
            </w:r>
            <w:r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6F080F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8D162F" w:rsidRPr="000307FB" w14:paraId="71E78434" w14:textId="77777777" w:rsidTr="00E34A00">
        <w:tc>
          <w:tcPr>
            <w:tcW w:w="3060" w:type="dxa"/>
          </w:tcPr>
          <w:p w14:paraId="281473A9" w14:textId="7AE99C65" w:rsidR="008D162F" w:rsidRPr="00070BCA" w:rsidRDefault="008D162F" w:rsidP="008D1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70BCA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ระหว่างกาล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2563</w:t>
            </w:r>
          </w:p>
        </w:tc>
        <w:tc>
          <w:tcPr>
            <w:tcW w:w="1620" w:type="dxa"/>
            <w:vAlign w:val="center"/>
          </w:tcPr>
          <w:p w14:paraId="33A5F249" w14:textId="36F62D1D" w:rsidR="008D162F" w:rsidRDefault="008D162F" w:rsidP="008D1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080F">
              <w:rPr>
                <w:rFonts w:ascii="Angsana New" w:hAnsi="Angsana New" w:cs="Angsana New"/>
                <w:sz w:val="30"/>
                <w:szCs w:val="30"/>
              </w:rPr>
              <w:t>26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สิงหาคม </w:t>
            </w:r>
            <w:r w:rsidRPr="006F080F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620" w:type="dxa"/>
            <w:vAlign w:val="center"/>
          </w:tcPr>
          <w:p w14:paraId="004CB6D6" w14:textId="719E0136" w:rsidR="008D162F" w:rsidRPr="00070BCA" w:rsidRDefault="008D162F" w:rsidP="008D1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080F">
              <w:rPr>
                <w:rFonts w:ascii="Angsana New" w:hAnsi="Angsana New" w:cs="Angsana New"/>
                <w:sz w:val="30"/>
                <w:szCs w:val="30"/>
              </w:rPr>
              <w:t>9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กันยายน </w:t>
            </w:r>
            <w:r w:rsidRPr="006F080F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530" w:type="dxa"/>
          </w:tcPr>
          <w:p w14:paraId="1A0EDAD4" w14:textId="6306795B" w:rsidR="008D162F" w:rsidRPr="00070BCA" w:rsidRDefault="008D162F" w:rsidP="008D1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0"/>
              </w:tabs>
              <w:spacing w:line="240" w:lineRule="auto"/>
              <w:ind w:left="-122" w:right="15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F080F">
              <w:rPr>
                <w:rFonts w:ascii="Angsana New" w:hAnsi="Angsana New" w:cs="Angsana New"/>
                <w:sz w:val="30"/>
                <w:szCs w:val="30"/>
              </w:rPr>
              <w:t>0</w:t>
            </w:r>
            <w:r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6F080F">
              <w:rPr>
                <w:rFonts w:ascii="Angsana New" w:hAnsi="Angsana New" w:cs="Angsana New"/>
                <w:sz w:val="30"/>
                <w:szCs w:val="30"/>
              </w:rPr>
              <w:t>030</w:t>
            </w:r>
          </w:p>
        </w:tc>
        <w:tc>
          <w:tcPr>
            <w:tcW w:w="270" w:type="dxa"/>
          </w:tcPr>
          <w:p w14:paraId="46EDBB80" w14:textId="77777777" w:rsidR="008D162F" w:rsidRPr="00C940C0" w:rsidRDefault="008D162F" w:rsidP="008D1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93F0675" w14:textId="606543C8" w:rsidR="008D162F" w:rsidRPr="00FA73D9" w:rsidRDefault="008D162F" w:rsidP="008D1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0"/>
              </w:tabs>
              <w:spacing w:line="240" w:lineRule="auto"/>
              <w:ind w:left="-122" w:right="15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F080F">
              <w:rPr>
                <w:rFonts w:ascii="Angsana New" w:hAnsi="Angsana New" w:cs="Angsana New"/>
                <w:sz w:val="30"/>
                <w:szCs w:val="30"/>
              </w:rPr>
              <w:t>168</w:t>
            </w:r>
            <w:r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6F080F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</w:tr>
      <w:tr w:rsidR="008D162F" w:rsidRPr="000307FB" w14:paraId="59D528F9" w14:textId="77777777" w:rsidTr="00E34A00">
        <w:tc>
          <w:tcPr>
            <w:tcW w:w="3060" w:type="dxa"/>
          </w:tcPr>
          <w:p w14:paraId="59C7A697" w14:textId="77777777" w:rsidR="008D162F" w:rsidRPr="00070BCA" w:rsidRDefault="008D162F" w:rsidP="008D1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center"/>
          </w:tcPr>
          <w:p w14:paraId="5B4ED7AE" w14:textId="77777777" w:rsidR="008D162F" w:rsidRDefault="008D162F" w:rsidP="008D1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vAlign w:val="center"/>
          </w:tcPr>
          <w:p w14:paraId="7AB50C78" w14:textId="77777777" w:rsidR="008D162F" w:rsidRPr="00070BCA" w:rsidRDefault="008D162F" w:rsidP="008D1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EAC44C5" w14:textId="77777777" w:rsidR="008D162F" w:rsidRPr="00070BCA" w:rsidRDefault="008D162F" w:rsidP="008D1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0"/>
              </w:tabs>
              <w:spacing w:line="240" w:lineRule="auto"/>
              <w:ind w:left="-122" w:right="15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1D6DFB6" w14:textId="77777777" w:rsidR="008D162F" w:rsidRPr="00C940C0" w:rsidRDefault="008D162F" w:rsidP="008D1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2B50E7B1" w14:textId="2A9615DF" w:rsidR="008D162F" w:rsidRPr="00FA73D9" w:rsidRDefault="008D162F" w:rsidP="008D1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0"/>
              </w:tabs>
              <w:spacing w:line="240" w:lineRule="auto"/>
              <w:ind w:left="-122" w:right="15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F080F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Pr="008A2058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6F080F">
              <w:rPr>
                <w:rFonts w:ascii="Angsana New" w:hAnsi="Angsana New" w:cs="Angsana New"/>
                <w:b/>
                <w:bCs/>
                <w:sz w:val="30"/>
                <w:szCs w:val="30"/>
              </w:rPr>
              <w:t>289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.</w:t>
            </w:r>
            <w:r w:rsidRPr="006F080F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</w:tr>
    </w:tbl>
    <w:p w14:paraId="1B4589C8" w14:textId="55C373FA" w:rsidR="00473549" w:rsidRDefault="00473549" w:rsidP="00944BF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</w:p>
    <w:p w14:paraId="56693B95" w14:textId="045605EC" w:rsidR="00FE5DF9" w:rsidRDefault="00FE5DF9" w:rsidP="00FE5DF9">
      <w:pPr>
        <w:rPr>
          <w:rFonts w:asciiTheme="majorBidi" w:hAnsiTheme="majorBidi" w:cstheme="majorBidi"/>
          <w:sz w:val="30"/>
          <w:szCs w:val="30"/>
        </w:rPr>
      </w:pPr>
    </w:p>
    <w:p w14:paraId="732DD445" w14:textId="40355B58" w:rsidR="00D848F9" w:rsidRDefault="00D848F9" w:rsidP="00FE5DF9">
      <w:pPr>
        <w:rPr>
          <w:rFonts w:asciiTheme="majorBidi" w:hAnsiTheme="majorBidi" w:cstheme="majorBidi"/>
          <w:sz w:val="30"/>
          <w:szCs w:val="30"/>
        </w:rPr>
      </w:pPr>
    </w:p>
    <w:p w14:paraId="59FE179C" w14:textId="03DC90F2" w:rsidR="00D848F9" w:rsidRDefault="00D848F9" w:rsidP="00FE5DF9">
      <w:pPr>
        <w:rPr>
          <w:rFonts w:asciiTheme="majorBidi" w:hAnsiTheme="majorBidi" w:cstheme="majorBidi"/>
          <w:sz w:val="30"/>
          <w:szCs w:val="30"/>
        </w:rPr>
      </w:pPr>
    </w:p>
    <w:p w14:paraId="100AA1FE" w14:textId="02F5489F" w:rsidR="00D848F9" w:rsidRDefault="00D848F9" w:rsidP="00FE5DF9">
      <w:pPr>
        <w:rPr>
          <w:rFonts w:asciiTheme="majorBidi" w:hAnsiTheme="majorBidi" w:cstheme="majorBidi"/>
          <w:sz w:val="30"/>
          <w:szCs w:val="30"/>
        </w:rPr>
      </w:pPr>
    </w:p>
    <w:p w14:paraId="16EFA9D8" w14:textId="03539226" w:rsidR="00D848F9" w:rsidRDefault="00D848F9" w:rsidP="00FE5DF9">
      <w:pPr>
        <w:rPr>
          <w:rFonts w:asciiTheme="majorBidi" w:hAnsiTheme="majorBidi" w:cstheme="majorBidi"/>
          <w:sz w:val="30"/>
          <w:szCs w:val="30"/>
        </w:rPr>
      </w:pPr>
    </w:p>
    <w:p w14:paraId="381A7BA5" w14:textId="6B06397D" w:rsidR="00D848F9" w:rsidRDefault="00D848F9" w:rsidP="00FE5DF9">
      <w:pPr>
        <w:rPr>
          <w:rFonts w:asciiTheme="majorBidi" w:hAnsiTheme="majorBidi" w:cstheme="majorBidi"/>
          <w:sz w:val="30"/>
          <w:szCs w:val="30"/>
        </w:rPr>
      </w:pPr>
    </w:p>
    <w:p w14:paraId="68D86B5E" w14:textId="519BD1D6" w:rsidR="00D848F9" w:rsidRDefault="00D848F9" w:rsidP="00FE5DF9">
      <w:pPr>
        <w:rPr>
          <w:rFonts w:asciiTheme="majorBidi" w:hAnsiTheme="majorBidi" w:cstheme="majorBidi"/>
          <w:sz w:val="30"/>
          <w:szCs w:val="30"/>
        </w:rPr>
      </w:pPr>
    </w:p>
    <w:p w14:paraId="61CDCCAA" w14:textId="2F31925D" w:rsidR="00D848F9" w:rsidRDefault="00D848F9" w:rsidP="00FE5DF9">
      <w:pPr>
        <w:rPr>
          <w:rFonts w:asciiTheme="majorBidi" w:hAnsiTheme="majorBidi" w:cstheme="majorBidi"/>
          <w:sz w:val="30"/>
          <w:szCs w:val="30"/>
        </w:rPr>
      </w:pPr>
    </w:p>
    <w:p w14:paraId="1BC8D640" w14:textId="02D00E46" w:rsidR="00D848F9" w:rsidRDefault="00D848F9" w:rsidP="00FE5DF9">
      <w:pPr>
        <w:rPr>
          <w:rFonts w:asciiTheme="majorBidi" w:hAnsiTheme="majorBidi" w:cstheme="majorBidi"/>
          <w:sz w:val="30"/>
          <w:szCs w:val="30"/>
        </w:rPr>
      </w:pPr>
    </w:p>
    <w:p w14:paraId="02C04FAD" w14:textId="26BD54D4" w:rsidR="00D848F9" w:rsidRDefault="00D848F9" w:rsidP="00FE5DF9">
      <w:pPr>
        <w:rPr>
          <w:rFonts w:asciiTheme="majorBidi" w:hAnsiTheme="majorBidi" w:cstheme="majorBidi"/>
          <w:sz w:val="30"/>
          <w:szCs w:val="30"/>
        </w:rPr>
      </w:pPr>
    </w:p>
    <w:p w14:paraId="486BFD3C" w14:textId="71DED025" w:rsidR="00D848F9" w:rsidRDefault="00D848F9" w:rsidP="00FE5DF9">
      <w:pPr>
        <w:rPr>
          <w:rFonts w:asciiTheme="majorBidi" w:hAnsiTheme="majorBidi" w:cstheme="majorBidi"/>
          <w:sz w:val="30"/>
          <w:szCs w:val="30"/>
        </w:rPr>
      </w:pPr>
    </w:p>
    <w:p w14:paraId="0BE4041F" w14:textId="457EC34C" w:rsidR="00D848F9" w:rsidRDefault="00D848F9" w:rsidP="00FE5DF9">
      <w:pPr>
        <w:rPr>
          <w:rFonts w:asciiTheme="majorBidi" w:hAnsiTheme="majorBidi" w:cstheme="majorBidi"/>
          <w:sz w:val="30"/>
          <w:szCs w:val="30"/>
        </w:rPr>
      </w:pPr>
    </w:p>
    <w:p w14:paraId="2B1710A1" w14:textId="2EE5B80C" w:rsidR="00D848F9" w:rsidRDefault="00D848F9" w:rsidP="00FE5DF9">
      <w:pPr>
        <w:rPr>
          <w:rFonts w:asciiTheme="majorBidi" w:hAnsiTheme="majorBidi" w:cstheme="majorBidi"/>
          <w:sz w:val="30"/>
          <w:szCs w:val="30"/>
        </w:rPr>
      </w:pPr>
    </w:p>
    <w:p w14:paraId="553B5DC4" w14:textId="77777777" w:rsidR="00D848F9" w:rsidRPr="00D848F9" w:rsidRDefault="00D848F9" w:rsidP="00FE5DF9">
      <w:pPr>
        <w:rPr>
          <w:rFonts w:asciiTheme="majorBidi" w:hAnsiTheme="majorBidi" w:cstheme="majorBidi"/>
          <w:sz w:val="30"/>
          <w:szCs w:val="30"/>
        </w:rPr>
      </w:pPr>
    </w:p>
    <w:p w14:paraId="77FAD96C" w14:textId="45B09053" w:rsidR="001B310A" w:rsidRPr="00C60284" w:rsidRDefault="00944BF6" w:rsidP="001B310A">
      <w:pPr>
        <w:pStyle w:val="Heading1"/>
        <w:keepLines/>
        <w:numPr>
          <w:ilvl w:val="0"/>
          <w:numId w:val="3"/>
        </w:numPr>
        <w:shd w:val="clear" w:color="auto" w:fill="auto"/>
        <w:ind w:right="-45"/>
        <w:jc w:val="thaiDistribute"/>
        <w:rPr>
          <w:rFonts w:ascii="Angsana New" w:hAnsi="Angsana New" w:cs="Angsana New"/>
          <w:sz w:val="24"/>
          <w:szCs w:val="24"/>
          <w:cs/>
          <w:lang w:val="th-TH"/>
        </w:rPr>
      </w:pPr>
      <w:r w:rsidRPr="00C60284">
        <w:rPr>
          <w:rFonts w:ascii="Angsana New" w:hAnsi="Angsana New" w:cs="Angsana New"/>
          <w:sz w:val="30"/>
          <w:szCs w:val="30"/>
          <w:u w:val="none"/>
          <w:cs/>
          <w:lang w:val="th-TH"/>
        </w:rPr>
        <w:t>เครื่องมือทางการเงิน</w:t>
      </w:r>
    </w:p>
    <w:p w14:paraId="30A948D0" w14:textId="77777777" w:rsidR="00944BF6" w:rsidRPr="00C60284" w:rsidRDefault="00944BF6" w:rsidP="00944BF6">
      <w:pPr>
        <w:pStyle w:val="block"/>
        <w:spacing w:after="0" w:line="240" w:lineRule="atLeast"/>
        <w:ind w:left="540" w:right="-7"/>
        <w:jc w:val="both"/>
        <w:rPr>
          <w:rFonts w:ascii="Angsana New" w:hAnsi="Angsana New" w:cs="Angsana New"/>
          <w:sz w:val="30"/>
          <w:szCs w:val="30"/>
          <w:cs/>
          <w:lang w:bidi="th-TH"/>
        </w:rPr>
      </w:pPr>
    </w:p>
    <w:p w14:paraId="695B2A2D" w14:textId="77777777" w:rsidR="00944BF6" w:rsidRPr="00C60284" w:rsidRDefault="00944BF6" w:rsidP="00944BF6">
      <w:pPr>
        <w:pStyle w:val="block"/>
        <w:spacing w:after="0" w:line="240" w:lineRule="auto"/>
        <w:ind w:left="0" w:right="-7" w:firstLine="540"/>
        <w:jc w:val="both"/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</w:pPr>
      <w:r w:rsidRPr="00C60284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  <w:r w:rsidRPr="00C60284">
        <w:rPr>
          <w:rFonts w:asciiTheme="majorBidi" w:hAnsiTheme="majorBidi" w:cstheme="majorBidi"/>
          <w:b/>
          <w:bCs/>
          <w:sz w:val="30"/>
          <w:szCs w:val="30"/>
          <w:lang w:bidi="th-TH"/>
        </w:rPr>
        <w:t xml:space="preserve"> </w:t>
      </w:r>
    </w:p>
    <w:p w14:paraId="696DFFA6" w14:textId="77777777" w:rsidR="00944BF6" w:rsidRPr="00C60284" w:rsidRDefault="00944BF6" w:rsidP="00944BF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shd w:val="clear" w:color="auto" w:fill="D9D9D9"/>
        </w:rPr>
      </w:pPr>
    </w:p>
    <w:p w14:paraId="52811DE4" w14:textId="0AF11010" w:rsidR="00944BF6" w:rsidRDefault="00944BF6" w:rsidP="00944BF6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C60284">
        <w:rPr>
          <w:rFonts w:asciiTheme="majorBidi" w:hAnsiTheme="majorBidi" w:cstheme="majorBidi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รวมถึงลำดับชั้นมูลค่ายุติธรรมสำหรับเครื่องมือทางการเงินที่วัดมูลค่าด้วยมูลค่ายุติธรรม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</w:t>
      </w:r>
      <w:r w:rsidR="0040560D" w:rsidRPr="00C60284">
        <w:rPr>
          <w:rFonts w:asciiTheme="majorBidi" w:hAnsiTheme="majorBidi" w:cstheme="majorBidi" w:hint="cs"/>
          <w:sz w:val="30"/>
          <w:szCs w:val="30"/>
          <w:cs/>
          <w:lang w:bidi="th-TH"/>
        </w:rPr>
        <w:t>ราคาทุนตัดจำหน่าย</w:t>
      </w:r>
      <w:r w:rsidRPr="00C60284">
        <w:rPr>
          <w:rFonts w:asciiTheme="majorBidi" w:hAnsiTheme="majorBidi" w:cstheme="majorBidi"/>
          <w:sz w:val="30"/>
          <w:szCs w:val="30"/>
          <w:cs/>
          <w:lang w:bidi="th-TH"/>
        </w:rPr>
        <w:t>หากมูลค่าตามบัญชีใกล้เคียงกับมูลค่ายุติธรรมอย่างสมเหตุสมผล</w:t>
      </w:r>
      <w:r w:rsidRPr="00C60284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</w:p>
    <w:p w14:paraId="70E10A53" w14:textId="77777777" w:rsidR="00D848F9" w:rsidRPr="00C60284" w:rsidRDefault="00D848F9" w:rsidP="00944BF6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cs/>
          <w:lang w:bidi="th-TH"/>
        </w:rPr>
      </w:pPr>
    </w:p>
    <w:tbl>
      <w:tblPr>
        <w:tblW w:w="1000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261"/>
        <w:gridCol w:w="1260"/>
        <w:gridCol w:w="180"/>
        <w:gridCol w:w="1079"/>
        <w:gridCol w:w="181"/>
        <w:gridCol w:w="990"/>
        <w:gridCol w:w="180"/>
        <w:gridCol w:w="990"/>
        <w:gridCol w:w="900"/>
        <w:gridCol w:w="990"/>
        <w:gridCol w:w="990"/>
      </w:tblGrid>
      <w:tr w:rsidR="003B0047" w:rsidRPr="00C60284" w14:paraId="392163E6" w14:textId="77777777" w:rsidTr="00774C7F">
        <w:trPr>
          <w:trHeight w:val="362"/>
          <w:tblHeader/>
        </w:trPr>
        <w:tc>
          <w:tcPr>
            <w:tcW w:w="2261" w:type="dxa"/>
            <w:shd w:val="clear" w:color="auto" w:fill="auto"/>
            <w:vAlign w:val="bottom"/>
          </w:tcPr>
          <w:p w14:paraId="6CA7B162" w14:textId="6CE6C556" w:rsidR="003B0047" w:rsidRPr="00C60284" w:rsidRDefault="003B0047" w:rsidP="007125D3">
            <w:pPr>
              <w:pStyle w:val="acctfourfigures"/>
              <w:tabs>
                <w:tab w:val="clear" w:pos="765"/>
                <w:tab w:val="left" w:pos="270"/>
              </w:tabs>
              <w:spacing w:line="240" w:lineRule="auto"/>
              <w:ind w:left="180" w:right="-2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C60284">
              <w:rPr>
                <w:rFonts w:ascii="Angsana New" w:hAnsi="Angsana New" w:cs="Angsana New"/>
                <w:sz w:val="20"/>
                <w:rtl/>
                <w:cs/>
              </w:rPr>
              <w:br w:type="page"/>
            </w:r>
            <w:r w:rsidRPr="00C60284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  <w:r w:rsidRPr="00C60284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  <w:r w:rsidRPr="00C602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br w:type="page"/>
            </w:r>
            <w:r w:rsidRPr="00C6028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br w:type="page"/>
            </w:r>
            <w:r w:rsidRPr="00C60284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</w:p>
        </w:tc>
        <w:tc>
          <w:tcPr>
            <w:tcW w:w="7740" w:type="dxa"/>
            <w:gridSpan w:val="10"/>
          </w:tcPr>
          <w:p w14:paraId="784CE606" w14:textId="68D311DD" w:rsidR="003B0047" w:rsidRPr="00C60284" w:rsidRDefault="003B0047" w:rsidP="007125D3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uto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C6028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3B0047" w:rsidRPr="00C60284" w14:paraId="1E2803B0" w14:textId="77777777" w:rsidTr="00774C7F">
        <w:trPr>
          <w:trHeight w:val="362"/>
          <w:tblHeader/>
        </w:trPr>
        <w:tc>
          <w:tcPr>
            <w:tcW w:w="2261" w:type="dxa"/>
            <w:shd w:val="clear" w:color="auto" w:fill="auto"/>
            <w:vAlign w:val="bottom"/>
          </w:tcPr>
          <w:p w14:paraId="510241CD" w14:textId="77777777" w:rsidR="003B0047" w:rsidRPr="00C60284" w:rsidRDefault="003B0047" w:rsidP="007125D3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right="-25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  <w:cs/>
                <w:lang w:bidi="th-TH"/>
              </w:rPr>
            </w:pPr>
          </w:p>
        </w:tc>
        <w:tc>
          <w:tcPr>
            <w:tcW w:w="3690" w:type="dxa"/>
            <w:gridSpan w:val="5"/>
          </w:tcPr>
          <w:p w14:paraId="5EA327BE" w14:textId="230A128D" w:rsidR="003B0047" w:rsidRPr="00C60284" w:rsidRDefault="003B0047" w:rsidP="007125D3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C6028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  <w:t>มูลค่าตามบัญชี</w:t>
            </w:r>
          </w:p>
        </w:tc>
        <w:tc>
          <w:tcPr>
            <w:tcW w:w="180" w:type="dxa"/>
          </w:tcPr>
          <w:p w14:paraId="34388ECC" w14:textId="77777777" w:rsidR="003B0047" w:rsidRPr="00C60284" w:rsidRDefault="003B0047" w:rsidP="007125D3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3870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CAFBBA" w14:textId="77777777" w:rsidR="003B0047" w:rsidRPr="00C60284" w:rsidRDefault="003B0047" w:rsidP="007125D3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C6028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5C5D8E" w:rsidRPr="00C60284" w14:paraId="23DD9D3C" w14:textId="77777777" w:rsidTr="00774C7F">
        <w:trPr>
          <w:trHeight w:val="362"/>
          <w:tblHeader/>
        </w:trPr>
        <w:tc>
          <w:tcPr>
            <w:tcW w:w="2261" w:type="dxa"/>
            <w:shd w:val="clear" w:color="auto" w:fill="auto"/>
            <w:vAlign w:val="bottom"/>
          </w:tcPr>
          <w:p w14:paraId="002226D2" w14:textId="77777777" w:rsidR="005C5D8E" w:rsidRPr="00C60284" w:rsidRDefault="005C5D8E" w:rsidP="007125D3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937FC63" w14:textId="77777777" w:rsidR="005C5D8E" w:rsidRPr="00C60284" w:rsidRDefault="005C5D8E" w:rsidP="007125D3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</w:t>
            </w:r>
          </w:p>
          <w:p w14:paraId="33DA415A" w14:textId="77777777" w:rsidR="005C5D8E" w:rsidRPr="00C60284" w:rsidRDefault="005C5D8E" w:rsidP="007125D3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การเงินที่วัดมูลค่า</w:t>
            </w:r>
          </w:p>
          <w:p w14:paraId="5709E453" w14:textId="77777777" w:rsidR="005C5D8E" w:rsidRPr="00C60284" w:rsidRDefault="005C5D8E" w:rsidP="007125D3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ด้วยมูลค่ายุติธรรม</w:t>
            </w:r>
          </w:p>
          <w:p w14:paraId="31891AB2" w14:textId="77777777" w:rsidR="005C5D8E" w:rsidRPr="00C60284" w:rsidRDefault="005C5D8E" w:rsidP="007125D3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ผ่านกำไร</w:t>
            </w:r>
          </w:p>
          <w:p w14:paraId="73D1F0A2" w14:textId="77777777" w:rsidR="005C5D8E" w:rsidRPr="00C60284" w:rsidRDefault="005C5D8E" w:rsidP="007125D3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หรือขาดทุน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5F24E0B5" w14:textId="77777777" w:rsidR="005C5D8E" w:rsidRPr="00C60284" w:rsidRDefault="005C5D8E" w:rsidP="007125D3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14:paraId="192451FE" w14:textId="21FA6986" w:rsidR="005C5D8E" w:rsidRDefault="005C5D8E" w:rsidP="007125D3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</w:t>
            </w:r>
          </w:p>
          <w:p w14:paraId="58096C1D" w14:textId="28748523" w:rsidR="005C5D8E" w:rsidRPr="00C60284" w:rsidRDefault="005C5D8E" w:rsidP="007125D3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มูลค่าด้วย</w:t>
            </w:r>
          </w:p>
          <w:p w14:paraId="7C8578B6" w14:textId="77777777" w:rsidR="005C5D8E" w:rsidRPr="00C60284" w:rsidRDefault="005C5D8E" w:rsidP="007125D3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ราคาทุน</w:t>
            </w:r>
          </w:p>
          <w:p w14:paraId="2774D8B4" w14:textId="77777777" w:rsidR="005C5D8E" w:rsidRPr="00C60284" w:rsidRDefault="005C5D8E" w:rsidP="007125D3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ตัดจำหน่าย</w:t>
            </w:r>
          </w:p>
        </w:tc>
        <w:tc>
          <w:tcPr>
            <w:tcW w:w="181" w:type="dxa"/>
            <w:tcBorders>
              <w:top w:val="single" w:sz="4" w:space="0" w:color="auto"/>
            </w:tcBorders>
          </w:tcPr>
          <w:p w14:paraId="73D82A4C" w14:textId="77777777" w:rsidR="005C5D8E" w:rsidRPr="00C60284" w:rsidRDefault="005C5D8E" w:rsidP="007125D3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8AA2B29" w14:textId="5E2CB2E7" w:rsidR="005C5D8E" w:rsidRPr="00C60284" w:rsidRDefault="005C5D8E" w:rsidP="007125D3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80" w:type="dxa"/>
            <w:vAlign w:val="bottom"/>
          </w:tcPr>
          <w:p w14:paraId="43469F75" w14:textId="77777777" w:rsidR="005C5D8E" w:rsidRPr="00C60284" w:rsidRDefault="005C5D8E" w:rsidP="007125D3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76023FF" w14:textId="3E2FCFB4" w:rsidR="005C5D8E" w:rsidRPr="00C60284" w:rsidRDefault="005C5D8E" w:rsidP="007125D3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ระดับ </w:t>
            </w:r>
            <w:r w:rsidR="006F080F" w:rsidRPr="006F080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F9864EF" w14:textId="377C1F5E" w:rsidR="005C5D8E" w:rsidRPr="00C60284" w:rsidRDefault="005C5D8E" w:rsidP="007125D3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  <w:lang w:bidi="th-TH"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ระดับ </w:t>
            </w:r>
            <w:r w:rsidR="006F080F" w:rsidRPr="006F080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48A0F0C" w14:textId="34B0E769" w:rsidR="005C5D8E" w:rsidRPr="00C60284" w:rsidRDefault="005C5D8E" w:rsidP="007125D3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  <w:lang w:bidi="th-TH"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ระดับ </w:t>
            </w:r>
            <w:r w:rsidR="006F080F" w:rsidRPr="006F080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E5D7EFE" w14:textId="77777777" w:rsidR="005C5D8E" w:rsidRPr="00C60284" w:rsidRDefault="005C5D8E" w:rsidP="007125D3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  <w:lang w:bidi="th-TH"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5C5D8E" w:rsidRPr="00C60284" w14:paraId="7FE06111" w14:textId="77777777" w:rsidTr="00774C7F">
        <w:trPr>
          <w:trHeight w:val="362"/>
          <w:tblHeader/>
        </w:trPr>
        <w:tc>
          <w:tcPr>
            <w:tcW w:w="2261" w:type="dxa"/>
            <w:shd w:val="clear" w:color="auto" w:fill="auto"/>
          </w:tcPr>
          <w:p w14:paraId="07E5BACD" w14:textId="77777777" w:rsidR="005C5D8E" w:rsidRPr="00C60284" w:rsidRDefault="005C5D8E" w:rsidP="007125D3">
            <w:pPr>
              <w:tabs>
                <w:tab w:val="left" w:pos="270"/>
              </w:tabs>
              <w:ind w:left="180" w:right="-25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7740" w:type="dxa"/>
            <w:gridSpan w:val="10"/>
          </w:tcPr>
          <w:p w14:paraId="133C0033" w14:textId="7C557C41" w:rsidR="005C5D8E" w:rsidRPr="00C60284" w:rsidRDefault="005C5D8E" w:rsidP="007125D3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  <w:r w:rsidRPr="00C60284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5C5D8E" w:rsidRPr="00C60284" w14:paraId="063DF83A" w14:textId="77777777" w:rsidTr="00774C7F">
        <w:trPr>
          <w:trHeight w:val="375"/>
        </w:trPr>
        <w:tc>
          <w:tcPr>
            <w:tcW w:w="2261" w:type="dxa"/>
            <w:shd w:val="clear" w:color="auto" w:fill="auto"/>
          </w:tcPr>
          <w:p w14:paraId="5DF8C063" w14:textId="3742A286" w:rsidR="005C5D8E" w:rsidRPr="00C60284" w:rsidRDefault="005C5D8E" w:rsidP="007125D3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C6028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="006F080F" w:rsidRPr="006F080F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</w:rPr>
              <w:t>30</w:t>
            </w:r>
            <w:r w:rsidR="00386C9B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="00386C9B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กันยายน</w:t>
            </w:r>
            <w:r w:rsidRPr="00C6028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="006F080F" w:rsidRPr="006F080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2564</w:t>
            </w:r>
          </w:p>
        </w:tc>
        <w:tc>
          <w:tcPr>
            <w:tcW w:w="1260" w:type="dxa"/>
          </w:tcPr>
          <w:p w14:paraId="2AF96F81" w14:textId="77777777" w:rsidR="005C5D8E" w:rsidRPr="00C60284" w:rsidRDefault="005C5D8E" w:rsidP="007125D3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24588D9F" w14:textId="77777777" w:rsidR="005C5D8E" w:rsidRPr="00C60284" w:rsidRDefault="005C5D8E" w:rsidP="007125D3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</w:tcPr>
          <w:p w14:paraId="3E378407" w14:textId="26018BAF" w:rsidR="005C5D8E" w:rsidRPr="00C60284" w:rsidRDefault="005C5D8E" w:rsidP="007125D3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</w:tcPr>
          <w:p w14:paraId="663CD44B" w14:textId="77777777" w:rsidR="005C5D8E" w:rsidRPr="00C60284" w:rsidRDefault="005C5D8E" w:rsidP="007125D3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72D0C40D" w14:textId="56A72B81" w:rsidR="005C5D8E" w:rsidRPr="00C60284" w:rsidRDefault="005C5D8E" w:rsidP="007125D3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4DFE19D0" w14:textId="77777777" w:rsidR="005C5D8E" w:rsidRPr="00C60284" w:rsidRDefault="005C5D8E" w:rsidP="007125D3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28311A67" w14:textId="77777777" w:rsidR="005C5D8E" w:rsidRPr="00C60284" w:rsidRDefault="005C5D8E" w:rsidP="007125D3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5AB952BE" w14:textId="77777777" w:rsidR="005C5D8E" w:rsidRPr="00C60284" w:rsidRDefault="005C5D8E" w:rsidP="007125D3">
            <w:pPr>
              <w:pStyle w:val="acctfourfigures"/>
              <w:tabs>
                <w:tab w:val="clear" w:pos="765"/>
                <w:tab w:val="left" w:pos="270"/>
                <w:tab w:val="decimal" w:pos="821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5A6D2DA8" w14:textId="77777777" w:rsidR="005C5D8E" w:rsidRPr="00C60284" w:rsidRDefault="005C5D8E" w:rsidP="007125D3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4CE19C82" w14:textId="77777777" w:rsidR="005C5D8E" w:rsidRPr="00C60284" w:rsidRDefault="005C5D8E" w:rsidP="007125D3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C5D8E" w:rsidRPr="00C60284" w14:paraId="5ECC9FF4" w14:textId="77777777" w:rsidTr="00774C7F">
        <w:trPr>
          <w:trHeight w:val="362"/>
        </w:trPr>
        <w:tc>
          <w:tcPr>
            <w:tcW w:w="2261" w:type="dxa"/>
            <w:shd w:val="clear" w:color="auto" w:fill="auto"/>
          </w:tcPr>
          <w:p w14:paraId="12688A1C" w14:textId="77777777" w:rsidR="005C5D8E" w:rsidRPr="00C60284" w:rsidRDefault="005C5D8E" w:rsidP="00712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C6028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260" w:type="dxa"/>
          </w:tcPr>
          <w:p w14:paraId="4F87211F" w14:textId="77777777" w:rsidR="005C5D8E" w:rsidRPr="00C60284" w:rsidRDefault="005C5D8E" w:rsidP="007125D3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00F34B1A" w14:textId="77777777" w:rsidR="005C5D8E" w:rsidRPr="00C60284" w:rsidRDefault="005C5D8E" w:rsidP="007125D3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</w:tcPr>
          <w:p w14:paraId="0E0E9102" w14:textId="743DC674" w:rsidR="005C5D8E" w:rsidRPr="00C60284" w:rsidRDefault="005C5D8E" w:rsidP="007125D3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</w:tcPr>
          <w:p w14:paraId="64F05994" w14:textId="77777777" w:rsidR="005C5D8E" w:rsidRPr="00C60284" w:rsidRDefault="005C5D8E" w:rsidP="007125D3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5FDDBF09" w14:textId="46A938AF" w:rsidR="005C5D8E" w:rsidRPr="00C60284" w:rsidRDefault="005C5D8E" w:rsidP="007125D3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58F696C8" w14:textId="77777777" w:rsidR="005C5D8E" w:rsidRPr="00C60284" w:rsidRDefault="005C5D8E" w:rsidP="007125D3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070360AF" w14:textId="77777777" w:rsidR="005C5D8E" w:rsidRPr="00C60284" w:rsidRDefault="005C5D8E" w:rsidP="007125D3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5F06DBF8" w14:textId="77777777" w:rsidR="005C5D8E" w:rsidRPr="00C60284" w:rsidRDefault="005C5D8E" w:rsidP="007125D3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7E81D715" w14:textId="77777777" w:rsidR="005C5D8E" w:rsidRPr="00C60284" w:rsidRDefault="005C5D8E" w:rsidP="007125D3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6C0A3628" w14:textId="77777777" w:rsidR="005C5D8E" w:rsidRPr="00C60284" w:rsidRDefault="005C5D8E" w:rsidP="007125D3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118A2" w:rsidRPr="00C60284" w14:paraId="5915EF28" w14:textId="77777777" w:rsidTr="005C5416">
        <w:trPr>
          <w:trHeight w:val="362"/>
        </w:trPr>
        <w:tc>
          <w:tcPr>
            <w:tcW w:w="2261" w:type="dxa"/>
            <w:shd w:val="clear" w:color="auto" w:fill="auto"/>
          </w:tcPr>
          <w:p w14:paraId="4D100865" w14:textId="11A3BFFF" w:rsidR="003118A2" w:rsidRPr="00C7114D" w:rsidRDefault="008445B0" w:rsidP="00311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เงินลงทุนในตราสาร</w:t>
            </w:r>
            <w:r w:rsidR="00C7114D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ทุน</w:t>
            </w:r>
          </w:p>
        </w:tc>
        <w:tc>
          <w:tcPr>
            <w:tcW w:w="1260" w:type="dxa"/>
            <w:vAlign w:val="bottom"/>
          </w:tcPr>
          <w:p w14:paraId="7B1EEE7E" w14:textId="32733797" w:rsidR="003118A2" w:rsidRPr="00C60284" w:rsidRDefault="003118A2" w:rsidP="003118A2">
            <w:pPr>
              <w:pStyle w:val="acctfourfigures"/>
              <w:tabs>
                <w:tab w:val="clear" w:pos="765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1,330</w:t>
            </w:r>
          </w:p>
        </w:tc>
        <w:tc>
          <w:tcPr>
            <w:tcW w:w="180" w:type="dxa"/>
            <w:vAlign w:val="bottom"/>
          </w:tcPr>
          <w:p w14:paraId="6CB055E0" w14:textId="77777777" w:rsidR="003118A2" w:rsidRPr="00C60284" w:rsidRDefault="003118A2" w:rsidP="003118A2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43DB6730" w14:textId="09286ECE" w:rsidR="003118A2" w:rsidRPr="00C60284" w:rsidRDefault="003118A2" w:rsidP="003118A2">
            <w:pPr>
              <w:pStyle w:val="acctfourfigures"/>
              <w:tabs>
                <w:tab w:val="clear" w:pos="765"/>
              </w:tabs>
              <w:spacing w:line="240" w:lineRule="atLeast"/>
              <w:ind w:right="-43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1" w:type="dxa"/>
            <w:vAlign w:val="bottom"/>
          </w:tcPr>
          <w:p w14:paraId="53127D2B" w14:textId="77777777" w:rsidR="003118A2" w:rsidRPr="00C60284" w:rsidRDefault="003118A2" w:rsidP="003118A2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758C792" w14:textId="6F2F8B3B" w:rsidR="003118A2" w:rsidRPr="00C60284" w:rsidRDefault="003118A2" w:rsidP="003118A2">
            <w:pPr>
              <w:pStyle w:val="acctfourfigures"/>
              <w:tabs>
                <w:tab w:val="clear" w:pos="765"/>
                <w:tab w:val="left" w:pos="702"/>
              </w:tabs>
              <w:spacing w:line="240" w:lineRule="atLeast"/>
              <w:ind w:right="-15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1,330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3ECE38F" w14:textId="77777777" w:rsidR="003118A2" w:rsidRPr="00C60284" w:rsidRDefault="003118A2" w:rsidP="003118A2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1E2D5A4" w14:textId="0DFD51B2" w:rsidR="003118A2" w:rsidRPr="00C60284" w:rsidRDefault="003118A2" w:rsidP="004D6123">
            <w:pPr>
              <w:pStyle w:val="acctfourfigures"/>
              <w:tabs>
                <w:tab w:val="clear" w:pos="765"/>
                <w:tab w:val="left" w:pos="664"/>
              </w:tabs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1,330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62AD59C" w14:textId="4A33C57F" w:rsidR="003118A2" w:rsidRPr="00C60284" w:rsidRDefault="003118A2" w:rsidP="004D6123">
            <w:pPr>
              <w:pStyle w:val="acctfourfigures"/>
              <w:tabs>
                <w:tab w:val="clear" w:pos="765"/>
                <w:tab w:val="left" w:pos="269"/>
                <w:tab w:val="left" w:pos="629"/>
              </w:tabs>
              <w:spacing w:line="240" w:lineRule="atLeast"/>
              <w:ind w:right="-34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451A421" w14:textId="3F2C7CF1" w:rsidR="003118A2" w:rsidRPr="00C60284" w:rsidRDefault="003118A2" w:rsidP="003118A2">
            <w:pPr>
              <w:pStyle w:val="acctfourfigures"/>
              <w:tabs>
                <w:tab w:val="clear" w:pos="765"/>
                <w:tab w:val="left" w:pos="539"/>
              </w:tabs>
              <w:spacing w:line="240" w:lineRule="atLeast"/>
              <w:ind w:right="-342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B125365" w14:textId="28C2014B" w:rsidR="003118A2" w:rsidRPr="00C60284" w:rsidRDefault="003118A2" w:rsidP="003118A2">
            <w:pPr>
              <w:pStyle w:val="acctfourfigures"/>
              <w:tabs>
                <w:tab w:val="clear" w:pos="765"/>
                <w:tab w:val="left" w:pos="627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1,330</w:t>
            </w:r>
          </w:p>
        </w:tc>
      </w:tr>
      <w:tr w:rsidR="003118A2" w:rsidRPr="00C60284" w14:paraId="6F7E355D" w14:textId="77777777" w:rsidTr="008445B0">
        <w:trPr>
          <w:trHeight w:val="350"/>
        </w:trPr>
        <w:tc>
          <w:tcPr>
            <w:tcW w:w="2261" w:type="dxa"/>
            <w:shd w:val="clear" w:color="auto" w:fill="auto"/>
          </w:tcPr>
          <w:p w14:paraId="6B21448E" w14:textId="77777777" w:rsidR="003118A2" w:rsidRPr="00C60284" w:rsidRDefault="003118A2" w:rsidP="00311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สินทรัพย์ทางการเงินอื่น</w:t>
            </w:r>
          </w:p>
        </w:tc>
        <w:tc>
          <w:tcPr>
            <w:tcW w:w="1260" w:type="dxa"/>
          </w:tcPr>
          <w:p w14:paraId="764FF185" w14:textId="77777777" w:rsidR="003118A2" w:rsidRPr="00C60284" w:rsidRDefault="003118A2" w:rsidP="003118A2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3999857E" w14:textId="77777777" w:rsidR="003118A2" w:rsidRPr="00C60284" w:rsidRDefault="003118A2" w:rsidP="003118A2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</w:tcPr>
          <w:p w14:paraId="73F177EB" w14:textId="1094DAC6" w:rsidR="003118A2" w:rsidRPr="00C60284" w:rsidRDefault="003118A2" w:rsidP="003118A2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</w:tcPr>
          <w:p w14:paraId="4685B31F" w14:textId="77777777" w:rsidR="003118A2" w:rsidRPr="00C60284" w:rsidRDefault="003118A2" w:rsidP="003118A2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11927546" w14:textId="73A971F5" w:rsidR="003118A2" w:rsidRPr="00C60284" w:rsidRDefault="003118A2" w:rsidP="003118A2">
            <w:pPr>
              <w:pStyle w:val="acctfourfigures"/>
              <w:tabs>
                <w:tab w:val="clear" w:pos="765"/>
              </w:tabs>
              <w:spacing w:line="240" w:lineRule="atLeast"/>
              <w:ind w:right="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3AA9BE7E" w14:textId="77777777" w:rsidR="003118A2" w:rsidRPr="00C60284" w:rsidRDefault="003118A2" w:rsidP="003118A2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1CFDCD3B" w14:textId="77777777" w:rsidR="003118A2" w:rsidRPr="00C60284" w:rsidRDefault="003118A2" w:rsidP="003118A2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3AC79732" w14:textId="77777777" w:rsidR="003118A2" w:rsidRPr="00C60284" w:rsidRDefault="003118A2" w:rsidP="004D6123">
            <w:pPr>
              <w:pStyle w:val="acctfourfigures"/>
              <w:tabs>
                <w:tab w:val="clear" w:pos="765"/>
                <w:tab w:val="left" w:pos="269"/>
              </w:tabs>
              <w:spacing w:line="240" w:lineRule="atLeast"/>
              <w:ind w:right="-7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21E7F112" w14:textId="77777777" w:rsidR="003118A2" w:rsidRPr="00C60284" w:rsidRDefault="003118A2" w:rsidP="003118A2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660BD884" w14:textId="77777777" w:rsidR="003118A2" w:rsidRPr="00C60284" w:rsidRDefault="003118A2" w:rsidP="003118A2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118A2" w:rsidRPr="006C394C" w14:paraId="7EF7DC2D" w14:textId="77777777" w:rsidTr="00774C7F">
        <w:trPr>
          <w:trHeight w:val="1050"/>
        </w:trPr>
        <w:tc>
          <w:tcPr>
            <w:tcW w:w="2261" w:type="dxa"/>
            <w:shd w:val="clear" w:color="auto" w:fill="auto"/>
          </w:tcPr>
          <w:p w14:paraId="4279A9BE" w14:textId="2D5685DC" w:rsidR="003118A2" w:rsidRDefault="003118A2" w:rsidP="003118A2">
            <w:pPr>
              <w:tabs>
                <w:tab w:val="clear" w:pos="227"/>
                <w:tab w:val="left" w:pos="0"/>
              </w:tabs>
              <w:ind w:left="160" w:right="-90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สัญญาซื้อขายเงินตรา</w:t>
            </w:r>
            <w:r w:rsidRPr="00C6028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C60284">
              <w:rPr>
                <w:rFonts w:asciiTheme="majorBidi" w:hAnsiTheme="majorBidi" w:cstheme="majorBidi"/>
                <w:sz w:val="26"/>
                <w:szCs w:val="26"/>
              </w:rPr>
              <w:br/>
              <w:t xml:space="preserve">  </w:t>
            </w:r>
            <w:r w:rsidRPr="00C60284">
              <w:rPr>
                <w:rFonts w:asciiTheme="majorBidi" w:hAnsiTheme="majorBidi" w:cstheme="majorBidi"/>
                <w:sz w:val="26"/>
                <w:szCs w:val="26"/>
                <w:cs/>
              </w:rPr>
              <w:t>ต่างประเทศล่วงหน้า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ที่ใช้</w:t>
            </w:r>
          </w:p>
          <w:p w14:paraId="57D222D3" w14:textId="34293EAF" w:rsidR="003118A2" w:rsidRPr="00C60284" w:rsidRDefault="003118A2" w:rsidP="003118A2">
            <w:pPr>
              <w:tabs>
                <w:tab w:val="clear" w:pos="227"/>
                <w:tab w:val="left" w:pos="188"/>
              </w:tabs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   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ในการป้องกันความเสี่ยง</w:t>
            </w:r>
          </w:p>
        </w:tc>
        <w:tc>
          <w:tcPr>
            <w:tcW w:w="1260" w:type="dxa"/>
            <w:vAlign w:val="bottom"/>
          </w:tcPr>
          <w:p w14:paraId="0BD45EEE" w14:textId="7EBF1768" w:rsidR="003118A2" w:rsidRPr="00592D3A" w:rsidRDefault="00DD334B" w:rsidP="003118A2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156</w:t>
            </w:r>
          </w:p>
        </w:tc>
        <w:tc>
          <w:tcPr>
            <w:tcW w:w="180" w:type="dxa"/>
          </w:tcPr>
          <w:p w14:paraId="7856F719" w14:textId="77777777" w:rsidR="003118A2" w:rsidRDefault="003118A2" w:rsidP="003118A2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5C9DB7EA" w14:textId="2980B617" w:rsidR="003118A2" w:rsidRPr="00C60284" w:rsidRDefault="003118A2" w:rsidP="003118A2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1" w:type="dxa"/>
          </w:tcPr>
          <w:p w14:paraId="2C8E4C4A" w14:textId="77777777" w:rsidR="003118A2" w:rsidRPr="00CB4BC6" w:rsidRDefault="003118A2" w:rsidP="003118A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49130993" w14:textId="0D612A12" w:rsidR="003118A2" w:rsidRPr="00C60284" w:rsidRDefault="00DD334B" w:rsidP="003118A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A631B00" w14:textId="77777777" w:rsidR="003118A2" w:rsidRPr="00C60284" w:rsidRDefault="003118A2" w:rsidP="003118A2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1E94DF4" w14:textId="7716B429" w:rsidR="003118A2" w:rsidRPr="00C60284" w:rsidRDefault="003118A2" w:rsidP="003118A2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B74B070" w14:textId="55CD4AB6" w:rsidR="003118A2" w:rsidRPr="00C60284" w:rsidRDefault="00DD334B" w:rsidP="004D6123">
            <w:pPr>
              <w:pStyle w:val="acctfourfigures"/>
              <w:tabs>
                <w:tab w:val="clear" w:pos="765"/>
                <w:tab w:val="left" w:pos="269"/>
                <w:tab w:val="decimal" w:pos="360"/>
                <w:tab w:val="left" w:pos="629"/>
              </w:tabs>
              <w:spacing w:line="240" w:lineRule="atLeast"/>
              <w:ind w:right="-16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156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5C97BBF" w14:textId="40D14129" w:rsidR="003118A2" w:rsidRPr="00C60284" w:rsidRDefault="003118A2" w:rsidP="003118A2">
            <w:pPr>
              <w:pStyle w:val="acctfourfigures"/>
              <w:tabs>
                <w:tab w:val="clear" w:pos="765"/>
                <w:tab w:val="decimal" w:pos="358"/>
              </w:tabs>
              <w:spacing w:line="240" w:lineRule="atLeast"/>
              <w:ind w:right="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A8AEECC" w14:textId="6B19F0F1" w:rsidR="003118A2" w:rsidRPr="00C60284" w:rsidRDefault="00DD334B" w:rsidP="003118A2">
            <w:pPr>
              <w:pStyle w:val="acctfourfigures"/>
              <w:tabs>
                <w:tab w:val="clear" w:pos="765"/>
                <w:tab w:val="decimal" w:pos="359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156</w:t>
            </w:r>
          </w:p>
        </w:tc>
      </w:tr>
      <w:tr w:rsidR="003118A2" w:rsidRPr="00C60284" w14:paraId="132933AB" w14:textId="77777777" w:rsidTr="008445B0">
        <w:trPr>
          <w:trHeight w:hRule="exact" w:val="208"/>
        </w:trPr>
        <w:tc>
          <w:tcPr>
            <w:tcW w:w="2261" w:type="dxa"/>
            <w:shd w:val="clear" w:color="auto" w:fill="auto"/>
          </w:tcPr>
          <w:p w14:paraId="15CE7A5D" w14:textId="77777777" w:rsidR="003118A2" w:rsidRPr="00C60284" w:rsidRDefault="003118A2" w:rsidP="003118A2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2D390F30" w14:textId="77777777" w:rsidR="003118A2" w:rsidRPr="00C60284" w:rsidRDefault="003118A2" w:rsidP="003118A2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70569596" w14:textId="77777777" w:rsidR="003118A2" w:rsidRPr="00C60284" w:rsidRDefault="003118A2" w:rsidP="003118A2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01087045" w14:textId="7CC0179B" w:rsidR="003118A2" w:rsidRPr="00C60284" w:rsidRDefault="003118A2" w:rsidP="003118A2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</w:tcPr>
          <w:p w14:paraId="552547A9" w14:textId="77777777" w:rsidR="003118A2" w:rsidRPr="00C60284" w:rsidRDefault="003118A2" w:rsidP="003118A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BC7B3A6" w14:textId="67DE45B6" w:rsidR="003118A2" w:rsidRPr="00C60284" w:rsidRDefault="003118A2" w:rsidP="003118A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743C410" w14:textId="77777777" w:rsidR="003118A2" w:rsidRPr="00C60284" w:rsidRDefault="003118A2" w:rsidP="003118A2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DC5A088" w14:textId="77777777" w:rsidR="003118A2" w:rsidRPr="00C60284" w:rsidRDefault="003118A2" w:rsidP="003118A2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F9F2A51" w14:textId="77777777" w:rsidR="003118A2" w:rsidRPr="00C60284" w:rsidRDefault="003118A2" w:rsidP="004D6123">
            <w:pPr>
              <w:pStyle w:val="acctfourfigures"/>
              <w:tabs>
                <w:tab w:val="clear" w:pos="765"/>
                <w:tab w:val="left" w:pos="269"/>
                <w:tab w:val="decimal" w:pos="360"/>
                <w:tab w:val="left" w:pos="538"/>
              </w:tabs>
              <w:spacing w:line="240" w:lineRule="atLeast"/>
              <w:ind w:right="-7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7A6E384" w14:textId="77777777" w:rsidR="003118A2" w:rsidRPr="00C60284" w:rsidRDefault="003118A2" w:rsidP="003118A2">
            <w:pPr>
              <w:pStyle w:val="acctfourfigures"/>
              <w:tabs>
                <w:tab w:val="clear" w:pos="765"/>
                <w:tab w:val="decimal" w:pos="358"/>
              </w:tabs>
              <w:spacing w:line="240" w:lineRule="atLeast"/>
              <w:ind w:right="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D5DD109" w14:textId="77777777" w:rsidR="003118A2" w:rsidRPr="00C60284" w:rsidRDefault="003118A2" w:rsidP="003118A2">
            <w:pPr>
              <w:pStyle w:val="acctfourfigures"/>
              <w:tabs>
                <w:tab w:val="clear" w:pos="765"/>
                <w:tab w:val="decimal" w:pos="359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118A2" w:rsidRPr="00C60284" w14:paraId="23E840A1" w14:textId="77777777" w:rsidTr="00774C7F">
        <w:trPr>
          <w:trHeight w:val="362"/>
        </w:trPr>
        <w:tc>
          <w:tcPr>
            <w:tcW w:w="2261" w:type="dxa"/>
            <w:shd w:val="clear" w:color="auto" w:fill="auto"/>
          </w:tcPr>
          <w:p w14:paraId="2EAFE217" w14:textId="77777777" w:rsidR="003118A2" w:rsidRPr="00C60284" w:rsidRDefault="003118A2" w:rsidP="003118A2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6028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1260" w:type="dxa"/>
            <w:vAlign w:val="bottom"/>
          </w:tcPr>
          <w:p w14:paraId="2C816453" w14:textId="77777777" w:rsidR="003118A2" w:rsidRPr="00C60284" w:rsidRDefault="003118A2" w:rsidP="003118A2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03AA69DE" w14:textId="77777777" w:rsidR="003118A2" w:rsidRPr="00C60284" w:rsidRDefault="003118A2" w:rsidP="003118A2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7AF28111" w14:textId="44B58B36" w:rsidR="003118A2" w:rsidRPr="00C60284" w:rsidRDefault="003118A2" w:rsidP="003118A2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</w:tcPr>
          <w:p w14:paraId="7DC1AB67" w14:textId="77777777" w:rsidR="003118A2" w:rsidRPr="00C60284" w:rsidRDefault="003118A2" w:rsidP="003118A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44E5CDD" w14:textId="123B087F" w:rsidR="003118A2" w:rsidRPr="00C60284" w:rsidRDefault="003118A2" w:rsidP="003118A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D4D7583" w14:textId="77777777" w:rsidR="003118A2" w:rsidRPr="00C60284" w:rsidRDefault="003118A2" w:rsidP="003118A2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FA1D34A" w14:textId="77777777" w:rsidR="003118A2" w:rsidRPr="00C60284" w:rsidRDefault="003118A2" w:rsidP="003118A2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271DF58" w14:textId="77777777" w:rsidR="003118A2" w:rsidRPr="00C60284" w:rsidRDefault="003118A2" w:rsidP="004D6123">
            <w:pPr>
              <w:pStyle w:val="acctfourfigures"/>
              <w:tabs>
                <w:tab w:val="clear" w:pos="765"/>
                <w:tab w:val="left" w:pos="269"/>
                <w:tab w:val="decimal" w:pos="360"/>
                <w:tab w:val="left" w:pos="538"/>
              </w:tabs>
              <w:spacing w:line="240" w:lineRule="atLeast"/>
              <w:ind w:right="-7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C3C32D1" w14:textId="77777777" w:rsidR="003118A2" w:rsidRPr="00C60284" w:rsidRDefault="003118A2" w:rsidP="003118A2">
            <w:pPr>
              <w:pStyle w:val="acctfourfigures"/>
              <w:tabs>
                <w:tab w:val="clear" w:pos="765"/>
                <w:tab w:val="decimal" w:pos="358"/>
              </w:tabs>
              <w:spacing w:line="240" w:lineRule="atLeast"/>
              <w:ind w:right="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004D190" w14:textId="77777777" w:rsidR="003118A2" w:rsidRPr="00C60284" w:rsidRDefault="003118A2" w:rsidP="003118A2">
            <w:pPr>
              <w:pStyle w:val="acctfourfigures"/>
              <w:tabs>
                <w:tab w:val="clear" w:pos="765"/>
                <w:tab w:val="decimal" w:pos="359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118A2" w:rsidRPr="00C60284" w14:paraId="4A993188" w14:textId="77777777" w:rsidTr="00774C7F">
        <w:trPr>
          <w:trHeight w:val="350"/>
        </w:trPr>
        <w:tc>
          <w:tcPr>
            <w:tcW w:w="2261" w:type="dxa"/>
            <w:shd w:val="clear" w:color="auto" w:fill="auto"/>
          </w:tcPr>
          <w:p w14:paraId="40BE1140" w14:textId="77777777" w:rsidR="003118A2" w:rsidRPr="00C60284" w:rsidRDefault="003118A2" w:rsidP="003118A2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260" w:type="dxa"/>
          </w:tcPr>
          <w:p w14:paraId="56A89373" w14:textId="4B8B9BEA" w:rsidR="003118A2" w:rsidRPr="00C60284" w:rsidRDefault="003118A2" w:rsidP="003118A2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</w:tcPr>
          <w:p w14:paraId="2B8F28BF" w14:textId="77777777" w:rsidR="003118A2" w:rsidRPr="00765D71" w:rsidRDefault="003118A2" w:rsidP="003118A2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79" w:type="dxa"/>
            <w:shd w:val="clear" w:color="auto" w:fill="auto"/>
          </w:tcPr>
          <w:p w14:paraId="1C2D7C65" w14:textId="775F8A56" w:rsidR="003118A2" w:rsidRPr="00C60284" w:rsidRDefault="003118A2" w:rsidP="003118A2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3,569</w:t>
            </w:r>
          </w:p>
        </w:tc>
        <w:tc>
          <w:tcPr>
            <w:tcW w:w="181" w:type="dxa"/>
          </w:tcPr>
          <w:p w14:paraId="3C435F2E" w14:textId="77777777" w:rsidR="003118A2" w:rsidRPr="00765D71" w:rsidRDefault="003118A2" w:rsidP="003118A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14:paraId="1809EB76" w14:textId="478B9919" w:rsidR="003118A2" w:rsidRPr="00C60284" w:rsidRDefault="003118A2" w:rsidP="005C5416">
            <w:pPr>
              <w:pStyle w:val="acctfourfigures"/>
              <w:tabs>
                <w:tab w:val="clear" w:pos="765"/>
                <w:tab w:val="left" w:pos="366"/>
                <w:tab w:val="left" w:pos="726"/>
              </w:tabs>
              <w:spacing w:line="240" w:lineRule="atLeast"/>
              <w:ind w:right="-15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3,569</w:t>
            </w:r>
          </w:p>
        </w:tc>
        <w:tc>
          <w:tcPr>
            <w:tcW w:w="180" w:type="dxa"/>
            <w:shd w:val="clear" w:color="auto" w:fill="auto"/>
          </w:tcPr>
          <w:p w14:paraId="4F9ACD42" w14:textId="77777777" w:rsidR="003118A2" w:rsidRPr="00C60284" w:rsidRDefault="003118A2" w:rsidP="003118A2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00C12A15" w14:textId="517D41DB" w:rsidR="003118A2" w:rsidRPr="00C60284" w:rsidRDefault="003118A2" w:rsidP="003118A2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532D928F" w14:textId="0B8493E3" w:rsidR="003118A2" w:rsidRPr="00C60284" w:rsidRDefault="003118A2" w:rsidP="004D6123">
            <w:pPr>
              <w:pStyle w:val="acctfourfigures"/>
              <w:tabs>
                <w:tab w:val="clear" w:pos="765"/>
                <w:tab w:val="left" w:pos="269"/>
                <w:tab w:val="decimal" w:pos="360"/>
                <w:tab w:val="left" w:pos="538"/>
              </w:tabs>
              <w:spacing w:line="240" w:lineRule="atLeast"/>
              <w:ind w:right="-7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3,444</w:t>
            </w:r>
          </w:p>
        </w:tc>
        <w:tc>
          <w:tcPr>
            <w:tcW w:w="990" w:type="dxa"/>
            <w:shd w:val="clear" w:color="auto" w:fill="auto"/>
          </w:tcPr>
          <w:p w14:paraId="70AA5DB5" w14:textId="782A29A7" w:rsidR="003118A2" w:rsidRPr="00C60284" w:rsidRDefault="003118A2" w:rsidP="003118A2">
            <w:pPr>
              <w:pStyle w:val="acctfourfigures"/>
              <w:tabs>
                <w:tab w:val="clear" w:pos="765"/>
                <w:tab w:val="decimal" w:pos="358"/>
              </w:tabs>
              <w:spacing w:line="240" w:lineRule="atLeast"/>
              <w:ind w:right="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09277AA8" w14:textId="384D45F1" w:rsidR="003118A2" w:rsidRPr="00C60284" w:rsidRDefault="003118A2" w:rsidP="003118A2">
            <w:pPr>
              <w:pStyle w:val="acctfourfigures"/>
              <w:tabs>
                <w:tab w:val="clear" w:pos="765"/>
                <w:tab w:val="decimal" w:pos="359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3,444</w:t>
            </w:r>
          </w:p>
        </w:tc>
      </w:tr>
      <w:tr w:rsidR="003118A2" w:rsidRPr="00C60284" w14:paraId="542B131D" w14:textId="77777777" w:rsidTr="003E7172">
        <w:trPr>
          <w:trHeight w:val="350"/>
        </w:trPr>
        <w:tc>
          <w:tcPr>
            <w:tcW w:w="2261" w:type="dxa"/>
            <w:shd w:val="clear" w:color="auto" w:fill="auto"/>
          </w:tcPr>
          <w:p w14:paraId="720E1894" w14:textId="612101D7" w:rsidR="003118A2" w:rsidRPr="00C60284" w:rsidRDefault="003118A2" w:rsidP="003118A2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หนี้สินทางการเงินอื่น</w:t>
            </w:r>
          </w:p>
        </w:tc>
        <w:tc>
          <w:tcPr>
            <w:tcW w:w="1260" w:type="dxa"/>
            <w:vAlign w:val="bottom"/>
          </w:tcPr>
          <w:p w14:paraId="21D1CE5E" w14:textId="77777777" w:rsidR="003118A2" w:rsidRPr="00C60284" w:rsidRDefault="003118A2" w:rsidP="003118A2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5C7E0614" w14:textId="77777777" w:rsidR="003118A2" w:rsidRPr="00C60284" w:rsidRDefault="003118A2" w:rsidP="003118A2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08E6B582" w14:textId="2E1AFD8E" w:rsidR="003118A2" w:rsidRPr="00C60284" w:rsidRDefault="003118A2" w:rsidP="003118A2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</w:tcPr>
          <w:p w14:paraId="4F792529" w14:textId="77777777" w:rsidR="003118A2" w:rsidRPr="00C60284" w:rsidRDefault="003118A2" w:rsidP="003118A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5CDE909" w14:textId="7FA747C4" w:rsidR="003118A2" w:rsidRPr="00C60284" w:rsidRDefault="003118A2" w:rsidP="003118A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771C993" w14:textId="77777777" w:rsidR="003118A2" w:rsidRPr="00C60284" w:rsidRDefault="003118A2" w:rsidP="003118A2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34ED4F0" w14:textId="77777777" w:rsidR="003118A2" w:rsidRPr="00C60284" w:rsidRDefault="003118A2" w:rsidP="003118A2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B7B8CD0" w14:textId="77777777" w:rsidR="003118A2" w:rsidRPr="00C60284" w:rsidRDefault="003118A2" w:rsidP="004D6123">
            <w:pPr>
              <w:pStyle w:val="acctfourfigures"/>
              <w:tabs>
                <w:tab w:val="clear" w:pos="765"/>
                <w:tab w:val="left" w:pos="269"/>
                <w:tab w:val="decimal" w:pos="360"/>
                <w:tab w:val="left" w:pos="538"/>
              </w:tabs>
              <w:spacing w:line="240" w:lineRule="atLeast"/>
              <w:ind w:right="-7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1712D5E" w14:textId="77777777" w:rsidR="003118A2" w:rsidRPr="00C60284" w:rsidRDefault="003118A2" w:rsidP="003118A2">
            <w:pPr>
              <w:pStyle w:val="acctfourfigures"/>
              <w:tabs>
                <w:tab w:val="clear" w:pos="765"/>
                <w:tab w:val="decimal" w:pos="358"/>
              </w:tabs>
              <w:spacing w:line="240" w:lineRule="atLeast"/>
              <w:ind w:right="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7B8B602" w14:textId="77777777" w:rsidR="003118A2" w:rsidRPr="00C60284" w:rsidRDefault="003118A2" w:rsidP="003118A2">
            <w:pPr>
              <w:pStyle w:val="acctfourfigures"/>
              <w:tabs>
                <w:tab w:val="clear" w:pos="765"/>
                <w:tab w:val="decimal" w:pos="359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118A2" w:rsidRPr="00C60284" w14:paraId="294EC0D7" w14:textId="77777777" w:rsidTr="003E7172">
        <w:trPr>
          <w:trHeight w:val="713"/>
        </w:trPr>
        <w:tc>
          <w:tcPr>
            <w:tcW w:w="2261" w:type="dxa"/>
            <w:shd w:val="clear" w:color="auto" w:fill="auto"/>
          </w:tcPr>
          <w:p w14:paraId="66EBAB1B" w14:textId="77777777" w:rsidR="003118A2" w:rsidRDefault="003118A2" w:rsidP="003118A2">
            <w:pPr>
              <w:ind w:left="160" w:right="-90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สัญญาซื้อขายเงินตรา  </w:t>
            </w:r>
            <w:r w:rsidRPr="00C60284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 xml:space="preserve">  ต่างประเทศล่วงหน้า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ที่ใช้</w:t>
            </w:r>
          </w:p>
          <w:p w14:paraId="138915B5" w14:textId="7A1021F1" w:rsidR="003118A2" w:rsidRPr="00C60284" w:rsidRDefault="003118A2" w:rsidP="003118A2">
            <w:pPr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   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ในการป้องกันความเสี่ยง</w:t>
            </w:r>
          </w:p>
        </w:tc>
        <w:tc>
          <w:tcPr>
            <w:tcW w:w="1260" w:type="dxa"/>
            <w:vAlign w:val="bottom"/>
          </w:tcPr>
          <w:p w14:paraId="175B149C" w14:textId="1EDB4A0F" w:rsidR="003118A2" w:rsidRPr="00C60284" w:rsidRDefault="003118A2" w:rsidP="003118A2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98035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32</w:t>
            </w:r>
          </w:p>
        </w:tc>
        <w:tc>
          <w:tcPr>
            <w:tcW w:w="180" w:type="dxa"/>
          </w:tcPr>
          <w:p w14:paraId="6EDC37CB" w14:textId="77777777" w:rsidR="003118A2" w:rsidRDefault="003118A2" w:rsidP="003118A2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53AE6CFE" w14:textId="62006D55" w:rsidR="003118A2" w:rsidRPr="00C60284" w:rsidRDefault="003118A2" w:rsidP="003118A2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1" w:type="dxa"/>
          </w:tcPr>
          <w:p w14:paraId="349F8C0E" w14:textId="77777777" w:rsidR="003118A2" w:rsidRPr="00CB4BC6" w:rsidRDefault="003118A2" w:rsidP="003118A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18BBBB0E" w14:textId="2F161D52" w:rsidR="003118A2" w:rsidRPr="00C60284" w:rsidRDefault="003118A2" w:rsidP="005C5416">
            <w:pPr>
              <w:pStyle w:val="acctfourfigures"/>
              <w:tabs>
                <w:tab w:val="clear" w:pos="765"/>
                <w:tab w:val="decimal" w:pos="456"/>
              </w:tabs>
              <w:spacing w:line="240" w:lineRule="atLeast"/>
              <w:ind w:right="1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980352">
              <w:rPr>
                <w:rFonts w:asciiTheme="majorBidi" w:hAnsiTheme="majorBidi" w:cstheme="majorBidi"/>
                <w:sz w:val="26"/>
                <w:szCs w:val="26"/>
              </w:rPr>
              <w:t>32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503C90C" w14:textId="77777777" w:rsidR="003118A2" w:rsidRPr="00C60284" w:rsidRDefault="003118A2" w:rsidP="003118A2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12E9568" w14:textId="2A113C0F" w:rsidR="003118A2" w:rsidRPr="00C60284" w:rsidRDefault="003118A2" w:rsidP="003118A2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9EE04E1" w14:textId="1BE90319" w:rsidR="003118A2" w:rsidRPr="00C60284" w:rsidRDefault="003118A2" w:rsidP="004D6123">
            <w:pPr>
              <w:pStyle w:val="acctfourfigures"/>
              <w:tabs>
                <w:tab w:val="clear" w:pos="765"/>
                <w:tab w:val="left" w:pos="269"/>
                <w:tab w:val="decimal" w:pos="360"/>
                <w:tab w:val="left" w:pos="538"/>
              </w:tabs>
              <w:spacing w:line="240" w:lineRule="atLeast"/>
              <w:ind w:right="-25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980352">
              <w:rPr>
                <w:rFonts w:asciiTheme="majorBidi" w:hAnsiTheme="majorBidi" w:cstheme="majorBidi"/>
                <w:sz w:val="26"/>
                <w:szCs w:val="26"/>
              </w:rPr>
              <w:t>32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8304E0D" w14:textId="27058D88" w:rsidR="003118A2" w:rsidRPr="00C60284" w:rsidRDefault="003118A2" w:rsidP="003118A2">
            <w:pPr>
              <w:pStyle w:val="acctfourfigures"/>
              <w:tabs>
                <w:tab w:val="clear" w:pos="765"/>
                <w:tab w:val="decimal" w:pos="358"/>
              </w:tabs>
              <w:spacing w:line="240" w:lineRule="atLeast"/>
              <w:ind w:right="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87205A0" w14:textId="44392B81" w:rsidR="003118A2" w:rsidRPr="00C60284" w:rsidRDefault="003118A2" w:rsidP="003118A2">
            <w:pPr>
              <w:pStyle w:val="acctfourfigures"/>
              <w:tabs>
                <w:tab w:val="clear" w:pos="765"/>
                <w:tab w:val="decimal" w:pos="359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980352">
              <w:rPr>
                <w:rFonts w:asciiTheme="majorBidi" w:hAnsiTheme="majorBidi" w:cstheme="majorBidi"/>
                <w:sz w:val="26"/>
                <w:szCs w:val="26"/>
              </w:rPr>
              <w:t>32</w:t>
            </w:r>
          </w:p>
        </w:tc>
      </w:tr>
    </w:tbl>
    <w:p w14:paraId="4D48B94B" w14:textId="77777777" w:rsidR="00F87E9C" w:rsidRPr="00C60284" w:rsidRDefault="00F87E9C" w:rsidP="00F87E9C">
      <w:pPr>
        <w:pStyle w:val="block"/>
        <w:spacing w:after="0" w:line="240" w:lineRule="auto"/>
        <w:ind w:left="518" w:right="-7"/>
        <w:jc w:val="thaiDistribute"/>
        <w:rPr>
          <w:rFonts w:asciiTheme="majorBidi" w:hAnsiTheme="majorBidi" w:cstheme="majorBidi"/>
          <w:sz w:val="10"/>
          <w:szCs w:val="10"/>
          <w:lang w:bidi="th-TH"/>
        </w:rPr>
      </w:pPr>
    </w:p>
    <w:p w14:paraId="073F79F9" w14:textId="77777777" w:rsidR="00AD4FF6" w:rsidRDefault="00AD4FF6" w:rsidP="00F87E9C"/>
    <w:tbl>
      <w:tblPr>
        <w:tblW w:w="1000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261"/>
        <w:gridCol w:w="1260"/>
        <w:gridCol w:w="180"/>
        <w:gridCol w:w="1079"/>
        <w:gridCol w:w="181"/>
        <w:gridCol w:w="990"/>
        <w:gridCol w:w="180"/>
        <w:gridCol w:w="990"/>
        <w:gridCol w:w="900"/>
        <w:gridCol w:w="990"/>
        <w:gridCol w:w="990"/>
      </w:tblGrid>
      <w:tr w:rsidR="00AD4FF6" w:rsidRPr="00C60284" w14:paraId="398EA5FC" w14:textId="77777777" w:rsidTr="00774C7F">
        <w:trPr>
          <w:trHeight w:val="362"/>
          <w:tblHeader/>
        </w:trPr>
        <w:tc>
          <w:tcPr>
            <w:tcW w:w="2261" w:type="dxa"/>
            <w:shd w:val="clear" w:color="auto" w:fill="auto"/>
            <w:vAlign w:val="bottom"/>
          </w:tcPr>
          <w:p w14:paraId="64D7197A" w14:textId="77777777" w:rsidR="00AD4FF6" w:rsidRPr="00C60284" w:rsidRDefault="00AD4FF6" w:rsidP="0043333D">
            <w:pPr>
              <w:pStyle w:val="acctfourfigures"/>
              <w:tabs>
                <w:tab w:val="clear" w:pos="765"/>
                <w:tab w:val="left" w:pos="270"/>
              </w:tabs>
              <w:spacing w:line="240" w:lineRule="auto"/>
              <w:ind w:left="180" w:right="-2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C60284">
              <w:rPr>
                <w:rFonts w:ascii="Angsana New" w:hAnsi="Angsana New" w:cs="Angsana New"/>
                <w:sz w:val="20"/>
                <w:rtl/>
                <w:cs/>
              </w:rPr>
              <w:br w:type="page"/>
            </w:r>
            <w:r w:rsidRPr="00C60284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  <w:r w:rsidRPr="00C60284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  <w:r w:rsidRPr="00C602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br w:type="page"/>
            </w:r>
            <w:r w:rsidRPr="00C6028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br w:type="page"/>
            </w:r>
            <w:r w:rsidRPr="00C60284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</w:p>
        </w:tc>
        <w:tc>
          <w:tcPr>
            <w:tcW w:w="7740" w:type="dxa"/>
            <w:gridSpan w:val="10"/>
          </w:tcPr>
          <w:p w14:paraId="2AF95069" w14:textId="50F9151C" w:rsidR="00AD4FF6" w:rsidRPr="00C60284" w:rsidRDefault="00AD4FF6" w:rsidP="0043333D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uto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C6028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AD4FF6" w:rsidRPr="00C60284" w14:paraId="3598AF4D" w14:textId="77777777" w:rsidTr="00774C7F">
        <w:trPr>
          <w:trHeight w:val="362"/>
          <w:tblHeader/>
        </w:trPr>
        <w:tc>
          <w:tcPr>
            <w:tcW w:w="2261" w:type="dxa"/>
            <w:shd w:val="clear" w:color="auto" w:fill="auto"/>
            <w:vAlign w:val="bottom"/>
          </w:tcPr>
          <w:p w14:paraId="30828638" w14:textId="77777777" w:rsidR="00AD4FF6" w:rsidRPr="00C60284" w:rsidRDefault="00AD4FF6" w:rsidP="0043333D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right="-25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  <w:cs/>
                <w:lang w:bidi="th-TH"/>
              </w:rPr>
            </w:pPr>
          </w:p>
        </w:tc>
        <w:tc>
          <w:tcPr>
            <w:tcW w:w="3690" w:type="dxa"/>
            <w:gridSpan w:val="5"/>
          </w:tcPr>
          <w:p w14:paraId="1A63EBBC" w14:textId="77777777" w:rsidR="00AD4FF6" w:rsidRPr="00C60284" w:rsidRDefault="00AD4FF6" w:rsidP="0043333D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C6028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  <w:t>มูลค่าตามบัญชี</w:t>
            </w:r>
          </w:p>
        </w:tc>
        <w:tc>
          <w:tcPr>
            <w:tcW w:w="180" w:type="dxa"/>
          </w:tcPr>
          <w:p w14:paraId="06575987" w14:textId="77777777" w:rsidR="00AD4FF6" w:rsidRPr="00C60284" w:rsidRDefault="00AD4FF6" w:rsidP="0043333D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3870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12356E" w14:textId="77777777" w:rsidR="00AD4FF6" w:rsidRPr="00C60284" w:rsidRDefault="00AD4FF6" w:rsidP="0043333D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C6028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AD4FF6" w:rsidRPr="00C60284" w14:paraId="1698514D" w14:textId="77777777" w:rsidTr="00774C7F">
        <w:trPr>
          <w:trHeight w:val="362"/>
          <w:tblHeader/>
        </w:trPr>
        <w:tc>
          <w:tcPr>
            <w:tcW w:w="2261" w:type="dxa"/>
            <w:shd w:val="clear" w:color="auto" w:fill="auto"/>
            <w:vAlign w:val="bottom"/>
          </w:tcPr>
          <w:p w14:paraId="3D89FDDB" w14:textId="77777777" w:rsidR="00AD4FF6" w:rsidRPr="00C60284" w:rsidRDefault="00AD4FF6" w:rsidP="0043333D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1DC8F13" w14:textId="77777777" w:rsidR="00AD4FF6" w:rsidRPr="00C60284" w:rsidRDefault="00AD4FF6" w:rsidP="0043333D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</w:t>
            </w:r>
          </w:p>
          <w:p w14:paraId="3569C7E9" w14:textId="77777777" w:rsidR="00AD4FF6" w:rsidRPr="00C60284" w:rsidRDefault="00AD4FF6" w:rsidP="0043333D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การเงินที่วัดมูลค่า</w:t>
            </w:r>
          </w:p>
          <w:p w14:paraId="362700CC" w14:textId="77777777" w:rsidR="00AD4FF6" w:rsidRPr="00C60284" w:rsidRDefault="00AD4FF6" w:rsidP="0043333D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ด้วยมูลค่ายุติธรรม</w:t>
            </w:r>
          </w:p>
          <w:p w14:paraId="11567312" w14:textId="77777777" w:rsidR="00AD4FF6" w:rsidRPr="00C60284" w:rsidRDefault="00AD4FF6" w:rsidP="0043333D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ผ่านกำไร</w:t>
            </w:r>
          </w:p>
          <w:p w14:paraId="3C892EAA" w14:textId="77777777" w:rsidR="00AD4FF6" w:rsidRPr="00C60284" w:rsidRDefault="00AD4FF6" w:rsidP="0043333D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หรือขาดทุน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75D00147" w14:textId="77777777" w:rsidR="00AD4FF6" w:rsidRPr="00C60284" w:rsidRDefault="00AD4FF6" w:rsidP="0043333D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14:paraId="47CDF29C" w14:textId="77777777" w:rsidR="00AD4FF6" w:rsidRDefault="00AD4FF6" w:rsidP="0043333D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</w:t>
            </w:r>
          </w:p>
          <w:p w14:paraId="42E12137" w14:textId="77777777" w:rsidR="00AD4FF6" w:rsidRPr="00C60284" w:rsidRDefault="00AD4FF6" w:rsidP="0043333D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มูลค่าด้วย</w:t>
            </w:r>
          </w:p>
          <w:p w14:paraId="51C40CF4" w14:textId="77777777" w:rsidR="00AD4FF6" w:rsidRPr="00C60284" w:rsidRDefault="00AD4FF6" w:rsidP="0043333D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ราคาทุน</w:t>
            </w:r>
          </w:p>
          <w:p w14:paraId="6931BB8A" w14:textId="77777777" w:rsidR="00AD4FF6" w:rsidRPr="00C60284" w:rsidRDefault="00AD4FF6" w:rsidP="0043333D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ตัดจำหน่าย</w:t>
            </w:r>
          </w:p>
        </w:tc>
        <w:tc>
          <w:tcPr>
            <w:tcW w:w="181" w:type="dxa"/>
            <w:tcBorders>
              <w:top w:val="single" w:sz="4" w:space="0" w:color="auto"/>
            </w:tcBorders>
          </w:tcPr>
          <w:p w14:paraId="33F4813D" w14:textId="77777777" w:rsidR="00AD4FF6" w:rsidRPr="00C60284" w:rsidRDefault="00AD4FF6" w:rsidP="0043333D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60ECE69" w14:textId="77777777" w:rsidR="00AD4FF6" w:rsidRPr="00C60284" w:rsidRDefault="00AD4FF6" w:rsidP="0043333D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80" w:type="dxa"/>
            <w:vAlign w:val="bottom"/>
          </w:tcPr>
          <w:p w14:paraId="41117666" w14:textId="77777777" w:rsidR="00AD4FF6" w:rsidRPr="00C60284" w:rsidRDefault="00AD4FF6" w:rsidP="0043333D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5F8023E" w14:textId="6F75D70C" w:rsidR="00AD4FF6" w:rsidRPr="00C60284" w:rsidRDefault="00AD4FF6" w:rsidP="0043333D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ระดับ </w:t>
            </w:r>
            <w:r w:rsidR="006F080F" w:rsidRPr="006F080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67AE08A" w14:textId="2321124E" w:rsidR="00AD4FF6" w:rsidRPr="00C60284" w:rsidRDefault="00AD4FF6" w:rsidP="0043333D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  <w:lang w:bidi="th-TH"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ระดับ </w:t>
            </w:r>
            <w:r w:rsidR="006F080F" w:rsidRPr="006F080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304C3B5" w14:textId="5E7B020F" w:rsidR="00AD4FF6" w:rsidRPr="00C60284" w:rsidRDefault="00AD4FF6" w:rsidP="0043333D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  <w:lang w:bidi="th-TH"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ระดับ </w:t>
            </w:r>
            <w:r w:rsidR="006F080F" w:rsidRPr="006F080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8D4CBB8" w14:textId="77777777" w:rsidR="00AD4FF6" w:rsidRPr="00C60284" w:rsidRDefault="00AD4FF6" w:rsidP="0043333D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  <w:lang w:bidi="th-TH"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AD4FF6" w:rsidRPr="00C60284" w14:paraId="446F7DB3" w14:textId="77777777" w:rsidTr="00774C7F">
        <w:trPr>
          <w:trHeight w:val="362"/>
          <w:tblHeader/>
        </w:trPr>
        <w:tc>
          <w:tcPr>
            <w:tcW w:w="2261" w:type="dxa"/>
            <w:shd w:val="clear" w:color="auto" w:fill="auto"/>
          </w:tcPr>
          <w:p w14:paraId="6C73A966" w14:textId="77777777" w:rsidR="00AD4FF6" w:rsidRPr="00C60284" w:rsidRDefault="00AD4FF6" w:rsidP="0043333D">
            <w:pPr>
              <w:tabs>
                <w:tab w:val="left" w:pos="270"/>
              </w:tabs>
              <w:ind w:left="180" w:right="-25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7740" w:type="dxa"/>
            <w:gridSpan w:val="10"/>
          </w:tcPr>
          <w:p w14:paraId="2C369143" w14:textId="77777777" w:rsidR="00AD4FF6" w:rsidRPr="00C60284" w:rsidRDefault="00AD4FF6" w:rsidP="0043333D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  <w:r w:rsidRPr="00C60284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AD4FF6" w:rsidRPr="00C60284" w14:paraId="0F9320F6" w14:textId="77777777" w:rsidTr="00774C7F">
        <w:trPr>
          <w:trHeight w:val="375"/>
        </w:trPr>
        <w:tc>
          <w:tcPr>
            <w:tcW w:w="2261" w:type="dxa"/>
            <w:shd w:val="clear" w:color="auto" w:fill="auto"/>
          </w:tcPr>
          <w:p w14:paraId="04360503" w14:textId="49C4259B" w:rsidR="00AD4FF6" w:rsidRPr="00C60284" w:rsidRDefault="00AD4FF6" w:rsidP="0043333D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C6028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="006F080F" w:rsidRPr="006F080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30</w:t>
            </w:r>
            <w:r w:rsidR="00386C9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="00386C9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กันยายน</w:t>
            </w:r>
            <w:r w:rsidRPr="00C6028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="006F080F" w:rsidRPr="006F080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2564</w:t>
            </w:r>
          </w:p>
        </w:tc>
        <w:tc>
          <w:tcPr>
            <w:tcW w:w="1260" w:type="dxa"/>
          </w:tcPr>
          <w:p w14:paraId="276AF46C" w14:textId="77777777" w:rsidR="00AD4FF6" w:rsidRPr="00C60284" w:rsidRDefault="00AD4FF6" w:rsidP="0043333D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4D2F8CC7" w14:textId="77777777" w:rsidR="00AD4FF6" w:rsidRPr="00C60284" w:rsidRDefault="00AD4FF6" w:rsidP="0043333D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</w:tcPr>
          <w:p w14:paraId="34389B51" w14:textId="77777777" w:rsidR="00AD4FF6" w:rsidRPr="00C60284" w:rsidRDefault="00AD4FF6" w:rsidP="0043333D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</w:tcPr>
          <w:p w14:paraId="7AAB30EA" w14:textId="77777777" w:rsidR="00AD4FF6" w:rsidRPr="00C60284" w:rsidRDefault="00AD4FF6" w:rsidP="0043333D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14806D95" w14:textId="77777777" w:rsidR="00AD4FF6" w:rsidRPr="00C60284" w:rsidRDefault="00AD4FF6" w:rsidP="0043333D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1DF8A840" w14:textId="77777777" w:rsidR="00AD4FF6" w:rsidRPr="00C60284" w:rsidRDefault="00AD4FF6" w:rsidP="0043333D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675B5ECA" w14:textId="77777777" w:rsidR="00AD4FF6" w:rsidRPr="00C60284" w:rsidRDefault="00AD4FF6" w:rsidP="0043333D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3750466C" w14:textId="77777777" w:rsidR="00AD4FF6" w:rsidRPr="00C60284" w:rsidRDefault="00AD4FF6" w:rsidP="0043333D">
            <w:pPr>
              <w:pStyle w:val="acctfourfigures"/>
              <w:tabs>
                <w:tab w:val="clear" w:pos="765"/>
                <w:tab w:val="left" w:pos="270"/>
                <w:tab w:val="decimal" w:pos="821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1DAA6B50" w14:textId="77777777" w:rsidR="00AD4FF6" w:rsidRPr="00C60284" w:rsidRDefault="00AD4FF6" w:rsidP="0043333D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2DE399E1" w14:textId="77777777" w:rsidR="00AD4FF6" w:rsidRPr="00C60284" w:rsidRDefault="00AD4FF6" w:rsidP="0043333D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D4FF6" w:rsidRPr="00C60284" w14:paraId="0C389F09" w14:textId="77777777" w:rsidTr="00774C7F">
        <w:trPr>
          <w:trHeight w:val="362"/>
        </w:trPr>
        <w:tc>
          <w:tcPr>
            <w:tcW w:w="2261" w:type="dxa"/>
            <w:shd w:val="clear" w:color="auto" w:fill="auto"/>
          </w:tcPr>
          <w:p w14:paraId="1A643724" w14:textId="77777777" w:rsidR="00AD4FF6" w:rsidRPr="00C60284" w:rsidRDefault="00AD4FF6" w:rsidP="00433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C6028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260" w:type="dxa"/>
          </w:tcPr>
          <w:p w14:paraId="11A41548" w14:textId="77777777" w:rsidR="00AD4FF6" w:rsidRPr="00C60284" w:rsidRDefault="00AD4FF6" w:rsidP="0043333D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5ED11D48" w14:textId="77777777" w:rsidR="00AD4FF6" w:rsidRPr="00C60284" w:rsidRDefault="00AD4FF6" w:rsidP="0043333D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</w:tcPr>
          <w:p w14:paraId="175D40DB" w14:textId="77777777" w:rsidR="00AD4FF6" w:rsidRPr="00C60284" w:rsidRDefault="00AD4FF6" w:rsidP="0043333D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</w:tcPr>
          <w:p w14:paraId="6F8DC209" w14:textId="77777777" w:rsidR="00AD4FF6" w:rsidRPr="00C60284" w:rsidRDefault="00AD4FF6" w:rsidP="0043333D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2C59C11E" w14:textId="77777777" w:rsidR="00AD4FF6" w:rsidRPr="00C60284" w:rsidRDefault="00AD4FF6" w:rsidP="0043333D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0A525A78" w14:textId="77777777" w:rsidR="00AD4FF6" w:rsidRPr="00C60284" w:rsidRDefault="00AD4FF6" w:rsidP="0043333D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14655469" w14:textId="77777777" w:rsidR="00AD4FF6" w:rsidRPr="00C60284" w:rsidRDefault="00AD4FF6" w:rsidP="0043333D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0E63F712" w14:textId="77777777" w:rsidR="00AD4FF6" w:rsidRPr="00C60284" w:rsidRDefault="00AD4FF6" w:rsidP="0043333D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2C0A267C" w14:textId="77777777" w:rsidR="00AD4FF6" w:rsidRPr="00C60284" w:rsidRDefault="00AD4FF6" w:rsidP="0043333D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C733EB0" w14:textId="77777777" w:rsidR="00AD4FF6" w:rsidRPr="00C60284" w:rsidRDefault="00AD4FF6" w:rsidP="0043333D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D4FF6" w:rsidRPr="00C60284" w14:paraId="29798C36" w14:textId="77777777" w:rsidTr="0003374C">
        <w:trPr>
          <w:trHeight w:val="362"/>
        </w:trPr>
        <w:tc>
          <w:tcPr>
            <w:tcW w:w="2261" w:type="dxa"/>
            <w:shd w:val="clear" w:color="auto" w:fill="auto"/>
          </w:tcPr>
          <w:p w14:paraId="48C13823" w14:textId="538ECD47" w:rsidR="00AD4FF6" w:rsidRPr="00C60284" w:rsidRDefault="00AD4FF6" w:rsidP="00AD4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C60284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เงินให้กู้ยืมระยะยาวแก่</w:t>
            </w:r>
          </w:p>
        </w:tc>
        <w:tc>
          <w:tcPr>
            <w:tcW w:w="1260" w:type="dxa"/>
            <w:vAlign w:val="bottom"/>
          </w:tcPr>
          <w:p w14:paraId="37937221" w14:textId="2186A97A" w:rsidR="00AD4FF6" w:rsidRPr="00C60284" w:rsidRDefault="00AD4FF6" w:rsidP="00F80CA5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E8E268B" w14:textId="77777777" w:rsidR="00AD4FF6" w:rsidRPr="00C60284" w:rsidRDefault="00AD4FF6" w:rsidP="00F80CA5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1E697213" w14:textId="7CD8BAE4" w:rsidR="00AD4FF6" w:rsidRPr="00C60284" w:rsidRDefault="00AD4FF6" w:rsidP="00F80CA5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4E49F2A2" w14:textId="77777777" w:rsidR="00AD4FF6" w:rsidRPr="00C60284" w:rsidRDefault="00AD4FF6" w:rsidP="00F80CA5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5EDFF61" w14:textId="64827BEA" w:rsidR="00AD4FF6" w:rsidRPr="00C60284" w:rsidRDefault="00AD4FF6" w:rsidP="00F80CA5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66AED81" w14:textId="77777777" w:rsidR="00AD4FF6" w:rsidRPr="00C60284" w:rsidRDefault="00AD4FF6" w:rsidP="00F80CA5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F26295C" w14:textId="024D249E" w:rsidR="00AD4FF6" w:rsidRPr="00C60284" w:rsidRDefault="00AD4FF6" w:rsidP="00F80CA5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60D6A71" w14:textId="7A329A0F" w:rsidR="00AD4FF6" w:rsidRPr="00C60284" w:rsidRDefault="00AD4FF6" w:rsidP="00F80CA5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BB9377C" w14:textId="2584FEE0" w:rsidR="00AD4FF6" w:rsidRPr="00C60284" w:rsidRDefault="00AD4FF6" w:rsidP="00F80CA5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B925FFF" w14:textId="3C18FBE9" w:rsidR="00AD4FF6" w:rsidRPr="00C60284" w:rsidRDefault="00AD4FF6" w:rsidP="00743D76">
            <w:pPr>
              <w:pStyle w:val="acctfourfigures"/>
              <w:tabs>
                <w:tab w:val="clear" w:pos="765"/>
              </w:tabs>
              <w:spacing w:line="240" w:lineRule="atLeast"/>
              <w:ind w:right="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A1788" w:rsidRPr="00C60284" w14:paraId="0002DA5C" w14:textId="77777777" w:rsidTr="00774C7F">
        <w:trPr>
          <w:trHeight w:val="362"/>
        </w:trPr>
        <w:tc>
          <w:tcPr>
            <w:tcW w:w="2261" w:type="dxa"/>
            <w:shd w:val="clear" w:color="auto" w:fill="auto"/>
          </w:tcPr>
          <w:p w14:paraId="43282AF2" w14:textId="286611FC" w:rsidR="005A1788" w:rsidRPr="00C60284" w:rsidRDefault="005A1788" w:rsidP="005A1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C60284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60" w:type="dxa"/>
            <w:vAlign w:val="bottom"/>
          </w:tcPr>
          <w:p w14:paraId="77046957" w14:textId="27626669" w:rsidR="005A1788" w:rsidRPr="00C60284" w:rsidRDefault="00EA0BA1" w:rsidP="005A1788">
            <w:pPr>
              <w:pStyle w:val="acctfourfigures"/>
              <w:tabs>
                <w:tab w:val="clear" w:pos="765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7F4A303A" w14:textId="77777777" w:rsidR="005A1788" w:rsidRPr="00C60284" w:rsidRDefault="005A1788" w:rsidP="005A178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5C292A90" w14:textId="73C81014" w:rsidR="005A1788" w:rsidRPr="00C60284" w:rsidRDefault="00EA0BA1" w:rsidP="005D283C">
            <w:pPr>
              <w:pStyle w:val="acctfourfigures"/>
              <w:tabs>
                <w:tab w:val="clear" w:pos="765"/>
                <w:tab w:val="left" w:pos="720"/>
              </w:tabs>
              <w:spacing w:line="240" w:lineRule="atLeast"/>
              <w:ind w:right="-25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2,000</w:t>
            </w:r>
          </w:p>
        </w:tc>
        <w:tc>
          <w:tcPr>
            <w:tcW w:w="181" w:type="dxa"/>
            <w:vAlign w:val="bottom"/>
          </w:tcPr>
          <w:p w14:paraId="3252BC24" w14:textId="77777777" w:rsidR="005A1788" w:rsidRPr="00C60284" w:rsidRDefault="005A1788" w:rsidP="005A178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B088526" w14:textId="5C172AB6" w:rsidR="005A1788" w:rsidRPr="00C60284" w:rsidRDefault="00EA0BA1" w:rsidP="005A1788">
            <w:pPr>
              <w:pStyle w:val="acctfourfigures"/>
              <w:tabs>
                <w:tab w:val="clear" w:pos="765"/>
                <w:tab w:val="left" w:pos="726"/>
              </w:tabs>
              <w:spacing w:line="240" w:lineRule="atLeast"/>
              <w:ind w:right="-15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2,000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0E8D501" w14:textId="77777777" w:rsidR="005A1788" w:rsidRPr="00C60284" w:rsidRDefault="005A1788" w:rsidP="005A178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F4044CD" w14:textId="7FCE6D7E" w:rsidR="005A1788" w:rsidRPr="00C60284" w:rsidRDefault="00EA0BA1" w:rsidP="005D283C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right="-4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F9C6A94" w14:textId="6C8DADFB" w:rsidR="005A1788" w:rsidRPr="00C60284" w:rsidRDefault="00EA0BA1" w:rsidP="005D283C">
            <w:pPr>
              <w:pStyle w:val="acctfourfigures"/>
              <w:tabs>
                <w:tab w:val="clear" w:pos="765"/>
                <w:tab w:val="left" w:pos="588"/>
              </w:tabs>
              <w:spacing w:line="240" w:lineRule="atLeast"/>
              <w:ind w:right="-7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2,010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EB189C2" w14:textId="12585E7D" w:rsidR="005A1788" w:rsidRPr="00C60284" w:rsidRDefault="00EA0BA1" w:rsidP="005A1788">
            <w:pPr>
              <w:pStyle w:val="acctfourfigures"/>
              <w:tabs>
                <w:tab w:val="clear" w:pos="765"/>
              </w:tabs>
              <w:spacing w:line="240" w:lineRule="atLeast"/>
              <w:ind w:right="-342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BFE90B9" w14:textId="330EE381" w:rsidR="005A1788" w:rsidRPr="00B20FC5" w:rsidRDefault="00EA0BA1" w:rsidP="005D283C">
            <w:pPr>
              <w:pStyle w:val="acctfourfigures"/>
              <w:tabs>
                <w:tab w:val="clear" w:pos="765"/>
                <w:tab w:val="left" w:pos="630"/>
                <w:tab w:val="left" w:pos="719"/>
              </w:tabs>
              <w:spacing w:line="240" w:lineRule="atLeast"/>
              <w:ind w:right="-7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2,010</w:t>
            </w:r>
          </w:p>
        </w:tc>
      </w:tr>
      <w:tr w:rsidR="00DD334B" w:rsidRPr="00C60284" w14:paraId="3A7799CE" w14:textId="77777777" w:rsidTr="003E7172">
        <w:trPr>
          <w:trHeight w:val="362"/>
        </w:trPr>
        <w:tc>
          <w:tcPr>
            <w:tcW w:w="2261" w:type="dxa"/>
            <w:shd w:val="clear" w:color="auto" w:fill="auto"/>
          </w:tcPr>
          <w:p w14:paraId="17650268" w14:textId="32DF3F02" w:rsidR="00DD334B" w:rsidRPr="00C60284" w:rsidRDefault="004E5EBA" w:rsidP="00DD3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เงินลงทุนในตราสาร</w:t>
            </w:r>
            <w:r w:rsidR="00C7114D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ทุน</w:t>
            </w:r>
          </w:p>
        </w:tc>
        <w:tc>
          <w:tcPr>
            <w:tcW w:w="1260" w:type="dxa"/>
            <w:vAlign w:val="bottom"/>
          </w:tcPr>
          <w:p w14:paraId="191A01B0" w14:textId="2ADD6CCE" w:rsidR="00DD334B" w:rsidRDefault="00DD334B" w:rsidP="00DD334B">
            <w:pPr>
              <w:pStyle w:val="acctfourfigures"/>
              <w:tabs>
                <w:tab w:val="clear" w:pos="765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1,330</w:t>
            </w:r>
          </w:p>
        </w:tc>
        <w:tc>
          <w:tcPr>
            <w:tcW w:w="180" w:type="dxa"/>
            <w:vAlign w:val="bottom"/>
          </w:tcPr>
          <w:p w14:paraId="15BF6F5E" w14:textId="77777777" w:rsidR="00DD334B" w:rsidRPr="00C60284" w:rsidRDefault="00DD334B" w:rsidP="00DD334B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6C2025FD" w14:textId="0BA3DA27" w:rsidR="00DD334B" w:rsidRPr="00CB4BC6" w:rsidRDefault="00DD334B" w:rsidP="008A4EFF">
            <w:pPr>
              <w:pStyle w:val="acctfourfigures"/>
              <w:tabs>
                <w:tab w:val="clear" w:pos="765"/>
                <w:tab w:val="left" w:pos="450"/>
                <w:tab w:val="left" w:pos="789"/>
              </w:tabs>
              <w:spacing w:line="240" w:lineRule="atLeast"/>
              <w:ind w:right="-52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1" w:type="dxa"/>
            <w:vAlign w:val="bottom"/>
          </w:tcPr>
          <w:p w14:paraId="285E47A2" w14:textId="77777777" w:rsidR="00DD334B" w:rsidRPr="00C60284" w:rsidRDefault="00DD334B" w:rsidP="00DD334B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3EEDAE8" w14:textId="27F4D04D" w:rsidR="00DD334B" w:rsidRPr="00CB4BC6" w:rsidRDefault="00DD334B" w:rsidP="00DD334B">
            <w:pPr>
              <w:pStyle w:val="acctfourfigures"/>
              <w:tabs>
                <w:tab w:val="clear" w:pos="765"/>
                <w:tab w:val="left" w:pos="726"/>
              </w:tabs>
              <w:spacing w:line="240" w:lineRule="atLeast"/>
              <w:ind w:right="-15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1,330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D50D3F1" w14:textId="77777777" w:rsidR="00DD334B" w:rsidRPr="00C60284" w:rsidRDefault="00DD334B" w:rsidP="00DD334B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0DFA056" w14:textId="75E7F468" w:rsidR="00DD334B" w:rsidRDefault="00DD334B" w:rsidP="00DD334B">
            <w:pPr>
              <w:pStyle w:val="acctfourfigures"/>
              <w:tabs>
                <w:tab w:val="clear" w:pos="765"/>
                <w:tab w:val="left" w:pos="627"/>
              </w:tabs>
              <w:spacing w:line="240" w:lineRule="atLeast"/>
              <w:ind w:right="-1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1,330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E16F0A2" w14:textId="5E984333" w:rsidR="00DD334B" w:rsidRDefault="00DD334B" w:rsidP="00DD334B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-34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11A7E8C" w14:textId="1256DA77" w:rsidR="00DD334B" w:rsidRDefault="00DD334B" w:rsidP="00DD334B">
            <w:pPr>
              <w:pStyle w:val="acctfourfigures"/>
              <w:tabs>
                <w:tab w:val="clear" w:pos="765"/>
              </w:tabs>
              <w:spacing w:line="240" w:lineRule="atLeast"/>
              <w:ind w:right="-342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07598E8" w14:textId="2907C007" w:rsidR="00DD334B" w:rsidRDefault="00DD334B" w:rsidP="00DD334B">
            <w:pPr>
              <w:pStyle w:val="acctfourfigures"/>
              <w:tabs>
                <w:tab w:val="clear" w:pos="765"/>
                <w:tab w:val="left" w:pos="630"/>
                <w:tab w:val="left" w:pos="719"/>
              </w:tabs>
              <w:spacing w:line="240" w:lineRule="atLeast"/>
              <w:ind w:right="-7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1,330</w:t>
            </w:r>
          </w:p>
        </w:tc>
      </w:tr>
      <w:tr w:rsidR="00EA0BA1" w:rsidRPr="00C60284" w14:paraId="6B0787A5" w14:textId="77777777" w:rsidTr="003E7172">
        <w:trPr>
          <w:trHeight w:hRule="exact" w:val="208"/>
        </w:trPr>
        <w:tc>
          <w:tcPr>
            <w:tcW w:w="2261" w:type="dxa"/>
            <w:shd w:val="clear" w:color="auto" w:fill="auto"/>
          </w:tcPr>
          <w:p w14:paraId="46179DB1" w14:textId="77777777" w:rsidR="00EA0BA1" w:rsidRPr="00C60284" w:rsidRDefault="00EA0BA1" w:rsidP="00EA0BA1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130963D3" w14:textId="77777777" w:rsidR="00EA0BA1" w:rsidRPr="00C60284" w:rsidRDefault="00EA0BA1" w:rsidP="00EA0BA1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6A4744EE" w14:textId="77777777" w:rsidR="00EA0BA1" w:rsidRPr="00C60284" w:rsidRDefault="00EA0BA1" w:rsidP="00EA0BA1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4B2C4FE7" w14:textId="77777777" w:rsidR="00EA0BA1" w:rsidRPr="00C60284" w:rsidRDefault="00EA0BA1" w:rsidP="00EA0BA1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7E022AE7" w14:textId="77777777" w:rsidR="00EA0BA1" w:rsidRPr="00C60284" w:rsidRDefault="00EA0BA1" w:rsidP="00EA0BA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434E5E4" w14:textId="77777777" w:rsidR="00EA0BA1" w:rsidRPr="00C60284" w:rsidRDefault="00EA0BA1" w:rsidP="00EA0BA1">
            <w:pPr>
              <w:pStyle w:val="acctfourfigures"/>
              <w:tabs>
                <w:tab w:val="clear" w:pos="765"/>
                <w:tab w:val="decimal" w:pos="366"/>
              </w:tabs>
              <w:spacing w:line="240" w:lineRule="atLeast"/>
              <w:ind w:right="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C642CF9" w14:textId="77777777" w:rsidR="00EA0BA1" w:rsidRPr="00C60284" w:rsidRDefault="00EA0BA1" w:rsidP="00EA0BA1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A1E41CB" w14:textId="77777777" w:rsidR="00EA0BA1" w:rsidRPr="00C60284" w:rsidRDefault="00EA0BA1" w:rsidP="00EA0BA1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5CEF3F8" w14:textId="77777777" w:rsidR="00EA0BA1" w:rsidRPr="00C60284" w:rsidRDefault="00EA0BA1" w:rsidP="00EA0BA1">
            <w:pPr>
              <w:pStyle w:val="acctfourfigures"/>
              <w:tabs>
                <w:tab w:val="clear" w:pos="765"/>
                <w:tab w:val="decimal" w:pos="513"/>
                <w:tab w:val="left" w:pos="588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F724828" w14:textId="77777777" w:rsidR="00EA0BA1" w:rsidRPr="00C60284" w:rsidRDefault="00EA0BA1" w:rsidP="00EA0BA1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right="1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E472948" w14:textId="77777777" w:rsidR="00EA0BA1" w:rsidRPr="00C60284" w:rsidRDefault="00EA0BA1" w:rsidP="00EA0BA1">
            <w:pPr>
              <w:pStyle w:val="acctfourfigures"/>
              <w:tabs>
                <w:tab w:val="clear" w:pos="765"/>
                <w:tab w:val="decimal" w:pos="509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A0BA1" w:rsidRPr="00C60284" w14:paraId="33CD5FE7" w14:textId="77777777" w:rsidTr="00774C7F">
        <w:trPr>
          <w:trHeight w:val="362"/>
        </w:trPr>
        <w:tc>
          <w:tcPr>
            <w:tcW w:w="2261" w:type="dxa"/>
            <w:shd w:val="clear" w:color="auto" w:fill="auto"/>
          </w:tcPr>
          <w:p w14:paraId="1AEBB2A4" w14:textId="77777777" w:rsidR="00EA0BA1" w:rsidRPr="00C60284" w:rsidRDefault="00EA0BA1" w:rsidP="00EA0BA1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6028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1260" w:type="dxa"/>
            <w:vAlign w:val="bottom"/>
          </w:tcPr>
          <w:p w14:paraId="5F30EE0E" w14:textId="77777777" w:rsidR="00EA0BA1" w:rsidRPr="00C60284" w:rsidRDefault="00EA0BA1" w:rsidP="00EA0BA1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73297CEE" w14:textId="77777777" w:rsidR="00EA0BA1" w:rsidRPr="00C60284" w:rsidRDefault="00EA0BA1" w:rsidP="00EA0BA1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19AA9B3E" w14:textId="77777777" w:rsidR="00EA0BA1" w:rsidRPr="00C60284" w:rsidRDefault="00EA0BA1" w:rsidP="00EA0BA1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411258D7" w14:textId="77777777" w:rsidR="00EA0BA1" w:rsidRPr="00C60284" w:rsidRDefault="00EA0BA1" w:rsidP="00EA0BA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7E6F63C" w14:textId="77777777" w:rsidR="00EA0BA1" w:rsidRPr="00C60284" w:rsidRDefault="00EA0BA1" w:rsidP="00EA0BA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2815C99" w14:textId="77777777" w:rsidR="00EA0BA1" w:rsidRPr="00C60284" w:rsidRDefault="00EA0BA1" w:rsidP="00EA0BA1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7CA3CB6" w14:textId="77777777" w:rsidR="00EA0BA1" w:rsidRPr="00C60284" w:rsidRDefault="00EA0BA1" w:rsidP="00EA0BA1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487F7F2" w14:textId="77777777" w:rsidR="00EA0BA1" w:rsidRPr="00C60284" w:rsidRDefault="00EA0BA1" w:rsidP="00EA0BA1">
            <w:pPr>
              <w:pStyle w:val="acctfourfigures"/>
              <w:tabs>
                <w:tab w:val="clear" w:pos="765"/>
                <w:tab w:val="decimal" w:pos="513"/>
                <w:tab w:val="left" w:pos="588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F3FD2FB" w14:textId="77777777" w:rsidR="00EA0BA1" w:rsidRPr="00C60284" w:rsidRDefault="00EA0BA1" w:rsidP="00EA0BA1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right="1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E8DDFBE" w14:textId="77777777" w:rsidR="00EA0BA1" w:rsidRPr="00C60284" w:rsidRDefault="00EA0BA1" w:rsidP="00EA0BA1">
            <w:pPr>
              <w:pStyle w:val="acctfourfigures"/>
              <w:tabs>
                <w:tab w:val="clear" w:pos="765"/>
                <w:tab w:val="decimal" w:pos="509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A0BA1" w:rsidRPr="00C60284" w14:paraId="5B0F7FEB" w14:textId="77777777" w:rsidTr="004C05E6">
        <w:trPr>
          <w:trHeight w:val="350"/>
        </w:trPr>
        <w:tc>
          <w:tcPr>
            <w:tcW w:w="2261" w:type="dxa"/>
            <w:shd w:val="clear" w:color="auto" w:fill="auto"/>
          </w:tcPr>
          <w:p w14:paraId="68E4FFA0" w14:textId="77777777" w:rsidR="00EA0BA1" w:rsidRPr="00C60284" w:rsidRDefault="00EA0BA1" w:rsidP="00EA0BA1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260" w:type="dxa"/>
          </w:tcPr>
          <w:p w14:paraId="342F8DBE" w14:textId="376E9CEF" w:rsidR="00EA0BA1" w:rsidRPr="00C60284" w:rsidRDefault="00EA0BA1" w:rsidP="00EA0BA1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</w:tcPr>
          <w:p w14:paraId="1F5D8C17" w14:textId="77777777" w:rsidR="00EA0BA1" w:rsidRPr="00765D71" w:rsidRDefault="00EA0BA1" w:rsidP="00EA0BA1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79" w:type="dxa"/>
            <w:shd w:val="clear" w:color="auto" w:fill="auto"/>
          </w:tcPr>
          <w:p w14:paraId="62D40E91" w14:textId="29874D60" w:rsidR="00EA0BA1" w:rsidRPr="00C60284" w:rsidRDefault="00EA0BA1" w:rsidP="00EA0BA1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3,569</w:t>
            </w:r>
          </w:p>
        </w:tc>
        <w:tc>
          <w:tcPr>
            <w:tcW w:w="181" w:type="dxa"/>
          </w:tcPr>
          <w:p w14:paraId="7C3FC410" w14:textId="77777777" w:rsidR="00EA0BA1" w:rsidRPr="00765D71" w:rsidRDefault="00EA0BA1" w:rsidP="00EA0BA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14:paraId="35518F87" w14:textId="46B01977" w:rsidR="00EA0BA1" w:rsidRPr="00C60284" w:rsidRDefault="00EA0BA1" w:rsidP="00EA0BA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3,569</w:t>
            </w:r>
          </w:p>
        </w:tc>
        <w:tc>
          <w:tcPr>
            <w:tcW w:w="180" w:type="dxa"/>
            <w:shd w:val="clear" w:color="auto" w:fill="auto"/>
          </w:tcPr>
          <w:p w14:paraId="14FBEF4F" w14:textId="77777777" w:rsidR="00EA0BA1" w:rsidRPr="00C60284" w:rsidRDefault="00EA0BA1" w:rsidP="00EA0BA1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20186532" w14:textId="6CCDCFE8" w:rsidR="00EA0BA1" w:rsidRPr="00C60284" w:rsidRDefault="00EA0BA1" w:rsidP="00EA0BA1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62EEEB2E" w14:textId="2EADE3C7" w:rsidR="00EA0BA1" w:rsidRPr="00C60284" w:rsidRDefault="00EA0BA1" w:rsidP="00EA0BA1">
            <w:pPr>
              <w:pStyle w:val="acctfourfigures"/>
              <w:tabs>
                <w:tab w:val="clear" w:pos="765"/>
                <w:tab w:val="decimal" w:pos="513"/>
                <w:tab w:val="left" w:pos="588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3,444</w:t>
            </w:r>
          </w:p>
        </w:tc>
        <w:tc>
          <w:tcPr>
            <w:tcW w:w="990" w:type="dxa"/>
            <w:shd w:val="clear" w:color="auto" w:fill="auto"/>
          </w:tcPr>
          <w:p w14:paraId="02C13083" w14:textId="600823BB" w:rsidR="00EA0BA1" w:rsidRPr="00C60284" w:rsidRDefault="00EA0BA1" w:rsidP="00EA0BA1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right="1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486EBB2D" w14:textId="334F9FFD" w:rsidR="00EA0BA1" w:rsidRPr="00C60284" w:rsidRDefault="00EA0BA1" w:rsidP="00EA0BA1">
            <w:pPr>
              <w:pStyle w:val="acctfourfigures"/>
              <w:tabs>
                <w:tab w:val="clear" w:pos="765"/>
                <w:tab w:val="decimal" w:pos="509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3,444</w:t>
            </w:r>
          </w:p>
        </w:tc>
      </w:tr>
      <w:tr w:rsidR="00EA0BA1" w:rsidRPr="00C60284" w14:paraId="0B61E365" w14:textId="77777777" w:rsidTr="00774C7F">
        <w:trPr>
          <w:trHeight w:val="350"/>
        </w:trPr>
        <w:tc>
          <w:tcPr>
            <w:tcW w:w="2261" w:type="dxa"/>
            <w:shd w:val="clear" w:color="auto" w:fill="auto"/>
          </w:tcPr>
          <w:p w14:paraId="7CAB51A7" w14:textId="77777777" w:rsidR="00EA0BA1" w:rsidRPr="00C60284" w:rsidRDefault="00EA0BA1" w:rsidP="00EA0BA1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หนี้สินทางการเงินอื่น</w:t>
            </w:r>
          </w:p>
        </w:tc>
        <w:tc>
          <w:tcPr>
            <w:tcW w:w="1260" w:type="dxa"/>
            <w:vAlign w:val="bottom"/>
          </w:tcPr>
          <w:p w14:paraId="53687A77" w14:textId="77777777" w:rsidR="00EA0BA1" w:rsidRPr="00C60284" w:rsidRDefault="00EA0BA1" w:rsidP="00EA0BA1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6A2EF860" w14:textId="77777777" w:rsidR="00EA0BA1" w:rsidRPr="00C60284" w:rsidRDefault="00EA0BA1" w:rsidP="00EA0BA1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26FB7037" w14:textId="77777777" w:rsidR="00EA0BA1" w:rsidRPr="00C60284" w:rsidRDefault="00EA0BA1" w:rsidP="00EA0BA1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170CB2B1" w14:textId="77777777" w:rsidR="00EA0BA1" w:rsidRPr="00C60284" w:rsidRDefault="00EA0BA1" w:rsidP="00EA0BA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D2FF96E" w14:textId="77777777" w:rsidR="00EA0BA1" w:rsidRPr="00C60284" w:rsidRDefault="00EA0BA1" w:rsidP="00EA0BA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480D598" w14:textId="77777777" w:rsidR="00EA0BA1" w:rsidRPr="00C60284" w:rsidRDefault="00EA0BA1" w:rsidP="00EA0BA1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D8ED986" w14:textId="77777777" w:rsidR="00EA0BA1" w:rsidRPr="00C60284" w:rsidRDefault="00EA0BA1" w:rsidP="00EA0BA1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C3BB116" w14:textId="77777777" w:rsidR="00EA0BA1" w:rsidRPr="00C60284" w:rsidRDefault="00EA0BA1" w:rsidP="00EA0BA1">
            <w:pPr>
              <w:pStyle w:val="acctfourfigures"/>
              <w:tabs>
                <w:tab w:val="clear" w:pos="765"/>
                <w:tab w:val="decimal" w:pos="513"/>
                <w:tab w:val="left" w:pos="588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90576CD" w14:textId="77777777" w:rsidR="00EA0BA1" w:rsidRPr="00C60284" w:rsidRDefault="00EA0BA1" w:rsidP="00EA0BA1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right="1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1AB8032" w14:textId="77777777" w:rsidR="00EA0BA1" w:rsidRPr="00C60284" w:rsidRDefault="00EA0BA1" w:rsidP="00EA0BA1">
            <w:pPr>
              <w:pStyle w:val="acctfourfigures"/>
              <w:tabs>
                <w:tab w:val="clear" w:pos="765"/>
                <w:tab w:val="decimal" w:pos="509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A0BA1" w:rsidRPr="00C60284" w14:paraId="0B76B6F9" w14:textId="77777777" w:rsidTr="003E7172">
        <w:trPr>
          <w:trHeight w:val="713"/>
        </w:trPr>
        <w:tc>
          <w:tcPr>
            <w:tcW w:w="2261" w:type="dxa"/>
            <w:shd w:val="clear" w:color="auto" w:fill="auto"/>
          </w:tcPr>
          <w:p w14:paraId="298B1D43" w14:textId="77777777" w:rsidR="00EA0BA1" w:rsidRDefault="00EA0BA1" w:rsidP="00EA0BA1">
            <w:pPr>
              <w:ind w:left="160" w:right="-90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สัญญาซื้อขายเงินตรา  </w:t>
            </w:r>
            <w:r w:rsidRPr="00C60284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 xml:space="preserve">  ต่างประเทศล่วงหน้า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ที่ใช้</w:t>
            </w:r>
          </w:p>
          <w:p w14:paraId="455D5C61" w14:textId="58EE52CE" w:rsidR="00EA0BA1" w:rsidRPr="00C60284" w:rsidRDefault="00EA0BA1" w:rsidP="00EA0BA1">
            <w:pPr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   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ในการป้องกันความเสี่ยง</w:t>
            </w:r>
          </w:p>
        </w:tc>
        <w:tc>
          <w:tcPr>
            <w:tcW w:w="1260" w:type="dxa"/>
            <w:vAlign w:val="bottom"/>
          </w:tcPr>
          <w:p w14:paraId="29ADC20B" w14:textId="7F2C0E57" w:rsidR="00EA0BA1" w:rsidRPr="00C60284" w:rsidRDefault="00DD334B" w:rsidP="00EA0BA1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125</w:t>
            </w:r>
          </w:p>
        </w:tc>
        <w:tc>
          <w:tcPr>
            <w:tcW w:w="180" w:type="dxa"/>
            <w:vAlign w:val="bottom"/>
          </w:tcPr>
          <w:p w14:paraId="09F9DA72" w14:textId="77777777" w:rsidR="00EA0BA1" w:rsidRDefault="00EA0BA1" w:rsidP="00EA0BA1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513DEE9A" w14:textId="128AA957" w:rsidR="00EA0BA1" w:rsidRPr="00C60284" w:rsidRDefault="00B37630" w:rsidP="00EA0BA1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1" w:type="dxa"/>
            <w:vAlign w:val="bottom"/>
          </w:tcPr>
          <w:p w14:paraId="4FF763B5" w14:textId="77777777" w:rsidR="00EA0BA1" w:rsidRPr="00CB4BC6" w:rsidRDefault="00EA0BA1" w:rsidP="00EA0BA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60B907D2" w14:textId="6DBC0DD2" w:rsidR="00EA0BA1" w:rsidRPr="00C60284" w:rsidRDefault="00DD334B" w:rsidP="00EA0BA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56DE0CD" w14:textId="77777777" w:rsidR="00EA0BA1" w:rsidRPr="00C60284" w:rsidRDefault="00EA0BA1" w:rsidP="00EA0BA1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355E653" w14:textId="5768B207" w:rsidR="00EA0BA1" w:rsidRPr="00C60284" w:rsidRDefault="00B37630" w:rsidP="00EA0BA1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171CD6E" w14:textId="49A8D472" w:rsidR="00EA0BA1" w:rsidRPr="00C60284" w:rsidRDefault="00DD334B" w:rsidP="00EA0BA1">
            <w:pPr>
              <w:pStyle w:val="acctfourfigures"/>
              <w:tabs>
                <w:tab w:val="clear" w:pos="765"/>
                <w:tab w:val="left" w:pos="359"/>
                <w:tab w:val="left" w:pos="588"/>
              </w:tabs>
              <w:spacing w:line="240" w:lineRule="atLeast"/>
              <w:ind w:right="-25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125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5E2AF2F" w14:textId="4799FF11" w:rsidR="00EA0BA1" w:rsidRPr="00C60284" w:rsidRDefault="00B37630" w:rsidP="00EA0BA1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right="1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46756B9" w14:textId="2F637BC0" w:rsidR="00EA0BA1" w:rsidRPr="00C60284" w:rsidRDefault="00DD334B" w:rsidP="00EA0BA1">
            <w:pPr>
              <w:pStyle w:val="acctfourfigures"/>
              <w:tabs>
                <w:tab w:val="clear" w:pos="765"/>
                <w:tab w:val="decimal" w:pos="509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125</w:t>
            </w:r>
          </w:p>
        </w:tc>
      </w:tr>
      <w:tr w:rsidR="00EA0BA1" w:rsidRPr="00C60284" w14:paraId="203FFF23" w14:textId="77777777" w:rsidTr="003E7172">
        <w:trPr>
          <w:trHeight w:val="351"/>
        </w:trPr>
        <w:tc>
          <w:tcPr>
            <w:tcW w:w="2261" w:type="dxa"/>
            <w:shd w:val="clear" w:color="auto" w:fill="auto"/>
          </w:tcPr>
          <w:p w14:paraId="64563809" w14:textId="396B6280" w:rsidR="00EA0BA1" w:rsidRPr="00C60284" w:rsidRDefault="00EA0BA1" w:rsidP="00EA0BA1">
            <w:pPr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5AB09958" w14:textId="6E3319A3" w:rsidR="00EA0BA1" w:rsidRPr="00AD4FF6" w:rsidRDefault="00EA0BA1" w:rsidP="00EA0BA1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43F7AA46" w14:textId="77777777" w:rsidR="00EA0BA1" w:rsidRPr="00AD4FF6" w:rsidRDefault="00EA0BA1" w:rsidP="00EA0BA1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0F4C0916" w14:textId="17ECB046" w:rsidR="00EA0BA1" w:rsidRPr="00AD4FF6" w:rsidRDefault="00EA0BA1" w:rsidP="00EA0BA1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730559AB" w14:textId="77777777" w:rsidR="00EA0BA1" w:rsidRPr="00AD4FF6" w:rsidRDefault="00EA0BA1" w:rsidP="00EA0BA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2F4DFCAB" w14:textId="04FA787B" w:rsidR="00EA0BA1" w:rsidRPr="00AD4FF6" w:rsidRDefault="00EA0BA1" w:rsidP="00EA0BA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2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DE2F639" w14:textId="77777777" w:rsidR="00EA0BA1" w:rsidRPr="00C60284" w:rsidRDefault="00EA0BA1" w:rsidP="00EA0BA1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70CDB32" w14:textId="77777777" w:rsidR="00EA0BA1" w:rsidRDefault="00EA0BA1" w:rsidP="00EA0BA1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341FBFB" w14:textId="77777777" w:rsidR="00EA0BA1" w:rsidRPr="00CB4BC6" w:rsidRDefault="00EA0BA1" w:rsidP="00EA0BA1">
            <w:pPr>
              <w:pStyle w:val="acctfourfigures"/>
              <w:tabs>
                <w:tab w:val="clear" w:pos="765"/>
                <w:tab w:val="decimal" w:pos="513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56CBED3" w14:textId="77777777" w:rsidR="00EA0BA1" w:rsidRDefault="00EA0BA1" w:rsidP="00EA0BA1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7E17B31" w14:textId="77777777" w:rsidR="00EA0BA1" w:rsidRPr="00AD4FF6" w:rsidRDefault="00EA0BA1" w:rsidP="00EA0BA1">
            <w:pPr>
              <w:pStyle w:val="acctfourfigures"/>
              <w:tabs>
                <w:tab w:val="clear" w:pos="765"/>
                <w:tab w:val="decimal" w:pos="509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</w:tbl>
    <w:p w14:paraId="79F94D22" w14:textId="4C28D136" w:rsidR="00F87E9C" w:rsidRDefault="00F87E9C" w:rsidP="00F87E9C">
      <w:r w:rsidRPr="00C60284">
        <w:br w:type="page"/>
      </w:r>
    </w:p>
    <w:tbl>
      <w:tblPr>
        <w:tblW w:w="1000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261"/>
        <w:gridCol w:w="1260"/>
        <w:gridCol w:w="180"/>
        <w:gridCol w:w="1079"/>
        <w:gridCol w:w="181"/>
        <w:gridCol w:w="990"/>
        <w:gridCol w:w="180"/>
        <w:gridCol w:w="990"/>
        <w:gridCol w:w="900"/>
        <w:gridCol w:w="979"/>
        <w:gridCol w:w="11"/>
        <w:gridCol w:w="979"/>
        <w:gridCol w:w="11"/>
      </w:tblGrid>
      <w:tr w:rsidR="00333148" w:rsidRPr="00C60284" w14:paraId="300EE51C" w14:textId="77777777" w:rsidTr="00774C7F">
        <w:trPr>
          <w:trHeight w:val="362"/>
          <w:tblHeader/>
        </w:trPr>
        <w:tc>
          <w:tcPr>
            <w:tcW w:w="2261" w:type="dxa"/>
            <w:shd w:val="clear" w:color="auto" w:fill="auto"/>
            <w:vAlign w:val="bottom"/>
          </w:tcPr>
          <w:p w14:paraId="53828256" w14:textId="77777777" w:rsidR="00333148" w:rsidRPr="00C60284" w:rsidRDefault="00333148" w:rsidP="0043333D">
            <w:pPr>
              <w:pStyle w:val="acctfourfigures"/>
              <w:tabs>
                <w:tab w:val="clear" w:pos="765"/>
                <w:tab w:val="left" w:pos="270"/>
              </w:tabs>
              <w:spacing w:line="240" w:lineRule="auto"/>
              <w:ind w:left="180" w:right="-2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C60284">
              <w:rPr>
                <w:rFonts w:ascii="Angsana New" w:hAnsi="Angsana New" w:cs="Angsana New"/>
                <w:sz w:val="20"/>
                <w:rtl/>
                <w:cs/>
              </w:rPr>
              <w:br w:type="page"/>
            </w:r>
            <w:r w:rsidRPr="00C60284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  <w:r w:rsidRPr="00C60284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  <w:r w:rsidRPr="00C602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br w:type="page"/>
            </w:r>
            <w:r w:rsidRPr="00C6028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br w:type="page"/>
            </w:r>
            <w:r w:rsidRPr="00C60284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</w:p>
        </w:tc>
        <w:tc>
          <w:tcPr>
            <w:tcW w:w="7740" w:type="dxa"/>
            <w:gridSpan w:val="12"/>
          </w:tcPr>
          <w:p w14:paraId="50CEFEB9" w14:textId="41931007" w:rsidR="00333148" w:rsidRPr="00C60284" w:rsidRDefault="00333148" w:rsidP="0043333D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uto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C6028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333148" w:rsidRPr="00C60284" w14:paraId="5CF7C90D" w14:textId="77777777" w:rsidTr="00774C7F">
        <w:trPr>
          <w:trHeight w:val="362"/>
          <w:tblHeader/>
        </w:trPr>
        <w:tc>
          <w:tcPr>
            <w:tcW w:w="2261" w:type="dxa"/>
            <w:shd w:val="clear" w:color="auto" w:fill="auto"/>
            <w:vAlign w:val="bottom"/>
          </w:tcPr>
          <w:p w14:paraId="46783E36" w14:textId="77777777" w:rsidR="00333148" w:rsidRPr="00C60284" w:rsidRDefault="00333148" w:rsidP="0043333D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right="-25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  <w:cs/>
                <w:lang w:bidi="th-TH"/>
              </w:rPr>
            </w:pPr>
          </w:p>
        </w:tc>
        <w:tc>
          <w:tcPr>
            <w:tcW w:w="3690" w:type="dxa"/>
            <w:gridSpan w:val="5"/>
          </w:tcPr>
          <w:p w14:paraId="0DF76BB2" w14:textId="77777777" w:rsidR="00333148" w:rsidRPr="00C60284" w:rsidRDefault="00333148" w:rsidP="0043333D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C6028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  <w:t>มูลค่าตามบัญชี</w:t>
            </w:r>
          </w:p>
        </w:tc>
        <w:tc>
          <w:tcPr>
            <w:tcW w:w="180" w:type="dxa"/>
          </w:tcPr>
          <w:p w14:paraId="67EB497A" w14:textId="77777777" w:rsidR="00333148" w:rsidRPr="00C60284" w:rsidRDefault="00333148" w:rsidP="0043333D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3870" w:type="dxa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6EC7E7" w14:textId="77777777" w:rsidR="00333148" w:rsidRPr="00C60284" w:rsidRDefault="00333148" w:rsidP="0043333D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C6028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333148" w:rsidRPr="00C60284" w14:paraId="0CD5748D" w14:textId="77777777" w:rsidTr="00774C7F">
        <w:trPr>
          <w:trHeight w:val="362"/>
          <w:tblHeader/>
        </w:trPr>
        <w:tc>
          <w:tcPr>
            <w:tcW w:w="2261" w:type="dxa"/>
            <w:shd w:val="clear" w:color="auto" w:fill="auto"/>
            <w:vAlign w:val="bottom"/>
          </w:tcPr>
          <w:p w14:paraId="28E8D349" w14:textId="77777777" w:rsidR="00333148" w:rsidRPr="00C60284" w:rsidRDefault="00333148" w:rsidP="0043333D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6FE7003" w14:textId="77777777" w:rsidR="00333148" w:rsidRPr="00C60284" w:rsidRDefault="00333148" w:rsidP="0043333D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</w:t>
            </w:r>
          </w:p>
          <w:p w14:paraId="6A1BEA6B" w14:textId="77777777" w:rsidR="00333148" w:rsidRPr="00C60284" w:rsidRDefault="00333148" w:rsidP="0043333D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การเงินที่วัดมูลค่า</w:t>
            </w:r>
          </w:p>
          <w:p w14:paraId="4BFD0813" w14:textId="77777777" w:rsidR="00333148" w:rsidRPr="00C60284" w:rsidRDefault="00333148" w:rsidP="0043333D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ด้วยมูลค่ายุติธรรม</w:t>
            </w:r>
          </w:p>
          <w:p w14:paraId="452BAEBF" w14:textId="77777777" w:rsidR="00333148" w:rsidRPr="00C60284" w:rsidRDefault="00333148" w:rsidP="0043333D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ผ่านกำไร</w:t>
            </w:r>
          </w:p>
          <w:p w14:paraId="37DBBA2B" w14:textId="77777777" w:rsidR="00333148" w:rsidRPr="00C60284" w:rsidRDefault="00333148" w:rsidP="0043333D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หรือขาดทุน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0381C2DD" w14:textId="77777777" w:rsidR="00333148" w:rsidRPr="00C60284" w:rsidRDefault="00333148" w:rsidP="0043333D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14:paraId="241D5774" w14:textId="77777777" w:rsidR="00333148" w:rsidRDefault="00333148" w:rsidP="0043333D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</w:t>
            </w:r>
          </w:p>
          <w:p w14:paraId="14B0B557" w14:textId="77777777" w:rsidR="00333148" w:rsidRPr="00C60284" w:rsidRDefault="00333148" w:rsidP="0043333D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มูลค่าด้วย</w:t>
            </w:r>
          </w:p>
          <w:p w14:paraId="5A2986EC" w14:textId="77777777" w:rsidR="00333148" w:rsidRPr="00C60284" w:rsidRDefault="00333148" w:rsidP="0043333D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ราคาทุน</w:t>
            </w:r>
          </w:p>
          <w:p w14:paraId="0629EE0B" w14:textId="77777777" w:rsidR="00333148" w:rsidRPr="00C60284" w:rsidRDefault="00333148" w:rsidP="0043333D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ตัดจำหน่าย</w:t>
            </w:r>
          </w:p>
        </w:tc>
        <w:tc>
          <w:tcPr>
            <w:tcW w:w="181" w:type="dxa"/>
            <w:tcBorders>
              <w:top w:val="single" w:sz="4" w:space="0" w:color="auto"/>
            </w:tcBorders>
          </w:tcPr>
          <w:p w14:paraId="119DDB77" w14:textId="77777777" w:rsidR="00333148" w:rsidRPr="00C60284" w:rsidRDefault="00333148" w:rsidP="0043333D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FF911EF" w14:textId="77777777" w:rsidR="00333148" w:rsidRPr="00C60284" w:rsidRDefault="00333148" w:rsidP="0043333D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80" w:type="dxa"/>
            <w:vAlign w:val="bottom"/>
          </w:tcPr>
          <w:p w14:paraId="4131F662" w14:textId="77777777" w:rsidR="00333148" w:rsidRPr="00C60284" w:rsidRDefault="00333148" w:rsidP="0043333D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4C5F17B" w14:textId="0B4B10D3" w:rsidR="00333148" w:rsidRPr="00C60284" w:rsidRDefault="00333148" w:rsidP="0043333D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ระดับ </w:t>
            </w:r>
            <w:r w:rsidR="006F080F" w:rsidRPr="006F080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8CDDA65" w14:textId="2E300864" w:rsidR="00333148" w:rsidRPr="00C60284" w:rsidRDefault="00333148" w:rsidP="0043333D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  <w:lang w:bidi="th-TH"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ระดับ </w:t>
            </w:r>
            <w:r w:rsidR="006F080F" w:rsidRPr="006F080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7C401EF1" w14:textId="4D849069" w:rsidR="00333148" w:rsidRPr="00C60284" w:rsidRDefault="00333148" w:rsidP="0043333D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  <w:lang w:bidi="th-TH"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ระดับ </w:t>
            </w:r>
            <w:r w:rsidR="006F080F" w:rsidRPr="006F080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42F003FA" w14:textId="77777777" w:rsidR="00333148" w:rsidRPr="00C60284" w:rsidRDefault="00333148" w:rsidP="0043333D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  <w:lang w:bidi="th-TH"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333148" w:rsidRPr="00C60284" w14:paraId="62E52CDA" w14:textId="77777777" w:rsidTr="00774C7F">
        <w:trPr>
          <w:trHeight w:val="362"/>
          <w:tblHeader/>
        </w:trPr>
        <w:tc>
          <w:tcPr>
            <w:tcW w:w="2261" w:type="dxa"/>
            <w:shd w:val="clear" w:color="auto" w:fill="auto"/>
          </w:tcPr>
          <w:p w14:paraId="73E4F9D2" w14:textId="77777777" w:rsidR="00333148" w:rsidRPr="00C60284" w:rsidRDefault="00333148" w:rsidP="0043333D">
            <w:pPr>
              <w:tabs>
                <w:tab w:val="left" w:pos="270"/>
              </w:tabs>
              <w:ind w:left="180" w:right="-25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7740" w:type="dxa"/>
            <w:gridSpan w:val="12"/>
          </w:tcPr>
          <w:p w14:paraId="3250DAC3" w14:textId="77777777" w:rsidR="00333148" w:rsidRPr="00C60284" w:rsidRDefault="00333148" w:rsidP="0043333D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  <w:r w:rsidRPr="00C60284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333148" w:rsidRPr="00C60284" w14:paraId="4820F5C7" w14:textId="77777777" w:rsidTr="00774C7F">
        <w:trPr>
          <w:trHeight w:val="375"/>
        </w:trPr>
        <w:tc>
          <w:tcPr>
            <w:tcW w:w="2261" w:type="dxa"/>
            <w:shd w:val="clear" w:color="auto" w:fill="auto"/>
          </w:tcPr>
          <w:p w14:paraId="0CF68203" w14:textId="25194FC4" w:rsidR="00333148" w:rsidRPr="00C60284" w:rsidRDefault="00333148" w:rsidP="0043333D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C6028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="006F080F" w:rsidRPr="006F080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31</w:t>
            </w:r>
            <w:r w:rsidRPr="00C6028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 ธันวาคม </w:t>
            </w:r>
            <w:r w:rsidR="006F080F" w:rsidRPr="006F080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2563</w:t>
            </w:r>
          </w:p>
        </w:tc>
        <w:tc>
          <w:tcPr>
            <w:tcW w:w="1260" w:type="dxa"/>
          </w:tcPr>
          <w:p w14:paraId="67E66642" w14:textId="77777777" w:rsidR="00333148" w:rsidRPr="00C60284" w:rsidRDefault="00333148" w:rsidP="0043333D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0CEDE286" w14:textId="77777777" w:rsidR="00333148" w:rsidRPr="00C60284" w:rsidRDefault="00333148" w:rsidP="0043333D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</w:tcPr>
          <w:p w14:paraId="1D17DB6A" w14:textId="77777777" w:rsidR="00333148" w:rsidRPr="00C60284" w:rsidRDefault="00333148" w:rsidP="0043333D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</w:tcPr>
          <w:p w14:paraId="374935D8" w14:textId="77777777" w:rsidR="00333148" w:rsidRPr="00C60284" w:rsidRDefault="00333148" w:rsidP="0043333D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0EA36C20" w14:textId="77777777" w:rsidR="00333148" w:rsidRPr="00C60284" w:rsidRDefault="00333148" w:rsidP="0043333D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2E77B422" w14:textId="77777777" w:rsidR="00333148" w:rsidRPr="00C60284" w:rsidRDefault="00333148" w:rsidP="0043333D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41465225" w14:textId="77777777" w:rsidR="00333148" w:rsidRPr="00C60284" w:rsidRDefault="00333148" w:rsidP="0043333D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41CA2E75" w14:textId="77777777" w:rsidR="00333148" w:rsidRPr="00C60284" w:rsidRDefault="00333148" w:rsidP="0043333D">
            <w:pPr>
              <w:pStyle w:val="acctfourfigures"/>
              <w:tabs>
                <w:tab w:val="clear" w:pos="765"/>
                <w:tab w:val="left" w:pos="270"/>
                <w:tab w:val="decimal" w:pos="821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04651041" w14:textId="77777777" w:rsidR="00333148" w:rsidRPr="00C60284" w:rsidRDefault="00333148" w:rsidP="0043333D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342D479C" w14:textId="77777777" w:rsidR="00333148" w:rsidRPr="00C60284" w:rsidRDefault="00333148" w:rsidP="0043333D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33148" w:rsidRPr="00C60284" w14:paraId="62AA0E60" w14:textId="77777777" w:rsidTr="00774C7F">
        <w:trPr>
          <w:trHeight w:val="362"/>
        </w:trPr>
        <w:tc>
          <w:tcPr>
            <w:tcW w:w="2261" w:type="dxa"/>
            <w:shd w:val="clear" w:color="auto" w:fill="auto"/>
          </w:tcPr>
          <w:p w14:paraId="33819F6C" w14:textId="77777777" w:rsidR="00333148" w:rsidRPr="00C60284" w:rsidRDefault="00333148" w:rsidP="00433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C6028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260" w:type="dxa"/>
          </w:tcPr>
          <w:p w14:paraId="0ECDBAB2" w14:textId="77777777" w:rsidR="00333148" w:rsidRPr="00C60284" w:rsidRDefault="00333148" w:rsidP="0043333D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057FE495" w14:textId="77777777" w:rsidR="00333148" w:rsidRPr="00C60284" w:rsidRDefault="00333148" w:rsidP="0043333D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</w:tcPr>
          <w:p w14:paraId="1670D829" w14:textId="77777777" w:rsidR="00333148" w:rsidRPr="00C60284" w:rsidRDefault="00333148" w:rsidP="0043333D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</w:tcPr>
          <w:p w14:paraId="022160EF" w14:textId="77777777" w:rsidR="00333148" w:rsidRPr="00C60284" w:rsidRDefault="00333148" w:rsidP="0043333D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5590619A" w14:textId="77777777" w:rsidR="00333148" w:rsidRPr="00C60284" w:rsidRDefault="00333148" w:rsidP="0043333D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1EFD344E" w14:textId="77777777" w:rsidR="00333148" w:rsidRPr="00C60284" w:rsidRDefault="00333148" w:rsidP="0043333D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72CC5944" w14:textId="77777777" w:rsidR="00333148" w:rsidRPr="00C60284" w:rsidRDefault="00333148" w:rsidP="0043333D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24898A1A" w14:textId="77777777" w:rsidR="00333148" w:rsidRPr="00C60284" w:rsidRDefault="00333148" w:rsidP="0043333D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4B83DFC9" w14:textId="77777777" w:rsidR="00333148" w:rsidRPr="00C60284" w:rsidRDefault="00333148" w:rsidP="0043333D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1D2D01C8" w14:textId="77777777" w:rsidR="00333148" w:rsidRPr="00C60284" w:rsidRDefault="00333148" w:rsidP="0043333D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12002" w:rsidRPr="00C60284" w14:paraId="257C8CD8" w14:textId="77777777" w:rsidTr="004231C5">
        <w:trPr>
          <w:trHeight w:val="362"/>
        </w:trPr>
        <w:tc>
          <w:tcPr>
            <w:tcW w:w="2261" w:type="dxa"/>
            <w:shd w:val="clear" w:color="auto" w:fill="auto"/>
          </w:tcPr>
          <w:p w14:paraId="6EBA363B" w14:textId="23910F48" w:rsidR="00112002" w:rsidRPr="00C60284" w:rsidRDefault="00112002" w:rsidP="00112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5A1788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เงินลงทุนใน</w:t>
            </w:r>
            <w:r w:rsidRPr="00C60284">
              <w:rPr>
                <w:rFonts w:asciiTheme="majorBidi" w:hAnsiTheme="majorBidi" w:cstheme="majorBidi"/>
                <w:sz w:val="26"/>
                <w:szCs w:val="26"/>
                <w:cs/>
              </w:rPr>
              <w:t>ตราสา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รหนี้</w:t>
            </w:r>
          </w:p>
        </w:tc>
        <w:tc>
          <w:tcPr>
            <w:tcW w:w="1260" w:type="dxa"/>
            <w:vAlign w:val="bottom"/>
          </w:tcPr>
          <w:p w14:paraId="78BF6898" w14:textId="32F6F094" w:rsidR="00112002" w:rsidRPr="00C60284" w:rsidRDefault="00112002" w:rsidP="00112002">
            <w:pPr>
              <w:pStyle w:val="acctfourfigures"/>
              <w:tabs>
                <w:tab w:val="clear" w:pos="765"/>
              </w:tabs>
              <w:spacing w:line="240" w:lineRule="atLeast"/>
              <w:ind w:right="28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F080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20</w:t>
            </w:r>
          </w:p>
        </w:tc>
        <w:tc>
          <w:tcPr>
            <w:tcW w:w="180" w:type="dxa"/>
          </w:tcPr>
          <w:p w14:paraId="621C9676" w14:textId="77777777" w:rsidR="00112002" w:rsidRPr="00C60284" w:rsidRDefault="00112002" w:rsidP="00112002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7DC527D2" w14:textId="46781EBA" w:rsidR="00112002" w:rsidRPr="00C60284" w:rsidRDefault="00112002" w:rsidP="00112002">
            <w:pPr>
              <w:pStyle w:val="acctfourfigures"/>
              <w:tabs>
                <w:tab w:val="clear" w:pos="765"/>
                <w:tab w:val="left" w:pos="718"/>
              </w:tabs>
              <w:spacing w:line="240" w:lineRule="atLeast"/>
              <w:ind w:right="-5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1" w:type="dxa"/>
          </w:tcPr>
          <w:p w14:paraId="0F95A644" w14:textId="77777777" w:rsidR="00112002" w:rsidRPr="00C60284" w:rsidRDefault="00112002" w:rsidP="00112002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B1845A8" w14:textId="093FB1EC" w:rsidR="00112002" w:rsidRPr="00C60284" w:rsidRDefault="00112002" w:rsidP="00112002">
            <w:pPr>
              <w:pStyle w:val="acctfourfigures"/>
              <w:tabs>
                <w:tab w:val="clear" w:pos="765"/>
                <w:tab w:val="left" w:pos="652"/>
              </w:tabs>
              <w:spacing w:line="240" w:lineRule="atLeast"/>
              <w:ind w:right="-2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080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D353EC1" w14:textId="77777777" w:rsidR="00112002" w:rsidRPr="00C60284" w:rsidRDefault="00112002" w:rsidP="00112002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EB574B7" w14:textId="6B9950DF" w:rsidR="00112002" w:rsidRPr="00C60284" w:rsidRDefault="00112002" w:rsidP="00112002">
            <w:pPr>
              <w:pStyle w:val="acctfourfigures"/>
              <w:tabs>
                <w:tab w:val="clear" w:pos="765"/>
                <w:tab w:val="left" w:pos="564"/>
              </w:tabs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080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24B5B0A" w14:textId="73C0664E" w:rsidR="00112002" w:rsidRPr="00C60284" w:rsidRDefault="00112002" w:rsidP="00112002">
            <w:pPr>
              <w:pStyle w:val="acctfourfigures"/>
              <w:tabs>
                <w:tab w:val="clear" w:pos="765"/>
                <w:tab w:val="left" w:pos="539"/>
              </w:tabs>
              <w:spacing w:line="240" w:lineRule="atLeast"/>
              <w:ind w:right="-34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1FF037D8" w14:textId="3721C2BC" w:rsidR="00112002" w:rsidRPr="00C60284" w:rsidRDefault="00112002" w:rsidP="00112002">
            <w:pPr>
              <w:pStyle w:val="acctfourfigures"/>
              <w:tabs>
                <w:tab w:val="clear" w:pos="765"/>
                <w:tab w:val="left" w:pos="448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5D9B2F90" w14:textId="25387EA4" w:rsidR="00112002" w:rsidRPr="00C60284" w:rsidRDefault="00112002" w:rsidP="00112002">
            <w:pPr>
              <w:pStyle w:val="acctfourfigures"/>
              <w:tabs>
                <w:tab w:val="clear" w:pos="765"/>
                <w:tab w:val="left" w:pos="629"/>
              </w:tabs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080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</w:t>
            </w:r>
          </w:p>
        </w:tc>
      </w:tr>
      <w:tr w:rsidR="00112002" w:rsidRPr="00C60284" w14:paraId="400934E6" w14:textId="77777777" w:rsidTr="00112002">
        <w:trPr>
          <w:trHeight w:val="362"/>
        </w:trPr>
        <w:tc>
          <w:tcPr>
            <w:tcW w:w="2261" w:type="dxa"/>
            <w:shd w:val="clear" w:color="auto" w:fill="auto"/>
          </w:tcPr>
          <w:p w14:paraId="30F665F9" w14:textId="35032FB8" w:rsidR="00112002" w:rsidRPr="00C60284" w:rsidRDefault="00112002" w:rsidP="00112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สินทรัพย์ทางการเงินอื่น</w:t>
            </w:r>
          </w:p>
        </w:tc>
        <w:tc>
          <w:tcPr>
            <w:tcW w:w="1260" w:type="dxa"/>
          </w:tcPr>
          <w:p w14:paraId="77B2C6EA" w14:textId="17B733A3" w:rsidR="00112002" w:rsidRPr="00C60284" w:rsidRDefault="00112002" w:rsidP="00112002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2085E776" w14:textId="77777777" w:rsidR="00112002" w:rsidRPr="00C60284" w:rsidRDefault="00112002" w:rsidP="00112002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</w:tcPr>
          <w:p w14:paraId="4C0D556F" w14:textId="62314880" w:rsidR="00112002" w:rsidRPr="00C60284" w:rsidRDefault="00112002" w:rsidP="00112002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</w:tcPr>
          <w:p w14:paraId="36936CAD" w14:textId="77777777" w:rsidR="00112002" w:rsidRPr="00C60284" w:rsidRDefault="00112002" w:rsidP="00112002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50BCEB29" w14:textId="77D5DAA1" w:rsidR="00112002" w:rsidRPr="00C60284" w:rsidRDefault="00112002" w:rsidP="00112002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7A965437" w14:textId="77777777" w:rsidR="00112002" w:rsidRPr="00C60284" w:rsidRDefault="00112002" w:rsidP="00112002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7429B764" w14:textId="200B9813" w:rsidR="00112002" w:rsidRPr="00C60284" w:rsidRDefault="00112002" w:rsidP="00112002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7F6D6971" w14:textId="49641878" w:rsidR="00112002" w:rsidRPr="00C60284" w:rsidRDefault="00112002" w:rsidP="00112002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23730678" w14:textId="5F1F2890" w:rsidR="00112002" w:rsidRPr="00C60284" w:rsidRDefault="00112002" w:rsidP="00112002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0ECBEB29" w14:textId="00F8AD5B" w:rsidR="00112002" w:rsidRPr="00C60284" w:rsidRDefault="00112002" w:rsidP="00112002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12002" w:rsidRPr="00C60284" w14:paraId="72D8E829" w14:textId="77777777" w:rsidTr="001D5E98">
        <w:trPr>
          <w:gridAfter w:val="1"/>
          <w:wAfter w:w="11" w:type="dxa"/>
          <w:trHeight w:val="362"/>
        </w:trPr>
        <w:tc>
          <w:tcPr>
            <w:tcW w:w="2261" w:type="dxa"/>
            <w:shd w:val="clear" w:color="auto" w:fill="auto"/>
          </w:tcPr>
          <w:p w14:paraId="49EB7CE8" w14:textId="77777777" w:rsidR="00112002" w:rsidRDefault="00112002" w:rsidP="00112002">
            <w:pPr>
              <w:ind w:left="160" w:right="-90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สัญญาซื้อขายเงินตรา</w:t>
            </w:r>
            <w:r w:rsidRPr="00C6028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C60284">
              <w:rPr>
                <w:rFonts w:asciiTheme="majorBidi" w:hAnsiTheme="majorBidi" w:cstheme="majorBidi"/>
                <w:sz w:val="26"/>
                <w:szCs w:val="26"/>
              </w:rPr>
              <w:br/>
              <w:t xml:space="preserve">  </w:t>
            </w:r>
            <w:r w:rsidRPr="00C60284">
              <w:rPr>
                <w:rFonts w:asciiTheme="majorBidi" w:hAnsiTheme="majorBidi" w:cstheme="majorBidi"/>
                <w:sz w:val="26"/>
                <w:szCs w:val="26"/>
                <w:cs/>
              </w:rPr>
              <w:t>ต่างประเทศล่วงหน้า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ที่ใช้</w:t>
            </w:r>
          </w:p>
          <w:p w14:paraId="3C3F2D74" w14:textId="6A23A27A" w:rsidR="00112002" w:rsidRPr="00C60284" w:rsidRDefault="00112002" w:rsidP="00112002">
            <w:pPr>
              <w:ind w:left="160" w:right="-9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   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ในการป้องกันความเสี่ยง</w:t>
            </w:r>
          </w:p>
        </w:tc>
        <w:tc>
          <w:tcPr>
            <w:tcW w:w="1260" w:type="dxa"/>
          </w:tcPr>
          <w:p w14:paraId="49FEF551" w14:textId="77777777" w:rsidR="00112002" w:rsidRDefault="00112002" w:rsidP="00112002">
            <w:pPr>
              <w:pStyle w:val="acctfourfigures"/>
              <w:tabs>
                <w:tab w:val="clear" w:pos="765"/>
              </w:tabs>
              <w:spacing w:line="240" w:lineRule="atLeast"/>
              <w:ind w:right="28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880D15E" w14:textId="77777777" w:rsidR="00112002" w:rsidRDefault="00112002" w:rsidP="00112002">
            <w:pPr>
              <w:pStyle w:val="acctfourfigures"/>
              <w:tabs>
                <w:tab w:val="clear" w:pos="765"/>
              </w:tabs>
              <w:spacing w:line="240" w:lineRule="atLeast"/>
              <w:ind w:right="28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5EBF8312" w14:textId="79BEBBF9" w:rsidR="00112002" w:rsidRPr="0083320B" w:rsidRDefault="00112002" w:rsidP="00112002">
            <w:pPr>
              <w:pStyle w:val="acctfourfigures"/>
              <w:tabs>
                <w:tab w:val="clear" w:pos="765"/>
              </w:tabs>
              <w:spacing w:line="240" w:lineRule="atLeast"/>
              <w:ind w:right="28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F080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180" w:type="dxa"/>
          </w:tcPr>
          <w:p w14:paraId="741431C3" w14:textId="77777777" w:rsidR="00112002" w:rsidRPr="00C60284" w:rsidRDefault="00112002" w:rsidP="00112002">
            <w:pPr>
              <w:pStyle w:val="acctfourfigures"/>
              <w:tabs>
                <w:tab w:val="clear" w:pos="765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45C5F914" w14:textId="53AC3758" w:rsidR="00112002" w:rsidRPr="00C60284" w:rsidRDefault="00112002" w:rsidP="00112002">
            <w:pPr>
              <w:pStyle w:val="acctfourfigures"/>
              <w:tabs>
                <w:tab w:val="clear" w:pos="765"/>
                <w:tab w:val="left" w:pos="764"/>
              </w:tabs>
              <w:spacing w:line="240" w:lineRule="atLeast"/>
              <w:ind w:right="-5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1" w:type="dxa"/>
          </w:tcPr>
          <w:p w14:paraId="56F15C31" w14:textId="77777777" w:rsidR="00112002" w:rsidRPr="00C60284" w:rsidRDefault="00112002" w:rsidP="00112002">
            <w:pPr>
              <w:pStyle w:val="acctfourfigures"/>
              <w:tabs>
                <w:tab w:val="clear" w:pos="765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46A9B2C" w14:textId="60F49E84" w:rsidR="00112002" w:rsidRPr="00C60284" w:rsidRDefault="00112002" w:rsidP="00112002">
            <w:pPr>
              <w:pStyle w:val="acctfourfigures"/>
              <w:tabs>
                <w:tab w:val="clear" w:pos="765"/>
                <w:tab w:val="left" w:pos="360"/>
                <w:tab w:val="left" w:pos="636"/>
              </w:tabs>
              <w:spacing w:line="240" w:lineRule="atLeast"/>
              <w:ind w:right="-34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080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8CF9285" w14:textId="77777777" w:rsidR="00112002" w:rsidRPr="00C60284" w:rsidRDefault="00112002" w:rsidP="00112002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E34C040" w14:textId="4909BDAE" w:rsidR="00112002" w:rsidRPr="00C60284" w:rsidRDefault="00112002" w:rsidP="00112002">
            <w:pPr>
              <w:pStyle w:val="acctfourfigures"/>
              <w:tabs>
                <w:tab w:val="clear" w:pos="765"/>
              </w:tabs>
              <w:spacing w:line="240" w:lineRule="atLeast"/>
              <w:ind w:right="-1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8C0191C" w14:textId="6A53D4E3" w:rsidR="00112002" w:rsidRPr="00C60284" w:rsidRDefault="00112002" w:rsidP="00112002">
            <w:pPr>
              <w:pStyle w:val="acctfourfigures"/>
              <w:tabs>
                <w:tab w:val="clear" w:pos="765"/>
                <w:tab w:val="left" w:pos="629"/>
              </w:tabs>
              <w:spacing w:line="240" w:lineRule="atLeast"/>
              <w:ind w:right="-34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080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2C903A6A" w14:textId="7CE29572" w:rsidR="00112002" w:rsidRPr="00C60284" w:rsidRDefault="00112002" w:rsidP="00112002">
            <w:pPr>
              <w:pStyle w:val="acctfourfigures"/>
              <w:tabs>
                <w:tab w:val="clear" w:pos="765"/>
                <w:tab w:val="left" w:pos="45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341DB5EC" w14:textId="7FD2492E" w:rsidR="00112002" w:rsidRPr="00C60284" w:rsidRDefault="00112002" w:rsidP="00112002">
            <w:pPr>
              <w:pStyle w:val="acctfourfigures"/>
              <w:tabs>
                <w:tab w:val="clear" w:pos="765"/>
                <w:tab w:val="left" w:pos="551"/>
              </w:tabs>
              <w:spacing w:line="240" w:lineRule="atLeast"/>
              <w:ind w:right="-26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6F080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</w:tr>
      <w:tr w:rsidR="00112002" w:rsidRPr="00C60284" w14:paraId="05A88D07" w14:textId="77777777" w:rsidTr="00112002">
        <w:trPr>
          <w:gridAfter w:val="1"/>
          <w:wAfter w:w="11" w:type="dxa"/>
          <w:trHeight w:hRule="exact" w:val="208"/>
        </w:trPr>
        <w:tc>
          <w:tcPr>
            <w:tcW w:w="2261" w:type="dxa"/>
            <w:shd w:val="clear" w:color="auto" w:fill="auto"/>
          </w:tcPr>
          <w:p w14:paraId="7564CDDC" w14:textId="77777777" w:rsidR="00112002" w:rsidRPr="00C60284" w:rsidRDefault="00112002" w:rsidP="00112002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373A60B7" w14:textId="77777777" w:rsidR="00112002" w:rsidRPr="00C60284" w:rsidRDefault="00112002" w:rsidP="00112002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282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559D269E" w14:textId="77777777" w:rsidR="00112002" w:rsidRPr="00C60284" w:rsidRDefault="00112002" w:rsidP="00112002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20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08DF68F3" w14:textId="77777777" w:rsidR="00112002" w:rsidRPr="00C60284" w:rsidRDefault="00112002" w:rsidP="0011200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4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</w:tcPr>
          <w:p w14:paraId="7DC9D4D1" w14:textId="77777777" w:rsidR="00112002" w:rsidRPr="00C60284" w:rsidRDefault="00112002" w:rsidP="0011200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20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2F64C03" w14:textId="77777777" w:rsidR="00112002" w:rsidRPr="00C60284" w:rsidRDefault="00112002" w:rsidP="00112002">
            <w:pPr>
              <w:pStyle w:val="acctfourfigures"/>
              <w:tabs>
                <w:tab w:val="clear" w:pos="765"/>
                <w:tab w:val="left" w:pos="360"/>
                <w:tab w:val="decimal" w:pos="551"/>
              </w:tabs>
              <w:spacing w:line="240" w:lineRule="atLeast"/>
              <w:ind w:right="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DCEF31E" w14:textId="77777777" w:rsidR="00112002" w:rsidRPr="00C60284" w:rsidRDefault="00112002" w:rsidP="00112002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751B28C" w14:textId="77777777" w:rsidR="00112002" w:rsidRPr="00C60284" w:rsidRDefault="00112002" w:rsidP="00112002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43B6705" w14:textId="77777777" w:rsidR="00112002" w:rsidRPr="00C60284" w:rsidRDefault="00112002" w:rsidP="00112002">
            <w:pPr>
              <w:pStyle w:val="acctfourfigures"/>
              <w:tabs>
                <w:tab w:val="clear" w:pos="765"/>
                <w:tab w:val="decimal" w:pos="513"/>
              </w:tabs>
              <w:spacing w:line="240" w:lineRule="atLeast"/>
              <w:ind w:right="-7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55EC1391" w14:textId="77777777" w:rsidR="00112002" w:rsidRPr="00C60284" w:rsidRDefault="00112002" w:rsidP="00112002">
            <w:pPr>
              <w:pStyle w:val="acctfourfigures"/>
              <w:tabs>
                <w:tab w:val="clear" w:pos="765"/>
                <w:tab w:val="decimal" w:pos="421"/>
                <w:tab w:val="left" w:pos="630"/>
              </w:tabs>
              <w:spacing w:line="240" w:lineRule="atLeast"/>
              <w:ind w:right="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5CB778F7" w14:textId="77777777" w:rsidR="00112002" w:rsidRPr="00C60284" w:rsidRDefault="00112002" w:rsidP="00112002">
            <w:pPr>
              <w:pStyle w:val="acctfourfigures"/>
              <w:tabs>
                <w:tab w:val="clear" w:pos="765"/>
                <w:tab w:val="decimal" w:pos="509"/>
              </w:tabs>
              <w:spacing w:line="240" w:lineRule="atLeast"/>
              <w:ind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12002" w:rsidRPr="00C60284" w14:paraId="07A26FBB" w14:textId="77777777" w:rsidTr="001D5E98">
        <w:trPr>
          <w:gridAfter w:val="1"/>
          <w:wAfter w:w="11" w:type="dxa"/>
          <w:trHeight w:val="362"/>
        </w:trPr>
        <w:tc>
          <w:tcPr>
            <w:tcW w:w="2261" w:type="dxa"/>
            <w:shd w:val="clear" w:color="auto" w:fill="auto"/>
          </w:tcPr>
          <w:p w14:paraId="2E36EB3C" w14:textId="77777777" w:rsidR="00112002" w:rsidRPr="00C60284" w:rsidRDefault="00112002" w:rsidP="00112002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6028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1260" w:type="dxa"/>
            <w:vAlign w:val="bottom"/>
          </w:tcPr>
          <w:p w14:paraId="0BEB1E4A" w14:textId="77777777" w:rsidR="00112002" w:rsidRPr="00C60284" w:rsidRDefault="00112002" w:rsidP="00112002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282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55F5A6EB" w14:textId="77777777" w:rsidR="00112002" w:rsidRPr="00C60284" w:rsidRDefault="00112002" w:rsidP="00112002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20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4C115B63" w14:textId="77777777" w:rsidR="00112002" w:rsidRPr="00C60284" w:rsidRDefault="00112002" w:rsidP="0011200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4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</w:tcPr>
          <w:p w14:paraId="50EBD2E2" w14:textId="77777777" w:rsidR="00112002" w:rsidRPr="00C60284" w:rsidRDefault="00112002" w:rsidP="0011200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20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20613DA" w14:textId="77777777" w:rsidR="00112002" w:rsidRPr="00C60284" w:rsidRDefault="00112002" w:rsidP="00112002">
            <w:pPr>
              <w:pStyle w:val="acctfourfigures"/>
              <w:tabs>
                <w:tab w:val="clear" w:pos="765"/>
                <w:tab w:val="left" w:pos="360"/>
                <w:tab w:val="decimal" w:pos="551"/>
              </w:tabs>
              <w:spacing w:line="240" w:lineRule="atLeast"/>
              <w:ind w:right="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E344D50" w14:textId="77777777" w:rsidR="00112002" w:rsidRPr="00C60284" w:rsidRDefault="00112002" w:rsidP="00112002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786DBF7" w14:textId="77777777" w:rsidR="00112002" w:rsidRPr="00C60284" w:rsidRDefault="00112002" w:rsidP="00112002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BB184C6" w14:textId="77777777" w:rsidR="00112002" w:rsidRPr="00C60284" w:rsidRDefault="00112002" w:rsidP="00112002">
            <w:pPr>
              <w:pStyle w:val="acctfourfigures"/>
              <w:tabs>
                <w:tab w:val="clear" w:pos="765"/>
                <w:tab w:val="decimal" w:pos="513"/>
              </w:tabs>
              <w:spacing w:line="240" w:lineRule="atLeast"/>
              <w:ind w:right="-7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343F6517" w14:textId="77777777" w:rsidR="00112002" w:rsidRPr="00C60284" w:rsidRDefault="00112002" w:rsidP="00112002">
            <w:pPr>
              <w:pStyle w:val="acctfourfigures"/>
              <w:tabs>
                <w:tab w:val="clear" w:pos="765"/>
                <w:tab w:val="decimal" w:pos="421"/>
                <w:tab w:val="left" w:pos="630"/>
              </w:tabs>
              <w:spacing w:line="240" w:lineRule="atLeast"/>
              <w:ind w:right="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7F15EFEE" w14:textId="77777777" w:rsidR="00112002" w:rsidRPr="00C60284" w:rsidRDefault="00112002" w:rsidP="00112002">
            <w:pPr>
              <w:pStyle w:val="acctfourfigures"/>
              <w:tabs>
                <w:tab w:val="clear" w:pos="765"/>
                <w:tab w:val="decimal" w:pos="509"/>
              </w:tabs>
              <w:spacing w:line="240" w:lineRule="atLeast"/>
              <w:ind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12002" w:rsidRPr="00C60284" w14:paraId="621A6BBA" w14:textId="77777777" w:rsidTr="001D5E98">
        <w:trPr>
          <w:gridAfter w:val="1"/>
          <w:wAfter w:w="11" w:type="dxa"/>
          <w:trHeight w:val="350"/>
        </w:trPr>
        <w:tc>
          <w:tcPr>
            <w:tcW w:w="2261" w:type="dxa"/>
            <w:shd w:val="clear" w:color="auto" w:fill="auto"/>
          </w:tcPr>
          <w:p w14:paraId="7DA50C8E" w14:textId="77777777" w:rsidR="00112002" w:rsidRPr="00C60284" w:rsidRDefault="00112002" w:rsidP="00112002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260" w:type="dxa"/>
          </w:tcPr>
          <w:p w14:paraId="3FDFA98F" w14:textId="77777777" w:rsidR="00112002" w:rsidRPr="00C60284" w:rsidRDefault="00112002" w:rsidP="00112002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282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</w:tcPr>
          <w:p w14:paraId="0278A41A" w14:textId="77777777" w:rsidR="00112002" w:rsidRPr="00765D71" w:rsidRDefault="00112002" w:rsidP="00112002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20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79" w:type="dxa"/>
            <w:shd w:val="clear" w:color="auto" w:fill="auto"/>
          </w:tcPr>
          <w:p w14:paraId="693C220E" w14:textId="3D247F24" w:rsidR="00112002" w:rsidRPr="00C60284" w:rsidRDefault="00112002" w:rsidP="00112002">
            <w:pPr>
              <w:pStyle w:val="acctfourfigures"/>
              <w:tabs>
                <w:tab w:val="clear" w:pos="765"/>
              </w:tabs>
              <w:spacing w:line="240" w:lineRule="atLeast"/>
              <w:ind w:right="-16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080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F080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569</w:t>
            </w:r>
          </w:p>
        </w:tc>
        <w:tc>
          <w:tcPr>
            <w:tcW w:w="181" w:type="dxa"/>
          </w:tcPr>
          <w:p w14:paraId="42F35E29" w14:textId="77777777" w:rsidR="00112002" w:rsidRPr="00765D71" w:rsidRDefault="00112002" w:rsidP="0011200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20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14:paraId="0D702B08" w14:textId="59F3AB9A" w:rsidR="00112002" w:rsidRPr="00C60284" w:rsidRDefault="00112002" w:rsidP="00112002">
            <w:pPr>
              <w:pStyle w:val="acctfourfigures"/>
              <w:tabs>
                <w:tab w:val="clear" w:pos="765"/>
                <w:tab w:val="left" w:pos="360"/>
                <w:tab w:val="decimal" w:pos="551"/>
              </w:tabs>
              <w:spacing w:line="240" w:lineRule="atLeast"/>
              <w:ind w:right="-7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080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F080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569</w:t>
            </w:r>
          </w:p>
        </w:tc>
        <w:tc>
          <w:tcPr>
            <w:tcW w:w="180" w:type="dxa"/>
            <w:shd w:val="clear" w:color="auto" w:fill="auto"/>
          </w:tcPr>
          <w:p w14:paraId="232F871C" w14:textId="77777777" w:rsidR="00112002" w:rsidRPr="00C60284" w:rsidRDefault="00112002" w:rsidP="00112002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715EEF4C" w14:textId="77777777" w:rsidR="00112002" w:rsidRPr="00C60284" w:rsidRDefault="00112002" w:rsidP="00112002">
            <w:pPr>
              <w:pStyle w:val="acctfourfigures"/>
              <w:tabs>
                <w:tab w:val="clear" w:pos="765"/>
                <w:tab w:val="decimal" w:pos="539"/>
              </w:tabs>
              <w:spacing w:line="240" w:lineRule="atLeast"/>
              <w:ind w:right="-52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20F244D" w14:textId="04DF5F8D" w:rsidR="00112002" w:rsidRPr="00C60284" w:rsidRDefault="00112002" w:rsidP="00112002">
            <w:pPr>
              <w:pStyle w:val="acctfourfigures"/>
              <w:tabs>
                <w:tab w:val="clear" w:pos="765"/>
                <w:tab w:val="decimal" w:pos="269"/>
                <w:tab w:val="left" w:pos="629"/>
              </w:tabs>
              <w:spacing w:line="240" w:lineRule="atLeast"/>
              <w:ind w:right="-7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080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  <w:r w:rsidRPr="00C6028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6F080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520</w:t>
            </w:r>
          </w:p>
        </w:tc>
        <w:tc>
          <w:tcPr>
            <w:tcW w:w="979" w:type="dxa"/>
            <w:shd w:val="clear" w:color="auto" w:fill="auto"/>
          </w:tcPr>
          <w:p w14:paraId="79F09B2D" w14:textId="77777777" w:rsidR="00112002" w:rsidRPr="00C60284" w:rsidRDefault="00112002" w:rsidP="00112002">
            <w:pPr>
              <w:pStyle w:val="acctfourfigures"/>
              <w:tabs>
                <w:tab w:val="clear" w:pos="765"/>
                <w:tab w:val="decimal" w:pos="421"/>
                <w:tab w:val="left" w:pos="630"/>
              </w:tabs>
              <w:spacing w:line="240" w:lineRule="atLeast"/>
              <w:ind w:right="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1E7DFB32" w14:textId="16BC5EBE" w:rsidR="00112002" w:rsidRPr="00C60284" w:rsidRDefault="00112002" w:rsidP="00112002">
            <w:pPr>
              <w:pStyle w:val="acctfourfigures"/>
              <w:tabs>
                <w:tab w:val="clear" w:pos="765"/>
                <w:tab w:val="decimal" w:pos="371"/>
                <w:tab w:val="left" w:pos="589"/>
              </w:tabs>
              <w:spacing w:line="240" w:lineRule="atLeast"/>
              <w:ind w:right="5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F080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  <w:r w:rsidRPr="00C6028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6F080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520</w:t>
            </w:r>
          </w:p>
        </w:tc>
      </w:tr>
      <w:tr w:rsidR="00112002" w:rsidRPr="00C60284" w14:paraId="45F249CF" w14:textId="77777777" w:rsidTr="003E7172">
        <w:trPr>
          <w:gridAfter w:val="1"/>
          <w:wAfter w:w="11" w:type="dxa"/>
          <w:trHeight w:val="350"/>
        </w:trPr>
        <w:tc>
          <w:tcPr>
            <w:tcW w:w="2261" w:type="dxa"/>
            <w:shd w:val="clear" w:color="auto" w:fill="auto"/>
          </w:tcPr>
          <w:p w14:paraId="2AA3B21D" w14:textId="77777777" w:rsidR="00112002" w:rsidRPr="00C60284" w:rsidRDefault="00112002" w:rsidP="00112002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หนี้สินทางการเงินอื่น</w:t>
            </w:r>
          </w:p>
        </w:tc>
        <w:tc>
          <w:tcPr>
            <w:tcW w:w="1260" w:type="dxa"/>
            <w:vAlign w:val="bottom"/>
          </w:tcPr>
          <w:p w14:paraId="64F4B975" w14:textId="77777777" w:rsidR="00112002" w:rsidRPr="00C60284" w:rsidRDefault="00112002" w:rsidP="00112002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282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1B7B9CD1" w14:textId="77777777" w:rsidR="00112002" w:rsidRPr="00C60284" w:rsidRDefault="00112002" w:rsidP="00112002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20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703BB332" w14:textId="77777777" w:rsidR="00112002" w:rsidRPr="00C60284" w:rsidRDefault="00112002" w:rsidP="00112002">
            <w:pPr>
              <w:pStyle w:val="acctfourfigures"/>
              <w:tabs>
                <w:tab w:val="clear" w:pos="765"/>
                <w:tab w:val="decimal" w:pos="538"/>
              </w:tabs>
              <w:spacing w:line="240" w:lineRule="atLeast"/>
              <w:ind w:right="-43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</w:tcPr>
          <w:p w14:paraId="3D568AFD" w14:textId="77777777" w:rsidR="00112002" w:rsidRPr="00C60284" w:rsidRDefault="00112002" w:rsidP="0011200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20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C1ECF45" w14:textId="77777777" w:rsidR="00112002" w:rsidRPr="00C60284" w:rsidRDefault="00112002" w:rsidP="00112002">
            <w:pPr>
              <w:pStyle w:val="acctfourfigures"/>
              <w:tabs>
                <w:tab w:val="clear" w:pos="765"/>
                <w:tab w:val="left" w:pos="360"/>
                <w:tab w:val="decimal" w:pos="551"/>
              </w:tabs>
              <w:spacing w:line="240" w:lineRule="atLeast"/>
              <w:ind w:right="-7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5026F39" w14:textId="77777777" w:rsidR="00112002" w:rsidRPr="00C60284" w:rsidRDefault="00112002" w:rsidP="00112002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971996D" w14:textId="77777777" w:rsidR="00112002" w:rsidRPr="00C60284" w:rsidRDefault="00112002" w:rsidP="00112002">
            <w:pPr>
              <w:pStyle w:val="acctfourfigures"/>
              <w:tabs>
                <w:tab w:val="clear" w:pos="765"/>
                <w:tab w:val="decimal" w:pos="539"/>
              </w:tabs>
              <w:spacing w:line="240" w:lineRule="atLeast"/>
              <w:ind w:right="-52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617BB86" w14:textId="77777777" w:rsidR="00112002" w:rsidRPr="00C60284" w:rsidRDefault="00112002" w:rsidP="00112002">
            <w:pPr>
              <w:pStyle w:val="acctfourfigures"/>
              <w:tabs>
                <w:tab w:val="clear" w:pos="765"/>
                <w:tab w:val="decimal" w:pos="269"/>
              </w:tabs>
              <w:spacing w:line="240" w:lineRule="atLeast"/>
              <w:ind w:right="-7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7781BDBF" w14:textId="77777777" w:rsidR="00112002" w:rsidRPr="00C60284" w:rsidRDefault="00112002" w:rsidP="00112002">
            <w:pPr>
              <w:pStyle w:val="acctfourfigures"/>
              <w:tabs>
                <w:tab w:val="clear" w:pos="765"/>
                <w:tab w:val="decimal" w:pos="421"/>
                <w:tab w:val="left" w:pos="630"/>
              </w:tabs>
              <w:spacing w:line="240" w:lineRule="atLeast"/>
              <w:ind w:right="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47593FD3" w14:textId="77777777" w:rsidR="00112002" w:rsidRPr="00C60284" w:rsidRDefault="00112002" w:rsidP="00112002">
            <w:pPr>
              <w:pStyle w:val="acctfourfigures"/>
              <w:tabs>
                <w:tab w:val="clear" w:pos="765"/>
                <w:tab w:val="decimal" w:pos="509"/>
              </w:tabs>
              <w:spacing w:line="240" w:lineRule="atLeast"/>
              <w:ind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12002" w:rsidRPr="00C60284" w14:paraId="3AB37314" w14:textId="77777777" w:rsidTr="003E7172">
        <w:trPr>
          <w:gridAfter w:val="1"/>
          <w:wAfter w:w="11" w:type="dxa"/>
          <w:trHeight w:val="713"/>
        </w:trPr>
        <w:tc>
          <w:tcPr>
            <w:tcW w:w="2261" w:type="dxa"/>
            <w:shd w:val="clear" w:color="auto" w:fill="auto"/>
          </w:tcPr>
          <w:p w14:paraId="20ECD19A" w14:textId="77777777" w:rsidR="00112002" w:rsidRDefault="00112002" w:rsidP="00112002">
            <w:pPr>
              <w:ind w:left="160" w:right="-90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สัญญาซื้อขายเงินตรา  </w:t>
            </w:r>
            <w:r w:rsidRPr="00C60284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 xml:space="preserve">  ต่างประเทศล่วงหน้า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ที่ใช้</w:t>
            </w:r>
          </w:p>
          <w:p w14:paraId="7B0660F7" w14:textId="3831BB3E" w:rsidR="00112002" w:rsidRPr="00C60284" w:rsidRDefault="00112002" w:rsidP="00112002">
            <w:pPr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   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ในการป้องกันความเสี่ยง</w:t>
            </w:r>
          </w:p>
        </w:tc>
        <w:tc>
          <w:tcPr>
            <w:tcW w:w="1260" w:type="dxa"/>
            <w:vAlign w:val="bottom"/>
          </w:tcPr>
          <w:p w14:paraId="3EC2CA9B" w14:textId="120F1ED2" w:rsidR="00112002" w:rsidRPr="00C60284" w:rsidRDefault="00112002" w:rsidP="00112002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282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F080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75</w:t>
            </w:r>
          </w:p>
        </w:tc>
        <w:tc>
          <w:tcPr>
            <w:tcW w:w="180" w:type="dxa"/>
          </w:tcPr>
          <w:p w14:paraId="51E38548" w14:textId="77777777" w:rsidR="00112002" w:rsidRDefault="00112002" w:rsidP="00112002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20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207D075B" w14:textId="77777777" w:rsidR="00112002" w:rsidRPr="00C60284" w:rsidRDefault="00112002" w:rsidP="00112002">
            <w:pPr>
              <w:pStyle w:val="acctfourfigures"/>
              <w:tabs>
                <w:tab w:val="clear" w:pos="765"/>
                <w:tab w:val="decimal" w:pos="88"/>
                <w:tab w:val="left" w:pos="720"/>
              </w:tabs>
              <w:spacing w:line="240" w:lineRule="atLeast"/>
              <w:ind w:right="-5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1" w:type="dxa"/>
          </w:tcPr>
          <w:p w14:paraId="778FEC9F" w14:textId="77777777" w:rsidR="00112002" w:rsidRPr="00CB4BC6" w:rsidRDefault="00112002" w:rsidP="0011200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20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6775834D" w14:textId="406E8B74" w:rsidR="00112002" w:rsidRPr="00C60284" w:rsidRDefault="00112002" w:rsidP="00112002">
            <w:pPr>
              <w:pStyle w:val="acctfourfigures"/>
              <w:tabs>
                <w:tab w:val="clear" w:pos="765"/>
                <w:tab w:val="left" w:pos="360"/>
                <w:tab w:val="decimal" w:pos="630"/>
              </w:tabs>
              <w:spacing w:line="240" w:lineRule="atLeast"/>
              <w:ind w:right="-25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080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23AFE69" w14:textId="77777777" w:rsidR="00112002" w:rsidRPr="00C60284" w:rsidRDefault="00112002" w:rsidP="00112002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C3EC907" w14:textId="77777777" w:rsidR="00112002" w:rsidRPr="00C60284" w:rsidRDefault="00112002" w:rsidP="00112002">
            <w:pPr>
              <w:pStyle w:val="acctfourfigures"/>
              <w:tabs>
                <w:tab w:val="clear" w:pos="765"/>
                <w:tab w:val="decimal" w:pos="539"/>
              </w:tabs>
              <w:spacing w:line="240" w:lineRule="atLeast"/>
              <w:ind w:right="-52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FB2E4F1" w14:textId="5BE3CF23" w:rsidR="00112002" w:rsidRPr="00C60284" w:rsidRDefault="00112002" w:rsidP="00112002">
            <w:pPr>
              <w:pStyle w:val="acctfourfigures"/>
              <w:tabs>
                <w:tab w:val="clear" w:pos="765"/>
                <w:tab w:val="decimal" w:pos="269"/>
              </w:tabs>
              <w:spacing w:line="240" w:lineRule="atLeast"/>
              <w:ind w:right="-16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080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75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2D05AB66" w14:textId="77777777" w:rsidR="00112002" w:rsidRPr="00C60284" w:rsidRDefault="00112002" w:rsidP="00112002">
            <w:pPr>
              <w:pStyle w:val="acctfourfigures"/>
              <w:tabs>
                <w:tab w:val="clear" w:pos="765"/>
                <w:tab w:val="decimal" w:pos="421"/>
                <w:tab w:val="left" w:pos="630"/>
              </w:tabs>
              <w:spacing w:line="240" w:lineRule="atLeast"/>
              <w:ind w:right="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4D8D2439" w14:textId="6887C626" w:rsidR="00112002" w:rsidRPr="00C60284" w:rsidRDefault="00112002" w:rsidP="00112002">
            <w:pPr>
              <w:pStyle w:val="acctfourfigures"/>
              <w:tabs>
                <w:tab w:val="clear" w:pos="765"/>
                <w:tab w:val="decimal" w:pos="550"/>
                <w:tab w:val="left" w:pos="614"/>
              </w:tabs>
              <w:spacing w:line="240" w:lineRule="atLeast"/>
              <w:ind w:right="-17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080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75</w:t>
            </w:r>
          </w:p>
        </w:tc>
      </w:tr>
      <w:tr w:rsidR="00112002" w:rsidRPr="00C60284" w14:paraId="439EE979" w14:textId="77777777" w:rsidTr="003E7172">
        <w:trPr>
          <w:trHeight w:val="351"/>
        </w:trPr>
        <w:tc>
          <w:tcPr>
            <w:tcW w:w="2261" w:type="dxa"/>
            <w:shd w:val="clear" w:color="auto" w:fill="auto"/>
          </w:tcPr>
          <w:p w14:paraId="11528DFA" w14:textId="4918C210" w:rsidR="00112002" w:rsidRPr="00C60284" w:rsidRDefault="00112002" w:rsidP="00112002">
            <w:pPr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271D5CC7" w14:textId="66A45333" w:rsidR="00112002" w:rsidRPr="00AD4FF6" w:rsidRDefault="00112002" w:rsidP="00112002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28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2C7D1789" w14:textId="77777777" w:rsidR="00112002" w:rsidRPr="00AD4FF6" w:rsidRDefault="00112002" w:rsidP="00112002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20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55FCA30F" w14:textId="2E329C56" w:rsidR="00112002" w:rsidRPr="00AD4FF6" w:rsidRDefault="00112002" w:rsidP="00112002">
            <w:pPr>
              <w:pStyle w:val="acctfourfigures"/>
              <w:tabs>
                <w:tab w:val="clear" w:pos="765"/>
                <w:tab w:val="decimal" w:pos="88"/>
              </w:tabs>
              <w:spacing w:line="240" w:lineRule="atLeast"/>
              <w:ind w:right="-43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1" w:type="dxa"/>
          </w:tcPr>
          <w:p w14:paraId="58084A71" w14:textId="77777777" w:rsidR="00112002" w:rsidRPr="00AD4FF6" w:rsidRDefault="00112002" w:rsidP="0011200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20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511CC2A4" w14:textId="67AE8BB5" w:rsidR="00112002" w:rsidRPr="00AD4FF6" w:rsidRDefault="00112002" w:rsidP="00112002">
            <w:pPr>
              <w:pStyle w:val="acctfourfigures"/>
              <w:tabs>
                <w:tab w:val="clear" w:pos="765"/>
                <w:tab w:val="left" w:pos="360"/>
                <w:tab w:val="decimal" w:pos="630"/>
              </w:tabs>
              <w:spacing w:line="240" w:lineRule="atLeast"/>
              <w:ind w:right="-25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763F581" w14:textId="77777777" w:rsidR="00112002" w:rsidRPr="00C60284" w:rsidRDefault="00112002" w:rsidP="00112002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0CE2D3B" w14:textId="77777777" w:rsidR="00112002" w:rsidRDefault="00112002" w:rsidP="00112002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0AA0254" w14:textId="77777777" w:rsidR="00112002" w:rsidRPr="00CB4BC6" w:rsidRDefault="00112002" w:rsidP="00112002">
            <w:pPr>
              <w:pStyle w:val="acctfourfigures"/>
              <w:tabs>
                <w:tab w:val="clear" w:pos="765"/>
                <w:tab w:val="decimal" w:pos="513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45283ECF" w14:textId="77777777" w:rsidR="00112002" w:rsidRDefault="00112002" w:rsidP="00112002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33FE736D" w14:textId="77777777" w:rsidR="00112002" w:rsidRPr="00AD4FF6" w:rsidRDefault="00112002" w:rsidP="00112002">
            <w:pPr>
              <w:pStyle w:val="acctfourfigures"/>
              <w:tabs>
                <w:tab w:val="clear" w:pos="765"/>
                <w:tab w:val="decimal" w:pos="509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</w:tbl>
    <w:p w14:paraId="5B407983" w14:textId="426FAEBC" w:rsidR="00333148" w:rsidRDefault="00333148" w:rsidP="00F87E9C"/>
    <w:p w14:paraId="518F2BBA" w14:textId="7C8D58B5" w:rsidR="00333148" w:rsidRDefault="00333148" w:rsidP="00F87E9C"/>
    <w:p w14:paraId="5591054C" w14:textId="37852407" w:rsidR="00333148" w:rsidRDefault="00333148" w:rsidP="00F87E9C"/>
    <w:p w14:paraId="09C3FE35" w14:textId="3EFBECAE" w:rsidR="00333148" w:rsidRDefault="00333148" w:rsidP="00F87E9C"/>
    <w:p w14:paraId="61B3963E" w14:textId="4197A9DB" w:rsidR="00333148" w:rsidRDefault="00333148" w:rsidP="00F87E9C"/>
    <w:p w14:paraId="725C0E86" w14:textId="50A60DF6" w:rsidR="00333148" w:rsidRDefault="00333148" w:rsidP="00F87E9C"/>
    <w:p w14:paraId="0D7263C6" w14:textId="786A4864" w:rsidR="00333148" w:rsidRDefault="00333148" w:rsidP="00F87E9C"/>
    <w:p w14:paraId="20681DA4" w14:textId="5545D30D" w:rsidR="00333148" w:rsidRDefault="00333148" w:rsidP="00F87E9C"/>
    <w:p w14:paraId="72BE7595" w14:textId="0FB1C97F" w:rsidR="00333148" w:rsidRDefault="00333148" w:rsidP="00F87E9C"/>
    <w:p w14:paraId="328BC40F" w14:textId="36ED52C2" w:rsidR="00333148" w:rsidRDefault="00333148" w:rsidP="00F87E9C"/>
    <w:p w14:paraId="498CB81D" w14:textId="36800FFF" w:rsidR="00333148" w:rsidRDefault="00333148" w:rsidP="00F87E9C"/>
    <w:p w14:paraId="69F26CD8" w14:textId="1446980D" w:rsidR="00333148" w:rsidRDefault="00333148" w:rsidP="00F87E9C"/>
    <w:p w14:paraId="7343EEAE" w14:textId="10287FC0" w:rsidR="00333148" w:rsidRDefault="00333148" w:rsidP="00F87E9C"/>
    <w:p w14:paraId="7CB9AA02" w14:textId="79BC16F1" w:rsidR="00333148" w:rsidRDefault="00333148" w:rsidP="00F87E9C"/>
    <w:p w14:paraId="3FC92472" w14:textId="2287FDDC" w:rsidR="00333148" w:rsidRDefault="00333148" w:rsidP="00F87E9C"/>
    <w:p w14:paraId="5622AF98" w14:textId="0BB74FC9" w:rsidR="00333148" w:rsidRDefault="00333148" w:rsidP="00F87E9C"/>
    <w:p w14:paraId="127C8546" w14:textId="4E118B32" w:rsidR="00333148" w:rsidRDefault="00333148" w:rsidP="00F87E9C"/>
    <w:p w14:paraId="1215E2EB" w14:textId="6CAF1E78" w:rsidR="00333148" w:rsidRDefault="00333148" w:rsidP="00F87E9C"/>
    <w:tbl>
      <w:tblPr>
        <w:tblW w:w="1000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261"/>
        <w:gridCol w:w="1260"/>
        <w:gridCol w:w="180"/>
        <w:gridCol w:w="1079"/>
        <w:gridCol w:w="181"/>
        <w:gridCol w:w="990"/>
        <w:gridCol w:w="180"/>
        <w:gridCol w:w="990"/>
        <w:gridCol w:w="900"/>
        <w:gridCol w:w="990"/>
        <w:gridCol w:w="990"/>
      </w:tblGrid>
      <w:tr w:rsidR="00333148" w:rsidRPr="00C60284" w14:paraId="73960D31" w14:textId="77777777" w:rsidTr="00774C7F">
        <w:trPr>
          <w:trHeight w:val="362"/>
          <w:tblHeader/>
        </w:trPr>
        <w:tc>
          <w:tcPr>
            <w:tcW w:w="2261" w:type="dxa"/>
            <w:shd w:val="clear" w:color="auto" w:fill="auto"/>
            <w:vAlign w:val="bottom"/>
          </w:tcPr>
          <w:p w14:paraId="787923DD" w14:textId="77777777" w:rsidR="00333148" w:rsidRPr="00C60284" w:rsidRDefault="00333148" w:rsidP="0043333D">
            <w:pPr>
              <w:pStyle w:val="acctfourfigures"/>
              <w:tabs>
                <w:tab w:val="clear" w:pos="765"/>
                <w:tab w:val="left" w:pos="270"/>
              </w:tabs>
              <w:spacing w:line="240" w:lineRule="auto"/>
              <w:ind w:left="180" w:right="-2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C60284">
              <w:rPr>
                <w:rFonts w:ascii="Angsana New" w:hAnsi="Angsana New" w:cs="Angsana New"/>
                <w:sz w:val="20"/>
                <w:rtl/>
                <w:cs/>
              </w:rPr>
              <w:br w:type="page"/>
            </w:r>
            <w:r w:rsidRPr="00C60284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  <w:r w:rsidRPr="00C60284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  <w:r w:rsidRPr="00C602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br w:type="page"/>
            </w:r>
            <w:r w:rsidRPr="00C6028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br w:type="page"/>
            </w:r>
            <w:r w:rsidRPr="00C60284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</w:p>
        </w:tc>
        <w:tc>
          <w:tcPr>
            <w:tcW w:w="7740" w:type="dxa"/>
            <w:gridSpan w:val="10"/>
          </w:tcPr>
          <w:p w14:paraId="5A61C381" w14:textId="77777777" w:rsidR="00333148" w:rsidRPr="00C60284" w:rsidRDefault="00333148" w:rsidP="0043333D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uto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C6028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333148" w:rsidRPr="00C60284" w14:paraId="6E522FB1" w14:textId="77777777" w:rsidTr="00774C7F">
        <w:trPr>
          <w:trHeight w:val="362"/>
          <w:tblHeader/>
        </w:trPr>
        <w:tc>
          <w:tcPr>
            <w:tcW w:w="2261" w:type="dxa"/>
            <w:shd w:val="clear" w:color="auto" w:fill="auto"/>
            <w:vAlign w:val="bottom"/>
          </w:tcPr>
          <w:p w14:paraId="5E850F21" w14:textId="77777777" w:rsidR="00333148" w:rsidRPr="00C60284" w:rsidRDefault="00333148" w:rsidP="0043333D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right="-25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  <w:cs/>
                <w:lang w:bidi="th-TH"/>
              </w:rPr>
            </w:pPr>
          </w:p>
        </w:tc>
        <w:tc>
          <w:tcPr>
            <w:tcW w:w="3690" w:type="dxa"/>
            <w:gridSpan w:val="5"/>
          </w:tcPr>
          <w:p w14:paraId="31A2486B" w14:textId="77777777" w:rsidR="00333148" w:rsidRPr="00C60284" w:rsidRDefault="00333148" w:rsidP="0043333D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C6028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  <w:t>มูลค่าตามบัญชี</w:t>
            </w:r>
          </w:p>
        </w:tc>
        <w:tc>
          <w:tcPr>
            <w:tcW w:w="180" w:type="dxa"/>
          </w:tcPr>
          <w:p w14:paraId="39C10C22" w14:textId="77777777" w:rsidR="00333148" w:rsidRPr="00C60284" w:rsidRDefault="00333148" w:rsidP="0043333D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3870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FB5755" w14:textId="77777777" w:rsidR="00333148" w:rsidRPr="00C60284" w:rsidRDefault="00333148" w:rsidP="0043333D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C6028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333148" w:rsidRPr="00C60284" w14:paraId="3B1F1DA7" w14:textId="77777777" w:rsidTr="00774C7F">
        <w:trPr>
          <w:trHeight w:val="362"/>
          <w:tblHeader/>
        </w:trPr>
        <w:tc>
          <w:tcPr>
            <w:tcW w:w="2261" w:type="dxa"/>
            <w:shd w:val="clear" w:color="auto" w:fill="auto"/>
            <w:vAlign w:val="bottom"/>
          </w:tcPr>
          <w:p w14:paraId="61FC9501" w14:textId="77777777" w:rsidR="00333148" w:rsidRPr="00C60284" w:rsidRDefault="00333148" w:rsidP="0043333D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1ED435F" w14:textId="77777777" w:rsidR="00333148" w:rsidRPr="00C60284" w:rsidRDefault="00333148" w:rsidP="0043333D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</w:t>
            </w:r>
          </w:p>
          <w:p w14:paraId="763E5E96" w14:textId="77777777" w:rsidR="00333148" w:rsidRPr="00C60284" w:rsidRDefault="00333148" w:rsidP="0043333D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การเงินที่วัดมูลค่า</w:t>
            </w:r>
          </w:p>
          <w:p w14:paraId="51BFA0D8" w14:textId="77777777" w:rsidR="00333148" w:rsidRPr="00C60284" w:rsidRDefault="00333148" w:rsidP="0043333D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ด้วยมูลค่ายุติธรรม</w:t>
            </w:r>
          </w:p>
          <w:p w14:paraId="3F8A5E27" w14:textId="77777777" w:rsidR="00333148" w:rsidRPr="00C60284" w:rsidRDefault="00333148" w:rsidP="0043333D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ผ่านกำไร</w:t>
            </w:r>
          </w:p>
          <w:p w14:paraId="3A4AD649" w14:textId="77777777" w:rsidR="00333148" w:rsidRPr="00C60284" w:rsidRDefault="00333148" w:rsidP="0043333D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หรือขาดทุน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640B795F" w14:textId="77777777" w:rsidR="00333148" w:rsidRPr="00C60284" w:rsidRDefault="00333148" w:rsidP="0043333D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14:paraId="273C1CF6" w14:textId="77777777" w:rsidR="00333148" w:rsidRDefault="00333148" w:rsidP="0043333D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</w:t>
            </w:r>
          </w:p>
          <w:p w14:paraId="482FCEFA" w14:textId="77777777" w:rsidR="00333148" w:rsidRPr="00C60284" w:rsidRDefault="00333148" w:rsidP="0043333D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มูลค่าด้วย</w:t>
            </w:r>
          </w:p>
          <w:p w14:paraId="6D241CD7" w14:textId="77777777" w:rsidR="00333148" w:rsidRPr="00C60284" w:rsidRDefault="00333148" w:rsidP="0043333D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ราคาทุน</w:t>
            </w:r>
          </w:p>
          <w:p w14:paraId="1D736403" w14:textId="77777777" w:rsidR="00333148" w:rsidRPr="00C60284" w:rsidRDefault="00333148" w:rsidP="0043333D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ตัดจำหน่าย</w:t>
            </w:r>
          </w:p>
        </w:tc>
        <w:tc>
          <w:tcPr>
            <w:tcW w:w="181" w:type="dxa"/>
            <w:tcBorders>
              <w:top w:val="single" w:sz="4" w:space="0" w:color="auto"/>
            </w:tcBorders>
          </w:tcPr>
          <w:p w14:paraId="6ED07CF6" w14:textId="77777777" w:rsidR="00333148" w:rsidRPr="00C60284" w:rsidRDefault="00333148" w:rsidP="0043333D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F56DA35" w14:textId="77777777" w:rsidR="00333148" w:rsidRPr="00C60284" w:rsidRDefault="00333148" w:rsidP="0043333D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80" w:type="dxa"/>
            <w:vAlign w:val="bottom"/>
          </w:tcPr>
          <w:p w14:paraId="51FE125F" w14:textId="77777777" w:rsidR="00333148" w:rsidRPr="00C60284" w:rsidRDefault="00333148" w:rsidP="0043333D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B13AEAA" w14:textId="22D9C941" w:rsidR="00333148" w:rsidRPr="00C60284" w:rsidRDefault="00333148" w:rsidP="0043333D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ระดับ </w:t>
            </w:r>
            <w:r w:rsidR="006F080F" w:rsidRPr="006F080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D2075AA" w14:textId="02E8D5A1" w:rsidR="00333148" w:rsidRPr="00C60284" w:rsidRDefault="00333148" w:rsidP="001D5E98">
            <w:pPr>
              <w:pStyle w:val="acctfourfigures"/>
              <w:tabs>
                <w:tab w:val="clear" w:pos="765"/>
                <w:tab w:val="left" w:pos="270"/>
                <w:tab w:val="left" w:pos="629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  <w:lang w:bidi="th-TH"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ระดับ </w:t>
            </w:r>
            <w:r w:rsidR="006F080F" w:rsidRPr="006F080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14EE6A8" w14:textId="6A0E1EBF" w:rsidR="00333148" w:rsidRPr="00C60284" w:rsidRDefault="00333148" w:rsidP="0043333D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  <w:lang w:bidi="th-TH"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ระดับ </w:t>
            </w:r>
            <w:r w:rsidR="006F080F" w:rsidRPr="006F080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AF38417" w14:textId="77777777" w:rsidR="00333148" w:rsidRPr="00C60284" w:rsidRDefault="00333148" w:rsidP="0043333D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  <w:lang w:bidi="th-TH"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333148" w:rsidRPr="00C60284" w14:paraId="38BA1F1A" w14:textId="77777777" w:rsidTr="00774C7F">
        <w:trPr>
          <w:trHeight w:val="362"/>
          <w:tblHeader/>
        </w:trPr>
        <w:tc>
          <w:tcPr>
            <w:tcW w:w="2261" w:type="dxa"/>
            <w:shd w:val="clear" w:color="auto" w:fill="auto"/>
          </w:tcPr>
          <w:p w14:paraId="33C16B75" w14:textId="77777777" w:rsidR="00333148" w:rsidRPr="00C60284" w:rsidRDefault="00333148" w:rsidP="0043333D">
            <w:pPr>
              <w:tabs>
                <w:tab w:val="left" w:pos="270"/>
              </w:tabs>
              <w:ind w:left="180" w:right="-25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7740" w:type="dxa"/>
            <w:gridSpan w:val="10"/>
          </w:tcPr>
          <w:p w14:paraId="1E442E8A" w14:textId="77777777" w:rsidR="00333148" w:rsidRPr="00C60284" w:rsidRDefault="00333148" w:rsidP="0043333D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  <w:r w:rsidRPr="00C60284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333148" w:rsidRPr="00C60284" w14:paraId="2430C630" w14:textId="77777777" w:rsidTr="00774C7F">
        <w:trPr>
          <w:trHeight w:val="375"/>
        </w:trPr>
        <w:tc>
          <w:tcPr>
            <w:tcW w:w="2261" w:type="dxa"/>
            <w:shd w:val="clear" w:color="auto" w:fill="auto"/>
          </w:tcPr>
          <w:p w14:paraId="57480069" w14:textId="41C82CB2" w:rsidR="00333148" w:rsidRPr="00C60284" w:rsidRDefault="00333148" w:rsidP="0043333D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C6028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="006F080F" w:rsidRPr="006F080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31</w:t>
            </w:r>
            <w:r w:rsidRPr="00C6028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 ธันวาคม </w:t>
            </w:r>
            <w:r w:rsidR="006F080F" w:rsidRPr="006F080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2563</w:t>
            </w:r>
          </w:p>
        </w:tc>
        <w:tc>
          <w:tcPr>
            <w:tcW w:w="1260" w:type="dxa"/>
          </w:tcPr>
          <w:p w14:paraId="00449F6E" w14:textId="77777777" w:rsidR="00333148" w:rsidRPr="00C60284" w:rsidRDefault="00333148" w:rsidP="0043333D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63A4E5EC" w14:textId="77777777" w:rsidR="00333148" w:rsidRPr="00C60284" w:rsidRDefault="00333148" w:rsidP="0043333D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</w:tcPr>
          <w:p w14:paraId="481579F5" w14:textId="77777777" w:rsidR="00333148" w:rsidRPr="00C60284" w:rsidRDefault="00333148" w:rsidP="0043333D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</w:tcPr>
          <w:p w14:paraId="7AF49174" w14:textId="77777777" w:rsidR="00333148" w:rsidRPr="00C60284" w:rsidRDefault="00333148" w:rsidP="0043333D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137D0D19" w14:textId="77777777" w:rsidR="00333148" w:rsidRPr="00C60284" w:rsidRDefault="00333148" w:rsidP="0043333D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3F6C3898" w14:textId="77777777" w:rsidR="00333148" w:rsidRPr="00C60284" w:rsidRDefault="00333148" w:rsidP="0043333D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35C4081F" w14:textId="77777777" w:rsidR="00333148" w:rsidRPr="00C60284" w:rsidRDefault="00333148" w:rsidP="0043333D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3C784C21" w14:textId="77777777" w:rsidR="00333148" w:rsidRPr="00C60284" w:rsidRDefault="00333148" w:rsidP="0043333D">
            <w:pPr>
              <w:pStyle w:val="acctfourfigures"/>
              <w:tabs>
                <w:tab w:val="clear" w:pos="765"/>
                <w:tab w:val="left" w:pos="270"/>
                <w:tab w:val="decimal" w:pos="821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6E0D50AC" w14:textId="77777777" w:rsidR="00333148" w:rsidRPr="00C60284" w:rsidRDefault="00333148" w:rsidP="0043333D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0FDCC9A7" w14:textId="77777777" w:rsidR="00333148" w:rsidRPr="00C60284" w:rsidRDefault="00333148" w:rsidP="0043333D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33148" w:rsidRPr="00C60284" w14:paraId="40FB38DC" w14:textId="77777777" w:rsidTr="00774C7F">
        <w:trPr>
          <w:trHeight w:val="362"/>
        </w:trPr>
        <w:tc>
          <w:tcPr>
            <w:tcW w:w="2261" w:type="dxa"/>
            <w:shd w:val="clear" w:color="auto" w:fill="auto"/>
          </w:tcPr>
          <w:p w14:paraId="7E2FF3F4" w14:textId="77777777" w:rsidR="00333148" w:rsidRPr="00C60284" w:rsidRDefault="00333148" w:rsidP="00433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C6028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260" w:type="dxa"/>
          </w:tcPr>
          <w:p w14:paraId="10AED3A6" w14:textId="77777777" w:rsidR="00333148" w:rsidRPr="00C60284" w:rsidRDefault="00333148" w:rsidP="0043333D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1DFA5276" w14:textId="77777777" w:rsidR="00333148" w:rsidRPr="00C60284" w:rsidRDefault="00333148" w:rsidP="0043333D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</w:tcPr>
          <w:p w14:paraId="273A3377" w14:textId="77777777" w:rsidR="00333148" w:rsidRPr="00C60284" w:rsidRDefault="00333148" w:rsidP="0043333D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</w:tcPr>
          <w:p w14:paraId="7ED5115A" w14:textId="77777777" w:rsidR="00333148" w:rsidRPr="00C60284" w:rsidRDefault="00333148" w:rsidP="0043333D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F07A194" w14:textId="77777777" w:rsidR="00333148" w:rsidRPr="00C60284" w:rsidRDefault="00333148" w:rsidP="0043333D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72CE9C94" w14:textId="77777777" w:rsidR="00333148" w:rsidRPr="00C60284" w:rsidRDefault="00333148" w:rsidP="0043333D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7B59D698" w14:textId="77777777" w:rsidR="00333148" w:rsidRPr="00C60284" w:rsidRDefault="00333148" w:rsidP="0043333D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408A76BC" w14:textId="77777777" w:rsidR="00333148" w:rsidRPr="00C60284" w:rsidRDefault="00333148" w:rsidP="0043333D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1AF9EB55" w14:textId="77777777" w:rsidR="00333148" w:rsidRPr="00C60284" w:rsidRDefault="00333148" w:rsidP="0043333D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00C5D7FA" w14:textId="77777777" w:rsidR="00333148" w:rsidRPr="00C60284" w:rsidRDefault="00333148" w:rsidP="0043333D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33148" w:rsidRPr="00C60284" w14:paraId="281016D4" w14:textId="77777777" w:rsidTr="00774C7F">
        <w:trPr>
          <w:trHeight w:val="362"/>
        </w:trPr>
        <w:tc>
          <w:tcPr>
            <w:tcW w:w="2261" w:type="dxa"/>
            <w:shd w:val="clear" w:color="auto" w:fill="auto"/>
          </w:tcPr>
          <w:p w14:paraId="00C11BC1" w14:textId="77777777" w:rsidR="00333148" w:rsidRPr="00C60284" w:rsidRDefault="00333148" w:rsidP="00433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C60284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เงินให้กู้ยืมระยะยาวแก่</w:t>
            </w:r>
          </w:p>
        </w:tc>
        <w:tc>
          <w:tcPr>
            <w:tcW w:w="1260" w:type="dxa"/>
          </w:tcPr>
          <w:p w14:paraId="0B52732A" w14:textId="292480E5" w:rsidR="00333148" w:rsidRPr="00C60284" w:rsidRDefault="00333148" w:rsidP="0083320B">
            <w:pPr>
              <w:pStyle w:val="acctfourfigures"/>
              <w:tabs>
                <w:tab w:val="clear" w:pos="765"/>
              </w:tabs>
              <w:spacing w:line="240" w:lineRule="atLeast"/>
              <w:ind w:right="1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7518C0A3" w14:textId="77777777" w:rsidR="00333148" w:rsidRPr="00C60284" w:rsidRDefault="00333148" w:rsidP="0043333D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</w:tcPr>
          <w:p w14:paraId="51A32343" w14:textId="6C7A4135" w:rsidR="00333148" w:rsidRPr="00C60284" w:rsidRDefault="00333148" w:rsidP="0083320B">
            <w:pPr>
              <w:pStyle w:val="acctfourfigures"/>
              <w:tabs>
                <w:tab w:val="clear" w:pos="765"/>
              </w:tabs>
              <w:spacing w:line="240" w:lineRule="atLeast"/>
              <w:ind w:right="9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</w:tcPr>
          <w:p w14:paraId="7A8CB51A" w14:textId="77777777" w:rsidR="00333148" w:rsidRPr="00C60284" w:rsidRDefault="00333148" w:rsidP="0043333D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030C98A4" w14:textId="23A42DB5" w:rsidR="00333148" w:rsidRPr="00C60284" w:rsidRDefault="00333148" w:rsidP="0083320B">
            <w:pPr>
              <w:pStyle w:val="acctfourfigures"/>
              <w:tabs>
                <w:tab w:val="clear" w:pos="765"/>
                <w:tab w:val="left" w:pos="350"/>
              </w:tabs>
              <w:spacing w:line="240" w:lineRule="atLeast"/>
              <w:ind w:right="-25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1548782A" w14:textId="77777777" w:rsidR="00333148" w:rsidRPr="00C60284" w:rsidRDefault="00333148" w:rsidP="0043333D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183699A9" w14:textId="7BE5380C" w:rsidR="00333148" w:rsidRPr="00C60284" w:rsidRDefault="00333148" w:rsidP="0083320B">
            <w:pPr>
              <w:pStyle w:val="acctfourfigures"/>
              <w:tabs>
                <w:tab w:val="clear" w:pos="765"/>
              </w:tabs>
              <w:spacing w:line="240" w:lineRule="atLeast"/>
              <w:ind w:right="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01B1ADEF" w14:textId="02B52F53" w:rsidR="00333148" w:rsidRPr="00C60284" w:rsidRDefault="00333148" w:rsidP="0083320B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186A4C85" w14:textId="1CF87535" w:rsidR="00333148" w:rsidRPr="00C60284" w:rsidRDefault="00333148" w:rsidP="0083320B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4106419E" w14:textId="7D2C063E" w:rsidR="00333148" w:rsidRPr="00C60284" w:rsidRDefault="00333148" w:rsidP="0083320B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738E1" w:rsidRPr="00C60284" w14:paraId="001EE5FC" w14:textId="77777777" w:rsidTr="00774C7F">
        <w:trPr>
          <w:trHeight w:val="362"/>
        </w:trPr>
        <w:tc>
          <w:tcPr>
            <w:tcW w:w="2261" w:type="dxa"/>
            <w:shd w:val="clear" w:color="auto" w:fill="auto"/>
          </w:tcPr>
          <w:p w14:paraId="0C4880FC" w14:textId="77777777" w:rsidR="008738E1" w:rsidRPr="00C60284" w:rsidRDefault="008738E1" w:rsidP="00873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C60284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60" w:type="dxa"/>
          </w:tcPr>
          <w:p w14:paraId="5488FF57" w14:textId="0ED8F7C7" w:rsidR="008738E1" w:rsidRPr="00C60284" w:rsidRDefault="008738E1" w:rsidP="007C4A97">
            <w:pPr>
              <w:pStyle w:val="acctfourfigures"/>
              <w:tabs>
                <w:tab w:val="clear" w:pos="765"/>
              </w:tabs>
              <w:spacing w:line="240" w:lineRule="atLeast"/>
              <w:ind w:right="28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26B88480" w14:textId="77777777" w:rsidR="008738E1" w:rsidRPr="00C60284" w:rsidRDefault="008738E1" w:rsidP="00E83D91">
            <w:pPr>
              <w:pStyle w:val="acctfourfigures"/>
              <w:tabs>
                <w:tab w:val="clear" w:pos="765"/>
              </w:tabs>
              <w:spacing w:line="240" w:lineRule="atLeast"/>
              <w:ind w:right="1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</w:tcPr>
          <w:p w14:paraId="0FBFD874" w14:textId="1BE30C3F" w:rsidR="008738E1" w:rsidRPr="00C60284" w:rsidRDefault="00E83D91" w:rsidP="00E83D91">
            <w:pPr>
              <w:pStyle w:val="acctfourfigures"/>
              <w:tabs>
                <w:tab w:val="clear" w:pos="765"/>
                <w:tab w:val="left" w:pos="808"/>
              </w:tabs>
              <w:spacing w:line="240" w:lineRule="atLeast"/>
              <w:ind w:right="-16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 xml:space="preserve"> </w:t>
            </w:r>
            <w:r w:rsidR="006F080F" w:rsidRPr="006F080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8738E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6F080F" w:rsidRPr="006F080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</w:p>
        </w:tc>
        <w:tc>
          <w:tcPr>
            <w:tcW w:w="181" w:type="dxa"/>
          </w:tcPr>
          <w:p w14:paraId="4DDF8539" w14:textId="77777777" w:rsidR="008738E1" w:rsidRPr="00C60284" w:rsidRDefault="008738E1" w:rsidP="00E83D91">
            <w:pPr>
              <w:pStyle w:val="acctfourfigures"/>
              <w:tabs>
                <w:tab w:val="clear" w:pos="765"/>
              </w:tabs>
              <w:spacing w:line="240" w:lineRule="atLeast"/>
              <w:ind w:right="1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1306C68F" w14:textId="34A6E112" w:rsidR="008738E1" w:rsidRPr="00C60284" w:rsidRDefault="006F080F" w:rsidP="00E83D91">
            <w:pPr>
              <w:pStyle w:val="acctfourfigures"/>
              <w:tabs>
                <w:tab w:val="clear" w:pos="765"/>
                <w:tab w:val="left" w:pos="350"/>
              </w:tabs>
              <w:spacing w:line="240" w:lineRule="atLeast"/>
              <w:ind w:right="-15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080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8738E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F080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</w:p>
        </w:tc>
        <w:tc>
          <w:tcPr>
            <w:tcW w:w="180" w:type="dxa"/>
            <w:shd w:val="clear" w:color="auto" w:fill="auto"/>
          </w:tcPr>
          <w:p w14:paraId="05FC102E" w14:textId="77777777" w:rsidR="008738E1" w:rsidRPr="00C60284" w:rsidRDefault="008738E1" w:rsidP="008738E1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320558FA" w14:textId="45257A42" w:rsidR="008738E1" w:rsidRPr="00C60284" w:rsidRDefault="008738E1" w:rsidP="001D5E98">
            <w:pPr>
              <w:pStyle w:val="acctfourfigures"/>
              <w:tabs>
                <w:tab w:val="clear" w:pos="765"/>
              </w:tabs>
              <w:spacing w:line="240" w:lineRule="atLeast"/>
              <w:ind w:right="-34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1233455E" w14:textId="40C181C3" w:rsidR="008738E1" w:rsidRPr="00C60284" w:rsidRDefault="006F080F" w:rsidP="001D5E98">
            <w:pPr>
              <w:pStyle w:val="acctfourfigures"/>
              <w:tabs>
                <w:tab w:val="clear" w:pos="765"/>
                <w:tab w:val="left" w:pos="629"/>
              </w:tabs>
              <w:spacing w:line="240" w:lineRule="atLeast"/>
              <w:ind w:right="-7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080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  <w:r w:rsidR="008738E1" w:rsidRPr="00C6028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6F080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070</w:t>
            </w:r>
          </w:p>
        </w:tc>
        <w:tc>
          <w:tcPr>
            <w:tcW w:w="990" w:type="dxa"/>
            <w:shd w:val="clear" w:color="auto" w:fill="auto"/>
          </w:tcPr>
          <w:p w14:paraId="53F8D2C1" w14:textId="4EDBCC82" w:rsidR="008738E1" w:rsidRPr="00C60284" w:rsidRDefault="008738E1" w:rsidP="001D5E98">
            <w:pPr>
              <w:pStyle w:val="acctfourfigures"/>
              <w:tabs>
                <w:tab w:val="clear" w:pos="765"/>
                <w:tab w:val="left" w:pos="628"/>
              </w:tabs>
              <w:spacing w:line="240" w:lineRule="atLeast"/>
              <w:ind w:right="-342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0BBA2B61" w14:textId="2A04C65E" w:rsidR="008738E1" w:rsidRPr="00C60284" w:rsidRDefault="006F080F" w:rsidP="005D283C">
            <w:pPr>
              <w:pStyle w:val="acctfourfigures"/>
              <w:tabs>
                <w:tab w:val="clear" w:pos="765"/>
                <w:tab w:val="left" w:pos="627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080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  <w:r w:rsidR="008738E1" w:rsidRPr="00C6028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6F080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070</w:t>
            </w:r>
          </w:p>
        </w:tc>
      </w:tr>
      <w:tr w:rsidR="008738E1" w:rsidRPr="00C60284" w14:paraId="119C9617" w14:textId="77777777" w:rsidTr="003E7172">
        <w:trPr>
          <w:trHeight w:val="350"/>
        </w:trPr>
        <w:tc>
          <w:tcPr>
            <w:tcW w:w="2261" w:type="dxa"/>
            <w:shd w:val="clear" w:color="auto" w:fill="auto"/>
          </w:tcPr>
          <w:p w14:paraId="3C699B6F" w14:textId="77777777" w:rsidR="008738E1" w:rsidRPr="00C60284" w:rsidRDefault="008738E1" w:rsidP="00873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สินทรัพย์ทางการเงินอื่น</w:t>
            </w:r>
          </w:p>
        </w:tc>
        <w:tc>
          <w:tcPr>
            <w:tcW w:w="1260" w:type="dxa"/>
          </w:tcPr>
          <w:p w14:paraId="3A7CD595" w14:textId="77777777" w:rsidR="008738E1" w:rsidRPr="00C60284" w:rsidRDefault="008738E1" w:rsidP="007C4A97">
            <w:pPr>
              <w:pStyle w:val="acctfourfigures"/>
              <w:tabs>
                <w:tab w:val="clear" w:pos="765"/>
              </w:tabs>
              <w:spacing w:line="240" w:lineRule="atLeast"/>
              <w:ind w:right="28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621A7856" w14:textId="77777777" w:rsidR="008738E1" w:rsidRPr="00C60284" w:rsidRDefault="008738E1" w:rsidP="00E83D91">
            <w:pPr>
              <w:pStyle w:val="acctfourfigures"/>
              <w:tabs>
                <w:tab w:val="clear" w:pos="765"/>
              </w:tabs>
              <w:spacing w:line="240" w:lineRule="atLeast"/>
              <w:ind w:right="1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</w:tcPr>
          <w:p w14:paraId="2C8778D3" w14:textId="77777777" w:rsidR="008738E1" w:rsidRPr="00C60284" w:rsidRDefault="008738E1" w:rsidP="00E83D91">
            <w:pPr>
              <w:pStyle w:val="acctfourfigures"/>
              <w:tabs>
                <w:tab w:val="clear" w:pos="765"/>
              </w:tabs>
              <w:spacing w:line="240" w:lineRule="atLeast"/>
              <w:ind w:right="1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</w:tcPr>
          <w:p w14:paraId="6432FA9C" w14:textId="77777777" w:rsidR="008738E1" w:rsidRPr="00C60284" w:rsidRDefault="008738E1" w:rsidP="00E83D91">
            <w:pPr>
              <w:pStyle w:val="acctfourfigures"/>
              <w:tabs>
                <w:tab w:val="clear" w:pos="765"/>
              </w:tabs>
              <w:spacing w:line="240" w:lineRule="atLeast"/>
              <w:ind w:right="1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12C52936" w14:textId="77777777" w:rsidR="008738E1" w:rsidRPr="00C60284" w:rsidRDefault="008738E1" w:rsidP="00E83D91">
            <w:pPr>
              <w:pStyle w:val="acctfourfigures"/>
              <w:tabs>
                <w:tab w:val="clear" w:pos="765"/>
                <w:tab w:val="left" w:pos="350"/>
              </w:tabs>
              <w:spacing w:line="240" w:lineRule="atLeast"/>
              <w:ind w:right="15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30CABDBB" w14:textId="77777777" w:rsidR="008738E1" w:rsidRPr="00C60284" w:rsidRDefault="008738E1" w:rsidP="008738E1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6CDD82DA" w14:textId="77777777" w:rsidR="008738E1" w:rsidRPr="00C60284" w:rsidRDefault="008738E1" w:rsidP="001D5E98">
            <w:pPr>
              <w:pStyle w:val="acctfourfigures"/>
              <w:tabs>
                <w:tab w:val="clear" w:pos="765"/>
              </w:tabs>
              <w:spacing w:line="240" w:lineRule="atLeast"/>
              <w:ind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08F1CFD2" w14:textId="77777777" w:rsidR="008738E1" w:rsidRPr="00C60284" w:rsidRDefault="008738E1" w:rsidP="001D5E98">
            <w:pPr>
              <w:pStyle w:val="acctfourfigures"/>
              <w:tabs>
                <w:tab w:val="clear" w:pos="765"/>
              </w:tabs>
              <w:spacing w:line="240" w:lineRule="atLeast"/>
              <w:ind w:right="-7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3FBE710C" w14:textId="77777777" w:rsidR="008738E1" w:rsidRPr="00C60284" w:rsidRDefault="008738E1" w:rsidP="001D5E98">
            <w:pPr>
              <w:pStyle w:val="acctfourfigures"/>
              <w:tabs>
                <w:tab w:val="clear" w:pos="765"/>
              </w:tabs>
              <w:spacing w:line="240" w:lineRule="atLeast"/>
              <w:ind w:right="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0803B753" w14:textId="77777777" w:rsidR="008738E1" w:rsidRPr="00C60284" w:rsidRDefault="008738E1" w:rsidP="001D5E98">
            <w:pPr>
              <w:pStyle w:val="acctfourfigures"/>
              <w:tabs>
                <w:tab w:val="clear" w:pos="765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C4A97" w:rsidRPr="00C60284" w14:paraId="6DE52603" w14:textId="77777777" w:rsidTr="003E7172">
        <w:trPr>
          <w:trHeight w:val="350"/>
        </w:trPr>
        <w:tc>
          <w:tcPr>
            <w:tcW w:w="2261" w:type="dxa"/>
            <w:shd w:val="clear" w:color="auto" w:fill="auto"/>
          </w:tcPr>
          <w:p w14:paraId="66E8F923" w14:textId="77777777" w:rsidR="007C4A97" w:rsidRDefault="007C4A97" w:rsidP="007C4A97">
            <w:pPr>
              <w:ind w:left="160" w:right="-90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สัญญาซื้อขายเงินตรา</w:t>
            </w:r>
            <w:r w:rsidRPr="00C6028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C60284">
              <w:rPr>
                <w:rFonts w:asciiTheme="majorBidi" w:hAnsiTheme="majorBidi" w:cstheme="majorBidi"/>
                <w:sz w:val="26"/>
                <w:szCs w:val="26"/>
              </w:rPr>
              <w:br/>
              <w:t xml:space="preserve">  </w:t>
            </w:r>
            <w:r w:rsidRPr="00C60284">
              <w:rPr>
                <w:rFonts w:asciiTheme="majorBidi" w:hAnsiTheme="majorBidi" w:cstheme="majorBidi"/>
                <w:sz w:val="26"/>
                <w:szCs w:val="26"/>
                <w:cs/>
              </w:rPr>
              <w:t>ต่างประเทศล่วงหน้า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ที่ใช้</w:t>
            </w:r>
          </w:p>
          <w:p w14:paraId="3F36A6E7" w14:textId="12AA95B9" w:rsidR="007C4A97" w:rsidRPr="00C60284" w:rsidRDefault="007C4A97" w:rsidP="007C4A97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   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ในการป้องกันความเสี่ยง</w:t>
            </w:r>
          </w:p>
        </w:tc>
        <w:tc>
          <w:tcPr>
            <w:tcW w:w="1260" w:type="dxa"/>
            <w:vAlign w:val="bottom"/>
          </w:tcPr>
          <w:p w14:paraId="2EADCEC0" w14:textId="078982F5" w:rsidR="007C4A97" w:rsidRPr="00C60284" w:rsidRDefault="006F080F" w:rsidP="007C4A97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080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180" w:type="dxa"/>
          </w:tcPr>
          <w:p w14:paraId="5CE165A1" w14:textId="77777777" w:rsidR="007C4A97" w:rsidRPr="00C60284" w:rsidRDefault="007C4A97" w:rsidP="007C4A97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1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4E04AF13" w14:textId="08398F9F" w:rsidR="007C4A97" w:rsidRPr="00C60284" w:rsidRDefault="007C4A97" w:rsidP="007C4A97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1" w:type="dxa"/>
          </w:tcPr>
          <w:p w14:paraId="24BD40B9" w14:textId="77777777" w:rsidR="007C4A97" w:rsidRPr="00C60284" w:rsidRDefault="007C4A97" w:rsidP="007C4A9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B68C45D" w14:textId="3FC873F8" w:rsidR="007C4A97" w:rsidRPr="00C60284" w:rsidRDefault="006F080F" w:rsidP="007C4A97">
            <w:pPr>
              <w:pStyle w:val="acctfourfigures"/>
              <w:tabs>
                <w:tab w:val="clear" w:pos="765"/>
                <w:tab w:val="left" w:pos="350"/>
                <w:tab w:val="decimal" w:pos="551"/>
              </w:tabs>
              <w:spacing w:line="240" w:lineRule="atLeast"/>
              <w:ind w:right="15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F080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D41DE61" w14:textId="77777777" w:rsidR="007C4A97" w:rsidRPr="00C60284" w:rsidRDefault="007C4A97" w:rsidP="007C4A97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2FD0AB9" w14:textId="0A488F65" w:rsidR="007C4A97" w:rsidRPr="00C60284" w:rsidRDefault="007C4A97" w:rsidP="007C4A97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0915317" w14:textId="452B7A9C" w:rsidR="007C4A97" w:rsidRPr="00C60284" w:rsidRDefault="006F080F" w:rsidP="007C4A97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right="-7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080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22D8B2D" w14:textId="69B07D1D" w:rsidR="007C4A97" w:rsidRPr="00C60284" w:rsidRDefault="007C4A97" w:rsidP="007C4A97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right="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840ED86" w14:textId="48285798" w:rsidR="007C4A97" w:rsidRPr="00C60284" w:rsidRDefault="006F080F" w:rsidP="007C4A97">
            <w:pPr>
              <w:pStyle w:val="acctfourfigures"/>
              <w:tabs>
                <w:tab w:val="clear" w:pos="765"/>
                <w:tab w:val="left" w:pos="179"/>
                <w:tab w:val="left" w:pos="629"/>
              </w:tabs>
              <w:spacing w:line="240" w:lineRule="atLeast"/>
              <w:ind w:right="-34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080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</w:tr>
      <w:tr w:rsidR="008738E1" w:rsidRPr="00C60284" w14:paraId="7221CC61" w14:textId="77777777" w:rsidTr="003E7172">
        <w:trPr>
          <w:trHeight w:hRule="exact" w:val="208"/>
        </w:trPr>
        <w:tc>
          <w:tcPr>
            <w:tcW w:w="2261" w:type="dxa"/>
            <w:shd w:val="clear" w:color="auto" w:fill="auto"/>
          </w:tcPr>
          <w:p w14:paraId="78E22F58" w14:textId="77777777" w:rsidR="008738E1" w:rsidRPr="00C60284" w:rsidRDefault="008738E1" w:rsidP="008738E1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183F4379" w14:textId="77777777" w:rsidR="008738E1" w:rsidRPr="00C60284" w:rsidRDefault="008738E1" w:rsidP="00E83D91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20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4E0C4037" w14:textId="77777777" w:rsidR="008738E1" w:rsidRPr="00C60284" w:rsidRDefault="008738E1" w:rsidP="00E83D91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1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47084DDB" w14:textId="77777777" w:rsidR="008738E1" w:rsidRPr="00C60284" w:rsidRDefault="008738E1" w:rsidP="00E83D91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1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</w:tcPr>
          <w:p w14:paraId="249F962A" w14:textId="77777777" w:rsidR="008738E1" w:rsidRPr="00C60284" w:rsidRDefault="008738E1" w:rsidP="00E83D9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950874D" w14:textId="77777777" w:rsidR="008738E1" w:rsidRPr="00C60284" w:rsidRDefault="008738E1" w:rsidP="00E83D91">
            <w:pPr>
              <w:pStyle w:val="acctfourfigures"/>
              <w:tabs>
                <w:tab w:val="clear" w:pos="765"/>
                <w:tab w:val="left" w:pos="350"/>
                <w:tab w:val="decimal" w:pos="551"/>
              </w:tabs>
              <w:spacing w:line="240" w:lineRule="atLeast"/>
              <w:ind w:right="15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16357BC" w14:textId="77777777" w:rsidR="008738E1" w:rsidRPr="00C60284" w:rsidRDefault="008738E1" w:rsidP="008738E1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B299B12" w14:textId="77777777" w:rsidR="008738E1" w:rsidRPr="00C60284" w:rsidRDefault="008738E1" w:rsidP="001D5E98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62EB7DD" w14:textId="77777777" w:rsidR="008738E1" w:rsidRPr="00C60284" w:rsidRDefault="008738E1" w:rsidP="001D5E98">
            <w:pPr>
              <w:pStyle w:val="acctfourfigures"/>
              <w:tabs>
                <w:tab w:val="clear" w:pos="765"/>
                <w:tab w:val="decimal" w:pos="513"/>
              </w:tabs>
              <w:spacing w:line="240" w:lineRule="atLeast"/>
              <w:ind w:right="-7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9506735" w14:textId="77777777" w:rsidR="008738E1" w:rsidRPr="00C60284" w:rsidRDefault="008738E1" w:rsidP="001D5E98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right="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C9458DC" w14:textId="77777777" w:rsidR="008738E1" w:rsidRPr="00C60284" w:rsidRDefault="008738E1" w:rsidP="001D5E98">
            <w:pPr>
              <w:pStyle w:val="acctfourfigures"/>
              <w:tabs>
                <w:tab w:val="clear" w:pos="765"/>
                <w:tab w:val="decimal" w:pos="509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738E1" w:rsidRPr="00C60284" w14:paraId="2EE66A2B" w14:textId="77777777" w:rsidTr="00774C7F">
        <w:trPr>
          <w:trHeight w:val="362"/>
        </w:trPr>
        <w:tc>
          <w:tcPr>
            <w:tcW w:w="2261" w:type="dxa"/>
            <w:shd w:val="clear" w:color="auto" w:fill="auto"/>
          </w:tcPr>
          <w:p w14:paraId="15AAAAFD" w14:textId="77777777" w:rsidR="008738E1" w:rsidRPr="00C60284" w:rsidRDefault="008738E1" w:rsidP="008738E1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6028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1260" w:type="dxa"/>
            <w:vAlign w:val="bottom"/>
          </w:tcPr>
          <w:p w14:paraId="4F6E683A" w14:textId="77777777" w:rsidR="008738E1" w:rsidRPr="00C60284" w:rsidRDefault="008738E1" w:rsidP="00E83D91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20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59A15B60" w14:textId="77777777" w:rsidR="008738E1" w:rsidRPr="00C60284" w:rsidRDefault="008738E1" w:rsidP="00E83D91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1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1E3B57B4" w14:textId="77777777" w:rsidR="008738E1" w:rsidRPr="00C60284" w:rsidRDefault="008738E1" w:rsidP="00E83D91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1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</w:tcPr>
          <w:p w14:paraId="65A06875" w14:textId="77777777" w:rsidR="008738E1" w:rsidRPr="00C60284" w:rsidRDefault="008738E1" w:rsidP="00E83D9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5D44910" w14:textId="77777777" w:rsidR="008738E1" w:rsidRPr="00C60284" w:rsidRDefault="008738E1" w:rsidP="00E83D91">
            <w:pPr>
              <w:pStyle w:val="acctfourfigures"/>
              <w:tabs>
                <w:tab w:val="clear" w:pos="765"/>
                <w:tab w:val="left" w:pos="350"/>
                <w:tab w:val="decimal" w:pos="551"/>
              </w:tabs>
              <w:spacing w:line="240" w:lineRule="atLeast"/>
              <w:ind w:right="15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C03CE9E" w14:textId="77777777" w:rsidR="008738E1" w:rsidRPr="00C60284" w:rsidRDefault="008738E1" w:rsidP="008738E1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91A5B24" w14:textId="77777777" w:rsidR="008738E1" w:rsidRPr="00C60284" w:rsidRDefault="008738E1" w:rsidP="001D5E98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3274275" w14:textId="77777777" w:rsidR="008738E1" w:rsidRPr="00C60284" w:rsidRDefault="008738E1" w:rsidP="001D5E98">
            <w:pPr>
              <w:pStyle w:val="acctfourfigures"/>
              <w:tabs>
                <w:tab w:val="clear" w:pos="765"/>
                <w:tab w:val="decimal" w:pos="513"/>
              </w:tabs>
              <w:spacing w:line="240" w:lineRule="atLeast"/>
              <w:ind w:right="-7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42D35D4" w14:textId="77777777" w:rsidR="008738E1" w:rsidRPr="00C60284" w:rsidRDefault="008738E1" w:rsidP="001D5E98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right="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576F01D" w14:textId="77777777" w:rsidR="008738E1" w:rsidRPr="00C60284" w:rsidRDefault="008738E1" w:rsidP="001D5E98">
            <w:pPr>
              <w:pStyle w:val="acctfourfigures"/>
              <w:tabs>
                <w:tab w:val="clear" w:pos="765"/>
                <w:tab w:val="decimal" w:pos="509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738E1" w:rsidRPr="00C60284" w14:paraId="5B2D3E0E" w14:textId="77777777" w:rsidTr="00774C7F">
        <w:trPr>
          <w:trHeight w:val="350"/>
        </w:trPr>
        <w:tc>
          <w:tcPr>
            <w:tcW w:w="2261" w:type="dxa"/>
            <w:shd w:val="clear" w:color="auto" w:fill="auto"/>
          </w:tcPr>
          <w:p w14:paraId="5883C119" w14:textId="77777777" w:rsidR="008738E1" w:rsidRPr="00C60284" w:rsidRDefault="008738E1" w:rsidP="008738E1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260" w:type="dxa"/>
          </w:tcPr>
          <w:p w14:paraId="5193AEE1" w14:textId="77777777" w:rsidR="008738E1" w:rsidRPr="00C60284" w:rsidRDefault="008738E1" w:rsidP="007C4A97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20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</w:tcPr>
          <w:p w14:paraId="29A8BC91" w14:textId="77777777" w:rsidR="008738E1" w:rsidRPr="00765D71" w:rsidRDefault="008738E1" w:rsidP="00E83D91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11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79" w:type="dxa"/>
            <w:shd w:val="clear" w:color="auto" w:fill="auto"/>
          </w:tcPr>
          <w:p w14:paraId="4956BD73" w14:textId="6A744478" w:rsidR="008738E1" w:rsidRPr="00C60284" w:rsidRDefault="006F080F" w:rsidP="00E83D91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right="1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080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="008738E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F080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569</w:t>
            </w:r>
          </w:p>
        </w:tc>
        <w:tc>
          <w:tcPr>
            <w:tcW w:w="181" w:type="dxa"/>
          </w:tcPr>
          <w:p w14:paraId="1FAEB627" w14:textId="77777777" w:rsidR="008738E1" w:rsidRPr="00765D71" w:rsidRDefault="008738E1" w:rsidP="00E83D9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14:paraId="0C8EB3B0" w14:textId="33C4D275" w:rsidR="008738E1" w:rsidRPr="00C60284" w:rsidRDefault="006F080F" w:rsidP="00E83D91">
            <w:pPr>
              <w:pStyle w:val="acctfourfigures"/>
              <w:tabs>
                <w:tab w:val="clear" w:pos="765"/>
                <w:tab w:val="left" w:pos="275"/>
                <w:tab w:val="decimal" w:pos="455"/>
              </w:tabs>
              <w:spacing w:line="240" w:lineRule="atLeast"/>
              <w:ind w:right="15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F080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="008738E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F080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569</w:t>
            </w:r>
          </w:p>
        </w:tc>
        <w:tc>
          <w:tcPr>
            <w:tcW w:w="180" w:type="dxa"/>
            <w:shd w:val="clear" w:color="auto" w:fill="auto"/>
          </w:tcPr>
          <w:p w14:paraId="59901F48" w14:textId="77777777" w:rsidR="008738E1" w:rsidRPr="00C60284" w:rsidRDefault="008738E1" w:rsidP="008738E1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090CFDC7" w14:textId="77777777" w:rsidR="008738E1" w:rsidRPr="00C60284" w:rsidRDefault="008738E1" w:rsidP="001D5E98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2706EFE" w14:textId="175BB93A" w:rsidR="008738E1" w:rsidRPr="00C60284" w:rsidRDefault="006F080F" w:rsidP="001D5E98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right="-7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080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  <w:r w:rsidR="008738E1" w:rsidRPr="00C6028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6F080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520</w:t>
            </w:r>
          </w:p>
        </w:tc>
        <w:tc>
          <w:tcPr>
            <w:tcW w:w="990" w:type="dxa"/>
            <w:shd w:val="clear" w:color="auto" w:fill="auto"/>
          </w:tcPr>
          <w:p w14:paraId="3E5EECDA" w14:textId="77777777" w:rsidR="008738E1" w:rsidRPr="00C60284" w:rsidRDefault="008738E1" w:rsidP="001D5E98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right="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AB13438" w14:textId="3597732D" w:rsidR="008738E1" w:rsidRPr="00C60284" w:rsidRDefault="006F080F" w:rsidP="001D5E98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080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  <w:r w:rsidR="008738E1" w:rsidRPr="00C6028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6F080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520</w:t>
            </w:r>
          </w:p>
        </w:tc>
      </w:tr>
    </w:tbl>
    <w:p w14:paraId="4E1AC94E" w14:textId="12493A72" w:rsidR="00022D89" w:rsidRPr="00EA112C" w:rsidRDefault="00F13F75" w:rsidP="00EA112C">
      <w:pPr>
        <w:ind w:right="-360" w:firstLine="54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C60284">
        <w:rPr>
          <w:rFonts w:ascii="Angsana New" w:hAnsi="Angsana New" w:cs="Angsana New"/>
          <w:b/>
          <w:bCs/>
          <w:sz w:val="30"/>
          <w:szCs w:val="30"/>
          <w:cs/>
        </w:rPr>
        <w:tab/>
      </w: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140"/>
        <w:gridCol w:w="810"/>
        <w:gridCol w:w="1080"/>
        <w:gridCol w:w="180"/>
        <w:gridCol w:w="810"/>
        <w:gridCol w:w="178"/>
        <w:gridCol w:w="902"/>
        <w:gridCol w:w="180"/>
        <w:gridCol w:w="900"/>
      </w:tblGrid>
      <w:tr w:rsidR="00A31BF4" w:rsidRPr="000C5EB5" w14:paraId="574EE7C6" w14:textId="77777777" w:rsidTr="00A31BF4">
        <w:trPr>
          <w:cantSplit/>
          <w:tblHeader/>
        </w:trPr>
        <w:tc>
          <w:tcPr>
            <w:tcW w:w="4140" w:type="dxa"/>
            <w:vAlign w:val="bottom"/>
            <w:hideMark/>
          </w:tcPr>
          <w:p w14:paraId="583FDA1E" w14:textId="3AC49CBA" w:rsidR="00A31BF4" w:rsidRPr="00A31BF4" w:rsidRDefault="00A31BF4" w:rsidP="0045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810" w:type="dxa"/>
          </w:tcPr>
          <w:p w14:paraId="249F96E1" w14:textId="77777777" w:rsidR="00A31BF4" w:rsidRPr="00A31BF4" w:rsidRDefault="00A31BF4" w:rsidP="006B363A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196BF162" w14:textId="2DBA6EC8" w:rsidR="00A31BF4" w:rsidRPr="00A31BF4" w:rsidRDefault="00A31BF4" w:rsidP="006B363A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A31BF4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78" w:type="dxa"/>
          </w:tcPr>
          <w:p w14:paraId="5D18068E" w14:textId="77777777" w:rsidR="00A31BF4" w:rsidRPr="00A31BF4" w:rsidRDefault="00A31BF4" w:rsidP="006B363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982" w:type="dxa"/>
            <w:gridSpan w:val="3"/>
            <w:vAlign w:val="bottom"/>
          </w:tcPr>
          <w:p w14:paraId="7DC05A23" w14:textId="4564AD09" w:rsidR="00A31BF4" w:rsidRPr="00A31BF4" w:rsidRDefault="00A31BF4" w:rsidP="006B363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A31BF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A31BF4" w:rsidRPr="008E1605" w14:paraId="13B34E1B" w14:textId="77777777" w:rsidTr="00A31BF4">
        <w:trPr>
          <w:cantSplit/>
          <w:tblHeader/>
        </w:trPr>
        <w:tc>
          <w:tcPr>
            <w:tcW w:w="4140" w:type="dxa"/>
            <w:vAlign w:val="bottom"/>
          </w:tcPr>
          <w:p w14:paraId="60A46397" w14:textId="77777777" w:rsidR="00A31BF4" w:rsidRPr="004C05E6" w:rsidRDefault="00A31BF4" w:rsidP="00A31BF4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4C05E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ผลขาดทุนด้านเครดิตที่คาดว่าจะเกิดขึ้น </w:t>
            </w:r>
          </w:p>
          <w:p w14:paraId="091E88E6" w14:textId="0C56DAFB" w:rsidR="00A31BF4" w:rsidRPr="004C05E6" w:rsidRDefault="002F4124" w:rsidP="00A31BF4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t xml:space="preserve">   </w:t>
            </w:r>
            <w:r w:rsidR="00A31BF4" w:rsidRPr="004C05E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386C9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เก้าเดือน</w:t>
            </w:r>
            <w:r w:rsidR="00A31BF4" w:rsidRPr="004C05E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สิ้นสุดวันที่ </w:t>
            </w:r>
          </w:p>
        </w:tc>
        <w:tc>
          <w:tcPr>
            <w:tcW w:w="810" w:type="dxa"/>
          </w:tcPr>
          <w:p w14:paraId="54C29CD1" w14:textId="77777777" w:rsidR="00B157FB" w:rsidRDefault="00B157FB" w:rsidP="006B363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  <w:p w14:paraId="73769D98" w14:textId="756C3F3A" w:rsidR="00A31BF4" w:rsidRPr="00A31BF4" w:rsidDel="005916DC" w:rsidRDefault="00B157FB" w:rsidP="006B363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A31BF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1080" w:type="dxa"/>
            <w:vAlign w:val="bottom"/>
          </w:tcPr>
          <w:p w14:paraId="2888B958" w14:textId="77777777" w:rsidR="00A31BF4" w:rsidRPr="00A31BF4" w:rsidRDefault="00A31BF4" w:rsidP="006B363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31BF4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180" w:type="dxa"/>
            <w:vAlign w:val="bottom"/>
          </w:tcPr>
          <w:p w14:paraId="203B38D1" w14:textId="77777777" w:rsidR="00A31BF4" w:rsidRPr="00A31BF4" w:rsidRDefault="00A31BF4" w:rsidP="006B363A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1AFF6738" w14:textId="77777777" w:rsidR="00A31BF4" w:rsidRPr="00A31BF4" w:rsidRDefault="00A31BF4" w:rsidP="006B363A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31BF4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กลับรายการ</w:t>
            </w:r>
          </w:p>
        </w:tc>
        <w:tc>
          <w:tcPr>
            <w:tcW w:w="178" w:type="dxa"/>
          </w:tcPr>
          <w:p w14:paraId="53279926" w14:textId="77777777" w:rsidR="00A31BF4" w:rsidRPr="00A31BF4" w:rsidRDefault="00A31BF4" w:rsidP="006B363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vAlign w:val="bottom"/>
          </w:tcPr>
          <w:p w14:paraId="312B1D6C" w14:textId="77777777" w:rsidR="00A31BF4" w:rsidRPr="00A31BF4" w:rsidRDefault="00A31BF4" w:rsidP="006B363A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A31BF4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80" w:type="dxa"/>
            <w:vAlign w:val="bottom"/>
          </w:tcPr>
          <w:p w14:paraId="5E14912C" w14:textId="77777777" w:rsidR="00A31BF4" w:rsidRPr="00A31BF4" w:rsidRDefault="00A31BF4" w:rsidP="006B363A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6123620" w14:textId="77777777" w:rsidR="00A31BF4" w:rsidRPr="00A31BF4" w:rsidRDefault="00A31BF4" w:rsidP="006B363A">
            <w:pPr>
              <w:pStyle w:val="acctmergecolhdg"/>
              <w:spacing w:line="240" w:lineRule="auto"/>
              <w:ind w:left="-80" w:right="-79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31BF4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กลับรายการ</w:t>
            </w:r>
          </w:p>
        </w:tc>
      </w:tr>
      <w:tr w:rsidR="00A31BF4" w14:paraId="556ABA65" w14:textId="77777777" w:rsidTr="00A31BF4">
        <w:trPr>
          <w:cantSplit/>
          <w:tblHeader/>
        </w:trPr>
        <w:tc>
          <w:tcPr>
            <w:tcW w:w="4140" w:type="dxa"/>
            <w:vAlign w:val="bottom"/>
            <w:hideMark/>
          </w:tcPr>
          <w:p w14:paraId="60C82B89" w14:textId="622C7DB5" w:rsidR="00A31BF4" w:rsidRPr="004C05E6" w:rsidRDefault="002F4124" w:rsidP="00A31BF4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  </w:t>
            </w:r>
            <w:r w:rsidR="00B157FB" w:rsidRPr="006F080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30</w:t>
            </w:r>
            <w:r w:rsidR="00B157F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="00B157F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กันยายน</w:t>
            </w:r>
            <w:r w:rsidR="00B157FB" w:rsidRPr="004C05E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="00B157FB" w:rsidRPr="006F080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810" w:type="dxa"/>
          </w:tcPr>
          <w:p w14:paraId="7A3B1CC7" w14:textId="41F8D640" w:rsidR="00A31BF4" w:rsidRPr="00A31BF4" w:rsidRDefault="00A31BF4" w:rsidP="006B363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230" w:type="dxa"/>
            <w:gridSpan w:val="7"/>
            <w:vAlign w:val="bottom"/>
            <w:hideMark/>
          </w:tcPr>
          <w:p w14:paraId="48CC01B8" w14:textId="77777777" w:rsidR="00A31BF4" w:rsidRPr="00A31BF4" w:rsidRDefault="00A31BF4" w:rsidP="006B363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A31BF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A31BF4" w14:paraId="09999640" w14:textId="77777777" w:rsidTr="00A31BF4">
        <w:trPr>
          <w:cantSplit/>
        </w:trPr>
        <w:tc>
          <w:tcPr>
            <w:tcW w:w="4140" w:type="dxa"/>
          </w:tcPr>
          <w:p w14:paraId="7A7DAAA0" w14:textId="77777777" w:rsidR="00A31BF4" w:rsidRPr="004C05E6" w:rsidRDefault="00A31BF4" w:rsidP="006B363A">
            <w:pPr>
              <w:tabs>
                <w:tab w:val="clear" w:pos="227"/>
                <w:tab w:val="left" w:pos="1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05E6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810" w:type="dxa"/>
          </w:tcPr>
          <w:p w14:paraId="4207B895" w14:textId="5D96AA4F" w:rsidR="00A31BF4" w:rsidRPr="00A31BF4" w:rsidRDefault="006F080F" w:rsidP="006B363A">
            <w:pPr>
              <w:pStyle w:val="acctfourfigures"/>
              <w:tabs>
                <w:tab w:val="clear" w:pos="765"/>
              </w:tabs>
              <w:spacing w:line="240" w:lineRule="auto"/>
              <w:ind w:left="-83" w:right="-83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6F080F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080" w:type="dxa"/>
          </w:tcPr>
          <w:p w14:paraId="3D40FABB" w14:textId="7439FAE2" w:rsidR="00A31BF4" w:rsidRPr="00A31BF4" w:rsidRDefault="00922245" w:rsidP="00544419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79" w:right="6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</w:t>
            </w:r>
          </w:p>
        </w:tc>
        <w:tc>
          <w:tcPr>
            <w:tcW w:w="180" w:type="dxa"/>
          </w:tcPr>
          <w:p w14:paraId="00DFA02B" w14:textId="77777777" w:rsidR="00A31BF4" w:rsidRPr="00A31BF4" w:rsidRDefault="00A31BF4" w:rsidP="006B363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1E1048FF" w14:textId="0B8D0E0F" w:rsidR="00A31BF4" w:rsidRPr="00A31BF4" w:rsidRDefault="008577BB" w:rsidP="008577B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71CD1B07" w14:textId="77777777" w:rsidR="00A31BF4" w:rsidRPr="00A31BF4" w:rsidRDefault="00A31BF4" w:rsidP="006B363A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</w:tcPr>
          <w:p w14:paraId="6492D051" w14:textId="7B7E34BF" w:rsidR="00A31BF4" w:rsidRPr="009D31EC" w:rsidRDefault="00E46740" w:rsidP="006B363A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</w:tcPr>
          <w:p w14:paraId="6F4EA3E4" w14:textId="77777777" w:rsidR="00A31BF4" w:rsidRPr="00A31BF4" w:rsidRDefault="00A31BF4" w:rsidP="006B363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6F25452" w14:textId="6312492A" w:rsidR="00A31BF4" w:rsidRPr="00A31BF4" w:rsidRDefault="008577BB" w:rsidP="006B363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31BF4" w14:paraId="3ED63572" w14:textId="77777777" w:rsidTr="00A31BF4">
        <w:trPr>
          <w:cantSplit/>
        </w:trPr>
        <w:tc>
          <w:tcPr>
            <w:tcW w:w="4140" w:type="dxa"/>
          </w:tcPr>
          <w:p w14:paraId="6425BB29" w14:textId="77777777" w:rsidR="00A31BF4" w:rsidRPr="004C05E6" w:rsidRDefault="00A31BF4" w:rsidP="006B363A">
            <w:pPr>
              <w:tabs>
                <w:tab w:val="clear" w:pos="227"/>
                <w:tab w:val="left" w:pos="1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05E6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810" w:type="dxa"/>
          </w:tcPr>
          <w:p w14:paraId="168A10A7" w14:textId="44557554" w:rsidR="00A31BF4" w:rsidRPr="00A31BF4" w:rsidRDefault="00A31BF4" w:rsidP="006B363A">
            <w:pPr>
              <w:pStyle w:val="acctfourfigures"/>
              <w:tabs>
                <w:tab w:val="clear" w:pos="765"/>
              </w:tabs>
              <w:spacing w:line="240" w:lineRule="auto"/>
              <w:ind w:left="-83" w:right="-83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49AD9AB4" w14:textId="6D54BDFE" w:rsidR="00A31BF4" w:rsidRPr="00A31BF4" w:rsidRDefault="00E523C9" w:rsidP="00544419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83" w:right="98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2414C289" w14:textId="77777777" w:rsidR="00A31BF4" w:rsidRPr="00A31BF4" w:rsidRDefault="00A31BF4" w:rsidP="006B363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4B77BEC3" w14:textId="3D60FA64" w:rsidR="00A31BF4" w:rsidRPr="00A31BF4" w:rsidRDefault="008577BB" w:rsidP="006B363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4BDE1322" w14:textId="77777777" w:rsidR="00A31BF4" w:rsidRPr="00A31BF4" w:rsidRDefault="00A31BF4" w:rsidP="006B363A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</w:tcPr>
          <w:p w14:paraId="2190E674" w14:textId="3ABA466F" w:rsidR="00A31BF4" w:rsidRPr="004C05E6" w:rsidRDefault="008D162F" w:rsidP="006B363A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EE5C795" w14:textId="77777777" w:rsidR="00A31BF4" w:rsidRPr="00A31BF4" w:rsidRDefault="00A31BF4" w:rsidP="006B363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02677FE" w14:textId="4F8DC8E4" w:rsidR="00A31BF4" w:rsidRPr="00A31BF4" w:rsidRDefault="008577BB" w:rsidP="006B363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A31BF4" w14:paraId="37898983" w14:textId="77777777" w:rsidTr="00A31BF4">
        <w:trPr>
          <w:cantSplit/>
        </w:trPr>
        <w:tc>
          <w:tcPr>
            <w:tcW w:w="4140" w:type="dxa"/>
          </w:tcPr>
          <w:p w14:paraId="3D425C03" w14:textId="2348656F" w:rsidR="00A31BF4" w:rsidRPr="004C05E6" w:rsidRDefault="00A31BF4" w:rsidP="006B363A">
            <w:pPr>
              <w:tabs>
                <w:tab w:val="clear" w:pos="227"/>
                <w:tab w:val="clear" w:pos="454"/>
                <w:tab w:val="clear" w:pos="680"/>
                <w:tab w:val="left" w:pos="191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05E6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</w:t>
            </w:r>
            <w:r w:rsidRPr="004C05E6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810" w:type="dxa"/>
          </w:tcPr>
          <w:p w14:paraId="35D0B269" w14:textId="29A116B2" w:rsidR="00A31BF4" w:rsidRPr="00A31BF4" w:rsidRDefault="006F080F" w:rsidP="006B363A">
            <w:pPr>
              <w:pStyle w:val="acctfourfigures"/>
              <w:tabs>
                <w:tab w:val="decimal" w:pos="465"/>
              </w:tabs>
              <w:spacing w:line="240" w:lineRule="auto"/>
              <w:ind w:left="-83" w:right="-83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6F080F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3</w:t>
            </w:r>
          </w:p>
        </w:tc>
        <w:tc>
          <w:tcPr>
            <w:tcW w:w="1080" w:type="dxa"/>
          </w:tcPr>
          <w:p w14:paraId="22593F63" w14:textId="6E4AAE68" w:rsidR="00A31BF4" w:rsidRPr="00A31BF4" w:rsidRDefault="00106A2D" w:rsidP="00544419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83" w:right="98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4E17941" w14:textId="77777777" w:rsidR="00A31BF4" w:rsidRPr="00A31BF4" w:rsidRDefault="00A31BF4" w:rsidP="006B363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68F5869B" w14:textId="4C7296DC" w:rsidR="00A31BF4" w:rsidRPr="00A31BF4" w:rsidRDefault="008577BB" w:rsidP="006B363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2E39D9E7" w14:textId="77777777" w:rsidR="00A31BF4" w:rsidRPr="00A31BF4" w:rsidRDefault="00A31BF4" w:rsidP="006B363A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</w:tcPr>
          <w:p w14:paraId="7C69347A" w14:textId="3D787924" w:rsidR="00A31BF4" w:rsidRPr="00A31BF4" w:rsidRDefault="008D162F" w:rsidP="006B363A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39</w:t>
            </w:r>
          </w:p>
        </w:tc>
        <w:tc>
          <w:tcPr>
            <w:tcW w:w="180" w:type="dxa"/>
          </w:tcPr>
          <w:p w14:paraId="6B0F2A0C" w14:textId="77777777" w:rsidR="00A31BF4" w:rsidRPr="00A31BF4" w:rsidRDefault="00A31BF4" w:rsidP="006B363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FCD06C5" w14:textId="0D60BD9B" w:rsidR="00A31BF4" w:rsidRPr="00A31BF4" w:rsidRDefault="008577BB" w:rsidP="006B363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15D99BEF" w14:textId="0325268F" w:rsidR="00A31BF4" w:rsidRDefault="00A31BF4" w:rsidP="00A31BF4">
      <w:pPr>
        <w:ind w:right="-360"/>
        <w:jc w:val="both"/>
        <w:rPr>
          <w:rFonts w:ascii="Angsana New" w:hAnsi="Angsana New" w:cs="Angsana New"/>
          <w:sz w:val="24"/>
          <w:szCs w:val="24"/>
        </w:rPr>
      </w:pPr>
    </w:p>
    <w:p w14:paraId="4344F4BF" w14:textId="476E1117" w:rsidR="00EA112C" w:rsidRDefault="00EA112C" w:rsidP="00A31BF4">
      <w:pPr>
        <w:ind w:right="-360"/>
        <w:jc w:val="both"/>
        <w:rPr>
          <w:rFonts w:ascii="Angsana New" w:hAnsi="Angsana New" w:cs="Angsana New"/>
          <w:sz w:val="24"/>
          <w:szCs w:val="24"/>
        </w:rPr>
      </w:pPr>
    </w:p>
    <w:p w14:paraId="649277B2" w14:textId="6206C76C" w:rsidR="00EA112C" w:rsidRDefault="00EA112C" w:rsidP="00A31BF4">
      <w:pPr>
        <w:ind w:right="-360"/>
        <w:jc w:val="both"/>
        <w:rPr>
          <w:rFonts w:ascii="Angsana New" w:hAnsi="Angsana New" w:cs="Angsana New"/>
          <w:sz w:val="24"/>
          <w:szCs w:val="24"/>
        </w:rPr>
      </w:pPr>
    </w:p>
    <w:p w14:paraId="391D5952" w14:textId="35F86586" w:rsidR="00EA112C" w:rsidRDefault="00EA112C" w:rsidP="00A31BF4">
      <w:pPr>
        <w:ind w:right="-360"/>
        <w:jc w:val="both"/>
        <w:rPr>
          <w:rFonts w:ascii="Angsana New" w:hAnsi="Angsana New" w:cs="Angsana New"/>
          <w:sz w:val="24"/>
          <w:szCs w:val="24"/>
        </w:rPr>
      </w:pPr>
    </w:p>
    <w:p w14:paraId="155B8B24" w14:textId="73F5A629" w:rsidR="00EA112C" w:rsidRDefault="00EA112C" w:rsidP="00A31BF4">
      <w:pPr>
        <w:ind w:right="-360"/>
        <w:jc w:val="both"/>
        <w:rPr>
          <w:rFonts w:ascii="Angsana New" w:hAnsi="Angsana New" w:cs="Angsana New"/>
          <w:sz w:val="24"/>
          <w:szCs w:val="24"/>
        </w:rPr>
      </w:pPr>
    </w:p>
    <w:p w14:paraId="31F47B0A" w14:textId="0B210A20" w:rsidR="00EA112C" w:rsidRDefault="00EA112C" w:rsidP="00A31BF4">
      <w:pPr>
        <w:ind w:right="-360"/>
        <w:jc w:val="both"/>
        <w:rPr>
          <w:rFonts w:ascii="Angsana New" w:hAnsi="Angsana New" w:cs="Angsana New"/>
          <w:sz w:val="24"/>
          <w:szCs w:val="24"/>
        </w:rPr>
      </w:pPr>
    </w:p>
    <w:p w14:paraId="0D8E18C9" w14:textId="50C4C885" w:rsidR="003E7172" w:rsidRDefault="003E71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4"/>
          <w:szCs w:val="24"/>
        </w:rPr>
      </w:pPr>
      <w:r>
        <w:rPr>
          <w:rFonts w:ascii="Angsana New" w:hAnsi="Angsana New" w:cs="Angsana New"/>
          <w:sz w:val="24"/>
          <w:szCs w:val="24"/>
        </w:rPr>
        <w:br w:type="page"/>
      </w:r>
    </w:p>
    <w:p w14:paraId="6DE045BF" w14:textId="0BB628F0" w:rsidR="00804175" w:rsidRPr="00C60284" w:rsidRDefault="00804175" w:rsidP="00365D44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180"/>
        </w:tabs>
        <w:ind w:right="-45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  <w:r w:rsidRPr="00C60284">
        <w:rPr>
          <w:rFonts w:ascii="Angsana New" w:hAnsi="Angsana New" w:cs="Angsana New"/>
          <w:sz w:val="30"/>
          <w:szCs w:val="30"/>
          <w:u w:val="none"/>
          <w:cs/>
          <w:lang w:val="th-TH"/>
        </w:rPr>
        <w:t>ภาระผูกพันกับบุคคลหรือกิจการที่ไม่เกี่ยวข้องกัน</w:t>
      </w:r>
    </w:p>
    <w:p w14:paraId="4FE0AFB0" w14:textId="77777777" w:rsidR="0036476B" w:rsidRPr="00A42E2D" w:rsidRDefault="0036476B" w:rsidP="0036476B">
      <w:pPr>
        <w:rPr>
          <w:rFonts w:ascii="Angsana New" w:hAnsi="Angsana New" w:cs="Angsana New"/>
          <w:sz w:val="30"/>
          <w:szCs w:val="30"/>
          <w:cs/>
          <w:lang w:val="th-TH"/>
        </w:rPr>
      </w:pPr>
    </w:p>
    <w:tbl>
      <w:tblPr>
        <w:tblW w:w="917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49"/>
        <w:gridCol w:w="884"/>
        <w:gridCol w:w="1084"/>
        <w:gridCol w:w="248"/>
        <w:gridCol w:w="11"/>
        <w:gridCol w:w="1092"/>
        <w:gridCol w:w="7"/>
        <w:gridCol w:w="259"/>
        <w:gridCol w:w="1107"/>
        <w:gridCol w:w="239"/>
        <w:gridCol w:w="1095"/>
      </w:tblGrid>
      <w:tr w:rsidR="00365D44" w:rsidRPr="00C60284" w14:paraId="05F4FDF3" w14:textId="77777777" w:rsidTr="00A848FF">
        <w:trPr>
          <w:tblHeader/>
        </w:trPr>
        <w:tc>
          <w:tcPr>
            <w:tcW w:w="2197" w:type="pct"/>
            <w:gridSpan w:val="2"/>
          </w:tcPr>
          <w:p w14:paraId="0DD723D1" w14:textId="77777777" w:rsidR="000974E9" w:rsidRPr="00C60284" w:rsidRDefault="000974E9" w:rsidP="00CC2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31" w:type="pct"/>
            <w:gridSpan w:val="5"/>
          </w:tcPr>
          <w:p w14:paraId="1185B523" w14:textId="77777777" w:rsidR="000974E9" w:rsidRPr="00C60284" w:rsidRDefault="000974E9" w:rsidP="00CC2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0" w:type="pct"/>
          </w:tcPr>
          <w:p w14:paraId="5182B9A2" w14:textId="77777777" w:rsidR="000974E9" w:rsidRPr="00C60284" w:rsidRDefault="000974E9" w:rsidP="00CC2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1" w:type="pct"/>
            <w:gridSpan w:val="3"/>
          </w:tcPr>
          <w:p w14:paraId="1F18655A" w14:textId="77777777" w:rsidR="000974E9" w:rsidRPr="00C60284" w:rsidRDefault="000974E9" w:rsidP="00CC2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A848FF" w:rsidRPr="00C60284" w14:paraId="1FF91DB8" w14:textId="77777777" w:rsidTr="00A848FF">
        <w:trPr>
          <w:trHeight w:val="344"/>
          <w:tblHeader/>
        </w:trPr>
        <w:tc>
          <w:tcPr>
            <w:tcW w:w="2197" w:type="pct"/>
            <w:gridSpan w:val="2"/>
          </w:tcPr>
          <w:p w14:paraId="22BEF4FF" w14:textId="77777777" w:rsidR="00365D44" w:rsidRPr="00C60284" w:rsidRDefault="00365D44" w:rsidP="00365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12C9AA70" w14:textId="5A6359B4" w:rsidR="00365D44" w:rsidRPr="00C60284" w:rsidRDefault="006F080F" w:rsidP="00365D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080F">
              <w:rPr>
                <w:rFonts w:ascii="Angsana New" w:hAnsi="Angsana New" w:cs="Angsana New" w:hint="cs"/>
                <w:sz w:val="30"/>
                <w:szCs w:val="30"/>
              </w:rPr>
              <w:t>30</w:t>
            </w:r>
            <w:r w:rsidR="00386C9B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="00386C9B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5" w:type="pct"/>
          </w:tcPr>
          <w:p w14:paraId="5D9C4F52" w14:textId="77777777" w:rsidR="00365D44" w:rsidRPr="00C60284" w:rsidRDefault="00365D44" w:rsidP="00365D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5" w:type="pct"/>
            <w:gridSpan w:val="3"/>
          </w:tcPr>
          <w:p w14:paraId="509BE550" w14:textId="18E01941" w:rsidR="00365D44" w:rsidRPr="00C60284" w:rsidRDefault="006F080F" w:rsidP="00365D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F080F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365D44" w:rsidRPr="00C6028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365D44" w:rsidRPr="00C60284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0" w:type="pct"/>
          </w:tcPr>
          <w:p w14:paraId="07B916D1" w14:textId="77777777" w:rsidR="00365D44" w:rsidRPr="00C60284" w:rsidRDefault="00365D44" w:rsidP="00365D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14:paraId="62AD00DA" w14:textId="6CBE5FFA" w:rsidR="00365D44" w:rsidRPr="00C60284" w:rsidRDefault="006F080F" w:rsidP="00365D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080F">
              <w:rPr>
                <w:rFonts w:ascii="Angsana New" w:hAnsi="Angsana New" w:cs="Angsana New" w:hint="cs"/>
                <w:sz w:val="30"/>
                <w:szCs w:val="30"/>
              </w:rPr>
              <w:t>30</w:t>
            </w:r>
            <w:r w:rsidR="00386C9B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="00386C9B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0" w:type="pct"/>
          </w:tcPr>
          <w:p w14:paraId="22069C7D" w14:textId="77777777" w:rsidR="00365D44" w:rsidRPr="00C60284" w:rsidRDefault="00365D44" w:rsidP="00365D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14:paraId="72AE3376" w14:textId="454D1085" w:rsidR="00365D44" w:rsidRPr="00C60284" w:rsidRDefault="006F080F" w:rsidP="00365D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080F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365D44" w:rsidRPr="00C6028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365D44" w:rsidRPr="00C60284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A848FF" w:rsidRPr="00C60284" w14:paraId="2C6A747C" w14:textId="77777777" w:rsidTr="00A848FF">
        <w:trPr>
          <w:trHeight w:val="344"/>
          <w:tblHeader/>
        </w:trPr>
        <w:tc>
          <w:tcPr>
            <w:tcW w:w="2197" w:type="pct"/>
            <w:gridSpan w:val="2"/>
          </w:tcPr>
          <w:p w14:paraId="32F5EC65" w14:textId="77777777" w:rsidR="00365D44" w:rsidRPr="00C60284" w:rsidRDefault="00365D44" w:rsidP="00365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1F7A9C49" w14:textId="7D239F22" w:rsidR="00365D44" w:rsidRPr="00C60284" w:rsidRDefault="006F080F" w:rsidP="00365D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080F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35" w:type="pct"/>
          </w:tcPr>
          <w:p w14:paraId="3DCA5BD6" w14:textId="77777777" w:rsidR="00365D44" w:rsidRPr="00C60284" w:rsidRDefault="00365D44" w:rsidP="00365D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5" w:type="pct"/>
            <w:gridSpan w:val="3"/>
          </w:tcPr>
          <w:p w14:paraId="1731E6E1" w14:textId="4E4C4C28" w:rsidR="00365D44" w:rsidRPr="00C60284" w:rsidRDefault="006F080F" w:rsidP="00365D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080F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40" w:type="pct"/>
          </w:tcPr>
          <w:p w14:paraId="7072F9D0" w14:textId="77777777" w:rsidR="00365D44" w:rsidRPr="00C60284" w:rsidRDefault="00365D44" w:rsidP="00365D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14:paraId="05E6839F" w14:textId="41B63346" w:rsidR="00365D44" w:rsidRPr="00C60284" w:rsidRDefault="006F080F" w:rsidP="00365D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080F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30" w:type="pct"/>
          </w:tcPr>
          <w:p w14:paraId="77542354" w14:textId="77777777" w:rsidR="00365D44" w:rsidRPr="00C60284" w:rsidRDefault="00365D44" w:rsidP="00365D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14:paraId="71DC5309" w14:textId="13FF99EB" w:rsidR="00365D44" w:rsidRPr="00C60284" w:rsidRDefault="006F080F" w:rsidP="00365D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080F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A848FF" w:rsidRPr="00C60284" w14:paraId="3F5D95A6" w14:textId="77777777" w:rsidTr="00A848FF">
        <w:trPr>
          <w:tblHeader/>
        </w:trPr>
        <w:tc>
          <w:tcPr>
            <w:tcW w:w="1716" w:type="pct"/>
          </w:tcPr>
          <w:p w14:paraId="0B038866" w14:textId="77777777" w:rsidR="00365D44" w:rsidRPr="00C60284" w:rsidRDefault="00365D44" w:rsidP="00365D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82" w:type="pct"/>
          </w:tcPr>
          <w:p w14:paraId="2194723F" w14:textId="77777777" w:rsidR="00365D44" w:rsidRPr="00C60284" w:rsidRDefault="00365D44" w:rsidP="00365D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03" w:type="pct"/>
            <w:gridSpan w:val="9"/>
          </w:tcPr>
          <w:p w14:paraId="56EF8F69" w14:textId="77777777" w:rsidR="00365D44" w:rsidRPr="00C60284" w:rsidRDefault="00365D44" w:rsidP="00365D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6028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848FF" w:rsidRPr="00C60284" w14:paraId="1B7CB5CC" w14:textId="77777777" w:rsidTr="00A848FF">
        <w:trPr>
          <w:tblHeader/>
        </w:trPr>
        <w:tc>
          <w:tcPr>
            <w:tcW w:w="1716" w:type="pct"/>
          </w:tcPr>
          <w:p w14:paraId="0442C75E" w14:textId="77777777" w:rsidR="00365D44" w:rsidRPr="00C60284" w:rsidRDefault="00365D44" w:rsidP="00365D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0" w:right="-131"/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482" w:type="pct"/>
          </w:tcPr>
          <w:p w14:paraId="10E70E42" w14:textId="77777777" w:rsidR="00365D44" w:rsidRPr="00C60284" w:rsidRDefault="00365D44" w:rsidP="00365D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03" w:type="pct"/>
            <w:gridSpan w:val="9"/>
          </w:tcPr>
          <w:p w14:paraId="0B1ABACB" w14:textId="77777777" w:rsidR="00365D44" w:rsidRPr="00C60284" w:rsidRDefault="00365D44" w:rsidP="00365D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A848FF" w:rsidRPr="00C60284" w14:paraId="6B1F7E73" w14:textId="77777777" w:rsidTr="00A848FF">
        <w:tc>
          <w:tcPr>
            <w:tcW w:w="2197" w:type="pct"/>
            <w:gridSpan w:val="2"/>
          </w:tcPr>
          <w:p w14:paraId="1A57017E" w14:textId="77777777" w:rsidR="00365D44" w:rsidRPr="00C60284" w:rsidRDefault="00365D44" w:rsidP="00365D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0" w:right="-13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591" w:type="pct"/>
          </w:tcPr>
          <w:p w14:paraId="16E102F6" w14:textId="77777777" w:rsidR="00365D44" w:rsidRPr="00C60284" w:rsidRDefault="00365D44" w:rsidP="00A848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" w:type="pct"/>
          </w:tcPr>
          <w:p w14:paraId="513B5615" w14:textId="77777777" w:rsidR="00365D44" w:rsidRPr="00C60284" w:rsidRDefault="00365D44" w:rsidP="00A848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5" w:type="pct"/>
            <w:gridSpan w:val="3"/>
          </w:tcPr>
          <w:p w14:paraId="6C623EBD" w14:textId="77777777" w:rsidR="00365D44" w:rsidRPr="00C60284" w:rsidRDefault="00365D44" w:rsidP="00A848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100DD412" w14:textId="77777777" w:rsidR="00365D44" w:rsidRPr="00C60284" w:rsidRDefault="00365D44" w:rsidP="00A848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14:paraId="7D8D704E" w14:textId="77777777" w:rsidR="00365D44" w:rsidRPr="00C60284" w:rsidRDefault="00365D44" w:rsidP="00A848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361A6243" w14:textId="77777777" w:rsidR="00365D44" w:rsidRPr="00C60284" w:rsidRDefault="00365D44" w:rsidP="00A848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14:paraId="2D387CFB" w14:textId="77777777" w:rsidR="00365D44" w:rsidRPr="00C60284" w:rsidRDefault="00365D44" w:rsidP="00A848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848FF" w:rsidRPr="00C60284" w14:paraId="2DBED288" w14:textId="77777777" w:rsidTr="00A848FF">
        <w:tc>
          <w:tcPr>
            <w:tcW w:w="2197" w:type="pct"/>
            <w:gridSpan w:val="2"/>
          </w:tcPr>
          <w:p w14:paraId="3242F6BE" w14:textId="77777777" w:rsidR="00365D44" w:rsidRPr="00C60284" w:rsidRDefault="00365D44" w:rsidP="00365D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0" w:right="-13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sz w:val="30"/>
                <w:szCs w:val="30"/>
                <w:cs/>
              </w:rPr>
              <w:t>อาคารและอุปกรณ์</w:t>
            </w:r>
          </w:p>
        </w:tc>
        <w:tc>
          <w:tcPr>
            <w:tcW w:w="591" w:type="pct"/>
            <w:vAlign w:val="bottom"/>
          </w:tcPr>
          <w:p w14:paraId="4E009F54" w14:textId="500A5B16" w:rsidR="00365D44" w:rsidRPr="00C60284" w:rsidRDefault="00922245" w:rsidP="00A848F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1,504,592</w:t>
            </w:r>
          </w:p>
        </w:tc>
        <w:tc>
          <w:tcPr>
            <w:tcW w:w="135" w:type="pct"/>
            <w:vAlign w:val="bottom"/>
          </w:tcPr>
          <w:p w14:paraId="08ED3E39" w14:textId="77777777" w:rsidR="00365D44" w:rsidRPr="00C60284" w:rsidRDefault="00365D44" w:rsidP="00A848F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605" w:type="pct"/>
            <w:gridSpan w:val="3"/>
            <w:vAlign w:val="bottom"/>
          </w:tcPr>
          <w:p w14:paraId="1078C8FB" w14:textId="39B543FC" w:rsidR="00365D44" w:rsidRPr="00C60284" w:rsidRDefault="006F080F" w:rsidP="00A848F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6F080F">
              <w:rPr>
                <w:rFonts w:ascii="Angsana New" w:hAnsi="Angsana New" w:cs="Angsana New"/>
                <w:sz w:val="30"/>
                <w:szCs w:val="30"/>
                <w:lang w:eastAsia="ko-KR"/>
              </w:rPr>
              <w:t>817</w:t>
            </w:r>
            <w:r w:rsidR="00365D44" w:rsidRPr="00C60284">
              <w:rPr>
                <w:rFonts w:ascii="Angsana New" w:hAnsi="Angsana New" w:cs="Angsana New"/>
                <w:sz w:val="30"/>
                <w:szCs w:val="30"/>
                <w:lang w:eastAsia="ko-KR"/>
              </w:rPr>
              <w:t>,</w:t>
            </w:r>
            <w:r w:rsidRPr="006F080F">
              <w:rPr>
                <w:rFonts w:ascii="Angsana New" w:hAnsi="Angsana New" w:cs="Angsana New"/>
                <w:sz w:val="30"/>
                <w:szCs w:val="30"/>
                <w:lang w:eastAsia="ko-KR"/>
              </w:rPr>
              <w:t>223</w:t>
            </w:r>
          </w:p>
        </w:tc>
        <w:tc>
          <w:tcPr>
            <w:tcW w:w="140" w:type="pct"/>
            <w:vAlign w:val="bottom"/>
          </w:tcPr>
          <w:p w14:paraId="04C30879" w14:textId="77777777" w:rsidR="00365D44" w:rsidRPr="00C60284" w:rsidRDefault="00365D44" w:rsidP="00A848F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603" w:type="pct"/>
            <w:vAlign w:val="bottom"/>
          </w:tcPr>
          <w:p w14:paraId="4928C1C7" w14:textId="1FD6FD04" w:rsidR="00365D44" w:rsidRPr="00C60284" w:rsidRDefault="008E2FEA" w:rsidP="00A848F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71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34,309</w:t>
            </w:r>
          </w:p>
        </w:tc>
        <w:tc>
          <w:tcPr>
            <w:tcW w:w="130" w:type="pct"/>
            <w:vAlign w:val="bottom"/>
          </w:tcPr>
          <w:p w14:paraId="3B9ED57F" w14:textId="77777777" w:rsidR="00365D44" w:rsidRPr="00C60284" w:rsidRDefault="00365D44" w:rsidP="00A848F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98" w:type="pct"/>
            <w:vAlign w:val="bottom"/>
          </w:tcPr>
          <w:p w14:paraId="577139AF" w14:textId="1E9DEB40" w:rsidR="00365D44" w:rsidRPr="00C60284" w:rsidRDefault="006F080F" w:rsidP="00A848F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6F080F">
              <w:rPr>
                <w:rFonts w:ascii="Angsana New" w:hAnsi="Angsana New" w:cs="Angsana New"/>
                <w:sz w:val="30"/>
                <w:szCs w:val="30"/>
                <w:lang w:eastAsia="ko-KR"/>
              </w:rPr>
              <w:t>55</w:t>
            </w:r>
            <w:r w:rsidR="00365D44" w:rsidRPr="00C60284">
              <w:rPr>
                <w:rFonts w:ascii="Angsana New" w:hAnsi="Angsana New" w:cs="Angsana New"/>
                <w:sz w:val="30"/>
                <w:szCs w:val="30"/>
                <w:lang w:eastAsia="ko-KR"/>
              </w:rPr>
              <w:t>,</w:t>
            </w:r>
            <w:r w:rsidRPr="006F080F">
              <w:rPr>
                <w:rFonts w:ascii="Angsana New" w:hAnsi="Angsana New" w:cs="Angsana New"/>
                <w:sz w:val="30"/>
                <w:szCs w:val="30"/>
                <w:lang w:eastAsia="ko-KR"/>
              </w:rPr>
              <w:t>618</w:t>
            </w:r>
          </w:p>
        </w:tc>
      </w:tr>
      <w:tr w:rsidR="00A848FF" w:rsidRPr="00C60284" w14:paraId="3D8844D1" w14:textId="77777777" w:rsidTr="00A848FF">
        <w:tc>
          <w:tcPr>
            <w:tcW w:w="2197" w:type="pct"/>
            <w:gridSpan w:val="2"/>
          </w:tcPr>
          <w:p w14:paraId="0C9F6AB9" w14:textId="77777777" w:rsidR="00365D44" w:rsidRPr="00C60284" w:rsidRDefault="00365D44" w:rsidP="00365D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0"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0284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สินทรัพย์ไม่มีตัวตนอื่น</w:t>
            </w:r>
          </w:p>
        </w:tc>
        <w:tc>
          <w:tcPr>
            <w:tcW w:w="591" w:type="pct"/>
            <w:vAlign w:val="bottom"/>
          </w:tcPr>
          <w:p w14:paraId="5ACE0157" w14:textId="2E00C58B" w:rsidR="00365D44" w:rsidRPr="00C60284" w:rsidRDefault="00922245" w:rsidP="00A848F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8,692</w:t>
            </w:r>
          </w:p>
        </w:tc>
        <w:tc>
          <w:tcPr>
            <w:tcW w:w="135" w:type="pct"/>
            <w:vAlign w:val="bottom"/>
          </w:tcPr>
          <w:p w14:paraId="2C16410C" w14:textId="77777777" w:rsidR="00365D44" w:rsidRPr="00C60284" w:rsidRDefault="00365D44" w:rsidP="00A848F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605" w:type="pct"/>
            <w:gridSpan w:val="3"/>
            <w:vAlign w:val="bottom"/>
          </w:tcPr>
          <w:p w14:paraId="6CCA260D" w14:textId="3A912A03" w:rsidR="00365D44" w:rsidRPr="00C60284" w:rsidRDefault="006F080F" w:rsidP="00A848F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6F080F">
              <w:rPr>
                <w:rFonts w:ascii="Angsana New" w:hAnsi="Angsana New" w:cs="Angsana New"/>
                <w:sz w:val="30"/>
                <w:szCs w:val="30"/>
                <w:lang w:eastAsia="ko-KR"/>
              </w:rPr>
              <w:t>8</w:t>
            </w:r>
            <w:r w:rsidR="00365D44" w:rsidRPr="00C60284">
              <w:rPr>
                <w:rFonts w:ascii="Angsana New" w:hAnsi="Angsana New" w:cs="Angsana New"/>
                <w:sz w:val="30"/>
                <w:szCs w:val="30"/>
                <w:lang w:eastAsia="ko-KR"/>
              </w:rPr>
              <w:t>,</w:t>
            </w:r>
            <w:r w:rsidRPr="006F080F">
              <w:rPr>
                <w:rFonts w:ascii="Angsana New" w:hAnsi="Angsana New" w:cs="Angsana New"/>
                <w:sz w:val="30"/>
                <w:szCs w:val="30"/>
                <w:lang w:eastAsia="ko-KR"/>
              </w:rPr>
              <w:t>054</w:t>
            </w:r>
          </w:p>
        </w:tc>
        <w:tc>
          <w:tcPr>
            <w:tcW w:w="140" w:type="pct"/>
            <w:vAlign w:val="bottom"/>
          </w:tcPr>
          <w:p w14:paraId="22229F82" w14:textId="77777777" w:rsidR="00365D44" w:rsidRPr="00C60284" w:rsidRDefault="00365D44" w:rsidP="00A848F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603" w:type="pct"/>
            <w:vAlign w:val="bottom"/>
          </w:tcPr>
          <w:p w14:paraId="254E0F87" w14:textId="5775CC3C" w:rsidR="00365D44" w:rsidRPr="00C60284" w:rsidRDefault="008E2FEA" w:rsidP="00A848F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30" w:type="pct"/>
            <w:vAlign w:val="bottom"/>
          </w:tcPr>
          <w:p w14:paraId="3EB66497" w14:textId="77777777" w:rsidR="00365D44" w:rsidRPr="00C60284" w:rsidRDefault="00365D44" w:rsidP="00A848F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98" w:type="pct"/>
            <w:vAlign w:val="bottom"/>
          </w:tcPr>
          <w:p w14:paraId="763DD7AF" w14:textId="77777777" w:rsidR="00365D44" w:rsidRPr="00C60284" w:rsidRDefault="00365D44" w:rsidP="00A848F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C60284">
              <w:rPr>
                <w:rFonts w:ascii="Angsana New" w:hAnsi="Angsana New" w:cs="Angsana New"/>
                <w:sz w:val="30"/>
                <w:szCs w:val="30"/>
                <w:lang w:eastAsia="ko-KR"/>
              </w:rPr>
              <w:t>-</w:t>
            </w:r>
          </w:p>
        </w:tc>
      </w:tr>
      <w:tr w:rsidR="00A848FF" w:rsidRPr="00C60284" w14:paraId="0FAB8C2E" w14:textId="77777777" w:rsidTr="00A848FF">
        <w:tc>
          <w:tcPr>
            <w:tcW w:w="2197" w:type="pct"/>
            <w:gridSpan w:val="2"/>
          </w:tcPr>
          <w:p w14:paraId="2FC4E3AA" w14:textId="77777777" w:rsidR="00365D44" w:rsidRPr="00C60284" w:rsidRDefault="00365D44" w:rsidP="00365D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0"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5EAD27" w14:textId="66ADD4D1" w:rsidR="00365D44" w:rsidRPr="00C60284" w:rsidRDefault="00922245" w:rsidP="00A848F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ko-KR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1,513,284</w:t>
            </w:r>
          </w:p>
        </w:tc>
        <w:tc>
          <w:tcPr>
            <w:tcW w:w="135" w:type="pct"/>
            <w:vAlign w:val="bottom"/>
          </w:tcPr>
          <w:p w14:paraId="5E257414" w14:textId="77777777" w:rsidR="00365D44" w:rsidRPr="00C60284" w:rsidRDefault="00365D44" w:rsidP="00A848F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605" w:type="pct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E304F8" w14:textId="67B90194" w:rsidR="00365D44" w:rsidRPr="00C60284" w:rsidRDefault="006F080F" w:rsidP="00A848F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 w:rsidRPr="006F080F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825</w:t>
            </w:r>
            <w:r w:rsidR="00365D44" w:rsidRPr="00C60284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,</w:t>
            </w:r>
            <w:r w:rsidRPr="006F080F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277</w:t>
            </w:r>
          </w:p>
        </w:tc>
        <w:tc>
          <w:tcPr>
            <w:tcW w:w="140" w:type="pct"/>
            <w:vAlign w:val="bottom"/>
          </w:tcPr>
          <w:p w14:paraId="694298E6" w14:textId="77777777" w:rsidR="00365D44" w:rsidRPr="00C60284" w:rsidRDefault="00365D44" w:rsidP="00A848F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F0A498" w14:textId="2DEA2A75" w:rsidR="00365D44" w:rsidRPr="00C60284" w:rsidRDefault="008E2FEA" w:rsidP="00A848F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34,309</w:t>
            </w:r>
          </w:p>
        </w:tc>
        <w:tc>
          <w:tcPr>
            <w:tcW w:w="130" w:type="pct"/>
            <w:vAlign w:val="bottom"/>
          </w:tcPr>
          <w:p w14:paraId="3CE72A6B" w14:textId="77777777" w:rsidR="00365D44" w:rsidRPr="00C60284" w:rsidRDefault="00365D44" w:rsidP="00A848F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53247D" w14:textId="704ACFF1" w:rsidR="00365D44" w:rsidRPr="00C60284" w:rsidRDefault="006F080F" w:rsidP="00A848F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 w:rsidRPr="006F080F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55</w:t>
            </w:r>
            <w:r w:rsidR="00365D44" w:rsidRPr="00C60284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,</w:t>
            </w:r>
            <w:r w:rsidRPr="006F080F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618</w:t>
            </w:r>
          </w:p>
        </w:tc>
      </w:tr>
      <w:tr w:rsidR="00365D44" w:rsidRPr="00C60284" w14:paraId="4C527A5B" w14:textId="77777777" w:rsidTr="00A848FF">
        <w:trPr>
          <w:trHeight w:hRule="exact" w:val="403"/>
        </w:trPr>
        <w:tc>
          <w:tcPr>
            <w:tcW w:w="2197" w:type="pct"/>
            <w:gridSpan w:val="2"/>
          </w:tcPr>
          <w:p w14:paraId="432D801A" w14:textId="77777777" w:rsidR="00365D44" w:rsidRPr="00C60284" w:rsidRDefault="00365D44" w:rsidP="00365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1" w:type="pct"/>
          </w:tcPr>
          <w:p w14:paraId="4398328C" w14:textId="77777777" w:rsidR="00365D44" w:rsidRPr="00C60284" w:rsidRDefault="00365D44" w:rsidP="00A848F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41" w:type="pct"/>
            <w:gridSpan w:val="2"/>
          </w:tcPr>
          <w:p w14:paraId="40D7FB2D" w14:textId="77777777" w:rsidR="00365D44" w:rsidRPr="00C60284" w:rsidRDefault="00365D44" w:rsidP="00A848F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95" w:type="pct"/>
            <w:shd w:val="clear" w:color="auto" w:fill="auto"/>
          </w:tcPr>
          <w:p w14:paraId="38CBD0C7" w14:textId="77777777" w:rsidR="00365D44" w:rsidRPr="00C60284" w:rsidRDefault="00365D44" w:rsidP="00A848F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45" w:type="pct"/>
            <w:gridSpan w:val="2"/>
          </w:tcPr>
          <w:p w14:paraId="7E153D8D" w14:textId="77777777" w:rsidR="00365D44" w:rsidRPr="00C60284" w:rsidRDefault="00365D44" w:rsidP="00A848F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603" w:type="pct"/>
          </w:tcPr>
          <w:p w14:paraId="0FE75392" w14:textId="77777777" w:rsidR="00365D44" w:rsidRPr="00C60284" w:rsidRDefault="00365D44" w:rsidP="00A848F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30" w:type="pct"/>
          </w:tcPr>
          <w:p w14:paraId="387DB991" w14:textId="77777777" w:rsidR="00365D44" w:rsidRPr="00C60284" w:rsidRDefault="00365D44" w:rsidP="00A848F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98" w:type="pct"/>
            <w:shd w:val="clear" w:color="auto" w:fill="auto"/>
          </w:tcPr>
          <w:p w14:paraId="4A44CBFD" w14:textId="77777777" w:rsidR="00365D44" w:rsidRPr="00C60284" w:rsidRDefault="00365D44" w:rsidP="00A848F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</w:tr>
      <w:tr w:rsidR="00365D44" w:rsidRPr="00C60284" w14:paraId="34B95796" w14:textId="77777777" w:rsidTr="00A848FF">
        <w:trPr>
          <w:trHeight w:hRule="exact" w:val="403"/>
        </w:trPr>
        <w:tc>
          <w:tcPr>
            <w:tcW w:w="2197" w:type="pct"/>
            <w:gridSpan w:val="2"/>
          </w:tcPr>
          <w:p w14:paraId="132CDFE9" w14:textId="77777777" w:rsidR="00365D44" w:rsidRPr="00C60284" w:rsidRDefault="00365D44" w:rsidP="00365D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0"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028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591" w:type="pct"/>
          </w:tcPr>
          <w:p w14:paraId="3B96A1DF" w14:textId="77777777" w:rsidR="00365D44" w:rsidRPr="00C60284" w:rsidRDefault="00365D44" w:rsidP="00A848F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41" w:type="pct"/>
            <w:gridSpan w:val="2"/>
          </w:tcPr>
          <w:p w14:paraId="1CCCB2A5" w14:textId="77777777" w:rsidR="00365D44" w:rsidRPr="00C60284" w:rsidRDefault="00365D44" w:rsidP="00A848F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95" w:type="pct"/>
            <w:shd w:val="clear" w:color="auto" w:fill="auto"/>
          </w:tcPr>
          <w:p w14:paraId="73EE141E" w14:textId="77777777" w:rsidR="00365D44" w:rsidRPr="00C60284" w:rsidRDefault="00365D44" w:rsidP="00A848F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45" w:type="pct"/>
            <w:gridSpan w:val="2"/>
          </w:tcPr>
          <w:p w14:paraId="0F86BB3D" w14:textId="77777777" w:rsidR="00365D44" w:rsidRPr="00C60284" w:rsidRDefault="00365D44" w:rsidP="00A848F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603" w:type="pct"/>
          </w:tcPr>
          <w:p w14:paraId="3EC9BBD9" w14:textId="77777777" w:rsidR="00365D44" w:rsidRPr="00C60284" w:rsidRDefault="00365D44" w:rsidP="00A848F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30" w:type="pct"/>
          </w:tcPr>
          <w:p w14:paraId="5C383F82" w14:textId="77777777" w:rsidR="00365D44" w:rsidRPr="00C60284" w:rsidRDefault="00365D44" w:rsidP="00A848F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98" w:type="pct"/>
            <w:shd w:val="clear" w:color="auto" w:fill="auto"/>
          </w:tcPr>
          <w:p w14:paraId="74E94999" w14:textId="77777777" w:rsidR="00365D44" w:rsidRPr="00C60284" w:rsidRDefault="00365D44" w:rsidP="00A848F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</w:tr>
      <w:tr w:rsidR="00365D44" w:rsidRPr="00C60284" w14:paraId="79D71872" w14:textId="77777777" w:rsidTr="00A848FF">
        <w:trPr>
          <w:trHeight w:hRule="exact" w:val="403"/>
        </w:trPr>
        <w:tc>
          <w:tcPr>
            <w:tcW w:w="2197" w:type="pct"/>
            <w:gridSpan w:val="2"/>
          </w:tcPr>
          <w:p w14:paraId="4561E9A3" w14:textId="77777777" w:rsidR="00365D44" w:rsidRPr="00C60284" w:rsidRDefault="00365D44" w:rsidP="00365D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0"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0284">
              <w:rPr>
                <w:rFonts w:ascii="Angsana New" w:hAnsi="Angsana New" w:cs="Angsana New"/>
                <w:sz w:val="30"/>
                <w:szCs w:val="30"/>
                <w:cs/>
              </w:rPr>
              <w:t>เลตเตอร์ออฟเครดิตที่ยังไม่ได้ใช้สำหรับ</w:t>
            </w:r>
          </w:p>
        </w:tc>
        <w:tc>
          <w:tcPr>
            <w:tcW w:w="591" w:type="pct"/>
          </w:tcPr>
          <w:p w14:paraId="584CEB61" w14:textId="77777777" w:rsidR="00365D44" w:rsidRPr="00C60284" w:rsidRDefault="00365D44" w:rsidP="00A848F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41" w:type="pct"/>
            <w:gridSpan w:val="2"/>
          </w:tcPr>
          <w:p w14:paraId="19EEC7ED" w14:textId="77777777" w:rsidR="00365D44" w:rsidRPr="00C60284" w:rsidRDefault="00365D44" w:rsidP="00A848F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95" w:type="pct"/>
            <w:shd w:val="clear" w:color="auto" w:fill="auto"/>
          </w:tcPr>
          <w:p w14:paraId="787880D9" w14:textId="77777777" w:rsidR="00365D44" w:rsidRPr="00C60284" w:rsidRDefault="00365D44" w:rsidP="00A848F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45" w:type="pct"/>
            <w:gridSpan w:val="2"/>
          </w:tcPr>
          <w:p w14:paraId="41F3F60D" w14:textId="77777777" w:rsidR="00365D44" w:rsidRPr="00C60284" w:rsidRDefault="00365D44" w:rsidP="00A848F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603" w:type="pct"/>
          </w:tcPr>
          <w:p w14:paraId="473315E2" w14:textId="77777777" w:rsidR="00365D44" w:rsidRPr="00C60284" w:rsidRDefault="00365D44" w:rsidP="00A848F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30" w:type="pct"/>
          </w:tcPr>
          <w:p w14:paraId="0DDB4BAF" w14:textId="77777777" w:rsidR="00365D44" w:rsidRPr="00C60284" w:rsidRDefault="00365D44" w:rsidP="00A848F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98" w:type="pct"/>
            <w:shd w:val="clear" w:color="auto" w:fill="auto"/>
          </w:tcPr>
          <w:p w14:paraId="30F31E1D" w14:textId="77777777" w:rsidR="00365D44" w:rsidRPr="00C60284" w:rsidRDefault="00365D44" w:rsidP="00A848F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</w:tr>
      <w:tr w:rsidR="00365D44" w:rsidRPr="00C60284" w14:paraId="05A9C06B" w14:textId="77777777" w:rsidTr="00A848FF">
        <w:trPr>
          <w:trHeight w:hRule="exact" w:val="403"/>
        </w:trPr>
        <w:tc>
          <w:tcPr>
            <w:tcW w:w="2197" w:type="pct"/>
            <w:gridSpan w:val="2"/>
          </w:tcPr>
          <w:p w14:paraId="4BD1CC6B" w14:textId="77777777" w:rsidR="00365D44" w:rsidRPr="00C60284" w:rsidRDefault="00365D44" w:rsidP="00365D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0" w:right="-13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C60284">
              <w:rPr>
                <w:rFonts w:ascii="Angsana New" w:hAnsi="Angsana New" w:cs="Angsana New"/>
                <w:sz w:val="30"/>
                <w:szCs w:val="30"/>
                <w:cs/>
              </w:rPr>
              <w:t>ซื้อสินค้า</w:t>
            </w:r>
            <w:r w:rsidRPr="00C6028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C60284">
              <w:rPr>
                <w:rFonts w:ascii="Angsana New" w:hAnsi="Angsana New" w:cs="Angsana New"/>
                <w:sz w:val="30"/>
                <w:szCs w:val="30"/>
                <w:cs/>
              </w:rPr>
              <w:t>วัตถุดิบ วัสดุสิ้นเปลืองและอื่นๆ</w:t>
            </w:r>
          </w:p>
        </w:tc>
        <w:tc>
          <w:tcPr>
            <w:tcW w:w="591" w:type="pct"/>
            <w:vAlign w:val="bottom"/>
          </w:tcPr>
          <w:p w14:paraId="4A9BFA37" w14:textId="18EFC517" w:rsidR="00365D44" w:rsidRPr="00C60284" w:rsidRDefault="000F2DEA" w:rsidP="00A848F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2</w:t>
            </w:r>
            <w:r w:rsidR="00922245">
              <w:rPr>
                <w:rFonts w:ascii="Angsana New" w:hAnsi="Angsana New" w:cs="Angsana New"/>
                <w:sz w:val="30"/>
                <w:szCs w:val="30"/>
                <w:lang w:eastAsia="ko-KR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145</w:t>
            </w:r>
            <w:r w:rsidR="00922245">
              <w:rPr>
                <w:rFonts w:ascii="Angsana New" w:hAnsi="Angsana New" w:cs="Angsana New"/>
                <w:sz w:val="30"/>
                <w:szCs w:val="30"/>
                <w:lang w:eastAsia="ko-KR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918</w:t>
            </w:r>
          </w:p>
        </w:tc>
        <w:tc>
          <w:tcPr>
            <w:tcW w:w="141" w:type="pct"/>
            <w:gridSpan w:val="2"/>
            <w:vAlign w:val="bottom"/>
          </w:tcPr>
          <w:p w14:paraId="5CDAE58C" w14:textId="77777777" w:rsidR="00365D44" w:rsidRPr="00C60284" w:rsidRDefault="00365D44" w:rsidP="00A848F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95" w:type="pct"/>
            <w:shd w:val="clear" w:color="auto" w:fill="auto"/>
            <w:vAlign w:val="bottom"/>
          </w:tcPr>
          <w:p w14:paraId="54A51655" w14:textId="2692FF99" w:rsidR="00365D44" w:rsidRPr="00C60284" w:rsidRDefault="006F080F" w:rsidP="00A848F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6F080F">
              <w:rPr>
                <w:rFonts w:ascii="Angsana New" w:hAnsi="Angsana New" w:cs="Angsana New"/>
                <w:sz w:val="30"/>
                <w:szCs w:val="30"/>
                <w:lang w:eastAsia="ko-KR"/>
              </w:rPr>
              <w:t>2</w:t>
            </w:r>
            <w:r w:rsidR="00365D44" w:rsidRPr="00C60284">
              <w:rPr>
                <w:rFonts w:ascii="Angsana New" w:hAnsi="Angsana New" w:cs="Angsana New"/>
                <w:sz w:val="30"/>
                <w:szCs w:val="30"/>
                <w:lang w:eastAsia="ko-KR"/>
              </w:rPr>
              <w:t>,</w:t>
            </w:r>
            <w:r w:rsidRPr="006F080F">
              <w:rPr>
                <w:rFonts w:ascii="Angsana New" w:hAnsi="Angsana New" w:cs="Angsana New"/>
                <w:sz w:val="30"/>
                <w:szCs w:val="30"/>
                <w:lang w:eastAsia="ko-KR"/>
              </w:rPr>
              <w:t>499</w:t>
            </w:r>
            <w:r w:rsidR="00365D44" w:rsidRPr="00C60284">
              <w:rPr>
                <w:rFonts w:ascii="Angsana New" w:hAnsi="Angsana New" w:cs="Angsana New"/>
                <w:sz w:val="30"/>
                <w:szCs w:val="30"/>
                <w:lang w:eastAsia="ko-KR"/>
              </w:rPr>
              <w:t>,</w:t>
            </w:r>
            <w:r w:rsidRPr="006F080F">
              <w:rPr>
                <w:rFonts w:ascii="Angsana New" w:hAnsi="Angsana New" w:cs="Angsana New"/>
                <w:sz w:val="30"/>
                <w:szCs w:val="30"/>
                <w:lang w:eastAsia="ko-KR"/>
              </w:rPr>
              <w:t>981</w:t>
            </w:r>
          </w:p>
        </w:tc>
        <w:tc>
          <w:tcPr>
            <w:tcW w:w="145" w:type="pct"/>
            <w:gridSpan w:val="2"/>
            <w:vAlign w:val="bottom"/>
          </w:tcPr>
          <w:p w14:paraId="5C5698FD" w14:textId="77777777" w:rsidR="00365D44" w:rsidRPr="00C60284" w:rsidRDefault="00365D44" w:rsidP="00A848F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603" w:type="pct"/>
            <w:shd w:val="clear" w:color="auto" w:fill="auto"/>
            <w:vAlign w:val="bottom"/>
          </w:tcPr>
          <w:p w14:paraId="01380126" w14:textId="659BA42C" w:rsidR="00365D44" w:rsidRPr="00C60284" w:rsidRDefault="000F2DEA" w:rsidP="00A848F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22,822</w:t>
            </w:r>
          </w:p>
        </w:tc>
        <w:tc>
          <w:tcPr>
            <w:tcW w:w="130" w:type="pct"/>
            <w:vAlign w:val="bottom"/>
          </w:tcPr>
          <w:p w14:paraId="5C90BD1C" w14:textId="77777777" w:rsidR="00365D44" w:rsidRPr="00C60284" w:rsidRDefault="00365D44" w:rsidP="00A848F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98" w:type="pct"/>
            <w:shd w:val="clear" w:color="auto" w:fill="auto"/>
            <w:vAlign w:val="bottom"/>
          </w:tcPr>
          <w:p w14:paraId="37B3BEC1" w14:textId="55035D8C" w:rsidR="00365D44" w:rsidRPr="00C60284" w:rsidRDefault="006F080F" w:rsidP="00A848F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6F080F">
              <w:rPr>
                <w:rFonts w:ascii="Angsana New" w:hAnsi="Angsana New" w:cs="Angsana New"/>
                <w:sz w:val="30"/>
                <w:szCs w:val="30"/>
                <w:lang w:eastAsia="ko-KR"/>
              </w:rPr>
              <w:t>19</w:t>
            </w:r>
            <w:r w:rsidR="00365D44">
              <w:rPr>
                <w:rFonts w:ascii="Angsana New" w:hAnsi="Angsana New" w:cs="Angsana New"/>
                <w:sz w:val="30"/>
                <w:szCs w:val="30"/>
                <w:lang w:eastAsia="ko-KR"/>
              </w:rPr>
              <w:t>,</w:t>
            </w:r>
            <w:r w:rsidRPr="006F080F">
              <w:rPr>
                <w:rFonts w:ascii="Angsana New" w:hAnsi="Angsana New" w:cs="Angsana New"/>
                <w:sz w:val="30"/>
                <w:szCs w:val="30"/>
                <w:lang w:eastAsia="ko-KR"/>
              </w:rPr>
              <w:t>580</w:t>
            </w:r>
          </w:p>
        </w:tc>
      </w:tr>
      <w:tr w:rsidR="00365D44" w:rsidRPr="00C60284" w14:paraId="3F62C99B" w14:textId="77777777" w:rsidTr="00A848FF">
        <w:trPr>
          <w:trHeight w:hRule="exact" w:val="403"/>
        </w:trPr>
        <w:tc>
          <w:tcPr>
            <w:tcW w:w="2197" w:type="pct"/>
            <w:gridSpan w:val="2"/>
          </w:tcPr>
          <w:p w14:paraId="5C47753A" w14:textId="77777777" w:rsidR="00365D44" w:rsidRPr="00C60284" w:rsidRDefault="00365D44" w:rsidP="00365D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0" w:right="-13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sz w:val="30"/>
                <w:szCs w:val="30"/>
                <w:cs/>
              </w:rPr>
              <w:t>คำสั่งซื้อที่ผู้ขายสินค้าวัตถุดิบ วัสดุสิ้นเปลือง</w:t>
            </w:r>
          </w:p>
        </w:tc>
        <w:tc>
          <w:tcPr>
            <w:tcW w:w="591" w:type="pct"/>
          </w:tcPr>
          <w:p w14:paraId="3C69204A" w14:textId="77777777" w:rsidR="00365D44" w:rsidRPr="00C60284" w:rsidRDefault="00365D44" w:rsidP="00A848F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41" w:type="pct"/>
            <w:gridSpan w:val="2"/>
          </w:tcPr>
          <w:p w14:paraId="28089824" w14:textId="77777777" w:rsidR="00365D44" w:rsidRPr="00C60284" w:rsidRDefault="00365D44" w:rsidP="00A848F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95" w:type="pct"/>
            <w:shd w:val="clear" w:color="auto" w:fill="auto"/>
          </w:tcPr>
          <w:p w14:paraId="6CC16E13" w14:textId="77777777" w:rsidR="00365D44" w:rsidRPr="00C60284" w:rsidRDefault="00365D44" w:rsidP="00A848F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45" w:type="pct"/>
            <w:gridSpan w:val="2"/>
          </w:tcPr>
          <w:p w14:paraId="53A8B64D" w14:textId="77777777" w:rsidR="00365D44" w:rsidRPr="00C60284" w:rsidRDefault="00365D44" w:rsidP="00A848F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603" w:type="pct"/>
            <w:shd w:val="clear" w:color="auto" w:fill="auto"/>
          </w:tcPr>
          <w:p w14:paraId="0A669B4A" w14:textId="77777777" w:rsidR="00365D44" w:rsidRPr="00C60284" w:rsidRDefault="00365D44" w:rsidP="00A848F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30" w:type="pct"/>
          </w:tcPr>
          <w:p w14:paraId="1D602E44" w14:textId="77777777" w:rsidR="00365D44" w:rsidRPr="00C60284" w:rsidRDefault="00365D44" w:rsidP="00A848F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98" w:type="pct"/>
            <w:shd w:val="clear" w:color="auto" w:fill="auto"/>
          </w:tcPr>
          <w:p w14:paraId="0DDBAC04" w14:textId="77777777" w:rsidR="00365D44" w:rsidRPr="00C60284" w:rsidRDefault="00365D44" w:rsidP="00A848F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</w:tr>
      <w:tr w:rsidR="00365D44" w:rsidRPr="00C60284" w14:paraId="2687F3D1" w14:textId="77777777" w:rsidTr="00A848FF">
        <w:trPr>
          <w:trHeight w:hRule="exact" w:val="403"/>
        </w:trPr>
        <w:tc>
          <w:tcPr>
            <w:tcW w:w="2197" w:type="pct"/>
            <w:gridSpan w:val="2"/>
          </w:tcPr>
          <w:p w14:paraId="4BDD02F8" w14:textId="77777777" w:rsidR="00365D44" w:rsidRPr="00C60284" w:rsidRDefault="00365D44" w:rsidP="00365D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0" w:right="-13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   </w:t>
            </w:r>
            <w:r w:rsidRPr="00C60284">
              <w:rPr>
                <w:rFonts w:ascii="Angsana New" w:hAnsi="Angsana New" w:cs="Angsana New"/>
                <w:sz w:val="30"/>
                <w:szCs w:val="30"/>
                <w:cs/>
              </w:rPr>
              <w:t>และอื่นๆ</w:t>
            </w:r>
            <w:r w:rsidRPr="00C6028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C60284">
              <w:rPr>
                <w:rFonts w:ascii="Angsana New" w:hAnsi="Angsana New" w:cs="Angsana New"/>
                <w:sz w:val="30"/>
                <w:szCs w:val="30"/>
                <w:cs/>
              </w:rPr>
              <w:t>ตกลงแล้ว</w:t>
            </w: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</w:tcPr>
          <w:p w14:paraId="78C7BEC1" w14:textId="1B4D5026" w:rsidR="00365D44" w:rsidRPr="00C60284" w:rsidRDefault="00EE415A" w:rsidP="00A848F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cs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1,599,785</w:t>
            </w:r>
          </w:p>
        </w:tc>
        <w:tc>
          <w:tcPr>
            <w:tcW w:w="141" w:type="pct"/>
            <w:gridSpan w:val="2"/>
          </w:tcPr>
          <w:p w14:paraId="21EDEA13" w14:textId="77777777" w:rsidR="00365D44" w:rsidRPr="00C60284" w:rsidRDefault="00365D44" w:rsidP="00A848F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  <w:shd w:val="clear" w:color="auto" w:fill="auto"/>
          </w:tcPr>
          <w:p w14:paraId="3F39AD66" w14:textId="1AE325F1" w:rsidR="00365D44" w:rsidRPr="00C60284" w:rsidRDefault="006F080F" w:rsidP="00A848F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6F080F">
              <w:rPr>
                <w:rFonts w:ascii="Angsana New" w:hAnsi="Angsana New" w:cs="Angsana New"/>
                <w:sz w:val="30"/>
                <w:szCs w:val="30"/>
                <w:lang w:eastAsia="ko-KR"/>
              </w:rPr>
              <w:t>897</w:t>
            </w:r>
            <w:r w:rsidR="00365D44" w:rsidRPr="00C60284">
              <w:rPr>
                <w:rFonts w:ascii="Angsana New" w:hAnsi="Angsana New" w:cs="Angsana New"/>
                <w:sz w:val="30"/>
                <w:szCs w:val="30"/>
                <w:lang w:eastAsia="ko-KR"/>
              </w:rPr>
              <w:t>,</w:t>
            </w:r>
            <w:r w:rsidRPr="006F080F">
              <w:rPr>
                <w:rFonts w:ascii="Angsana New" w:hAnsi="Angsana New" w:cs="Angsana New"/>
                <w:sz w:val="30"/>
                <w:szCs w:val="30"/>
                <w:lang w:eastAsia="ko-KR"/>
              </w:rPr>
              <w:t>268</w:t>
            </w:r>
          </w:p>
        </w:tc>
        <w:tc>
          <w:tcPr>
            <w:tcW w:w="145" w:type="pct"/>
            <w:gridSpan w:val="2"/>
          </w:tcPr>
          <w:p w14:paraId="22BDFB5F" w14:textId="77777777" w:rsidR="00365D44" w:rsidRPr="00C60284" w:rsidRDefault="00365D44" w:rsidP="00A848F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  <w:shd w:val="clear" w:color="auto" w:fill="auto"/>
          </w:tcPr>
          <w:p w14:paraId="6D6132C4" w14:textId="6FB91196" w:rsidR="00365D44" w:rsidRPr="00C60284" w:rsidRDefault="00EE415A" w:rsidP="00A848F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23,746</w:t>
            </w:r>
          </w:p>
        </w:tc>
        <w:tc>
          <w:tcPr>
            <w:tcW w:w="130" w:type="pct"/>
          </w:tcPr>
          <w:p w14:paraId="44E57F71" w14:textId="77777777" w:rsidR="00365D44" w:rsidRPr="00C60284" w:rsidRDefault="00365D44" w:rsidP="00A848F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98" w:type="pct"/>
            <w:tcBorders>
              <w:bottom w:val="single" w:sz="4" w:space="0" w:color="auto"/>
            </w:tcBorders>
            <w:shd w:val="clear" w:color="auto" w:fill="auto"/>
          </w:tcPr>
          <w:p w14:paraId="3356DDCE" w14:textId="1F1A0517" w:rsidR="00365D44" w:rsidRPr="00C60284" w:rsidRDefault="006F080F" w:rsidP="00A848F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6F080F">
              <w:rPr>
                <w:rFonts w:ascii="Angsana New" w:hAnsi="Angsana New" w:cs="Angsana New"/>
                <w:sz w:val="30"/>
                <w:szCs w:val="30"/>
                <w:lang w:eastAsia="ko-KR"/>
              </w:rPr>
              <w:t>35</w:t>
            </w:r>
            <w:r w:rsidR="00365D44" w:rsidRPr="00C60284">
              <w:rPr>
                <w:rFonts w:ascii="Angsana New" w:hAnsi="Angsana New" w:cs="Angsana New"/>
                <w:sz w:val="30"/>
                <w:szCs w:val="30"/>
                <w:lang w:eastAsia="ko-KR"/>
              </w:rPr>
              <w:t>,</w:t>
            </w:r>
            <w:r w:rsidRPr="006F080F">
              <w:rPr>
                <w:rFonts w:ascii="Angsana New" w:hAnsi="Angsana New" w:cs="Angsana New"/>
                <w:sz w:val="30"/>
                <w:szCs w:val="30"/>
                <w:lang w:eastAsia="ko-KR"/>
              </w:rPr>
              <w:t>032</w:t>
            </w:r>
          </w:p>
        </w:tc>
      </w:tr>
      <w:tr w:rsidR="00365D44" w:rsidRPr="00C60284" w14:paraId="7DE53478" w14:textId="77777777" w:rsidTr="00A848FF">
        <w:trPr>
          <w:trHeight w:hRule="exact" w:val="403"/>
        </w:trPr>
        <w:tc>
          <w:tcPr>
            <w:tcW w:w="2197" w:type="pct"/>
            <w:gridSpan w:val="2"/>
          </w:tcPr>
          <w:p w14:paraId="48A15372" w14:textId="77777777" w:rsidR="00365D44" w:rsidRPr="00C60284" w:rsidRDefault="00365D44" w:rsidP="00365D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0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700B10EE" w14:textId="17E54683" w:rsidR="00365D44" w:rsidRPr="00C60284" w:rsidRDefault="000F2DEA" w:rsidP="00A848F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3</w:t>
            </w:r>
            <w:r w:rsidR="00922245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745</w:t>
            </w:r>
            <w:r w:rsidR="00922245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703</w:t>
            </w:r>
          </w:p>
        </w:tc>
        <w:tc>
          <w:tcPr>
            <w:tcW w:w="141" w:type="pct"/>
            <w:gridSpan w:val="2"/>
          </w:tcPr>
          <w:p w14:paraId="73957677" w14:textId="77777777" w:rsidR="00365D44" w:rsidRPr="00C60284" w:rsidRDefault="00365D44" w:rsidP="00A848F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EEA4BF" w14:textId="30FFB683" w:rsidR="00365D44" w:rsidRPr="00C60284" w:rsidRDefault="006F080F" w:rsidP="00A848F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 w:rsidRPr="006F080F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3</w:t>
            </w:r>
            <w:r w:rsidR="00365D44" w:rsidRPr="00C60284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,</w:t>
            </w:r>
            <w:r w:rsidRPr="006F080F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397</w:t>
            </w:r>
            <w:r w:rsidR="00365D44" w:rsidRPr="00C60284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,</w:t>
            </w:r>
            <w:r w:rsidRPr="006F080F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249</w:t>
            </w:r>
          </w:p>
        </w:tc>
        <w:tc>
          <w:tcPr>
            <w:tcW w:w="145" w:type="pct"/>
            <w:gridSpan w:val="2"/>
          </w:tcPr>
          <w:p w14:paraId="2933146C" w14:textId="77777777" w:rsidR="00365D44" w:rsidRPr="00C60284" w:rsidRDefault="00365D44" w:rsidP="00A848F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A32F54" w14:textId="2B0AC97E" w:rsidR="00365D44" w:rsidRPr="00C60284" w:rsidRDefault="000F2DEA" w:rsidP="00A848F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46</w:t>
            </w:r>
            <w:r w:rsidR="00EE415A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568</w:t>
            </w:r>
          </w:p>
        </w:tc>
        <w:tc>
          <w:tcPr>
            <w:tcW w:w="130" w:type="pct"/>
          </w:tcPr>
          <w:p w14:paraId="3A5B76EB" w14:textId="77777777" w:rsidR="00365D44" w:rsidRPr="00C60284" w:rsidRDefault="00365D44" w:rsidP="00A848F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EDE132" w14:textId="106B6CE9" w:rsidR="00365D44" w:rsidRPr="00C60284" w:rsidRDefault="006F080F" w:rsidP="00A848F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 w:rsidRPr="006F080F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54</w:t>
            </w:r>
            <w:r w:rsidR="00365D44" w:rsidRPr="00C60284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,</w:t>
            </w:r>
            <w:r w:rsidRPr="006F080F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612</w:t>
            </w:r>
          </w:p>
        </w:tc>
      </w:tr>
    </w:tbl>
    <w:p w14:paraId="424BC786" w14:textId="77777777" w:rsidR="00EA112C" w:rsidRPr="00A42E2D" w:rsidRDefault="00EA112C" w:rsidP="00EA112C">
      <w:pPr>
        <w:pStyle w:val="Heading1"/>
        <w:keepLines/>
        <w:numPr>
          <w:ilvl w:val="0"/>
          <w:numId w:val="0"/>
        </w:numPr>
        <w:shd w:val="clear" w:color="auto" w:fill="auto"/>
        <w:ind w:left="540" w:right="-45"/>
        <w:jc w:val="thaiDistribute"/>
        <w:rPr>
          <w:rFonts w:ascii="Angsana New" w:hAnsi="Angsana New" w:cs="Angsana New"/>
          <w:b w:val="0"/>
          <w:bCs w:val="0"/>
          <w:sz w:val="30"/>
          <w:szCs w:val="30"/>
          <w:u w:val="none"/>
          <w:cs/>
          <w:lang w:val="th-TH"/>
        </w:rPr>
      </w:pPr>
    </w:p>
    <w:p w14:paraId="303012DD" w14:textId="7C5E2203" w:rsidR="00487153" w:rsidRPr="00C60284" w:rsidRDefault="00487153" w:rsidP="0045564B">
      <w:pPr>
        <w:pStyle w:val="Heading1"/>
        <w:keepLines/>
        <w:numPr>
          <w:ilvl w:val="0"/>
          <w:numId w:val="3"/>
        </w:numPr>
        <w:shd w:val="clear" w:color="auto" w:fill="auto"/>
        <w:ind w:left="540" w:right="-45" w:hanging="540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  <w:r w:rsidRPr="00C60284">
        <w:rPr>
          <w:rFonts w:ascii="Angsana New" w:hAnsi="Angsana New" w:cs="Angsana New"/>
          <w:sz w:val="30"/>
          <w:szCs w:val="30"/>
          <w:u w:val="none"/>
          <w:cs/>
          <w:lang w:val="th-TH"/>
        </w:rPr>
        <w:t>หนี้สินที่อาจเกิดขึ้น</w:t>
      </w:r>
    </w:p>
    <w:p w14:paraId="3F5071B7" w14:textId="77777777" w:rsidR="00487153" w:rsidRPr="00A42E2D" w:rsidRDefault="00487153" w:rsidP="004146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sz w:val="30"/>
          <w:szCs w:val="30"/>
        </w:rPr>
      </w:pPr>
    </w:p>
    <w:p w14:paraId="0C27539F" w14:textId="77777777" w:rsidR="004146A3" w:rsidRPr="00C60284" w:rsidRDefault="00487153" w:rsidP="004146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C60284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ภาระ</w:t>
      </w:r>
      <w:r w:rsidR="004146A3" w:rsidRPr="00C60284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ค้ำประกัน</w:t>
      </w:r>
      <w:r w:rsidRPr="00C60284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ภายใต้สั</w:t>
      </w:r>
      <w:r w:rsidR="00526C08" w:rsidRPr="00C60284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ญญากู้ยืม</w:t>
      </w:r>
      <w:r w:rsidR="00CD682A" w:rsidRPr="00C60284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ของเกษตรกร</w:t>
      </w:r>
    </w:p>
    <w:p w14:paraId="5BBFC1F1" w14:textId="77777777" w:rsidR="00526C08" w:rsidRPr="00A42E2D" w:rsidRDefault="00526C08" w:rsidP="004146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sz w:val="30"/>
          <w:szCs w:val="30"/>
          <w:cs/>
        </w:rPr>
      </w:pPr>
    </w:p>
    <w:p w14:paraId="6838273B" w14:textId="2964861A" w:rsidR="00A32D2D" w:rsidRPr="00DB2D2A" w:rsidRDefault="004146A3" w:rsidP="00DB2D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C60284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6F080F" w:rsidRPr="006F080F">
        <w:rPr>
          <w:rFonts w:ascii="Angsana New" w:hAnsi="Angsana New" w:cs="Angsana New"/>
          <w:sz w:val="30"/>
          <w:szCs w:val="30"/>
        </w:rPr>
        <w:t>30</w:t>
      </w:r>
      <w:r w:rsidR="00386C9B">
        <w:rPr>
          <w:rFonts w:ascii="Angsana New" w:hAnsi="Angsana New" w:cs="Angsana New"/>
          <w:sz w:val="30"/>
          <w:szCs w:val="30"/>
        </w:rPr>
        <w:t xml:space="preserve"> </w:t>
      </w:r>
      <w:r w:rsidR="00386C9B">
        <w:rPr>
          <w:rFonts w:ascii="Angsana New" w:hAnsi="Angsana New" w:cs="Angsana New"/>
          <w:sz w:val="30"/>
          <w:szCs w:val="30"/>
          <w:cs/>
        </w:rPr>
        <w:t>กันยายน</w:t>
      </w:r>
      <w:r w:rsidRPr="00C60284">
        <w:rPr>
          <w:rFonts w:ascii="Angsana New" w:hAnsi="Angsana New" w:cs="Angsana New"/>
          <w:sz w:val="30"/>
          <w:szCs w:val="30"/>
          <w:cs/>
        </w:rPr>
        <w:t xml:space="preserve"> </w:t>
      </w:r>
      <w:r w:rsidR="006F080F" w:rsidRPr="006F080F">
        <w:rPr>
          <w:rFonts w:ascii="Angsana New" w:hAnsi="Angsana New" w:cs="Angsana New"/>
          <w:sz w:val="30"/>
          <w:szCs w:val="30"/>
        </w:rPr>
        <w:t>2564</w:t>
      </w:r>
      <w:r w:rsidR="00C60035" w:rsidRPr="00C60284">
        <w:rPr>
          <w:rFonts w:ascii="Angsana New" w:hAnsi="Angsana New" w:cs="Angsana New"/>
          <w:sz w:val="30"/>
          <w:szCs w:val="30"/>
          <w:lang w:val="en-GB"/>
        </w:rPr>
        <w:t xml:space="preserve"> </w:t>
      </w:r>
      <w:r w:rsidRPr="00C60284">
        <w:rPr>
          <w:rFonts w:ascii="Angsana New" w:hAnsi="Angsana New" w:cs="Angsana New"/>
          <w:sz w:val="30"/>
          <w:szCs w:val="30"/>
          <w:cs/>
        </w:rPr>
        <w:t>กลุ่มบริษัทมีภาระผูกพันภายใต้บันทึกข้อตกลงความร่วมมือกับ</w:t>
      </w:r>
      <w:r w:rsidR="00526C08" w:rsidRPr="00C60284">
        <w:rPr>
          <w:rFonts w:ascii="Angsana New" w:hAnsi="Angsana New" w:cs="Angsana New"/>
          <w:sz w:val="30"/>
          <w:szCs w:val="30"/>
          <w:cs/>
        </w:rPr>
        <w:t>สถาบันการเงิน</w:t>
      </w:r>
      <w:r w:rsidRPr="00C60284">
        <w:rPr>
          <w:rFonts w:ascii="Angsana New" w:hAnsi="Angsana New" w:cs="Angsana New"/>
          <w:sz w:val="30"/>
          <w:szCs w:val="30"/>
          <w:cs/>
        </w:rPr>
        <w:t>ในโครงการสินเชื่อสำหรับเกษตรกรผู้เลี้ยงไก่และสุกร โดยเป็นผู้ค้ำประกันเงินกู้ยืมที่เกษตรกรกู้ยืมมาจาก</w:t>
      </w:r>
      <w:r w:rsidR="00526C08" w:rsidRPr="00C60284">
        <w:rPr>
          <w:rFonts w:ascii="Angsana New" w:hAnsi="Angsana New" w:cs="Angsana New"/>
          <w:sz w:val="30"/>
          <w:szCs w:val="30"/>
          <w:cs/>
        </w:rPr>
        <w:t>สถาบันการเงิน</w:t>
      </w:r>
      <w:r w:rsidRPr="00C60284">
        <w:rPr>
          <w:rFonts w:ascii="Angsana New" w:hAnsi="Angsana New" w:cs="Angsana New"/>
          <w:sz w:val="30"/>
          <w:szCs w:val="30"/>
          <w:cs/>
        </w:rPr>
        <w:t>สำหรับสร้างฟาร์มเลี้ยงไก่และสุกรเพื่อรับจ้างเลี้ยงไก่และสุกรให้แก่กลุ่มบริษัท เงินต้นของเงินกู้ยืมคงค้างที่</w:t>
      </w:r>
      <w:r w:rsidR="000B2FDB" w:rsidRPr="00C60284">
        <w:rPr>
          <w:rFonts w:ascii="Angsana New" w:hAnsi="Angsana New" w:cs="Angsana New"/>
          <w:sz w:val="30"/>
          <w:szCs w:val="30"/>
          <w:cs/>
        </w:rPr>
        <w:t>เป็นภาระค้ำประกันมีจำนวนเงินรวม</w:t>
      </w:r>
      <w:r w:rsidR="00BF522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2B1C68">
        <w:rPr>
          <w:rFonts w:ascii="Angsana New" w:hAnsi="Angsana New" w:cs="Angsana New"/>
          <w:sz w:val="30"/>
          <w:szCs w:val="30"/>
        </w:rPr>
        <w:t>56</w:t>
      </w:r>
      <w:r w:rsidRPr="00C60284">
        <w:rPr>
          <w:rFonts w:ascii="Angsana New" w:hAnsi="Angsana New" w:cs="Angsana New"/>
          <w:sz w:val="30"/>
          <w:szCs w:val="30"/>
        </w:rPr>
        <w:t xml:space="preserve"> </w:t>
      </w:r>
      <w:r w:rsidRPr="00C60284"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r w:rsidRPr="00C60284">
        <w:rPr>
          <w:rFonts w:ascii="Angsana New" w:hAnsi="Angsana New" w:cs="Angsana New"/>
          <w:i/>
          <w:iCs/>
          <w:sz w:val="30"/>
          <w:szCs w:val="30"/>
          <w:cs/>
        </w:rPr>
        <w:t>(</w:t>
      </w:r>
      <w:r w:rsidR="006F080F" w:rsidRPr="006F080F">
        <w:rPr>
          <w:rFonts w:ascii="Angsana New" w:hAnsi="Angsana New" w:cs="Angsana New"/>
          <w:i/>
          <w:iCs/>
          <w:sz w:val="30"/>
          <w:szCs w:val="30"/>
        </w:rPr>
        <w:t>31</w:t>
      </w:r>
      <w:r w:rsidR="00734E5C" w:rsidRPr="00C60284">
        <w:rPr>
          <w:rFonts w:ascii="Angsana New" w:hAnsi="Angsana New" w:cs="Angsana New"/>
          <w:i/>
          <w:iCs/>
          <w:sz w:val="30"/>
          <w:szCs w:val="30"/>
          <w:cs/>
        </w:rPr>
        <w:t xml:space="preserve"> ธันวาคม </w:t>
      </w:r>
      <w:r w:rsidR="006F080F" w:rsidRPr="006F080F">
        <w:rPr>
          <w:rFonts w:ascii="Angsana New" w:hAnsi="Angsana New" w:cs="Angsana New"/>
          <w:i/>
          <w:iCs/>
          <w:sz w:val="30"/>
          <w:szCs w:val="30"/>
        </w:rPr>
        <w:t>2563</w:t>
      </w:r>
      <w:r w:rsidRPr="00C60284">
        <w:rPr>
          <w:rFonts w:ascii="Angsana New" w:hAnsi="Angsana New" w:cs="Angsana New"/>
          <w:i/>
          <w:iCs/>
          <w:sz w:val="30"/>
          <w:szCs w:val="30"/>
          <w:lang w:val="en-GB"/>
        </w:rPr>
        <w:t>:</w:t>
      </w:r>
      <w:r w:rsidRPr="00C60284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6F080F" w:rsidRPr="006F080F">
        <w:rPr>
          <w:rFonts w:ascii="Angsana New" w:hAnsi="Angsana New" w:cs="Angsana New"/>
          <w:i/>
          <w:iCs/>
          <w:sz w:val="30"/>
          <w:szCs w:val="30"/>
        </w:rPr>
        <w:t>92</w:t>
      </w:r>
      <w:r w:rsidR="00E73046" w:rsidRPr="00C60284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C60284">
        <w:rPr>
          <w:rFonts w:ascii="Angsana New" w:hAnsi="Angsana New" w:cs="Angsana New"/>
          <w:i/>
          <w:iCs/>
          <w:sz w:val="30"/>
          <w:szCs w:val="30"/>
          <w:cs/>
        </w:rPr>
        <w:t>ล้านบาท)</w:t>
      </w:r>
    </w:p>
    <w:p w14:paraId="167C7D1A" w14:textId="28A8FCB3" w:rsidR="00A32D2D" w:rsidRDefault="00A32D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4"/>
          <w:szCs w:val="24"/>
        </w:rPr>
      </w:pPr>
    </w:p>
    <w:p w14:paraId="75F3302C" w14:textId="0D8BFD53" w:rsidR="00A42E2D" w:rsidRDefault="00A42E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4"/>
          <w:szCs w:val="24"/>
        </w:rPr>
      </w:pPr>
    </w:p>
    <w:p w14:paraId="4E821E03" w14:textId="70C63027" w:rsidR="00A42E2D" w:rsidRDefault="00A42E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4"/>
          <w:szCs w:val="24"/>
        </w:rPr>
      </w:pPr>
    </w:p>
    <w:p w14:paraId="7E324AEA" w14:textId="6A70F1DC" w:rsidR="00A42E2D" w:rsidRDefault="00A42E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4"/>
          <w:szCs w:val="24"/>
        </w:rPr>
      </w:pPr>
    </w:p>
    <w:p w14:paraId="09FB72B2" w14:textId="0E6BCE1D" w:rsidR="00A42E2D" w:rsidRDefault="00A42E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4"/>
          <w:szCs w:val="24"/>
        </w:rPr>
      </w:pPr>
    </w:p>
    <w:p w14:paraId="60498C34" w14:textId="77777777" w:rsidR="00195E6A" w:rsidRDefault="00195E6A" w:rsidP="00DB2D2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590711C9" w14:textId="77777777" w:rsidR="009538E1" w:rsidRPr="0023045B" w:rsidRDefault="009538E1" w:rsidP="009538E1">
      <w:pPr>
        <w:pStyle w:val="ListParagraph"/>
        <w:numPr>
          <w:ilvl w:val="0"/>
          <w:numId w:val="3"/>
        </w:numPr>
        <w:tabs>
          <w:tab w:val="clear" w:pos="227"/>
          <w:tab w:val="clear" w:pos="454"/>
          <w:tab w:val="clear" w:pos="518"/>
          <w:tab w:val="left" w:pos="540"/>
        </w:tabs>
        <w:rPr>
          <w:b/>
          <w:bCs/>
          <w:sz w:val="30"/>
          <w:szCs w:val="30"/>
        </w:rPr>
      </w:pPr>
      <w:r w:rsidRPr="0023045B">
        <w:rPr>
          <w:rFonts w:ascii="Angsana New" w:hAnsi="Angsana New" w:hint="cs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7F422AE0" w14:textId="77777777" w:rsidR="009538E1" w:rsidRDefault="009538E1" w:rsidP="009538E1">
      <w:pPr>
        <w:pStyle w:val="ListParagraph"/>
        <w:tabs>
          <w:tab w:val="clear" w:pos="227"/>
          <w:tab w:val="clear" w:pos="454"/>
        </w:tabs>
        <w:ind w:left="518"/>
        <w:rPr>
          <w:rFonts w:ascii="Angsana New" w:hAnsi="Angsana New"/>
          <w:b/>
          <w:bCs/>
          <w:sz w:val="30"/>
          <w:szCs w:val="30"/>
        </w:rPr>
      </w:pPr>
    </w:p>
    <w:p w14:paraId="3CD7CECD" w14:textId="77777777" w:rsidR="00CF54A9" w:rsidRDefault="00CF54A9" w:rsidP="00CF54A9">
      <w:pPr>
        <w:pStyle w:val="ListParagraph"/>
        <w:tabs>
          <w:tab w:val="clear" w:pos="227"/>
          <w:tab w:val="clear" w:pos="454"/>
        </w:tabs>
        <w:ind w:left="518"/>
        <w:jc w:val="thaiDistribute"/>
        <w:rPr>
          <w:rFonts w:ascii="Angsana New" w:hAnsi="Angsana New"/>
          <w:sz w:val="30"/>
          <w:szCs w:val="30"/>
        </w:rPr>
      </w:pPr>
      <w:r w:rsidRPr="00DA29F1">
        <w:rPr>
          <w:rFonts w:ascii="Angsana New" w:hAnsi="Angsana New" w:hint="cs"/>
          <w:sz w:val="30"/>
          <w:szCs w:val="30"/>
          <w:cs/>
        </w:rPr>
        <w:t>ในการประชุมคณะกรรมการของบริษัทเมื่อวันที่</w:t>
      </w:r>
      <w:r w:rsidRPr="00DA29F1">
        <w:rPr>
          <w:rFonts w:ascii="Angsana New" w:hAnsi="Angsana New"/>
          <w:sz w:val="30"/>
          <w:szCs w:val="30"/>
          <w:cs/>
        </w:rPr>
        <w:t xml:space="preserve"> </w:t>
      </w:r>
      <w:r w:rsidRPr="0029032D">
        <w:rPr>
          <w:rFonts w:ascii="Angsana New" w:hAnsi="Angsana New"/>
          <w:spacing w:val="-2"/>
          <w:sz w:val="30"/>
          <w:szCs w:val="30"/>
        </w:rPr>
        <w:t>27</w:t>
      </w:r>
      <w:r w:rsidRPr="00DA29F1">
        <w:rPr>
          <w:rFonts w:ascii="Angsana New" w:hAnsi="Angsana New"/>
          <w:sz w:val="30"/>
          <w:szCs w:val="30"/>
          <w:cs/>
        </w:rPr>
        <w:t xml:space="preserve"> </w:t>
      </w:r>
      <w:r w:rsidRPr="00DA29F1">
        <w:rPr>
          <w:rFonts w:ascii="Angsana New" w:hAnsi="Angsana New" w:hint="cs"/>
          <w:sz w:val="30"/>
          <w:szCs w:val="30"/>
          <w:cs/>
        </w:rPr>
        <w:t>ตุลาคม</w:t>
      </w:r>
      <w:r w:rsidRPr="00DA29F1">
        <w:rPr>
          <w:rFonts w:ascii="Angsana New" w:hAnsi="Angsana New"/>
          <w:sz w:val="30"/>
          <w:szCs w:val="30"/>
          <w:cs/>
        </w:rPr>
        <w:t xml:space="preserve"> </w:t>
      </w:r>
      <w:r w:rsidRPr="0029032D">
        <w:rPr>
          <w:rFonts w:ascii="Angsana New" w:hAnsi="Angsana New"/>
          <w:spacing w:val="-2"/>
          <w:sz w:val="30"/>
          <w:szCs w:val="30"/>
        </w:rPr>
        <w:t>2564</w:t>
      </w:r>
      <w:r w:rsidRPr="0029032D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DA29F1">
        <w:rPr>
          <w:rFonts w:ascii="Angsana New" w:hAnsi="Angsana New" w:hint="cs"/>
          <w:sz w:val="30"/>
          <w:szCs w:val="30"/>
          <w:cs/>
        </w:rPr>
        <w:t>คณะกรรมการของบริษัทได้อนุมัติให้ออกหุ้นกู้</w:t>
      </w:r>
      <w:r w:rsidRPr="00DA29F1">
        <w:rPr>
          <w:rFonts w:ascii="Angsana New" w:hAnsi="Angsana New"/>
          <w:sz w:val="30"/>
          <w:szCs w:val="30"/>
          <w:cs/>
        </w:rPr>
        <w:t xml:space="preserve"> </w:t>
      </w:r>
      <w:r w:rsidRPr="00DA29F1">
        <w:rPr>
          <w:rFonts w:ascii="Angsana New" w:hAnsi="Angsana New" w:hint="cs"/>
          <w:sz w:val="30"/>
          <w:szCs w:val="30"/>
          <w:cs/>
        </w:rPr>
        <w:t>ครั้งที่</w:t>
      </w:r>
      <w:r w:rsidRPr="00DA29F1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1/2564</w:t>
      </w:r>
      <w:r w:rsidRPr="00DA29F1">
        <w:rPr>
          <w:rFonts w:ascii="Angsana New" w:hAnsi="Angsana New"/>
          <w:sz w:val="30"/>
          <w:szCs w:val="30"/>
          <w:cs/>
        </w:rPr>
        <w:t xml:space="preserve"> </w:t>
      </w:r>
      <w:r w:rsidRPr="00DA29F1">
        <w:rPr>
          <w:rFonts w:ascii="Angsana New" w:hAnsi="Angsana New" w:hint="cs"/>
          <w:sz w:val="30"/>
          <w:szCs w:val="30"/>
          <w:cs/>
        </w:rPr>
        <w:t>ประเภทไม่ด้อยสิทธิ</w:t>
      </w:r>
      <w:r w:rsidRPr="00DA29F1">
        <w:rPr>
          <w:rFonts w:ascii="Angsana New" w:hAnsi="Angsana New"/>
          <w:sz w:val="30"/>
          <w:szCs w:val="30"/>
          <w:cs/>
        </w:rPr>
        <w:t xml:space="preserve"> </w:t>
      </w:r>
      <w:r w:rsidRPr="00DA29F1">
        <w:rPr>
          <w:rFonts w:ascii="Angsana New" w:hAnsi="Angsana New" w:hint="cs"/>
          <w:sz w:val="30"/>
          <w:szCs w:val="30"/>
          <w:cs/>
        </w:rPr>
        <w:t>มีหลักประกัน</w:t>
      </w:r>
      <w:r w:rsidRPr="00DA29F1">
        <w:rPr>
          <w:rFonts w:ascii="Angsana New" w:hAnsi="Angsana New"/>
          <w:sz w:val="30"/>
          <w:szCs w:val="30"/>
          <w:cs/>
        </w:rPr>
        <w:t xml:space="preserve"> </w:t>
      </w:r>
      <w:r w:rsidRPr="00DA29F1">
        <w:rPr>
          <w:rFonts w:ascii="Angsana New" w:hAnsi="Angsana New" w:hint="cs"/>
          <w:sz w:val="30"/>
          <w:szCs w:val="30"/>
          <w:cs/>
        </w:rPr>
        <w:t>และระบุชื่อผู้ถือเป็นจำนวนเงินรวม</w:t>
      </w:r>
      <w:r w:rsidRPr="00DA29F1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1,000</w:t>
      </w:r>
      <w:r w:rsidRPr="00DA29F1">
        <w:rPr>
          <w:rFonts w:ascii="Angsana New" w:hAnsi="Angsana New"/>
          <w:sz w:val="30"/>
          <w:szCs w:val="30"/>
          <w:cs/>
        </w:rPr>
        <w:t xml:space="preserve"> </w:t>
      </w:r>
      <w:r w:rsidRPr="00DA29F1">
        <w:rPr>
          <w:rFonts w:ascii="Angsana New" w:hAnsi="Angsana New" w:hint="cs"/>
          <w:sz w:val="30"/>
          <w:szCs w:val="30"/>
          <w:cs/>
        </w:rPr>
        <w:t>ล้านบาท</w:t>
      </w:r>
      <w:r w:rsidRPr="00DA29F1">
        <w:rPr>
          <w:rFonts w:ascii="Angsana New" w:hAnsi="Angsana New"/>
          <w:sz w:val="30"/>
          <w:szCs w:val="30"/>
          <w:cs/>
        </w:rPr>
        <w:t xml:space="preserve"> </w:t>
      </w:r>
      <w:r w:rsidRPr="00DA29F1">
        <w:rPr>
          <w:rFonts w:ascii="Angsana New" w:hAnsi="Angsana New" w:hint="cs"/>
          <w:sz w:val="30"/>
          <w:szCs w:val="30"/>
          <w:cs/>
        </w:rPr>
        <w:t>เพื่อเสนอขายให้ผู้ลงทุน</w:t>
      </w:r>
      <w:r>
        <w:rPr>
          <w:rFonts w:ascii="Angsana New" w:hAnsi="Angsana New" w:hint="cs"/>
          <w:sz w:val="30"/>
          <w:szCs w:val="30"/>
          <w:cs/>
        </w:rPr>
        <w:t>สถาบัน</w:t>
      </w:r>
      <w:r w:rsidRPr="00DA29F1">
        <w:rPr>
          <w:rFonts w:ascii="Angsana New" w:hAnsi="Angsana New"/>
          <w:sz w:val="30"/>
          <w:szCs w:val="30"/>
          <w:cs/>
        </w:rPr>
        <w:t xml:space="preserve"> </w:t>
      </w:r>
      <w:r w:rsidRPr="00DA29F1">
        <w:rPr>
          <w:rFonts w:ascii="Angsana New" w:hAnsi="Angsana New" w:hint="cs"/>
          <w:sz w:val="30"/>
          <w:szCs w:val="30"/>
          <w:cs/>
        </w:rPr>
        <w:t>ครบกำหนดไถ่ถอนในวันที่</w:t>
      </w:r>
      <w:r w:rsidRPr="00DA29F1">
        <w:rPr>
          <w:rFonts w:ascii="Angsana New" w:hAnsi="Angsana New"/>
          <w:sz w:val="30"/>
          <w:szCs w:val="30"/>
          <w:cs/>
        </w:rPr>
        <w:t xml:space="preserve"> </w:t>
      </w:r>
      <w:r w:rsidRPr="0029032D">
        <w:rPr>
          <w:rFonts w:ascii="Angsana New" w:hAnsi="Angsana New"/>
          <w:spacing w:val="-2"/>
          <w:sz w:val="30"/>
          <w:szCs w:val="30"/>
        </w:rPr>
        <w:t>11</w:t>
      </w:r>
      <w:r w:rsidRPr="00DA29F1">
        <w:rPr>
          <w:rFonts w:ascii="Angsana New" w:hAnsi="Angsana New"/>
          <w:sz w:val="30"/>
          <w:szCs w:val="30"/>
          <w:cs/>
        </w:rPr>
        <w:t xml:space="preserve"> </w:t>
      </w:r>
      <w:r w:rsidRPr="00DA29F1">
        <w:rPr>
          <w:rFonts w:ascii="Angsana New" w:hAnsi="Angsana New" w:hint="cs"/>
          <w:sz w:val="30"/>
          <w:szCs w:val="30"/>
          <w:cs/>
        </w:rPr>
        <w:t>พฤศจิกายน</w:t>
      </w:r>
      <w:r w:rsidRPr="00DA29F1">
        <w:rPr>
          <w:rFonts w:ascii="Angsana New" w:hAnsi="Angsana New"/>
          <w:sz w:val="30"/>
          <w:szCs w:val="30"/>
          <w:cs/>
        </w:rPr>
        <w:t xml:space="preserve"> </w:t>
      </w:r>
      <w:r w:rsidRPr="0029032D">
        <w:rPr>
          <w:rFonts w:ascii="Angsana New" w:hAnsi="Angsana New"/>
          <w:spacing w:val="-2"/>
          <w:sz w:val="30"/>
          <w:szCs w:val="30"/>
        </w:rPr>
        <w:t>2569</w:t>
      </w:r>
      <w:r w:rsidRPr="0029032D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DA29F1">
        <w:rPr>
          <w:rFonts w:ascii="Angsana New" w:hAnsi="Angsana New" w:hint="cs"/>
          <w:sz w:val="30"/>
          <w:szCs w:val="30"/>
          <w:cs/>
        </w:rPr>
        <w:t>โดยมีอัตราดอกเบี้ยคงที่ร้อยละ</w:t>
      </w:r>
      <w:r w:rsidRPr="00DA29F1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2.15</w:t>
      </w:r>
      <w:r w:rsidRPr="00DA29F1">
        <w:rPr>
          <w:rFonts w:ascii="Angsana New" w:hAnsi="Angsana New"/>
          <w:sz w:val="30"/>
          <w:szCs w:val="30"/>
          <w:cs/>
        </w:rPr>
        <w:t xml:space="preserve"> </w:t>
      </w:r>
      <w:r w:rsidRPr="00DA29F1">
        <w:rPr>
          <w:rFonts w:ascii="Angsana New" w:hAnsi="Angsana New" w:hint="cs"/>
          <w:sz w:val="30"/>
          <w:szCs w:val="30"/>
          <w:cs/>
        </w:rPr>
        <w:t>ต่อปี</w:t>
      </w:r>
    </w:p>
    <w:p w14:paraId="489CC5E4" w14:textId="77777777" w:rsidR="009538E1" w:rsidRPr="009538E1" w:rsidRDefault="009538E1" w:rsidP="009538E1">
      <w:pPr>
        <w:pStyle w:val="ListParagraph"/>
        <w:tabs>
          <w:tab w:val="clear" w:pos="227"/>
          <w:tab w:val="clear" w:pos="454"/>
        </w:tabs>
        <w:ind w:left="518"/>
        <w:jc w:val="thaiDistribute"/>
        <w:rPr>
          <w:rFonts w:ascii="Angsana New" w:hAnsi="Angsana New"/>
          <w:sz w:val="30"/>
          <w:szCs w:val="30"/>
        </w:rPr>
      </w:pPr>
    </w:p>
    <w:p w14:paraId="32794720" w14:textId="5A664AA9" w:rsidR="00B73E90" w:rsidRPr="002C6071" w:rsidRDefault="00B73E90" w:rsidP="007C4A97">
      <w:pPr>
        <w:pStyle w:val="ListParagraph"/>
        <w:numPr>
          <w:ilvl w:val="0"/>
          <w:numId w:val="3"/>
        </w:numPr>
        <w:tabs>
          <w:tab w:val="clear" w:pos="227"/>
          <w:tab w:val="clear" w:pos="454"/>
          <w:tab w:val="clear" w:pos="518"/>
          <w:tab w:val="left" w:pos="540"/>
        </w:tabs>
        <w:rPr>
          <w:rFonts w:ascii="Angsana New" w:hAnsi="Angsana New"/>
          <w:b/>
          <w:bCs/>
          <w:sz w:val="30"/>
          <w:szCs w:val="30"/>
        </w:rPr>
      </w:pPr>
      <w:r w:rsidRPr="002C6071">
        <w:rPr>
          <w:rFonts w:ascii="Angsana New" w:hAnsi="Angsana New" w:hint="cs"/>
          <w:b/>
          <w:bCs/>
          <w:sz w:val="30"/>
          <w:szCs w:val="30"/>
          <w:cs/>
        </w:rPr>
        <w:t>การจัดประเภทรายการใหม่</w:t>
      </w:r>
    </w:p>
    <w:p w14:paraId="287F6500" w14:textId="77777777" w:rsidR="00B73E90" w:rsidRPr="00DF1739" w:rsidRDefault="00B73E90" w:rsidP="00B73E90">
      <w:pPr>
        <w:pStyle w:val="ListParagraph"/>
        <w:tabs>
          <w:tab w:val="clear" w:pos="227"/>
        </w:tabs>
        <w:ind w:left="518"/>
        <w:rPr>
          <w:rFonts w:ascii="Angsana New" w:hAnsi="Angsana New"/>
          <w:sz w:val="28"/>
          <w:szCs w:val="28"/>
          <w:cs/>
        </w:rPr>
      </w:pPr>
    </w:p>
    <w:p w14:paraId="74C9DBAE" w14:textId="56CA7BDB" w:rsidR="00276D73" w:rsidRDefault="00B73E90" w:rsidP="00DA303C">
      <w:pPr>
        <w:pStyle w:val="ListParagraph"/>
        <w:tabs>
          <w:tab w:val="clear" w:pos="227"/>
          <w:tab w:val="left" w:pos="540"/>
        </w:tabs>
        <w:ind w:left="518"/>
        <w:jc w:val="thaiDistribute"/>
        <w:rPr>
          <w:rFonts w:asciiTheme="majorBidi" w:hAnsiTheme="majorBidi" w:cstheme="majorBidi"/>
          <w:sz w:val="30"/>
          <w:szCs w:val="30"/>
        </w:rPr>
      </w:pPr>
      <w:r w:rsidRPr="002C6071">
        <w:rPr>
          <w:rFonts w:ascii="Angsana New" w:hAnsi="Angsana New" w:hint="cs"/>
          <w:spacing w:val="-2"/>
          <w:sz w:val="30"/>
          <w:szCs w:val="30"/>
          <w:cs/>
        </w:rPr>
        <w:t>รายการบางรายการใน</w:t>
      </w:r>
      <w:r w:rsidR="008F6853" w:rsidRPr="008F6853">
        <w:rPr>
          <w:rFonts w:ascii="Angsana New" w:hAnsi="Angsana New" w:hint="cs"/>
          <w:spacing w:val="-2"/>
          <w:sz w:val="30"/>
          <w:szCs w:val="30"/>
          <w:cs/>
        </w:rPr>
        <w:t>งบแสดงฐานะทางการเงิน</w:t>
      </w:r>
      <w:r w:rsidR="002C4C51">
        <w:rPr>
          <w:rFonts w:ascii="Angsana New" w:hAnsi="Angsana New" w:hint="cs"/>
          <w:spacing w:val="-2"/>
          <w:sz w:val="30"/>
          <w:szCs w:val="30"/>
          <w:cs/>
        </w:rPr>
        <w:t xml:space="preserve"> ณ </w:t>
      </w:r>
      <w:r w:rsidR="008F6853" w:rsidRPr="008F6853">
        <w:rPr>
          <w:rFonts w:ascii="Angsana New" w:hAnsi="Angsana New" w:hint="cs"/>
          <w:spacing w:val="-2"/>
          <w:sz w:val="30"/>
          <w:szCs w:val="30"/>
          <w:cs/>
        </w:rPr>
        <w:t>วันที่</w:t>
      </w:r>
      <w:r w:rsidR="008F6853" w:rsidRPr="008F6853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6F080F" w:rsidRPr="006F080F">
        <w:rPr>
          <w:rFonts w:ascii="Angsana New" w:hAnsi="Angsana New"/>
          <w:spacing w:val="-2"/>
          <w:sz w:val="30"/>
          <w:szCs w:val="30"/>
        </w:rPr>
        <w:t>31</w:t>
      </w:r>
      <w:r w:rsidR="008F6853" w:rsidRPr="008F6853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8F6853" w:rsidRPr="008F6853">
        <w:rPr>
          <w:rFonts w:ascii="Angsana New" w:hAnsi="Angsana New" w:hint="cs"/>
          <w:spacing w:val="-2"/>
          <w:sz w:val="30"/>
          <w:szCs w:val="30"/>
          <w:cs/>
        </w:rPr>
        <w:t>ธันวาคม</w:t>
      </w:r>
      <w:r w:rsidR="008F6853">
        <w:rPr>
          <w:rFonts w:ascii="Angsana New" w:hAnsi="Angsana New"/>
          <w:spacing w:val="-2"/>
          <w:sz w:val="30"/>
          <w:szCs w:val="30"/>
        </w:rPr>
        <w:t xml:space="preserve"> </w:t>
      </w:r>
      <w:r w:rsidR="006F080F" w:rsidRPr="006F080F">
        <w:rPr>
          <w:rFonts w:ascii="Angsana New" w:hAnsi="Angsana New"/>
          <w:spacing w:val="-2"/>
          <w:sz w:val="30"/>
          <w:szCs w:val="30"/>
        </w:rPr>
        <w:t>2563</w:t>
      </w:r>
      <w:r w:rsidR="008F6853">
        <w:rPr>
          <w:rFonts w:ascii="Angsana New" w:hAnsi="Angsana New"/>
          <w:spacing w:val="-2"/>
          <w:sz w:val="30"/>
          <w:szCs w:val="30"/>
        </w:rPr>
        <w:t xml:space="preserve"> </w:t>
      </w:r>
      <w:r w:rsidRPr="00BF2A20">
        <w:rPr>
          <w:rFonts w:ascii="Angsana New" w:hAnsi="Angsana New" w:hint="cs"/>
          <w:spacing w:val="4"/>
          <w:sz w:val="30"/>
          <w:szCs w:val="30"/>
          <w:cs/>
        </w:rPr>
        <w:t>ได้มีการจัดประเภทรายการใหม่เพื่อให้สอดคล้องกับการนำเสนองบการเงิน</w:t>
      </w:r>
      <w:r w:rsidR="008738E1" w:rsidRPr="00BF2A20">
        <w:rPr>
          <w:rFonts w:ascii="Angsana New" w:hAnsi="Angsana New" w:hint="cs"/>
          <w:spacing w:val="4"/>
          <w:sz w:val="30"/>
          <w:szCs w:val="30"/>
          <w:cs/>
        </w:rPr>
        <w:t>ระหว่าง</w:t>
      </w:r>
      <w:r w:rsidR="008738E1" w:rsidRPr="002C6071">
        <w:rPr>
          <w:rFonts w:ascii="Angsana New" w:hAnsi="Angsana New" w:hint="cs"/>
          <w:sz w:val="30"/>
          <w:szCs w:val="30"/>
          <w:cs/>
        </w:rPr>
        <w:t>กาลสำหรับงว</w:t>
      </w:r>
      <w:r w:rsidR="00A848FF" w:rsidRPr="002C6071">
        <w:rPr>
          <w:rFonts w:ascii="Angsana New" w:hAnsi="Angsana New" w:hint="cs"/>
          <w:sz w:val="30"/>
          <w:szCs w:val="30"/>
          <w:cs/>
        </w:rPr>
        <w:t>ด</w:t>
      </w:r>
      <w:r w:rsidR="00386C9B">
        <w:rPr>
          <w:rFonts w:ascii="Angsana New" w:hAnsi="Angsana New" w:hint="cs"/>
          <w:sz w:val="30"/>
          <w:szCs w:val="30"/>
          <w:cs/>
        </w:rPr>
        <w:t>เก้าเดือน</w:t>
      </w:r>
      <w:r w:rsidR="008738E1" w:rsidRPr="002C6071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6F080F" w:rsidRPr="006F080F">
        <w:rPr>
          <w:rFonts w:ascii="Angsana New" w:hAnsi="Angsana New" w:hint="cs"/>
          <w:sz w:val="30"/>
          <w:szCs w:val="30"/>
        </w:rPr>
        <w:t>30</w:t>
      </w:r>
      <w:r w:rsidR="00386C9B">
        <w:rPr>
          <w:rFonts w:ascii="Angsana New" w:hAnsi="Angsana New" w:hint="cs"/>
          <w:sz w:val="30"/>
          <w:szCs w:val="30"/>
        </w:rPr>
        <w:t xml:space="preserve"> </w:t>
      </w:r>
      <w:r w:rsidR="00386C9B">
        <w:rPr>
          <w:rFonts w:ascii="Angsana New" w:hAnsi="Angsana New" w:hint="cs"/>
          <w:sz w:val="30"/>
          <w:szCs w:val="30"/>
          <w:cs/>
        </w:rPr>
        <w:t>กันยายน</w:t>
      </w:r>
      <w:r w:rsidRPr="002C6071">
        <w:rPr>
          <w:rFonts w:ascii="Angsana New" w:hAnsi="Angsana New" w:hint="cs"/>
          <w:sz w:val="30"/>
          <w:szCs w:val="30"/>
          <w:cs/>
        </w:rPr>
        <w:t xml:space="preserve"> </w:t>
      </w:r>
      <w:r w:rsidR="006F080F" w:rsidRPr="006F080F">
        <w:rPr>
          <w:rFonts w:ascii="Angsana New" w:hAnsi="Angsana New" w:hint="cs"/>
          <w:sz w:val="30"/>
          <w:szCs w:val="30"/>
        </w:rPr>
        <w:t>2564</w:t>
      </w:r>
      <w:r w:rsidRPr="002C6071">
        <w:rPr>
          <w:rFonts w:ascii="Angsana New" w:hAnsi="Angsana New" w:hint="cs"/>
          <w:sz w:val="30"/>
          <w:szCs w:val="30"/>
        </w:rPr>
        <w:t xml:space="preserve"> </w:t>
      </w:r>
      <w:r w:rsidRPr="002C6071">
        <w:rPr>
          <w:rFonts w:asciiTheme="majorBidi" w:hAnsiTheme="majorBidi" w:cstheme="majorBidi"/>
          <w:sz w:val="30"/>
          <w:szCs w:val="30"/>
          <w:cs/>
        </w:rPr>
        <w:t>การจัดประเภทรายการมีดังนี้</w:t>
      </w:r>
    </w:p>
    <w:p w14:paraId="7737DC92" w14:textId="77777777" w:rsidR="00DB2D2A" w:rsidRPr="00DF1739" w:rsidRDefault="00DB2D2A" w:rsidP="00DA303C">
      <w:pPr>
        <w:pStyle w:val="ListParagraph"/>
        <w:tabs>
          <w:tab w:val="clear" w:pos="227"/>
          <w:tab w:val="left" w:pos="540"/>
        </w:tabs>
        <w:ind w:left="518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214" w:type="dxa"/>
        <w:tblInd w:w="28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31"/>
        <w:gridCol w:w="389"/>
        <w:gridCol w:w="1557"/>
        <w:gridCol w:w="389"/>
        <w:gridCol w:w="1298"/>
        <w:gridCol w:w="389"/>
        <w:gridCol w:w="1561"/>
      </w:tblGrid>
      <w:tr w:rsidR="00BE596D" w:rsidRPr="002C6071" w14:paraId="5DFA03F0" w14:textId="77777777" w:rsidTr="00E173CF">
        <w:trPr>
          <w:trHeight w:hRule="exact" w:val="362"/>
          <w:tblHeader/>
        </w:trPr>
        <w:tc>
          <w:tcPr>
            <w:tcW w:w="36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EBC395" w14:textId="77777777" w:rsidR="00BE596D" w:rsidRPr="002C6071" w:rsidRDefault="00BE596D" w:rsidP="00E173CF">
            <w:pPr>
              <w:pStyle w:val="BodyText"/>
              <w:spacing w:after="0" w:line="360" w:lineRule="exac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6071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2C6071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Pr="002C6071"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  <w:br w:type="page"/>
            </w:r>
          </w:p>
        </w:tc>
        <w:tc>
          <w:tcPr>
            <w:tcW w:w="5583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BAF947" w14:textId="586514B3" w:rsidR="00BE596D" w:rsidRPr="002C6071" w:rsidRDefault="006F080F" w:rsidP="00E173CF">
            <w:pPr>
              <w:pStyle w:val="BodyText"/>
              <w:spacing w:after="0" w:line="360" w:lineRule="exact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080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</w:tr>
      <w:tr w:rsidR="00BE596D" w:rsidRPr="002C6071" w14:paraId="7EFFE79A" w14:textId="77777777" w:rsidTr="00161399">
        <w:trPr>
          <w:trHeight w:val="326"/>
          <w:tblHeader/>
        </w:trPr>
        <w:tc>
          <w:tcPr>
            <w:tcW w:w="36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7604A6" w14:textId="77777777" w:rsidR="00BE596D" w:rsidRPr="002C6071" w:rsidRDefault="00BE596D" w:rsidP="00E173CF">
            <w:pPr>
              <w:pStyle w:val="BodyText"/>
              <w:spacing w:after="0" w:line="360" w:lineRule="exac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3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9D34D0" w14:textId="77777777" w:rsidR="00BE596D" w:rsidRPr="002C6071" w:rsidRDefault="00BE596D" w:rsidP="00E173CF">
            <w:pPr>
              <w:pStyle w:val="BodyText"/>
              <w:spacing w:after="0" w:line="360" w:lineRule="exact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C60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BE596D" w:rsidRPr="002C6071" w14:paraId="2890F335" w14:textId="77777777" w:rsidTr="00E173CF">
        <w:trPr>
          <w:trHeight w:hRule="exact" w:val="720"/>
          <w:tblHeader/>
        </w:trPr>
        <w:tc>
          <w:tcPr>
            <w:tcW w:w="36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64E932" w14:textId="77777777" w:rsidR="00BE596D" w:rsidRPr="002C6071" w:rsidRDefault="00BE596D" w:rsidP="00E173CF">
            <w:pPr>
              <w:pStyle w:val="BodyText"/>
              <w:spacing w:after="0" w:line="360" w:lineRule="exac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52EC85" w14:textId="77777777" w:rsidR="00BE596D" w:rsidRPr="002C6071" w:rsidRDefault="00BE596D" w:rsidP="00E173CF">
            <w:pPr>
              <w:pStyle w:val="BodyText"/>
              <w:spacing w:after="0" w:line="360" w:lineRule="exac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4487D7D" w14:textId="77777777" w:rsidR="00BE596D" w:rsidRPr="002C6071" w:rsidRDefault="00BE596D" w:rsidP="00E173CF">
            <w:pPr>
              <w:pStyle w:val="BodyText"/>
              <w:spacing w:after="0" w:line="360" w:lineRule="exac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C02EFB7" w14:textId="77777777" w:rsidR="00BE596D" w:rsidRPr="002C6071" w:rsidRDefault="00BE596D" w:rsidP="00E173CF">
            <w:pPr>
              <w:pStyle w:val="BodyText"/>
              <w:spacing w:after="0" w:line="360" w:lineRule="exac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B30802" w14:textId="77777777" w:rsidR="00BE596D" w:rsidRPr="002C6071" w:rsidRDefault="00BE596D" w:rsidP="00E173CF">
            <w:pPr>
              <w:pStyle w:val="BodyText"/>
              <w:spacing w:after="0"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C6071">
              <w:rPr>
                <w:rFonts w:asciiTheme="majorBidi" w:hAnsiTheme="majorBidi" w:cstheme="majorBidi"/>
                <w:sz w:val="30"/>
                <w:szCs w:val="30"/>
                <w:cs/>
              </w:rPr>
              <w:t>ก่อนจัดประเภท</w:t>
            </w:r>
            <w:r w:rsidRPr="002C6071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2C6071">
              <w:rPr>
                <w:rFonts w:asciiTheme="majorBidi" w:hAnsiTheme="majorBidi" w:cstheme="majorBidi"/>
                <w:sz w:val="30"/>
                <w:szCs w:val="30"/>
                <w:cs/>
              </w:rPr>
              <w:t>ใหม่</w:t>
            </w:r>
          </w:p>
        </w:tc>
        <w:tc>
          <w:tcPr>
            <w:tcW w:w="38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472E55" w14:textId="77777777" w:rsidR="00BE596D" w:rsidRPr="002C6071" w:rsidRDefault="00BE596D" w:rsidP="00E173CF">
            <w:pPr>
              <w:pStyle w:val="BodyText"/>
              <w:spacing w:after="0" w:line="360" w:lineRule="exac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7C96B83" w14:textId="77777777" w:rsidR="00BE596D" w:rsidRPr="002C6071" w:rsidRDefault="00BE596D" w:rsidP="00E173CF">
            <w:pPr>
              <w:pStyle w:val="BodyText"/>
              <w:spacing w:after="0" w:line="360" w:lineRule="exac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52E6B5E" w14:textId="77777777" w:rsidR="00BE596D" w:rsidRPr="002C6071" w:rsidRDefault="00BE596D" w:rsidP="00E173CF">
            <w:pPr>
              <w:pStyle w:val="BodyText"/>
              <w:spacing w:after="0" w:line="360" w:lineRule="exac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D9A27A" w14:textId="77777777" w:rsidR="00BE596D" w:rsidRPr="002C6071" w:rsidRDefault="00BE596D" w:rsidP="00E173CF">
            <w:pPr>
              <w:pStyle w:val="BodyText"/>
              <w:spacing w:after="0" w:line="360" w:lineRule="exact"/>
              <w:ind w:left="-102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C6071">
              <w:rPr>
                <w:rFonts w:asciiTheme="majorBidi" w:hAnsiTheme="majorBidi" w:cstheme="majorBidi"/>
                <w:sz w:val="30"/>
                <w:szCs w:val="30"/>
                <w:cs/>
              </w:rPr>
              <w:t>จัด</w:t>
            </w:r>
          </w:p>
          <w:p w14:paraId="183B1E68" w14:textId="77777777" w:rsidR="00BE596D" w:rsidRPr="002C6071" w:rsidRDefault="00BE596D" w:rsidP="00E173CF">
            <w:pPr>
              <w:pStyle w:val="BodyText"/>
              <w:spacing w:after="0" w:line="360" w:lineRule="exact"/>
              <w:ind w:left="-102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C6071">
              <w:rPr>
                <w:rFonts w:asciiTheme="majorBidi" w:hAnsiTheme="majorBidi" w:cstheme="majorBidi"/>
                <w:sz w:val="30"/>
                <w:szCs w:val="30"/>
                <w:cs/>
              </w:rPr>
              <w:t>ประเภทใหม่</w:t>
            </w:r>
          </w:p>
        </w:tc>
        <w:tc>
          <w:tcPr>
            <w:tcW w:w="38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0A2777" w14:textId="77777777" w:rsidR="00BE596D" w:rsidRPr="002C6071" w:rsidRDefault="00BE596D" w:rsidP="00E173CF">
            <w:pPr>
              <w:pStyle w:val="BodyText"/>
              <w:spacing w:after="0" w:line="360" w:lineRule="exac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398D619" w14:textId="77777777" w:rsidR="00BE596D" w:rsidRPr="002C6071" w:rsidRDefault="00BE596D" w:rsidP="00E173CF">
            <w:pPr>
              <w:pStyle w:val="BodyText"/>
              <w:spacing w:after="0" w:line="360" w:lineRule="exac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95A5D12" w14:textId="77777777" w:rsidR="00BE596D" w:rsidRPr="002C6071" w:rsidRDefault="00BE596D" w:rsidP="00E173CF">
            <w:pPr>
              <w:pStyle w:val="BodyText"/>
              <w:spacing w:after="0" w:line="360" w:lineRule="exac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B122CD" w14:textId="77777777" w:rsidR="00BE596D" w:rsidRPr="002C6071" w:rsidRDefault="00BE596D" w:rsidP="00E173CF">
            <w:pPr>
              <w:pStyle w:val="BodyText"/>
              <w:spacing w:after="0" w:line="360" w:lineRule="exact"/>
              <w:ind w:left="-10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C6071">
              <w:rPr>
                <w:rFonts w:asciiTheme="majorBidi" w:hAnsiTheme="majorBidi" w:cstheme="majorBidi"/>
                <w:sz w:val="30"/>
                <w:szCs w:val="30"/>
                <w:cs/>
              </w:rPr>
              <w:t>หลังจัดประเภท</w:t>
            </w:r>
            <w:r w:rsidRPr="002C6071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2C6071">
              <w:rPr>
                <w:rFonts w:asciiTheme="majorBidi" w:hAnsiTheme="majorBidi" w:cstheme="majorBidi"/>
                <w:sz w:val="30"/>
                <w:szCs w:val="30"/>
                <w:cs/>
              </w:rPr>
              <w:t>ใหม่</w:t>
            </w:r>
          </w:p>
        </w:tc>
      </w:tr>
      <w:tr w:rsidR="00BE596D" w:rsidRPr="002C6071" w14:paraId="2186D1F6" w14:textId="77777777" w:rsidTr="00E173CF">
        <w:trPr>
          <w:trHeight w:hRule="exact" w:val="347"/>
        </w:trPr>
        <w:tc>
          <w:tcPr>
            <w:tcW w:w="36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CEFED6" w14:textId="77777777" w:rsidR="00BE596D" w:rsidRPr="002C6071" w:rsidRDefault="00BE596D" w:rsidP="00E173CF">
            <w:pPr>
              <w:pStyle w:val="TableofAuthorities"/>
              <w:spacing w:line="360" w:lineRule="exact"/>
              <w:ind w:left="-107" w:right="-71" w:firstLine="26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ko-KR"/>
              </w:rPr>
            </w:pPr>
          </w:p>
        </w:tc>
        <w:tc>
          <w:tcPr>
            <w:tcW w:w="3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F1335A1" w14:textId="77777777" w:rsidR="00BE596D" w:rsidRPr="002C6071" w:rsidRDefault="00BE596D" w:rsidP="00E173CF">
            <w:pPr>
              <w:pStyle w:val="TableofAuthorities"/>
              <w:spacing w:line="360" w:lineRule="exact"/>
              <w:ind w:left="-107" w:right="-71" w:firstLine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ko-KR"/>
              </w:rPr>
            </w:pPr>
          </w:p>
        </w:tc>
        <w:tc>
          <w:tcPr>
            <w:tcW w:w="5194" w:type="dxa"/>
            <w:gridSpan w:val="5"/>
            <w:vAlign w:val="bottom"/>
          </w:tcPr>
          <w:p w14:paraId="0EFD2BD2" w14:textId="77777777" w:rsidR="00BE596D" w:rsidRPr="002C6071" w:rsidRDefault="00BE596D" w:rsidP="00E173CF">
            <w:pPr>
              <w:pStyle w:val="TableofAuthorities"/>
              <w:spacing w:line="360" w:lineRule="exact"/>
              <w:ind w:left="-107" w:right="-71" w:firstLine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ko-KR"/>
              </w:rPr>
            </w:pPr>
            <w:r w:rsidRPr="002C607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ko-KR"/>
              </w:rPr>
              <w:t>(พันบาท)</w:t>
            </w:r>
          </w:p>
        </w:tc>
      </w:tr>
      <w:tr w:rsidR="00BE596D" w:rsidRPr="002C6071" w14:paraId="1BDFD649" w14:textId="77777777" w:rsidTr="00E173CF">
        <w:trPr>
          <w:trHeight w:hRule="exact" w:val="371"/>
        </w:trPr>
        <w:tc>
          <w:tcPr>
            <w:tcW w:w="36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C318676" w14:textId="27D5B03E" w:rsidR="00BE596D" w:rsidRPr="002C6071" w:rsidRDefault="00BE596D" w:rsidP="00E173CF">
            <w:pPr>
              <w:pStyle w:val="TableofAuthorities"/>
              <w:spacing w:line="360" w:lineRule="exact"/>
              <w:ind w:left="-107" w:right="-71" w:firstLine="26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ko-KR"/>
              </w:rPr>
            </w:pPr>
            <w:r w:rsidRPr="002C607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ko-KR"/>
              </w:rPr>
              <w:t>งบ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eastAsia="ko-KR"/>
              </w:rPr>
              <w:t>แสดงฐานะทางการเงิน</w:t>
            </w:r>
          </w:p>
        </w:tc>
        <w:tc>
          <w:tcPr>
            <w:tcW w:w="3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002A45" w14:textId="77777777" w:rsidR="00BE596D" w:rsidRPr="002C6071" w:rsidRDefault="00BE596D" w:rsidP="00E173CF">
            <w:pPr>
              <w:pStyle w:val="TableofAuthorities"/>
              <w:spacing w:line="360" w:lineRule="exact"/>
              <w:ind w:left="-107" w:right="-7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55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6264E5" w14:textId="77777777" w:rsidR="00BE596D" w:rsidRPr="002C6071" w:rsidRDefault="00BE596D" w:rsidP="00E173CF">
            <w:pPr>
              <w:pStyle w:val="TableofAuthorities"/>
              <w:spacing w:line="360" w:lineRule="exact"/>
              <w:ind w:left="-107" w:right="-7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3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C57823" w14:textId="77777777" w:rsidR="00BE596D" w:rsidRPr="002C6071" w:rsidRDefault="00BE596D" w:rsidP="00E173CF">
            <w:pPr>
              <w:pStyle w:val="TableofAuthorities"/>
              <w:spacing w:line="360" w:lineRule="exact"/>
              <w:ind w:left="-107" w:right="-7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29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9EB37A" w14:textId="77777777" w:rsidR="00BE596D" w:rsidRPr="002C6071" w:rsidRDefault="00BE596D" w:rsidP="00E173CF">
            <w:pPr>
              <w:pStyle w:val="TableofAuthorities"/>
              <w:spacing w:line="360" w:lineRule="exact"/>
              <w:ind w:left="-107" w:right="-71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3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582437" w14:textId="77777777" w:rsidR="00BE596D" w:rsidRPr="002C6071" w:rsidRDefault="00BE596D" w:rsidP="00E173CF">
            <w:pPr>
              <w:pStyle w:val="TableofAuthorities"/>
              <w:spacing w:line="360" w:lineRule="exact"/>
              <w:ind w:left="-107" w:right="-71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56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72241B" w14:textId="77777777" w:rsidR="00BE596D" w:rsidRPr="002C6071" w:rsidRDefault="00BE596D" w:rsidP="00E173CF">
            <w:pPr>
              <w:pStyle w:val="TableofAuthorities"/>
              <w:spacing w:line="360" w:lineRule="exact"/>
              <w:ind w:left="-107" w:right="-71" w:firstLine="0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</w:tr>
      <w:tr w:rsidR="00BE596D" w:rsidRPr="002C6071" w14:paraId="4305E1D1" w14:textId="77777777" w:rsidTr="00E173CF">
        <w:trPr>
          <w:trHeight w:hRule="exact" w:val="371"/>
        </w:trPr>
        <w:tc>
          <w:tcPr>
            <w:tcW w:w="9214" w:type="dxa"/>
            <w:gridSpan w:val="7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52C6404" w14:textId="0509C441" w:rsidR="00BE596D" w:rsidRPr="002C6071" w:rsidRDefault="00BE596D" w:rsidP="00E173CF">
            <w:pPr>
              <w:pStyle w:val="TableofAuthorities"/>
              <w:spacing w:line="360" w:lineRule="exact"/>
              <w:ind w:left="-107" w:right="-71" w:firstLine="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ko-KR"/>
              </w:rPr>
            </w:pPr>
            <w:r w:rsidRPr="002C607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ko-KR"/>
              </w:rPr>
              <w:t>  </w:t>
            </w:r>
            <w:r w:rsidRPr="002C607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ko-KR"/>
              </w:rPr>
              <w:t xml:space="preserve"> </w:t>
            </w:r>
            <w:r w:rsidRPr="002C607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ko-KR"/>
              </w:rPr>
              <w:t> </w:t>
            </w:r>
            <w:r w:rsidRPr="002C607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ko-KR"/>
              </w:rPr>
              <w:t xml:space="preserve">     </w:t>
            </w:r>
            <w:r w:rsidR="00063B8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eastAsia="ko-KR"/>
              </w:rPr>
              <w:t xml:space="preserve">ณ </w:t>
            </w:r>
            <w:r w:rsidRPr="002C607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ko-KR"/>
              </w:rPr>
              <w:t xml:space="preserve">วันที่ </w:t>
            </w:r>
            <w:r w:rsidR="006F080F" w:rsidRPr="006F080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ko-KR"/>
              </w:rPr>
              <w:t>31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ko-KR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eastAsia="ko-KR"/>
              </w:rPr>
              <w:t>ธันวาคม</w:t>
            </w:r>
          </w:p>
        </w:tc>
      </w:tr>
      <w:tr w:rsidR="00FB31B8" w:rsidRPr="002C6071" w14:paraId="5099D168" w14:textId="77777777" w:rsidTr="006E494A">
        <w:trPr>
          <w:trHeight w:hRule="exact" w:val="750"/>
        </w:trPr>
        <w:tc>
          <w:tcPr>
            <w:tcW w:w="36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B8CB1D4" w14:textId="77777777" w:rsidR="00FB31B8" w:rsidRDefault="00FB31B8" w:rsidP="00FB31B8">
            <w:pPr>
              <w:spacing w:line="360" w:lineRule="exact"/>
              <w:ind w:firstLine="140"/>
              <w:rPr>
                <w:rFonts w:asciiTheme="majorBidi" w:hAnsiTheme="majorBidi" w:cs="Angsana New"/>
                <w:sz w:val="30"/>
                <w:szCs w:val="30"/>
                <w:lang w:eastAsia="ko-KR"/>
              </w:rPr>
            </w:pPr>
            <w:r w:rsidRPr="00BE596D">
              <w:rPr>
                <w:rFonts w:asciiTheme="majorBidi" w:hAnsiTheme="majorBidi" w:cs="Angsana New" w:hint="cs"/>
                <w:sz w:val="30"/>
                <w:szCs w:val="30"/>
                <w:cs/>
                <w:lang w:eastAsia="ko-KR"/>
              </w:rPr>
              <w:t>สินทรัพย์ทางการเงินที่อยู่ใน</w:t>
            </w:r>
          </w:p>
          <w:p w14:paraId="5ED6B2ED" w14:textId="7C666FD5" w:rsidR="00FB31B8" w:rsidRPr="002C6071" w:rsidRDefault="00FB31B8" w:rsidP="00FB31B8">
            <w:pPr>
              <w:spacing w:line="360" w:lineRule="exact"/>
              <w:ind w:firstLine="14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  <w:lang w:eastAsia="ko-KR"/>
              </w:rPr>
              <w:t xml:space="preserve">   </w:t>
            </w:r>
            <w:r w:rsidRPr="00BE596D">
              <w:rPr>
                <w:rFonts w:asciiTheme="majorBidi" w:hAnsiTheme="majorBidi" w:cs="Angsana New" w:hint="cs"/>
                <w:sz w:val="30"/>
                <w:szCs w:val="30"/>
                <w:cs/>
                <w:lang w:eastAsia="ko-KR"/>
              </w:rPr>
              <w:t>ความต้องการของตลาด</w:t>
            </w:r>
          </w:p>
        </w:tc>
        <w:tc>
          <w:tcPr>
            <w:tcW w:w="3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9B09BC" w14:textId="77777777" w:rsidR="00FB31B8" w:rsidRPr="002C6071" w:rsidRDefault="00FB31B8" w:rsidP="00FB31B8">
            <w:pPr>
              <w:pStyle w:val="TableofAuthorities"/>
              <w:spacing w:line="360" w:lineRule="exact"/>
              <w:ind w:left="-107" w:right="-7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55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D150C1" w14:textId="4939F1B5" w:rsidR="00FB31B8" w:rsidRPr="002C6071" w:rsidRDefault="00FB31B8" w:rsidP="00D11A6C">
            <w:pPr>
              <w:pStyle w:val="TableofAuthorities"/>
              <w:spacing w:line="360" w:lineRule="exact"/>
              <w:ind w:left="-107" w:right="90" w:firstLine="0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3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13E5D6" w14:textId="77777777" w:rsidR="00FB31B8" w:rsidRPr="002C6071" w:rsidRDefault="00FB31B8" w:rsidP="00FB31B8">
            <w:pPr>
              <w:pStyle w:val="TableofAuthorities"/>
              <w:spacing w:line="360" w:lineRule="exact"/>
              <w:ind w:left="-107" w:right="-71" w:firstLine="0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129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6527F9" w14:textId="4EFA9AAC" w:rsidR="00FB31B8" w:rsidRPr="002C6071" w:rsidRDefault="00FB31B8" w:rsidP="00FB31B8">
            <w:pPr>
              <w:pStyle w:val="TableofAuthorities"/>
              <w:tabs>
                <w:tab w:val="clear" w:pos="907"/>
                <w:tab w:val="left" w:pos="752"/>
              </w:tabs>
              <w:spacing w:line="360" w:lineRule="exact"/>
              <w:ind w:left="-107" w:right="153" w:firstLine="0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20,000</w:t>
            </w:r>
          </w:p>
        </w:tc>
        <w:tc>
          <w:tcPr>
            <w:tcW w:w="3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BB3E24" w14:textId="77777777" w:rsidR="00FB31B8" w:rsidRPr="002C6071" w:rsidRDefault="00FB31B8" w:rsidP="00FB31B8">
            <w:pPr>
              <w:pStyle w:val="TableofAuthorities"/>
              <w:spacing w:line="360" w:lineRule="exact"/>
              <w:ind w:left="-107" w:right="-71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56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4BDE3E" w14:textId="7F0CA43A" w:rsidR="00FB31B8" w:rsidRPr="002C6071" w:rsidRDefault="00FB31B8" w:rsidP="00FB31B8">
            <w:pPr>
              <w:pStyle w:val="TableofAuthorities"/>
              <w:spacing w:line="360" w:lineRule="exact"/>
              <w:ind w:left="-107" w:right="66" w:firstLine="0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20,000</w:t>
            </w:r>
          </w:p>
        </w:tc>
      </w:tr>
      <w:tr w:rsidR="00FB31B8" w:rsidRPr="002C6071" w14:paraId="6FC74ABD" w14:textId="77777777" w:rsidTr="006E494A">
        <w:trPr>
          <w:trHeight w:hRule="exact" w:val="416"/>
        </w:trPr>
        <w:tc>
          <w:tcPr>
            <w:tcW w:w="36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803574D" w14:textId="26D401FD" w:rsidR="00FB31B8" w:rsidRPr="002C6071" w:rsidRDefault="00FB31B8" w:rsidP="00FB31B8">
            <w:pPr>
              <w:pStyle w:val="TableofAuthorities"/>
              <w:spacing w:line="360" w:lineRule="exact"/>
              <w:ind w:left="-107" w:right="-71" w:firstLine="269"/>
              <w:rPr>
                <w:rFonts w:asciiTheme="majorBidi" w:hAnsiTheme="majorBidi" w:cstheme="majorBidi"/>
                <w:sz w:val="30"/>
                <w:szCs w:val="30"/>
                <w:cs/>
                <w:lang w:eastAsia="ko-KR"/>
              </w:rPr>
            </w:pPr>
            <w:r w:rsidRPr="00BE596D">
              <w:rPr>
                <w:rFonts w:asciiTheme="majorBidi" w:hAnsiTheme="majorBidi" w:cs="Angsana New" w:hint="cs"/>
                <w:sz w:val="30"/>
                <w:szCs w:val="30"/>
                <w:cs/>
                <w:lang w:eastAsia="ko-KR"/>
              </w:rPr>
              <w:t>สินทรัพย์ทางการเงินหมุนเวียนอื่น</w:t>
            </w:r>
          </w:p>
        </w:tc>
        <w:tc>
          <w:tcPr>
            <w:tcW w:w="3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38FA9D" w14:textId="77777777" w:rsidR="00FB31B8" w:rsidRPr="002C6071" w:rsidRDefault="00FB31B8" w:rsidP="00FB31B8">
            <w:pPr>
              <w:pStyle w:val="TableofAuthorities"/>
              <w:spacing w:line="360" w:lineRule="exact"/>
              <w:ind w:left="-107" w:right="-7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55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F34A79" w14:textId="23054CEB" w:rsidR="00FB31B8" w:rsidRPr="002C6071" w:rsidRDefault="00FB31B8" w:rsidP="00FB31B8">
            <w:pPr>
              <w:pStyle w:val="TableofAuthorities"/>
              <w:spacing w:line="360" w:lineRule="exact"/>
              <w:ind w:left="-107" w:right="90" w:firstLine="0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21,083</w:t>
            </w:r>
          </w:p>
        </w:tc>
        <w:tc>
          <w:tcPr>
            <w:tcW w:w="3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7D0475" w14:textId="77777777" w:rsidR="00FB31B8" w:rsidRPr="002C6071" w:rsidRDefault="00FB31B8" w:rsidP="00FB31B8">
            <w:pPr>
              <w:pStyle w:val="TableofAuthorities"/>
              <w:spacing w:line="360" w:lineRule="exact"/>
              <w:ind w:left="-107" w:right="-71" w:firstLine="0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1298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20EA20" w14:textId="1D6492FD" w:rsidR="00FB31B8" w:rsidRPr="002C6071" w:rsidRDefault="00FB31B8" w:rsidP="00FB31B8">
            <w:pPr>
              <w:pStyle w:val="TableofAuthorities"/>
              <w:tabs>
                <w:tab w:val="clear" w:pos="680"/>
                <w:tab w:val="clear" w:pos="907"/>
                <w:tab w:val="left" w:pos="659"/>
              </w:tabs>
              <w:spacing w:line="360" w:lineRule="exact"/>
              <w:ind w:left="-107" w:right="63" w:firstLine="0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(20,000)</w:t>
            </w:r>
          </w:p>
        </w:tc>
        <w:tc>
          <w:tcPr>
            <w:tcW w:w="3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C29D93" w14:textId="77777777" w:rsidR="00FB31B8" w:rsidRPr="002C6071" w:rsidRDefault="00FB31B8" w:rsidP="00FB31B8">
            <w:pPr>
              <w:pStyle w:val="TableofAuthorities"/>
              <w:spacing w:line="360" w:lineRule="exact"/>
              <w:ind w:left="-107" w:right="-71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56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23E2FA" w14:textId="3667AF8E" w:rsidR="00FB31B8" w:rsidRPr="002C6071" w:rsidRDefault="00FB31B8" w:rsidP="00FB31B8">
            <w:pPr>
              <w:pStyle w:val="TableofAuthorities"/>
              <w:spacing w:line="360" w:lineRule="exact"/>
              <w:ind w:left="-107" w:right="65" w:firstLine="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1,083</w:t>
            </w:r>
          </w:p>
        </w:tc>
      </w:tr>
      <w:tr w:rsidR="00C164A9" w:rsidRPr="002C6071" w14:paraId="4DE96122" w14:textId="77777777" w:rsidTr="006E494A">
        <w:trPr>
          <w:trHeight w:hRule="exact" w:val="416"/>
        </w:trPr>
        <w:tc>
          <w:tcPr>
            <w:tcW w:w="36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EFC389" w14:textId="7CAFBB72" w:rsidR="00C164A9" w:rsidRPr="00BE596D" w:rsidRDefault="00C164A9" w:rsidP="00C164A9">
            <w:pPr>
              <w:pStyle w:val="TableofAuthorities"/>
              <w:spacing w:line="360" w:lineRule="exact"/>
              <w:ind w:left="-107" w:right="-71" w:firstLine="269"/>
              <w:rPr>
                <w:rFonts w:asciiTheme="majorBidi" w:hAnsiTheme="majorBidi" w:cs="Angsana New"/>
                <w:sz w:val="30"/>
                <w:szCs w:val="30"/>
                <w:cs/>
                <w:lang w:eastAsia="ko-KR"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  <w:lang w:eastAsia="ko-KR"/>
              </w:rPr>
              <w:t>เงินกู้ยืมระยะสั้นจากสถาบันการเงิน</w:t>
            </w:r>
          </w:p>
        </w:tc>
        <w:tc>
          <w:tcPr>
            <w:tcW w:w="3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2D35D5" w14:textId="77777777" w:rsidR="00C164A9" w:rsidRPr="002C6071" w:rsidRDefault="00C164A9" w:rsidP="00C164A9">
            <w:pPr>
              <w:pStyle w:val="TableofAuthorities"/>
              <w:spacing w:line="360" w:lineRule="exact"/>
              <w:ind w:left="-107" w:right="-7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55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772F21" w14:textId="3A79DECD" w:rsidR="00C164A9" w:rsidRDefault="00C164A9" w:rsidP="00C164A9">
            <w:pPr>
              <w:pStyle w:val="TableofAuthorities"/>
              <w:spacing w:line="360" w:lineRule="exact"/>
              <w:ind w:left="-107" w:right="90" w:firstLine="0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8609C4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,</w:t>
            </w:r>
            <w:r w:rsidRPr="008609C4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376</w:t>
            </w: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,</w:t>
            </w:r>
            <w:r w:rsidRPr="008609C4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964</w:t>
            </w:r>
          </w:p>
        </w:tc>
        <w:tc>
          <w:tcPr>
            <w:tcW w:w="3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57DD7A" w14:textId="77777777" w:rsidR="00C164A9" w:rsidRPr="002C6071" w:rsidRDefault="00C164A9" w:rsidP="00C164A9">
            <w:pPr>
              <w:pStyle w:val="TableofAuthorities"/>
              <w:spacing w:line="360" w:lineRule="exact"/>
              <w:ind w:left="-107" w:right="-71" w:firstLine="0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1298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D87F05" w14:textId="5FE39293" w:rsidR="00C164A9" w:rsidRDefault="00604E53" w:rsidP="00604E53">
            <w:pPr>
              <w:pStyle w:val="TableofAuthorities"/>
              <w:tabs>
                <w:tab w:val="clear" w:pos="680"/>
                <w:tab w:val="clear" w:pos="907"/>
                <w:tab w:val="left" w:pos="659"/>
                <w:tab w:val="left" w:pos="752"/>
              </w:tabs>
              <w:spacing w:line="360" w:lineRule="exact"/>
              <w:ind w:left="-107" w:right="148" w:firstLine="0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203,742</w:t>
            </w:r>
          </w:p>
        </w:tc>
        <w:tc>
          <w:tcPr>
            <w:tcW w:w="3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8D934C" w14:textId="77777777" w:rsidR="00C164A9" w:rsidRPr="002C6071" w:rsidRDefault="00C164A9" w:rsidP="00C164A9">
            <w:pPr>
              <w:pStyle w:val="TableofAuthorities"/>
              <w:spacing w:line="360" w:lineRule="exact"/>
              <w:ind w:left="-107" w:right="-71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56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589217" w14:textId="0BA9889D" w:rsidR="00C164A9" w:rsidRDefault="00604E53" w:rsidP="00C164A9">
            <w:pPr>
              <w:pStyle w:val="TableofAuthorities"/>
              <w:spacing w:line="360" w:lineRule="exact"/>
              <w:ind w:left="-107" w:right="65" w:firstLine="0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3,580,706</w:t>
            </w:r>
          </w:p>
        </w:tc>
      </w:tr>
      <w:tr w:rsidR="00C164A9" w:rsidRPr="002C6071" w14:paraId="5E2EF569" w14:textId="77777777" w:rsidTr="006E494A">
        <w:trPr>
          <w:trHeight w:hRule="exact" w:val="416"/>
        </w:trPr>
        <w:tc>
          <w:tcPr>
            <w:tcW w:w="36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0ED8A0" w14:textId="7CB6F999" w:rsidR="00C164A9" w:rsidRPr="00BE596D" w:rsidRDefault="00C164A9" w:rsidP="00C164A9">
            <w:pPr>
              <w:pStyle w:val="TableofAuthorities"/>
              <w:spacing w:line="360" w:lineRule="exact"/>
              <w:ind w:left="-107" w:right="-71" w:firstLine="269"/>
              <w:rPr>
                <w:rFonts w:asciiTheme="majorBidi" w:hAnsiTheme="majorBidi" w:cs="Angsana New"/>
                <w:sz w:val="30"/>
                <w:szCs w:val="30"/>
                <w:cs/>
                <w:lang w:eastAsia="ko-KR"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  <w:lang w:eastAsia="ko-KR"/>
              </w:rPr>
              <w:t>เจ้าหนี้หมุนเวียนอื่น</w:t>
            </w:r>
          </w:p>
        </w:tc>
        <w:tc>
          <w:tcPr>
            <w:tcW w:w="3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995350" w14:textId="77777777" w:rsidR="00C164A9" w:rsidRPr="002C6071" w:rsidRDefault="00C164A9" w:rsidP="00C164A9">
            <w:pPr>
              <w:pStyle w:val="TableofAuthorities"/>
              <w:spacing w:line="360" w:lineRule="exact"/>
              <w:ind w:left="-107" w:right="-7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55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1DC7CF" w14:textId="70653EE7" w:rsidR="00C164A9" w:rsidRDefault="00C164A9" w:rsidP="00C164A9">
            <w:pPr>
              <w:pStyle w:val="TableofAuthorities"/>
              <w:spacing w:line="360" w:lineRule="exact"/>
              <w:ind w:left="-107" w:right="90" w:firstLine="0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8609C4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,</w:t>
            </w:r>
            <w:r w:rsidRPr="008609C4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376</w:t>
            </w: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,</w:t>
            </w:r>
            <w:r w:rsidRPr="008609C4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236</w:t>
            </w:r>
          </w:p>
        </w:tc>
        <w:tc>
          <w:tcPr>
            <w:tcW w:w="3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86F5F6" w14:textId="77777777" w:rsidR="00C164A9" w:rsidRPr="002C6071" w:rsidRDefault="00C164A9" w:rsidP="00C164A9">
            <w:pPr>
              <w:pStyle w:val="TableofAuthorities"/>
              <w:spacing w:line="360" w:lineRule="exact"/>
              <w:ind w:left="-107" w:right="-71" w:firstLine="0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1298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96CD30" w14:textId="03261112" w:rsidR="00C164A9" w:rsidRDefault="00604E53" w:rsidP="00C164A9">
            <w:pPr>
              <w:pStyle w:val="TableofAuthorities"/>
              <w:tabs>
                <w:tab w:val="clear" w:pos="680"/>
                <w:tab w:val="clear" w:pos="907"/>
                <w:tab w:val="left" w:pos="659"/>
              </w:tabs>
              <w:spacing w:line="360" w:lineRule="exact"/>
              <w:ind w:left="-107" w:right="63" w:firstLine="0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(203,742)</w:t>
            </w:r>
          </w:p>
        </w:tc>
        <w:tc>
          <w:tcPr>
            <w:tcW w:w="3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4A76B7" w14:textId="77777777" w:rsidR="00C164A9" w:rsidRPr="002C6071" w:rsidRDefault="00C164A9" w:rsidP="00C164A9">
            <w:pPr>
              <w:pStyle w:val="TableofAuthorities"/>
              <w:spacing w:line="360" w:lineRule="exact"/>
              <w:ind w:left="-107" w:right="-71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56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B920DF" w14:textId="4C3D630E" w:rsidR="00C164A9" w:rsidRDefault="00604E53" w:rsidP="00C164A9">
            <w:pPr>
              <w:pStyle w:val="TableofAuthorities"/>
              <w:spacing w:line="360" w:lineRule="exact"/>
              <w:ind w:left="-107" w:right="65" w:firstLine="0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1,172,494</w:t>
            </w:r>
          </w:p>
        </w:tc>
      </w:tr>
      <w:tr w:rsidR="00C164A9" w:rsidRPr="002C6071" w14:paraId="7D9E0AD5" w14:textId="77777777" w:rsidTr="00E173CF">
        <w:trPr>
          <w:trHeight w:hRule="exact" w:val="372"/>
        </w:trPr>
        <w:tc>
          <w:tcPr>
            <w:tcW w:w="36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8B1E29" w14:textId="77777777" w:rsidR="00C164A9" w:rsidRPr="002C6071" w:rsidRDefault="00C164A9" w:rsidP="00C164A9">
            <w:pPr>
              <w:pStyle w:val="TableofAuthorities"/>
              <w:spacing w:line="360" w:lineRule="exact"/>
              <w:ind w:left="-107" w:right="-71" w:firstLine="26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ko-KR"/>
              </w:rPr>
            </w:pPr>
          </w:p>
        </w:tc>
        <w:tc>
          <w:tcPr>
            <w:tcW w:w="3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10DB25" w14:textId="77777777" w:rsidR="00C164A9" w:rsidRPr="002C6071" w:rsidRDefault="00C164A9" w:rsidP="00C164A9">
            <w:pPr>
              <w:pStyle w:val="TableofAuthorities"/>
              <w:spacing w:line="360" w:lineRule="exact"/>
              <w:ind w:left="-107" w:right="-71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55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B3E286" w14:textId="77777777" w:rsidR="00C164A9" w:rsidRPr="002C6071" w:rsidRDefault="00C164A9" w:rsidP="00C164A9">
            <w:pPr>
              <w:pStyle w:val="TableofAuthorities"/>
              <w:spacing w:line="360" w:lineRule="exact"/>
              <w:ind w:left="-107" w:right="70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3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05FE7B" w14:textId="77777777" w:rsidR="00C164A9" w:rsidRPr="002C6071" w:rsidRDefault="00C164A9" w:rsidP="00C164A9">
            <w:pPr>
              <w:pStyle w:val="TableofAuthorities"/>
              <w:spacing w:line="360" w:lineRule="exact"/>
              <w:ind w:left="-107" w:right="-7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007952" w14:textId="42C6A48A" w:rsidR="00C164A9" w:rsidRPr="002C6071" w:rsidRDefault="00C164A9" w:rsidP="00C164A9">
            <w:pPr>
              <w:pStyle w:val="TableofAuthorities"/>
              <w:spacing w:line="360" w:lineRule="exact"/>
              <w:ind w:left="-107" w:right="15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3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3B00F3" w14:textId="77777777" w:rsidR="00C164A9" w:rsidRPr="002C6071" w:rsidRDefault="00C164A9" w:rsidP="00C164A9">
            <w:pPr>
              <w:pStyle w:val="TableofAuthorities"/>
              <w:spacing w:line="360" w:lineRule="exact"/>
              <w:ind w:left="-107" w:right="-71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56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A05308" w14:textId="77777777" w:rsidR="00C164A9" w:rsidRPr="002C6071" w:rsidRDefault="00C164A9" w:rsidP="00C164A9">
            <w:pPr>
              <w:pStyle w:val="TableofAuthorities"/>
              <w:spacing w:line="360" w:lineRule="exact"/>
              <w:ind w:left="-107" w:right="-71" w:firstLine="0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</w:tr>
      <w:tr w:rsidR="00C164A9" w:rsidRPr="002C6071" w14:paraId="3DC1AC52" w14:textId="77777777" w:rsidTr="00161399">
        <w:trPr>
          <w:trHeight w:hRule="exact" w:val="311"/>
        </w:trPr>
        <w:tc>
          <w:tcPr>
            <w:tcW w:w="36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401821" w14:textId="77777777" w:rsidR="00C164A9" w:rsidRPr="002C6071" w:rsidRDefault="00C164A9" w:rsidP="00C164A9">
            <w:pPr>
              <w:pStyle w:val="TableofAuthorities"/>
              <w:spacing w:line="360" w:lineRule="exact"/>
              <w:ind w:left="-107" w:right="-71" w:firstLine="26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ko-KR"/>
              </w:rPr>
            </w:pPr>
          </w:p>
        </w:tc>
        <w:tc>
          <w:tcPr>
            <w:tcW w:w="3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EA84B9" w14:textId="77777777" w:rsidR="00C164A9" w:rsidRPr="002C6071" w:rsidRDefault="00C164A9" w:rsidP="00C164A9">
            <w:pPr>
              <w:pStyle w:val="TableofAuthorities"/>
              <w:spacing w:line="360" w:lineRule="exact"/>
              <w:ind w:left="-107" w:right="-71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55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F2AC22" w14:textId="77777777" w:rsidR="00C164A9" w:rsidRPr="002C6071" w:rsidRDefault="00C164A9" w:rsidP="00C164A9">
            <w:pPr>
              <w:pStyle w:val="TableofAuthorities"/>
              <w:spacing w:line="360" w:lineRule="exact"/>
              <w:ind w:left="-107" w:right="70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3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C2892A" w14:textId="77777777" w:rsidR="00C164A9" w:rsidRPr="002C6071" w:rsidRDefault="00C164A9" w:rsidP="00C164A9">
            <w:pPr>
              <w:pStyle w:val="TableofAuthorities"/>
              <w:spacing w:line="360" w:lineRule="exact"/>
              <w:ind w:left="-107" w:right="-7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14F0EB" w14:textId="77777777" w:rsidR="00C164A9" w:rsidRDefault="00C164A9" w:rsidP="00C164A9">
            <w:pPr>
              <w:pStyle w:val="TableofAuthorities"/>
              <w:spacing w:line="360" w:lineRule="exact"/>
              <w:ind w:left="-107" w:right="15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3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6B2722" w14:textId="77777777" w:rsidR="00C164A9" w:rsidRPr="002C6071" w:rsidRDefault="00C164A9" w:rsidP="00C164A9">
            <w:pPr>
              <w:pStyle w:val="TableofAuthorities"/>
              <w:spacing w:line="360" w:lineRule="exact"/>
              <w:ind w:left="-107" w:right="-71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56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C9334C" w14:textId="77777777" w:rsidR="00C164A9" w:rsidRPr="002C6071" w:rsidRDefault="00C164A9" w:rsidP="00C164A9">
            <w:pPr>
              <w:pStyle w:val="TableofAuthorities"/>
              <w:spacing w:line="360" w:lineRule="exact"/>
              <w:ind w:left="-107" w:right="-71" w:firstLine="0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</w:tr>
    </w:tbl>
    <w:p w14:paraId="2BDB6F12" w14:textId="77777777" w:rsidR="00D1329E" w:rsidRPr="00161399" w:rsidRDefault="00D1329E" w:rsidP="00D1329E">
      <w:pPr>
        <w:jc w:val="thaiDistribute"/>
        <w:rPr>
          <w:rFonts w:asciiTheme="majorBidi" w:hAnsiTheme="majorBidi" w:cstheme="majorBidi"/>
          <w:spacing w:val="2"/>
          <w:sz w:val="4"/>
          <w:szCs w:val="4"/>
        </w:rPr>
      </w:pPr>
    </w:p>
    <w:p w14:paraId="7A442A0B" w14:textId="77777777" w:rsidR="00A23AE3" w:rsidRPr="00161399" w:rsidRDefault="00A23AE3" w:rsidP="00161399">
      <w:pPr>
        <w:jc w:val="thaiDistribute"/>
        <w:rPr>
          <w:rFonts w:asciiTheme="majorBidi" w:hAnsiTheme="majorBidi" w:cstheme="majorBidi"/>
          <w:spacing w:val="2"/>
          <w:sz w:val="4"/>
          <w:szCs w:val="4"/>
        </w:rPr>
      </w:pPr>
    </w:p>
    <w:sectPr w:rsidR="00A23AE3" w:rsidRPr="00161399" w:rsidSect="000B5009">
      <w:headerReference w:type="default" r:id="rId11"/>
      <w:footerReference w:type="default" r:id="rId12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1A11F92" w14:textId="77777777" w:rsidR="00A36F36" w:rsidRDefault="00A36F36">
      <w:r>
        <w:separator/>
      </w:r>
    </w:p>
  </w:endnote>
  <w:endnote w:type="continuationSeparator" w:id="0">
    <w:p w14:paraId="5D2262F9" w14:textId="77777777" w:rsidR="00A36F36" w:rsidRDefault="00A36F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EucrosiaUPC">
    <w:altName w:val="EucrosiaUPC"/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63270272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2CB659DA" w14:textId="77777777" w:rsidR="00C60AF6" w:rsidRPr="00BB5BF1" w:rsidRDefault="00C60AF6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BB5BF1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BB5BF1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BB5BF1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534A98">
          <w:rPr>
            <w:rFonts w:asciiTheme="majorBidi" w:hAnsiTheme="majorBidi" w:cstheme="majorBidi"/>
            <w:noProof/>
            <w:sz w:val="30"/>
            <w:szCs w:val="30"/>
          </w:rPr>
          <w:t>19</w:t>
        </w:r>
        <w:r w:rsidRPr="00BB5BF1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  <w:p w14:paraId="6AA1C32E" w14:textId="77777777" w:rsidR="00C60AF6" w:rsidRPr="005D4B71" w:rsidRDefault="00C60AF6">
    <w:pPr>
      <w:pStyle w:val="Footer"/>
      <w:jc w:val="center"/>
      <w:rPr>
        <w:rFonts w:asciiTheme="majorBidi" w:hAnsiTheme="majorBidi" w:cstheme="majorBidi"/>
        <w:sz w:val="30"/>
        <w:szCs w:val="3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69713014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30"/>
        <w:szCs w:val="30"/>
      </w:rPr>
    </w:sdtEndPr>
    <w:sdtContent>
      <w:p w14:paraId="205737C1" w14:textId="2142C976" w:rsidR="00456E97" w:rsidRPr="00A94CA8" w:rsidRDefault="00456E97" w:rsidP="00A94CA8">
        <w:pPr>
          <w:pStyle w:val="Footer"/>
          <w:jc w:val="center"/>
          <w:rPr>
            <w:rFonts w:ascii="Angsana New" w:hAnsi="Angsana New" w:cs="Angsana New"/>
            <w:sz w:val="30"/>
            <w:szCs w:val="30"/>
          </w:rPr>
        </w:pPr>
        <w:r w:rsidRPr="00104DE8">
          <w:rPr>
            <w:rFonts w:ascii="Angsana New" w:hAnsi="Angsana New" w:cs="Angsana New"/>
            <w:sz w:val="30"/>
            <w:szCs w:val="30"/>
          </w:rPr>
          <w:fldChar w:fldCharType="begin"/>
        </w:r>
        <w:r w:rsidRPr="00104DE8">
          <w:rPr>
            <w:rFonts w:ascii="Angsana New" w:hAnsi="Angsana New" w:cs="Angsana New"/>
            <w:sz w:val="30"/>
            <w:szCs w:val="30"/>
          </w:rPr>
          <w:instrText xml:space="preserve"> PAGE   \* MERGEFORMAT </w:instrText>
        </w:r>
        <w:r w:rsidRPr="00104DE8">
          <w:rPr>
            <w:rFonts w:ascii="Angsana New" w:hAnsi="Angsana New" w:cs="Angsana New"/>
            <w:sz w:val="30"/>
            <w:szCs w:val="30"/>
          </w:rPr>
          <w:fldChar w:fldCharType="separate"/>
        </w:r>
        <w:r w:rsidRPr="006F080F">
          <w:rPr>
            <w:rFonts w:ascii="Angsana New" w:hAnsi="Angsana New" w:cs="Angsana New"/>
            <w:noProof/>
            <w:sz w:val="30"/>
            <w:szCs w:val="30"/>
          </w:rPr>
          <w:t>2</w:t>
        </w:r>
        <w:r w:rsidRPr="00104DE8">
          <w:rPr>
            <w:rFonts w:ascii="Angsana New" w:hAnsi="Angsana New" w:cs="Angsana New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0AE9581" w14:textId="77777777" w:rsidR="00A36F36" w:rsidRDefault="00A36F36">
      <w:r>
        <w:separator/>
      </w:r>
    </w:p>
  </w:footnote>
  <w:footnote w:type="continuationSeparator" w:id="0">
    <w:p w14:paraId="042B04CB" w14:textId="77777777" w:rsidR="00A36F36" w:rsidRDefault="00A36F3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3F79CD3" w14:textId="77777777" w:rsidR="00456E97" w:rsidRPr="00FA7747" w:rsidRDefault="00456E97" w:rsidP="006A168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ไทยฟู้ดส์ กรุ๊ป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 </w:t>
    </w:r>
    <w:r w:rsidRPr="00056AD8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14:paraId="7D4830A0" w14:textId="77777777" w:rsidR="00456E97" w:rsidRPr="00FA7747" w:rsidRDefault="00456E97" w:rsidP="006A168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557E7292" w14:textId="6931BFB2" w:rsidR="00456E97" w:rsidRDefault="00456E97" w:rsidP="006A168C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งวดสามเดือน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และเก้าเดือน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สิ้นสุดวันที่ </w:t>
    </w:r>
    <w:r w:rsidRPr="006F080F">
      <w:rPr>
        <w:rFonts w:ascii="Angsana New" w:hAnsi="Angsana New" w:cs="Angsana New"/>
        <w:sz w:val="32"/>
        <w:szCs w:val="32"/>
        <w:lang w:val="en-US" w:bidi="th-TH"/>
      </w:rPr>
      <w:t>30</w:t>
    </w:r>
    <w:r>
      <w:rPr>
        <w:rFonts w:ascii="Angsana New" w:hAnsi="Angsana New" w:cs="Angsana New"/>
        <w:sz w:val="32"/>
        <w:szCs w:val="32"/>
        <w:lang w:bidi="th-TH"/>
      </w:rPr>
      <w:t xml:space="preserve"> </w:t>
    </w:r>
    <w:r w:rsidRPr="00386C9B">
      <w:rPr>
        <w:rFonts w:ascii="Angsana New" w:hAnsi="Angsana New" w:cs="Angsana New"/>
        <w:b w:val="0"/>
        <w:bCs/>
        <w:sz w:val="32"/>
        <w:szCs w:val="32"/>
        <w:cs/>
        <w:lang w:bidi="th-TH"/>
      </w:rPr>
      <w:t>กันยายน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Pr="006F080F">
      <w:rPr>
        <w:rFonts w:ascii="Angsana New" w:hAnsi="Angsana New" w:cs="Angsana New"/>
        <w:sz w:val="32"/>
        <w:szCs w:val="32"/>
        <w:lang w:val="en-US" w:bidi="th-TH"/>
      </w:rPr>
      <w:t>2564</w:t>
    </w:r>
    <w:r>
      <w:rPr>
        <w:rFonts w:ascii="Angsana New" w:hAnsi="Angsana New" w:cs="Angsana New"/>
        <w:sz w:val="32"/>
        <w:szCs w:val="32"/>
        <w:lang w:bidi="th-TH"/>
      </w:rPr>
      <w:t xml:space="preserve"> 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>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34BDE1AA" w14:textId="77777777" w:rsidR="00456E97" w:rsidRPr="001A2350" w:rsidRDefault="00456E97" w:rsidP="001A2350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89742D" w14:textId="77777777" w:rsidR="00456E97" w:rsidRPr="00FA7747" w:rsidRDefault="00456E97" w:rsidP="006A168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ไทยฟู้ดส์ กรุ๊ป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 </w:t>
    </w:r>
    <w:r w:rsidRPr="00056AD8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14:paraId="483AB944" w14:textId="77777777" w:rsidR="00456E97" w:rsidRPr="00FA7747" w:rsidRDefault="00456E97" w:rsidP="006A168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0FE23428" w14:textId="2CEFC351" w:rsidR="00456E97" w:rsidRDefault="00456E97" w:rsidP="006A168C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งวดสามเดือน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และเก้าเดือน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สิ้นสุดวันที่ </w:t>
    </w:r>
    <w:r w:rsidRPr="006F080F">
      <w:rPr>
        <w:rFonts w:ascii="Angsana New" w:hAnsi="Angsana New" w:cs="Angsana New"/>
        <w:sz w:val="32"/>
        <w:szCs w:val="32"/>
        <w:lang w:val="en-US" w:bidi="th-TH"/>
      </w:rPr>
      <w:t>30</w:t>
    </w:r>
    <w:r>
      <w:rPr>
        <w:rFonts w:ascii="Angsana New" w:hAnsi="Angsana New" w:cs="Angsana New"/>
        <w:sz w:val="32"/>
        <w:szCs w:val="32"/>
        <w:lang w:bidi="th-TH"/>
      </w:rPr>
      <w:t xml:space="preserve"> </w:t>
    </w:r>
    <w:r w:rsidRPr="007628DE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กันยายน </w:t>
    </w:r>
    <w:r w:rsidRPr="006F080F">
      <w:rPr>
        <w:rFonts w:ascii="Angsana New" w:hAnsi="Angsana New" w:cs="Angsana New"/>
        <w:sz w:val="32"/>
        <w:szCs w:val="32"/>
        <w:lang w:val="en-US" w:bidi="th-TH"/>
      </w:rPr>
      <w:t>2564</w:t>
    </w:r>
    <w:r>
      <w:rPr>
        <w:rFonts w:ascii="Angsana New" w:hAnsi="Angsana New" w:cs="Angsana New"/>
        <w:sz w:val="32"/>
        <w:szCs w:val="32"/>
        <w:lang w:bidi="th-TH"/>
      </w:rPr>
      <w:t xml:space="preserve"> 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>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2683D9FB" w14:textId="77777777" w:rsidR="00456E97" w:rsidRPr="00410770" w:rsidRDefault="00456E97" w:rsidP="000E68A5">
    <w:pPr>
      <w:pStyle w:val="acctmainheading"/>
      <w:tabs>
        <w:tab w:val="left" w:pos="2235"/>
      </w:tabs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/>
        <w:b w:val="0"/>
        <w:bCs/>
        <w:sz w:val="32"/>
        <w:szCs w:val="32"/>
        <w:lang w:bidi="th-TH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414"/>
        </w:tabs>
        <w:ind w:left="414" w:hanging="360"/>
      </w:pPr>
      <w:rPr>
        <w:rFonts w:ascii="Symbol" w:hAnsi="Symbol" w:hint="default"/>
      </w:rPr>
    </w:lvl>
  </w:abstractNum>
  <w:abstractNum w:abstractNumId="1">
    <w:nsid w:val="05DC0631"/>
    <w:multiLevelType w:val="hybridMultilevel"/>
    <w:tmpl w:val="727695FC"/>
    <w:lvl w:ilvl="0" w:tplc="5E50BC5E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383237"/>
    <w:multiLevelType w:val="multilevel"/>
    <w:tmpl w:val="1948524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">
    <w:nsid w:val="0C8E54DA"/>
    <w:multiLevelType w:val="hybridMultilevel"/>
    <w:tmpl w:val="33801968"/>
    <w:lvl w:ilvl="0" w:tplc="FB9E5F4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0E5B68CD"/>
    <w:multiLevelType w:val="hybridMultilevel"/>
    <w:tmpl w:val="D6ECD696"/>
    <w:lvl w:ilvl="0" w:tplc="0170A502">
      <w:start w:val="29"/>
      <w:numFmt w:val="decimal"/>
      <w:lvlText w:val="%1"/>
      <w:lvlJc w:val="left"/>
      <w:pPr>
        <w:ind w:left="41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4" w:hanging="360"/>
      </w:pPr>
    </w:lvl>
    <w:lvl w:ilvl="2" w:tplc="0409001B" w:tentative="1">
      <w:start w:val="1"/>
      <w:numFmt w:val="lowerRoman"/>
      <w:lvlText w:val="%3."/>
      <w:lvlJc w:val="right"/>
      <w:pPr>
        <w:ind w:left="1854" w:hanging="180"/>
      </w:pPr>
    </w:lvl>
    <w:lvl w:ilvl="3" w:tplc="0409000F" w:tentative="1">
      <w:start w:val="1"/>
      <w:numFmt w:val="decimal"/>
      <w:lvlText w:val="%4."/>
      <w:lvlJc w:val="left"/>
      <w:pPr>
        <w:ind w:left="2574" w:hanging="360"/>
      </w:pPr>
    </w:lvl>
    <w:lvl w:ilvl="4" w:tplc="04090019" w:tentative="1">
      <w:start w:val="1"/>
      <w:numFmt w:val="lowerLetter"/>
      <w:lvlText w:val="%5."/>
      <w:lvlJc w:val="left"/>
      <w:pPr>
        <w:ind w:left="3294" w:hanging="360"/>
      </w:pPr>
    </w:lvl>
    <w:lvl w:ilvl="5" w:tplc="0409001B" w:tentative="1">
      <w:start w:val="1"/>
      <w:numFmt w:val="lowerRoman"/>
      <w:lvlText w:val="%6."/>
      <w:lvlJc w:val="right"/>
      <w:pPr>
        <w:ind w:left="4014" w:hanging="180"/>
      </w:pPr>
    </w:lvl>
    <w:lvl w:ilvl="6" w:tplc="0409000F" w:tentative="1">
      <w:start w:val="1"/>
      <w:numFmt w:val="decimal"/>
      <w:lvlText w:val="%7."/>
      <w:lvlJc w:val="left"/>
      <w:pPr>
        <w:ind w:left="4734" w:hanging="360"/>
      </w:pPr>
    </w:lvl>
    <w:lvl w:ilvl="7" w:tplc="04090019" w:tentative="1">
      <w:start w:val="1"/>
      <w:numFmt w:val="lowerLetter"/>
      <w:lvlText w:val="%8."/>
      <w:lvlJc w:val="left"/>
      <w:pPr>
        <w:ind w:left="5454" w:hanging="360"/>
      </w:pPr>
    </w:lvl>
    <w:lvl w:ilvl="8" w:tplc="0409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5">
    <w:nsid w:val="0FC8247F"/>
    <w:multiLevelType w:val="hybridMultilevel"/>
    <w:tmpl w:val="8B360670"/>
    <w:lvl w:ilvl="0" w:tplc="6A3CD896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4"/>
        <w:szCs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>
    <w:nsid w:val="10A40B2A"/>
    <w:multiLevelType w:val="multilevel"/>
    <w:tmpl w:val="5DA62AC8"/>
    <w:lvl w:ilvl="0">
      <w:start w:val="1"/>
      <w:numFmt w:val="decimal"/>
      <w:lvlText w:val="%1"/>
      <w:lvlJc w:val="left"/>
      <w:pPr>
        <w:tabs>
          <w:tab w:val="num" w:pos="3164"/>
        </w:tabs>
        <w:ind w:left="3164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3504"/>
        </w:tabs>
        <w:ind w:left="3504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844"/>
        </w:tabs>
        <w:ind w:left="3844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4185"/>
        </w:tabs>
        <w:ind w:left="4185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4525"/>
        </w:tabs>
        <w:ind w:left="4525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865"/>
        </w:tabs>
        <w:ind w:left="4865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5205"/>
        </w:tabs>
        <w:ind w:left="5205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5545"/>
        </w:tabs>
        <w:ind w:left="5545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885"/>
        </w:tabs>
        <w:ind w:left="5885" w:hanging="340"/>
      </w:pPr>
      <w:rPr>
        <w:rFonts w:ascii="Symbol" w:hAnsi="Symbol" w:hint="default"/>
      </w:rPr>
    </w:lvl>
  </w:abstractNum>
  <w:abstractNum w:abstractNumId="7">
    <w:nsid w:val="12AC16EE"/>
    <w:multiLevelType w:val="hybridMultilevel"/>
    <w:tmpl w:val="BD20E926"/>
    <w:lvl w:ilvl="0" w:tplc="CE2E57F0">
      <w:start w:val="31"/>
      <w:numFmt w:val="decimal"/>
      <w:lvlText w:val="%1"/>
      <w:lvlJc w:val="left"/>
      <w:pPr>
        <w:ind w:left="720" w:hanging="360"/>
      </w:pPr>
      <w:rPr>
        <w:rFonts w:ascii="Angsana New" w:hAnsi="Angsana New" w:cs="Angsana New" w:hint="cs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2A1ABC"/>
    <w:multiLevelType w:val="hybridMultilevel"/>
    <w:tmpl w:val="38626266"/>
    <w:lvl w:ilvl="0" w:tplc="ED580B06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185C3160"/>
    <w:multiLevelType w:val="multilevel"/>
    <w:tmpl w:val="0544858A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>
    <w:nsid w:val="1D5A3F09"/>
    <w:multiLevelType w:val="hybridMultilevel"/>
    <w:tmpl w:val="3F340342"/>
    <w:lvl w:ilvl="0" w:tplc="4C50176C">
      <w:start w:val="29"/>
      <w:numFmt w:val="decimal"/>
      <w:lvlText w:val="%1"/>
      <w:lvlJc w:val="left"/>
      <w:pPr>
        <w:ind w:left="414" w:hanging="360"/>
      </w:pPr>
      <w:rPr>
        <w:rFonts w:ascii="Angsana New" w:hAnsi="Angsana New" w:cs="Angsana New" w:hint="cs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134" w:hanging="360"/>
      </w:pPr>
    </w:lvl>
    <w:lvl w:ilvl="2" w:tplc="0409001B" w:tentative="1">
      <w:start w:val="1"/>
      <w:numFmt w:val="lowerRoman"/>
      <w:lvlText w:val="%3."/>
      <w:lvlJc w:val="right"/>
      <w:pPr>
        <w:ind w:left="1854" w:hanging="180"/>
      </w:pPr>
    </w:lvl>
    <w:lvl w:ilvl="3" w:tplc="0409000F" w:tentative="1">
      <w:start w:val="1"/>
      <w:numFmt w:val="decimal"/>
      <w:lvlText w:val="%4."/>
      <w:lvlJc w:val="left"/>
      <w:pPr>
        <w:ind w:left="2574" w:hanging="360"/>
      </w:pPr>
    </w:lvl>
    <w:lvl w:ilvl="4" w:tplc="04090019" w:tentative="1">
      <w:start w:val="1"/>
      <w:numFmt w:val="lowerLetter"/>
      <w:lvlText w:val="%5."/>
      <w:lvlJc w:val="left"/>
      <w:pPr>
        <w:ind w:left="3294" w:hanging="360"/>
      </w:pPr>
    </w:lvl>
    <w:lvl w:ilvl="5" w:tplc="0409001B" w:tentative="1">
      <w:start w:val="1"/>
      <w:numFmt w:val="lowerRoman"/>
      <w:lvlText w:val="%6."/>
      <w:lvlJc w:val="right"/>
      <w:pPr>
        <w:ind w:left="4014" w:hanging="180"/>
      </w:pPr>
    </w:lvl>
    <w:lvl w:ilvl="6" w:tplc="0409000F" w:tentative="1">
      <w:start w:val="1"/>
      <w:numFmt w:val="decimal"/>
      <w:lvlText w:val="%7."/>
      <w:lvlJc w:val="left"/>
      <w:pPr>
        <w:ind w:left="4734" w:hanging="360"/>
      </w:pPr>
    </w:lvl>
    <w:lvl w:ilvl="7" w:tplc="04090019" w:tentative="1">
      <w:start w:val="1"/>
      <w:numFmt w:val="lowerLetter"/>
      <w:lvlText w:val="%8."/>
      <w:lvlJc w:val="left"/>
      <w:pPr>
        <w:ind w:left="5454" w:hanging="360"/>
      </w:pPr>
    </w:lvl>
    <w:lvl w:ilvl="8" w:tplc="0409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13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>
    <w:nsid w:val="2AE67077"/>
    <w:multiLevelType w:val="hybridMultilevel"/>
    <w:tmpl w:val="8842DE3C"/>
    <w:lvl w:ilvl="0" w:tplc="91A013FE">
      <w:start w:val="32"/>
      <w:numFmt w:val="decimal"/>
      <w:lvlText w:val="%1"/>
      <w:lvlJc w:val="left"/>
      <w:pPr>
        <w:ind w:left="720" w:hanging="360"/>
      </w:pPr>
      <w:rPr>
        <w:rFonts w:ascii="Angsana New" w:hAnsi="Angsana New" w:cs="Angsana New" w:hint="cs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6">
    <w:nsid w:val="366E5931"/>
    <w:multiLevelType w:val="hybridMultilevel"/>
    <w:tmpl w:val="D04EF266"/>
    <w:lvl w:ilvl="0" w:tplc="EB549A1A">
      <w:start w:val="15"/>
      <w:numFmt w:val="decimal"/>
      <w:lvlText w:val="%1"/>
      <w:lvlJc w:val="left"/>
      <w:pPr>
        <w:ind w:left="720" w:hanging="360"/>
      </w:pPr>
      <w:rPr>
        <w:rFonts w:ascii="Angsana New" w:hAnsi="Angsana New" w:cs="Angsana New" w:hint="cs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7852C48"/>
    <w:multiLevelType w:val="hybridMultilevel"/>
    <w:tmpl w:val="F38C09B8"/>
    <w:lvl w:ilvl="0" w:tplc="14F8BFE4">
      <w:start w:val="1"/>
      <w:numFmt w:val="decimal"/>
      <w:lvlText w:val="%1)"/>
      <w:lvlJc w:val="left"/>
      <w:pPr>
        <w:ind w:left="8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98" w:hanging="360"/>
      </w:pPr>
    </w:lvl>
    <w:lvl w:ilvl="2" w:tplc="0409001B" w:tentative="1">
      <w:start w:val="1"/>
      <w:numFmt w:val="lowerRoman"/>
      <w:lvlText w:val="%3."/>
      <w:lvlJc w:val="right"/>
      <w:pPr>
        <w:ind w:left="2318" w:hanging="180"/>
      </w:p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18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i/>
        <w:iCs/>
      </w:rPr>
    </w:lvl>
    <w:lvl w:ilvl="1" w:tplc="04090003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9">
    <w:nsid w:val="3FA25FA2"/>
    <w:multiLevelType w:val="hybridMultilevel"/>
    <w:tmpl w:val="CB9A92B2"/>
    <w:lvl w:ilvl="0" w:tplc="093C84D2">
      <w:start w:val="1"/>
      <w:numFmt w:val="thaiLetters"/>
      <w:lvlText w:val="(%1)"/>
      <w:lvlJc w:val="left"/>
      <w:pPr>
        <w:ind w:left="63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3FC94AA7"/>
    <w:multiLevelType w:val="hybridMultilevel"/>
    <w:tmpl w:val="306CFE90"/>
    <w:lvl w:ilvl="0" w:tplc="8DC6784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>
    <w:nsid w:val="425B5A3E"/>
    <w:multiLevelType w:val="hybridMultilevel"/>
    <w:tmpl w:val="C6A2D344"/>
    <w:lvl w:ilvl="0" w:tplc="6DA4A34E">
      <w:start w:val="28"/>
      <w:numFmt w:val="decimal"/>
      <w:lvlText w:val="%1"/>
      <w:lvlJc w:val="left"/>
      <w:pPr>
        <w:ind w:left="414" w:hanging="360"/>
      </w:pPr>
      <w:rPr>
        <w:rFonts w:asciiTheme="majorBidi" w:hAnsiTheme="majorBidi" w:cstheme="majorBidi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134" w:hanging="360"/>
      </w:pPr>
    </w:lvl>
    <w:lvl w:ilvl="2" w:tplc="0409001B" w:tentative="1">
      <w:start w:val="1"/>
      <w:numFmt w:val="lowerRoman"/>
      <w:lvlText w:val="%3."/>
      <w:lvlJc w:val="right"/>
      <w:pPr>
        <w:ind w:left="1854" w:hanging="180"/>
      </w:pPr>
    </w:lvl>
    <w:lvl w:ilvl="3" w:tplc="0409000F" w:tentative="1">
      <w:start w:val="1"/>
      <w:numFmt w:val="decimal"/>
      <w:lvlText w:val="%4."/>
      <w:lvlJc w:val="left"/>
      <w:pPr>
        <w:ind w:left="2574" w:hanging="360"/>
      </w:pPr>
    </w:lvl>
    <w:lvl w:ilvl="4" w:tplc="04090019" w:tentative="1">
      <w:start w:val="1"/>
      <w:numFmt w:val="lowerLetter"/>
      <w:lvlText w:val="%5."/>
      <w:lvlJc w:val="left"/>
      <w:pPr>
        <w:ind w:left="3294" w:hanging="360"/>
      </w:pPr>
    </w:lvl>
    <w:lvl w:ilvl="5" w:tplc="0409001B" w:tentative="1">
      <w:start w:val="1"/>
      <w:numFmt w:val="lowerRoman"/>
      <w:lvlText w:val="%6."/>
      <w:lvlJc w:val="right"/>
      <w:pPr>
        <w:ind w:left="4014" w:hanging="180"/>
      </w:pPr>
    </w:lvl>
    <w:lvl w:ilvl="6" w:tplc="0409000F" w:tentative="1">
      <w:start w:val="1"/>
      <w:numFmt w:val="decimal"/>
      <w:lvlText w:val="%7."/>
      <w:lvlJc w:val="left"/>
      <w:pPr>
        <w:ind w:left="4734" w:hanging="360"/>
      </w:pPr>
    </w:lvl>
    <w:lvl w:ilvl="7" w:tplc="04090019" w:tentative="1">
      <w:start w:val="1"/>
      <w:numFmt w:val="lowerLetter"/>
      <w:lvlText w:val="%8."/>
      <w:lvlJc w:val="left"/>
      <w:pPr>
        <w:ind w:left="5454" w:hanging="360"/>
      </w:pPr>
    </w:lvl>
    <w:lvl w:ilvl="8" w:tplc="0409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22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7263C93"/>
    <w:multiLevelType w:val="multilevel"/>
    <w:tmpl w:val="77B0FA3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4">
    <w:nsid w:val="48DF46ED"/>
    <w:multiLevelType w:val="hybridMultilevel"/>
    <w:tmpl w:val="745E9346"/>
    <w:lvl w:ilvl="0" w:tplc="74A6965A">
      <w:start w:val="706"/>
      <w:numFmt w:val="bullet"/>
      <w:lvlText w:val="-"/>
      <w:lvlJc w:val="left"/>
      <w:pPr>
        <w:ind w:left="720" w:hanging="360"/>
      </w:pPr>
      <w:rPr>
        <w:rFonts w:ascii="Angsana New" w:eastAsia="Arial" w:hAnsi="Angsana New" w:cs="Angsana New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4A454AF"/>
    <w:multiLevelType w:val="hybridMultilevel"/>
    <w:tmpl w:val="8C400564"/>
    <w:lvl w:ilvl="0" w:tplc="19AC4482">
      <w:start w:val="2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7">
    <w:nsid w:val="5DF83556"/>
    <w:multiLevelType w:val="hybridMultilevel"/>
    <w:tmpl w:val="E6C0D1C4"/>
    <w:lvl w:ilvl="0" w:tplc="84AEA0D0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8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9">
    <w:nsid w:val="60055AF9"/>
    <w:multiLevelType w:val="hybridMultilevel"/>
    <w:tmpl w:val="B808B1C6"/>
    <w:lvl w:ilvl="0" w:tplc="FCEC74FE">
      <w:start w:val="32"/>
      <w:numFmt w:val="decimal"/>
      <w:lvlText w:val="%1"/>
      <w:lvlJc w:val="left"/>
      <w:pPr>
        <w:ind w:left="720" w:hanging="360"/>
      </w:pPr>
      <w:rPr>
        <w:rFonts w:ascii="Angsana New" w:hAnsi="Angsana New" w:cs="Angsana New" w:hint="cs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>
    <w:nsid w:val="628A2508"/>
    <w:multiLevelType w:val="hybridMultilevel"/>
    <w:tmpl w:val="1EBA44DE"/>
    <w:lvl w:ilvl="0" w:tplc="C1FC5C6A">
      <w:start w:val="1"/>
      <w:numFmt w:val="bullet"/>
      <w:lvlText w:val="-"/>
      <w:lvlJc w:val="left"/>
      <w:pPr>
        <w:ind w:left="1440" w:hanging="360"/>
      </w:pPr>
      <w:rPr>
        <w:rFonts w:ascii="Angsana New" w:hAnsi="Angsana New" w:cs="Times New Roman" w:hint="default"/>
        <w:color w:val="auto"/>
        <w:sz w:val="30"/>
        <w:szCs w:val="30"/>
        <w:lang w:bidi="th-TH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>
    <w:nsid w:val="64943F59"/>
    <w:multiLevelType w:val="hybridMultilevel"/>
    <w:tmpl w:val="D75EC85C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3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5">
    <w:nsid w:val="6CF30805"/>
    <w:multiLevelType w:val="hybridMultilevel"/>
    <w:tmpl w:val="BB66E67E"/>
    <w:lvl w:ilvl="0" w:tplc="56D834F4">
      <w:start w:val="35"/>
      <w:numFmt w:val="decimal"/>
      <w:lvlText w:val="%1"/>
      <w:lvlJc w:val="left"/>
      <w:pPr>
        <w:ind w:left="720" w:hanging="360"/>
      </w:pPr>
      <w:rPr>
        <w:rFonts w:ascii="Angsana New" w:hAnsi="Angsana New" w:cs="Angsana New" w:hint="cs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10F1340"/>
    <w:multiLevelType w:val="multilevel"/>
    <w:tmpl w:val="CB06228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7">
    <w:nsid w:val="77D026E7"/>
    <w:multiLevelType w:val="singleLevel"/>
    <w:tmpl w:val="C1FC5C6A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default"/>
        <w:color w:val="auto"/>
        <w:sz w:val="30"/>
        <w:szCs w:val="30"/>
        <w:lang w:bidi="th-TH"/>
      </w:rPr>
    </w:lvl>
  </w:abstractNum>
  <w:abstractNum w:abstractNumId="38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39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23"/>
  </w:num>
  <w:num w:numId="4">
    <w:abstractNumId w:val="20"/>
  </w:num>
  <w:num w:numId="5">
    <w:abstractNumId w:val="1"/>
  </w:num>
  <w:num w:numId="6">
    <w:abstractNumId w:val="30"/>
  </w:num>
  <w:num w:numId="7">
    <w:abstractNumId w:val="10"/>
  </w:num>
  <w:num w:numId="8">
    <w:abstractNumId w:val="17"/>
  </w:num>
  <w:num w:numId="9">
    <w:abstractNumId w:val="9"/>
  </w:num>
  <w:num w:numId="10">
    <w:abstractNumId w:val="38"/>
  </w:num>
  <w:num w:numId="11">
    <w:abstractNumId w:val="11"/>
  </w:num>
  <w:num w:numId="12">
    <w:abstractNumId w:val="8"/>
  </w:num>
  <w:num w:numId="13">
    <w:abstractNumId w:val="33"/>
  </w:num>
  <w:num w:numId="14">
    <w:abstractNumId w:val="27"/>
  </w:num>
  <w:num w:numId="15">
    <w:abstractNumId w:val="22"/>
  </w:num>
  <w:num w:numId="16">
    <w:abstractNumId w:val="5"/>
  </w:num>
  <w:num w:numId="17">
    <w:abstractNumId w:val="34"/>
  </w:num>
  <w:num w:numId="18">
    <w:abstractNumId w:val="13"/>
  </w:num>
  <w:num w:numId="19">
    <w:abstractNumId w:val="39"/>
  </w:num>
  <w:num w:numId="20">
    <w:abstractNumId w:val="21"/>
  </w:num>
  <w:num w:numId="21">
    <w:abstractNumId w:val="15"/>
  </w:num>
  <w:num w:numId="22">
    <w:abstractNumId w:val="28"/>
  </w:num>
  <w:num w:numId="23">
    <w:abstractNumId w:val="4"/>
  </w:num>
  <w:num w:numId="24">
    <w:abstractNumId w:val="36"/>
  </w:num>
  <w:num w:numId="25">
    <w:abstractNumId w:val="12"/>
  </w:num>
  <w:num w:numId="26">
    <w:abstractNumId w:val="25"/>
  </w:num>
  <w:num w:numId="27">
    <w:abstractNumId w:val="19"/>
  </w:num>
  <w:num w:numId="28">
    <w:abstractNumId w:val="32"/>
  </w:num>
  <w:num w:numId="29">
    <w:abstractNumId w:val="14"/>
  </w:num>
  <w:num w:numId="30">
    <w:abstractNumId w:val="7"/>
  </w:num>
  <w:num w:numId="31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2">
    <w:abstractNumId w:val="29"/>
  </w:num>
  <w:num w:numId="33">
    <w:abstractNumId w:val="3"/>
  </w:num>
  <w:num w:numId="34">
    <w:abstractNumId w:val="24"/>
  </w:num>
  <w:num w:numId="35">
    <w:abstractNumId w:val="2"/>
  </w:num>
  <w:num w:numId="36">
    <w:abstractNumId w:val="35"/>
  </w:num>
  <w:num w:numId="37">
    <w:abstractNumId w:val="16"/>
  </w:num>
  <w:num w:numId="38">
    <w:abstractNumId w:val="37"/>
  </w:num>
  <w:num w:numId="39">
    <w:abstractNumId w:val="31"/>
  </w:num>
  <w:num w:numId="40">
    <w:abstractNumId w:val="26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5CFC"/>
    <w:rsid w:val="000000B4"/>
    <w:rsid w:val="00000696"/>
    <w:rsid w:val="00000710"/>
    <w:rsid w:val="00000CFC"/>
    <w:rsid w:val="00001496"/>
    <w:rsid w:val="000014B1"/>
    <w:rsid w:val="00001BEF"/>
    <w:rsid w:val="00002D6B"/>
    <w:rsid w:val="000039AE"/>
    <w:rsid w:val="00003C10"/>
    <w:rsid w:val="00003CF2"/>
    <w:rsid w:val="0000435C"/>
    <w:rsid w:val="0000464A"/>
    <w:rsid w:val="00004819"/>
    <w:rsid w:val="000048AA"/>
    <w:rsid w:val="000048D4"/>
    <w:rsid w:val="00004924"/>
    <w:rsid w:val="00005185"/>
    <w:rsid w:val="000053AE"/>
    <w:rsid w:val="0000588E"/>
    <w:rsid w:val="00005ACB"/>
    <w:rsid w:val="00005BAB"/>
    <w:rsid w:val="00005D4F"/>
    <w:rsid w:val="0000618B"/>
    <w:rsid w:val="00006318"/>
    <w:rsid w:val="00006518"/>
    <w:rsid w:val="00006EAC"/>
    <w:rsid w:val="000071A6"/>
    <w:rsid w:val="00007244"/>
    <w:rsid w:val="00007840"/>
    <w:rsid w:val="0000786B"/>
    <w:rsid w:val="00007B57"/>
    <w:rsid w:val="00007E1E"/>
    <w:rsid w:val="00010355"/>
    <w:rsid w:val="00010374"/>
    <w:rsid w:val="00010872"/>
    <w:rsid w:val="00010B5B"/>
    <w:rsid w:val="00011099"/>
    <w:rsid w:val="000112EE"/>
    <w:rsid w:val="000115FB"/>
    <w:rsid w:val="000118E2"/>
    <w:rsid w:val="0001192B"/>
    <w:rsid w:val="00011ED6"/>
    <w:rsid w:val="00012E83"/>
    <w:rsid w:val="00013298"/>
    <w:rsid w:val="000135F7"/>
    <w:rsid w:val="0001362D"/>
    <w:rsid w:val="0001364C"/>
    <w:rsid w:val="0001396E"/>
    <w:rsid w:val="00013BC5"/>
    <w:rsid w:val="00013C82"/>
    <w:rsid w:val="00013F84"/>
    <w:rsid w:val="00014A28"/>
    <w:rsid w:val="00014E88"/>
    <w:rsid w:val="00014FAB"/>
    <w:rsid w:val="00015AE5"/>
    <w:rsid w:val="00015C52"/>
    <w:rsid w:val="00015C94"/>
    <w:rsid w:val="000160AC"/>
    <w:rsid w:val="00016375"/>
    <w:rsid w:val="000166C1"/>
    <w:rsid w:val="000167B2"/>
    <w:rsid w:val="00016879"/>
    <w:rsid w:val="0001716A"/>
    <w:rsid w:val="0001741A"/>
    <w:rsid w:val="00017571"/>
    <w:rsid w:val="000177F4"/>
    <w:rsid w:val="000179F5"/>
    <w:rsid w:val="00020021"/>
    <w:rsid w:val="00020110"/>
    <w:rsid w:val="00020144"/>
    <w:rsid w:val="00020380"/>
    <w:rsid w:val="0002041C"/>
    <w:rsid w:val="0002055E"/>
    <w:rsid w:val="00020575"/>
    <w:rsid w:val="00020882"/>
    <w:rsid w:val="00020934"/>
    <w:rsid w:val="00020E35"/>
    <w:rsid w:val="00020F08"/>
    <w:rsid w:val="00020F97"/>
    <w:rsid w:val="00021255"/>
    <w:rsid w:val="000213D3"/>
    <w:rsid w:val="0002165D"/>
    <w:rsid w:val="00021715"/>
    <w:rsid w:val="00022087"/>
    <w:rsid w:val="000222F7"/>
    <w:rsid w:val="00022856"/>
    <w:rsid w:val="00022CE8"/>
    <w:rsid w:val="00022D89"/>
    <w:rsid w:val="000234B4"/>
    <w:rsid w:val="00023CE6"/>
    <w:rsid w:val="00024174"/>
    <w:rsid w:val="00024953"/>
    <w:rsid w:val="00024DB8"/>
    <w:rsid w:val="00024F30"/>
    <w:rsid w:val="00025147"/>
    <w:rsid w:val="0002534C"/>
    <w:rsid w:val="00025392"/>
    <w:rsid w:val="000255BE"/>
    <w:rsid w:val="00025A43"/>
    <w:rsid w:val="00025A8E"/>
    <w:rsid w:val="00025B37"/>
    <w:rsid w:val="00025D60"/>
    <w:rsid w:val="00025F58"/>
    <w:rsid w:val="00026132"/>
    <w:rsid w:val="0002666D"/>
    <w:rsid w:val="00026FC8"/>
    <w:rsid w:val="00027160"/>
    <w:rsid w:val="00027352"/>
    <w:rsid w:val="00027659"/>
    <w:rsid w:val="00027889"/>
    <w:rsid w:val="00027A02"/>
    <w:rsid w:val="00027A4F"/>
    <w:rsid w:val="00027B8E"/>
    <w:rsid w:val="00027BD5"/>
    <w:rsid w:val="0003059C"/>
    <w:rsid w:val="00031492"/>
    <w:rsid w:val="0003169D"/>
    <w:rsid w:val="00031980"/>
    <w:rsid w:val="00031A44"/>
    <w:rsid w:val="00031ADE"/>
    <w:rsid w:val="00031B7F"/>
    <w:rsid w:val="00031F68"/>
    <w:rsid w:val="000320F5"/>
    <w:rsid w:val="000327D3"/>
    <w:rsid w:val="00032891"/>
    <w:rsid w:val="00032ABF"/>
    <w:rsid w:val="00032BC0"/>
    <w:rsid w:val="00032D73"/>
    <w:rsid w:val="0003340E"/>
    <w:rsid w:val="00033483"/>
    <w:rsid w:val="000335AA"/>
    <w:rsid w:val="0003374C"/>
    <w:rsid w:val="00033EFB"/>
    <w:rsid w:val="0003448F"/>
    <w:rsid w:val="00034533"/>
    <w:rsid w:val="000347E9"/>
    <w:rsid w:val="000349F5"/>
    <w:rsid w:val="00034F17"/>
    <w:rsid w:val="000351D6"/>
    <w:rsid w:val="00035579"/>
    <w:rsid w:val="000357E6"/>
    <w:rsid w:val="00035878"/>
    <w:rsid w:val="0003598D"/>
    <w:rsid w:val="00035A15"/>
    <w:rsid w:val="00035AF0"/>
    <w:rsid w:val="00035B88"/>
    <w:rsid w:val="00035ED5"/>
    <w:rsid w:val="00035EDC"/>
    <w:rsid w:val="00036165"/>
    <w:rsid w:val="00036395"/>
    <w:rsid w:val="00036647"/>
    <w:rsid w:val="000366B9"/>
    <w:rsid w:val="00036C24"/>
    <w:rsid w:val="00036E95"/>
    <w:rsid w:val="00036FB5"/>
    <w:rsid w:val="0003704A"/>
    <w:rsid w:val="0003743E"/>
    <w:rsid w:val="0003790F"/>
    <w:rsid w:val="00037979"/>
    <w:rsid w:val="00037C93"/>
    <w:rsid w:val="00037D91"/>
    <w:rsid w:val="00037E6A"/>
    <w:rsid w:val="0004047E"/>
    <w:rsid w:val="000404E2"/>
    <w:rsid w:val="00040791"/>
    <w:rsid w:val="00040952"/>
    <w:rsid w:val="00040A82"/>
    <w:rsid w:val="00040B45"/>
    <w:rsid w:val="00040D36"/>
    <w:rsid w:val="00040E69"/>
    <w:rsid w:val="00041597"/>
    <w:rsid w:val="00041609"/>
    <w:rsid w:val="000418B6"/>
    <w:rsid w:val="000418E4"/>
    <w:rsid w:val="00041C82"/>
    <w:rsid w:val="00041E72"/>
    <w:rsid w:val="000423BE"/>
    <w:rsid w:val="00042503"/>
    <w:rsid w:val="00042935"/>
    <w:rsid w:val="00042F74"/>
    <w:rsid w:val="00043002"/>
    <w:rsid w:val="0004334B"/>
    <w:rsid w:val="00043355"/>
    <w:rsid w:val="000433E0"/>
    <w:rsid w:val="000434F1"/>
    <w:rsid w:val="00043523"/>
    <w:rsid w:val="00043DDD"/>
    <w:rsid w:val="00043EF5"/>
    <w:rsid w:val="000441C7"/>
    <w:rsid w:val="0004445C"/>
    <w:rsid w:val="000444A8"/>
    <w:rsid w:val="00044BAF"/>
    <w:rsid w:val="000450D9"/>
    <w:rsid w:val="000452CD"/>
    <w:rsid w:val="000455BD"/>
    <w:rsid w:val="000456CC"/>
    <w:rsid w:val="00045740"/>
    <w:rsid w:val="00045C10"/>
    <w:rsid w:val="00045E6A"/>
    <w:rsid w:val="000463AC"/>
    <w:rsid w:val="000465C7"/>
    <w:rsid w:val="000468A5"/>
    <w:rsid w:val="00046BCB"/>
    <w:rsid w:val="000478DC"/>
    <w:rsid w:val="00047A7F"/>
    <w:rsid w:val="00050223"/>
    <w:rsid w:val="00050935"/>
    <w:rsid w:val="00050C03"/>
    <w:rsid w:val="00050CCF"/>
    <w:rsid w:val="00050DDE"/>
    <w:rsid w:val="00051179"/>
    <w:rsid w:val="00051417"/>
    <w:rsid w:val="000514D1"/>
    <w:rsid w:val="00051519"/>
    <w:rsid w:val="000517C5"/>
    <w:rsid w:val="00051E25"/>
    <w:rsid w:val="00052251"/>
    <w:rsid w:val="000523E0"/>
    <w:rsid w:val="000529F4"/>
    <w:rsid w:val="0005353C"/>
    <w:rsid w:val="0005373E"/>
    <w:rsid w:val="000537B4"/>
    <w:rsid w:val="000540DA"/>
    <w:rsid w:val="00054433"/>
    <w:rsid w:val="000545DF"/>
    <w:rsid w:val="00054791"/>
    <w:rsid w:val="00054A85"/>
    <w:rsid w:val="00054E30"/>
    <w:rsid w:val="00054E92"/>
    <w:rsid w:val="0005542F"/>
    <w:rsid w:val="000554F0"/>
    <w:rsid w:val="00055589"/>
    <w:rsid w:val="00055707"/>
    <w:rsid w:val="0005578C"/>
    <w:rsid w:val="00055825"/>
    <w:rsid w:val="000558C4"/>
    <w:rsid w:val="000559FF"/>
    <w:rsid w:val="00055A41"/>
    <w:rsid w:val="000567D5"/>
    <w:rsid w:val="00056866"/>
    <w:rsid w:val="00056AD8"/>
    <w:rsid w:val="00056DAC"/>
    <w:rsid w:val="000570A0"/>
    <w:rsid w:val="00057CD9"/>
    <w:rsid w:val="000607CE"/>
    <w:rsid w:val="000607E3"/>
    <w:rsid w:val="000609B2"/>
    <w:rsid w:val="00061492"/>
    <w:rsid w:val="00061661"/>
    <w:rsid w:val="00061B0E"/>
    <w:rsid w:val="00061CDD"/>
    <w:rsid w:val="000623B2"/>
    <w:rsid w:val="00062766"/>
    <w:rsid w:val="0006276B"/>
    <w:rsid w:val="00062A3C"/>
    <w:rsid w:val="00062B25"/>
    <w:rsid w:val="00062B9C"/>
    <w:rsid w:val="00062F48"/>
    <w:rsid w:val="0006301D"/>
    <w:rsid w:val="0006305F"/>
    <w:rsid w:val="00063267"/>
    <w:rsid w:val="000639A9"/>
    <w:rsid w:val="00063B85"/>
    <w:rsid w:val="00063DE4"/>
    <w:rsid w:val="00063E2C"/>
    <w:rsid w:val="000643EC"/>
    <w:rsid w:val="00064DF1"/>
    <w:rsid w:val="00064F5A"/>
    <w:rsid w:val="00065008"/>
    <w:rsid w:val="0006504B"/>
    <w:rsid w:val="0006537A"/>
    <w:rsid w:val="00065604"/>
    <w:rsid w:val="00065C76"/>
    <w:rsid w:val="00065E36"/>
    <w:rsid w:val="00065E8B"/>
    <w:rsid w:val="00065F63"/>
    <w:rsid w:val="00065FEA"/>
    <w:rsid w:val="000660C5"/>
    <w:rsid w:val="00066236"/>
    <w:rsid w:val="00066642"/>
    <w:rsid w:val="00066702"/>
    <w:rsid w:val="000669E9"/>
    <w:rsid w:val="00066F5E"/>
    <w:rsid w:val="00067039"/>
    <w:rsid w:val="000672F9"/>
    <w:rsid w:val="00067374"/>
    <w:rsid w:val="000675C1"/>
    <w:rsid w:val="00067F78"/>
    <w:rsid w:val="000701C9"/>
    <w:rsid w:val="00070559"/>
    <w:rsid w:val="0007075C"/>
    <w:rsid w:val="00070791"/>
    <w:rsid w:val="000717C9"/>
    <w:rsid w:val="00071C18"/>
    <w:rsid w:val="00071C3D"/>
    <w:rsid w:val="00071DAC"/>
    <w:rsid w:val="00071E82"/>
    <w:rsid w:val="00072003"/>
    <w:rsid w:val="00072552"/>
    <w:rsid w:val="00072E91"/>
    <w:rsid w:val="0007321B"/>
    <w:rsid w:val="00073367"/>
    <w:rsid w:val="000746CC"/>
    <w:rsid w:val="00074891"/>
    <w:rsid w:val="00074F14"/>
    <w:rsid w:val="00075255"/>
    <w:rsid w:val="00075907"/>
    <w:rsid w:val="00075927"/>
    <w:rsid w:val="00075B4D"/>
    <w:rsid w:val="00075EC4"/>
    <w:rsid w:val="00075EEF"/>
    <w:rsid w:val="00075FFE"/>
    <w:rsid w:val="0007614C"/>
    <w:rsid w:val="00076269"/>
    <w:rsid w:val="00076B57"/>
    <w:rsid w:val="00076F6A"/>
    <w:rsid w:val="00077166"/>
    <w:rsid w:val="00077245"/>
    <w:rsid w:val="00077588"/>
    <w:rsid w:val="00077E11"/>
    <w:rsid w:val="000804DC"/>
    <w:rsid w:val="000805D4"/>
    <w:rsid w:val="0008074C"/>
    <w:rsid w:val="00081278"/>
    <w:rsid w:val="0008157C"/>
    <w:rsid w:val="00081A14"/>
    <w:rsid w:val="0008283A"/>
    <w:rsid w:val="00082881"/>
    <w:rsid w:val="00082944"/>
    <w:rsid w:val="00083190"/>
    <w:rsid w:val="000831D8"/>
    <w:rsid w:val="0008327F"/>
    <w:rsid w:val="00083728"/>
    <w:rsid w:val="000837D5"/>
    <w:rsid w:val="00084299"/>
    <w:rsid w:val="00084448"/>
    <w:rsid w:val="000847C3"/>
    <w:rsid w:val="00084E43"/>
    <w:rsid w:val="00084E93"/>
    <w:rsid w:val="00084F56"/>
    <w:rsid w:val="00085069"/>
    <w:rsid w:val="00085378"/>
    <w:rsid w:val="000856F3"/>
    <w:rsid w:val="00085844"/>
    <w:rsid w:val="00085DF3"/>
    <w:rsid w:val="00085EAB"/>
    <w:rsid w:val="00085F5F"/>
    <w:rsid w:val="00086220"/>
    <w:rsid w:val="00086222"/>
    <w:rsid w:val="00086424"/>
    <w:rsid w:val="00086479"/>
    <w:rsid w:val="00086754"/>
    <w:rsid w:val="000868BE"/>
    <w:rsid w:val="00086D0E"/>
    <w:rsid w:val="00086F0F"/>
    <w:rsid w:val="0008707A"/>
    <w:rsid w:val="0008741C"/>
    <w:rsid w:val="00087679"/>
    <w:rsid w:val="00087870"/>
    <w:rsid w:val="00087EDA"/>
    <w:rsid w:val="00087F6D"/>
    <w:rsid w:val="00087FC0"/>
    <w:rsid w:val="000900D2"/>
    <w:rsid w:val="000901E2"/>
    <w:rsid w:val="00090473"/>
    <w:rsid w:val="000904B7"/>
    <w:rsid w:val="0009057C"/>
    <w:rsid w:val="00090879"/>
    <w:rsid w:val="00090AF1"/>
    <w:rsid w:val="00090EBA"/>
    <w:rsid w:val="00090F48"/>
    <w:rsid w:val="000913A0"/>
    <w:rsid w:val="00091A33"/>
    <w:rsid w:val="00092224"/>
    <w:rsid w:val="00092A70"/>
    <w:rsid w:val="00092B09"/>
    <w:rsid w:val="00092C61"/>
    <w:rsid w:val="0009353D"/>
    <w:rsid w:val="00093B30"/>
    <w:rsid w:val="000941E2"/>
    <w:rsid w:val="0009430A"/>
    <w:rsid w:val="0009470A"/>
    <w:rsid w:val="00094BAF"/>
    <w:rsid w:val="00094D1B"/>
    <w:rsid w:val="00094DD3"/>
    <w:rsid w:val="00094E49"/>
    <w:rsid w:val="00094FB4"/>
    <w:rsid w:val="00094FF6"/>
    <w:rsid w:val="00095034"/>
    <w:rsid w:val="00095A5F"/>
    <w:rsid w:val="00095A79"/>
    <w:rsid w:val="00095D48"/>
    <w:rsid w:val="00095E09"/>
    <w:rsid w:val="0009639D"/>
    <w:rsid w:val="00096423"/>
    <w:rsid w:val="0009664B"/>
    <w:rsid w:val="000967D6"/>
    <w:rsid w:val="000973CF"/>
    <w:rsid w:val="00097492"/>
    <w:rsid w:val="000974E9"/>
    <w:rsid w:val="000975F5"/>
    <w:rsid w:val="00097659"/>
    <w:rsid w:val="00097B4C"/>
    <w:rsid w:val="00097DF2"/>
    <w:rsid w:val="000A0559"/>
    <w:rsid w:val="000A0727"/>
    <w:rsid w:val="000A089E"/>
    <w:rsid w:val="000A0AB8"/>
    <w:rsid w:val="000A0BB9"/>
    <w:rsid w:val="000A0FBB"/>
    <w:rsid w:val="000A12A1"/>
    <w:rsid w:val="000A1381"/>
    <w:rsid w:val="000A1388"/>
    <w:rsid w:val="000A171A"/>
    <w:rsid w:val="000A18AB"/>
    <w:rsid w:val="000A1E4E"/>
    <w:rsid w:val="000A226A"/>
    <w:rsid w:val="000A2B8B"/>
    <w:rsid w:val="000A2F55"/>
    <w:rsid w:val="000A36F0"/>
    <w:rsid w:val="000A37E2"/>
    <w:rsid w:val="000A3E4E"/>
    <w:rsid w:val="000A3F8F"/>
    <w:rsid w:val="000A42BF"/>
    <w:rsid w:val="000A4553"/>
    <w:rsid w:val="000A4808"/>
    <w:rsid w:val="000A4D19"/>
    <w:rsid w:val="000A4E71"/>
    <w:rsid w:val="000A593C"/>
    <w:rsid w:val="000A5A0D"/>
    <w:rsid w:val="000A5D0F"/>
    <w:rsid w:val="000A5E26"/>
    <w:rsid w:val="000A5E5E"/>
    <w:rsid w:val="000A6842"/>
    <w:rsid w:val="000A6880"/>
    <w:rsid w:val="000A6B33"/>
    <w:rsid w:val="000A6D5A"/>
    <w:rsid w:val="000A6D64"/>
    <w:rsid w:val="000A6F53"/>
    <w:rsid w:val="000A74A7"/>
    <w:rsid w:val="000A78E1"/>
    <w:rsid w:val="000A7908"/>
    <w:rsid w:val="000A7970"/>
    <w:rsid w:val="000B00A5"/>
    <w:rsid w:val="000B048C"/>
    <w:rsid w:val="000B0A84"/>
    <w:rsid w:val="000B0C30"/>
    <w:rsid w:val="000B0D32"/>
    <w:rsid w:val="000B116F"/>
    <w:rsid w:val="000B12D4"/>
    <w:rsid w:val="000B142E"/>
    <w:rsid w:val="000B14A1"/>
    <w:rsid w:val="000B1660"/>
    <w:rsid w:val="000B1692"/>
    <w:rsid w:val="000B181A"/>
    <w:rsid w:val="000B1B9B"/>
    <w:rsid w:val="000B1C16"/>
    <w:rsid w:val="000B1CB1"/>
    <w:rsid w:val="000B1EEB"/>
    <w:rsid w:val="000B212E"/>
    <w:rsid w:val="000B25BB"/>
    <w:rsid w:val="000B287F"/>
    <w:rsid w:val="000B2C43"/>
    <w:rsid w:val="000B2FDB"/>
    <w:rsid w:val="000B2FE1"/>
    <w:rsid w:val="000B3154"/>
    <w:rsid w:val="000B3258"/>
    <w:rsid w:val="000B32DD"/>
    <w:rsid w:val="000B33FE"/>
    <w:rsid w:val="000B3930"/>
    <w:rsid w:val="000B3D52"/>
    <w:rsid w:val="000B3E2E"/>
    <w:rsid w:val="000B3E60"/>
    <w:rsid w:val="000B441A"/>
    <w:rsid w:val="000B494D"/>
    <w:rsid w:val="000B5009"/>
    <w:rsid w:val="000B5589"/>
    <w:rsid w:val="000B57F9"/>
    <w:rsid w:val="000B5926"/>
    <w:rsid w:val="000B593F"/>
    <w:rsid w:val="000B5A36"/>
    <w:rsid w:val="000B60AC"/>
    <w:rsid w:val="000B6CDD"/>
    <w:rsid w:val="000B7081"/>
    <w:rsid w:val="000B7260"/>
    <w:rsid w:val="000B7292"/>
    <w:rsid w:val="000B7375"/>
    <w:rsid w:val="000B779E"/>
    <w:rsid w:val="000B7961"/>
    <w:rsid w:val="000B79D3"/>
    <w:rsid w:val="000B7C33"/>
    <w:rsid w:val="000B7D1D"/>
    <w:rsid w:val="000C00BB"/>
    <w:rsid w:val="000C030D"/>
    <w:rsid w:val="000C03AE"/>
    <w:rsid w:val="000C076B"/>
    <w:rsid w:val="000C0A90"/>
    <w:rsid w:val="000C0C2B"/>
    <w:rsid w:val="000C0F61"/>
    <w:rsid w:val="000C1276"/>
    <w:rsid w:val="000C135C"/>
    <w:rsid w:val="000C1616"/>
    <w:rsid w:val="000C17C8"/>
    <w:rsid w:val="000C1CD0"/>
    <w:rsid w:val="000C1F47"/>
    <w:rsid w:val="000C2074"/>
    <w:rsid w:val="000C2140"/>
    <w:rsid w:val="000C2252"/>
    <w:rsid w:val="000C2A68"/>
    <w:rsid w:val="000C2E42"/>
    <w:rsid w:val="000C3317"/>
    <w:rsid w:val="000C3693"/>
    <w:rsid w:val="000C3971"/>
    <w:rsid w:val="000C3C72"/>
    <w:rsid w:val="000C3FBA"/>
    <w:rsid w:val="000C4357"/>
    <w:rsid w:val="000C451D"/>
    <w:rsid w:val="000C4580"/>
    <w:rsid w:val="000C49CD"/>
    <w:rsid w:val="000C4ACA"/>
    <w:rsid w:val="000C4CF9"/>
    <w:rsid w:val="000C4DF0"/>
    <w:rsid w:val="000C5291"/>
    <w:rsid w:val="000C539F"/>
    <w:rsid w:val="000C582A"/>
    <w:rsid w:val="000C5977"/>
    <w:rsid w:val="000C5C9D"/>
    <w:rsid w:val="000C6133"/>
    <w:rsid w:val="000C6428"/>
    <w:rsid w:val="000C6490"/>
    <w:rsid w:val="000C698D"/>
    <w:rsid w:val="000C6AB3"/>
    <w:rsid w:val="000C6B3B"/>
    <w:rsid w:val="000C6FBF"/>
    <w:rsid w:val="000C72DF"/>
    <w:rsid w:val="000C7735"/>
    <w:rsid w:val="000C7CC5"/>
    <w:rsid w:val="000C7E2F"/>
    <w:rsid w:val="000D0250"/>
    <w:rsid w:val="000D041B"/>
    <w:rsid w:val="000D0AE2"/>
    <w:rsid w:val="000D0CDC"/>
    <w:rsid w:val="000D0FED"/>
    <w:rsid w:val="000D165D"/>
    <w:rsid w:val="000D16F5"/>
    <w:rsid w:val="000D1702"/>
    <w:rsid w:val="000D1947"/>
    <w:rsid w:val="000D1CA5"/>
    <w:rsid w:val="000D1E6D"/>
    <w:rsid w:val="000D1F12"/>
    <w:rsid w:val="000D21D8"/>
    <w:rsid w:val="000D22A9"/>
    <w:rsid w:val="000D2500"/>
    <w:rsid w:val="000D2814"/>
    <w:rsid w:val="000D2B51"/>
    <w:rsid w:val="000D2E64"/>
    <w:rsid w:val="000D2E99"/>
    <w:rsid w:val="000D30D7"/>
    <w:rsid w:val="000D3629"/>
    <w:rsid w:val="000D3996"/>
    <w:rsid w:val="000D3B7D"/>
    <w:rsid w:val="000D3BDB"/>
    <w:rsid w:val="000D3DE6"/>
    <w:rsid w:val="000D3E01"/>
    <w:rsid w:val="000D3EDE"/>
    <w:rsid w:val="000D3F3E"/>
    <w:rsid w:val="000D43B1"/>
    <w:rsid w:val="000D447E"/>
    <w:rsid w:val="000D450D"/>
    <w:rsid w:val="000D4AEC"/>
    <w:rsid w:val="000D4AED"/>
    <w:rsid w:val="000D4CEA"/>
    <w:rsid w:val="000D4E2B"/>
    <w:rsid w:val="000D5258"/>
    <w:rsid w:val="000D53ED"/>
    <w:rsid w:val="000D5A9D"/>
    <w:rsid w:val="000D5B4A"/>
    <w:rsid w:val="000D5D7D"/>
    <w:rsid w:val="000D60B1"/>
    <w:rsid w:val="000D631A"/>
    <w:rsid w:val="000D649B"/>
    <w:rsid w:val="000D64CF"/>
    <w:rsid w:val="000D65D4"/>
    <w:rsid w:val="000D6696"/>
    <w:rsid w:val="000D6971"/>
    <w:rsid w:val="000D6DF9"/>
    <w:rsid w:val="000D6FB3"/>
    <w:rsid w:val="000D7072"/>
    <w:rsid w:val="000D7184"/>
    <w:rsid w:val="000D73A1"/>
    <w:rsid w:val="000D7B24"/>
    <w:rsid w:val="000E0256"/>
    <w:rsid w:val="000E069E"/>
    <w:rsid w:val="000E06BD"/>
    <w:rsid w:val="000E0B92"/>
    <w:rsid w:val="000E10DB"/>
    <w:rsid w:val="000E118E"/>
    <w:rsid w:val="000E14C0"/>
    <w:rsid w:val="000E16D7"/>
    <w:rsid w:val="000E1ACE"/>
    <w:rsid w:val="000E1D0B"/>
    <w:rsid w:val="000E28E6"/>
    <w:rsid w:val="000E2F85"/>
    <w:rsid w:val="000E3136"/>
    <w:rsid w:val="000E31D7"/>
    <w:rsid w:val="000E34D1"/>
    <w:rsid w:val="000E3890"/>
    <w:rsid w:val="000E38C4"/>
    <w:rsid w:val="000E39C9"/>
    <w:rsid w:val="000E3B4D"/>
    <w:rsid w:val="000E3BE7"/>
    <w:rsid w:val="000E3D05"/>
    <w:rsid w:val="000E3ECE"/>
    <w:rsid w:val="000E42B7"/>
    <w:rsid w:val="000E4576"/>
    <w:rsid w:val="000E46C4"/>
    <w:rsid w:val="000E4B34"/>
    <w:rsid w:val="000E4BD7"/>
    <w:rsid w:val="000E5061"/>
    <w:rsid w:val="000E519C"/>
    <w:rsid w:val="000E523C"/>
    <w:rsid w:val="000E545D"/>
    <w:rsid w:val="000E56AF"/>
    <w:rsid w:val="000E5810"/>
    <w:rsid w:val="000E5B65"/>
    <w:rsid w:val="000E5F52"/>
    <w:rsid w:val="000E6471"/>
    <w:rsid w:val="000E6788"/>
    <w:rsid w:val="000E68A5"/>
    <w:rsid w:val="000E6B10"/>
    <w:rsid w:val="000E6D8B"/>
    <w:rsid w:val="000E6E8B"/>
    <w:rsid w:val="000E776A"/>
    <w:rsid w:val="000E778B"/>
    <w:rsid w:val="000E796B"/>
    <w:rsid w:val="000E7A44"/>
    <w:rsid w:val="000F06DC"/>
    <w:rsid w:val="000F08E2"/>
    <w:rsid w:val="000F0967"/>
    <w:rsid w:val="000F0BC6"/>
    <w:rsid w:val="000F13B5"/>
    <w:rsid w:val="000F1997"/>
    <w:rsid w:val="000F1A6F"/>
    <w:rsid w:val="000F1DBB"/>
    <w:rsid w:val="000F1DC5"/>
    <w:rsid w:val="000F1E1F"/>
    <w:rsid w:val="000F24DA"/>
    <w:rsid w:val="000F2983"/>
    <w:rsid w:val="000F2C64"/>
    <w:rsid w:val="000F2DDF"/>
    <w:rsid w:val="000F2DEA"/>
    <w:rsid w:val="000F2F01"/>
    <w:rsid w:val="000F38A1"/>
    <w:rsid w:val="000F3C5C"/>
    <w:rsid w:val="000F46FD"/>
    <w:rsid w:val="000F4772"/>
    <w:rsid w:val="000F47CB"/>
    <w:rsid w:val="000F4A75"/>
    <w:rsid w:val="000F59C8"/>
    <w:rsid w:val="000F5AA6"/>
    <w:rsid w:val="000F5E1C"/>
    <w:rsid w:val="000F6176"/>
    <w:rsid w:val="000F6279"/>
    <w:rsid w:val="000F627C"/>
    <w:rsid w:val="000F6F02"/>
    <w:rsid w:val="000F71DD"/>
    <w:rsid w:val="000F776F"/>
    <w:rsid w:val="000F7B6C"/>
    <w:rsid w:val="00100142"/>
    <w:rsid w:val="001005C5"/>
    <w:rsid w:val="00100A6A"/>
    <w:rsid w:val="00101186"/>
    <w:rsid w:val="001016E0"/>
    <w:rsid w:val="00101765"/>
    <w:rsid w:val="00101934"/>
    <w:rsid w:val="00101CF6"/>
    <w:rsid w:val="00101E1D"/>
    <w:rsid w:val="0010203F"/>
    <w:rsid w:val="00102418"/>
    <w:rsid w:val="00102818"/>
    <w:rsid w:val="001028C1"/>
    <w:rsid w:val="0010293D"/>
    <w:rsid w:val="00102A49"/>
    <w:rsid w:val="00102ABA"/>
    <w:rsid w:val="0010305E"/>
    <w:rsid w:val="00103304"/>
    <w:rsid w:val="00103783"/>
    <w:rsid w:val="00103B77"/>
    <w:rsid w:val="00103E4A"/>
    <w:rsid w:val="00104302"/>
    <w:rsid w:val="00104960"/>
    <w:rsid w:val="00104DC2"/>
    <w:rsid w:val="00104DDE"/>
    <w:rsid w:val="00104DE8"/>
    <w:rsid w:val="00105060"/>
    <w:rsid w:val="00105094"/>
    <w:rsid w:val="001055BC"/>
    <w:rsid w:val="00105E29"/>
    <w:rsid w:val="00105FC1"/>
    <w:rsid w:val="0010622B"/>
    <w:rsid w:val="001064B4"/>
    <w:rsid w:val="001068D4"/>
    <w:rsid w:val="00106A2D"/>
    <w:rsid w:val="00106B77"/>
    <w:rsid w:val="00106D5B"/>
    <w:rsid w:val="00107161"/>
    <w:rsid w:val="0010764B"/>
    <w:rsid w:val="00107DD2"/>
    <w:rsid w:val="0011021A"/>
    <w:rsid w:val="001103C5"/>
    <w:rsid w:val="001106D9"/>
    <w:rsid w:val="001107F8"/>
    <w:rsid w:val="00110A19"/>
    <w:rsid w:val="00110A96"/>
    <w:rsid w:val="00110C30"/>
    <w:rsid w:val="00110D69"/>
    <w:rsid w:val="00110E84"/>
    <w:rsid w:val="0011103A"/>
    <w:rsid w:val="001110EB"/>
    <w:rsid w:val="001111E1"/>
    <w:rsid w:val="00111336"/>
    <w:rsid w:val="00111498"/>
    <w:rsid w:val="00112002"/>
    <w:rsid w:val="001120EC"/>
    <w:rsid w:val="00112677"/>
    <w:rsid w:val="001127F8"/>
    <w:rsid w:val="00112DA9"/>
    <w:rsid w:val="00112FCF"/>
    <w:rsid w:val="00113584"/>
    <w:rsid w:val="00113BCC"/>
    <w:rsid w:val="00113C10"/>
    <w:rsid w:val="00113FF0"/>
    <w:rsid w:val="00114121"/>
    <w:rsid w:val="001144C8"/>
    <w:rsid w:val="00114C73"/>
    <w:rsid w:val="00114DEB"/>
    <w:rsid w:val="0011501A"/>
    <w:rsid w:val="00115D9F"/>
    <w:rsid w:val="00115E4A"/>
    <w:rsid w:val="00115FCB"/>
    <w:rsid w:val="00116572"/>
    <w:rsid w:val="0011673B"/>
    <w:rsid w:val="001169F5"/>
    <w:rsid w:val="00116EC2"/>
    <w:rsid w:val="00116F60"/>
    <w:rsid w:val="001175B0"/>
    <w:rsid w:val="00117DC9"/>
    <w:rsid w:val="001201B0"/>
    <w:rsid w:val="001201E1"/>
    <w:rsid w:val="001202FD"/>
    <w:rsid w:val="001204A9"/>
    <w:rsid w:val="00120710"/>
    <w:rsid w:val="001207C9"/>
    <w:rsid w:val="00120883"/>
    <w:rsid w:val="00120A19"/>
    <w:rsid w:val="00120C4E"/>
    <w:rsid w:val="00120E82"/>
    <w:rsid w:val="0012124A"/>
    <w:rsid w:val="001215C0"/>
    <w:rsid w:val="00121944"/>
    <w:rsid w:val="0012198D"/>
    <w:rsid w:val="00121E20"/>
    <w:rsid w:val="001221B4"/>
    <w:rsid w:val="0012237B"/>
    <w:rsid w:val="001224AB"/>
    <w:rsid w:val="00122502"/>
    <w:rsid w:val="001228CD"/>
    <w:rsid w:val="00122BAF"/>
    <w:rsid w:val="00122D9A"/>
    <w:rsid w:val="00123355"/>
    <w:rsid w:val="00123530"/>
    <w:rsid w:val="00123587"/>
    <w:rsid w:val="001238A0"/>
    <w:rsid w:val="001239BC"/>
    <w:rsid w:val="00123B2D"/>
    <w:rsid w:val="00123DB5"/>
    <w:rsid w:val="00123DBE"/>
    <w:rsid w:val="001244DE"/>
    <w:rsid w:val="0012500A"/>
    <w:rsid w:val="00125754"/>
    <w:rsid w:val="001269B8"/>
    <w:rsid w:val="001272F0"/>
    <w:rsid w:val="00130237"/>
    <w:rsid w:val="001311C6"/>
    <w:rsid w:val="001311D3"/>
    <w:rsid w:val="00131549"/>
    <w:rsid w:val="00131892"/>
    <w:rsid w:val="00131B88"/>
    <w:rsid w:val="00131E15"/>
    <w:rsid w:val="00131EB2"/>
    <w:rsid w:val="00132011"/>
    <w:rsid w:val="00132036"/>
    <w:rsid w:val="00132222"/>
    <w:rsid w:val="001322F9"/>
    <w:rsid w:val="00132980"/>
    <w:rsid w:val="00132B37"/>
    <w:rsid w:val="00132F57"/>
    <w:rsid w:val="0013305F"/>
    <w:rsid w:val="001331BF"/>
    <w:rsid w:val="00133367"/>
    <w:rsid w:val="001333FA"/>
    <w:rsid w:val="00133B51"/>
    <w:rsid w:val="00133B71"/>
    <w:rsid w:val="00133C63"/>
    <w:rsid w:val="00133F06"/>
    <w:rsid w:val="00134333"/>
    <w:rsid w:val="00134349"/>
    <w:rsid w:val="001346C0"/>
    <w:rsid w:val="001346D4"/>
    <w:rsid w:val="0013491E"/>
    <w:rsid w:val="0013492C"/>
    <w:rsid w:val="00134B89"/>
    <w:rsid w:val="00134D5F"/>
    <w:rsid w:val="00135138"/>
    <w:rsid w:val="001351A0"/>
    <w:rsid w:val="0013549D"/>
    <w:rsid w:val="00135511"/>
    <w:rsid w:val="00135566"/>
    <w:rsid w:val="001357F2"/>
    <w:rsid w:val="00135A67"/>
    <w:rsid w:val="00135AB7"/>
    <w:rsid w:val="00136552"/>
    <w:rsid w:val="0013657B"/>
    <w:rsid w:val="00136BAD"/>
    <w:rsid w:val="00137083"/>
    <w:rsid w:val="0013717D"/>
    <w:rsid w:val="0013746F"/>
    <w:rsid w:val="0013796D"/>
    <w:rsid w:val="00137D48"/>
    <w:rsid w:val="00137F69"/>
    <w:rsid w:val="001400CC"/>
    <w:rsid w:val="001401E0"/>
    <w:rsid w:val="00140292"/>
    <w:rsid w:val="0014050B"/>
    <w:rsid w:val="00140554"/>
    <w:rsid w:val="00140684"/>
    <w:rsid w:val="001415AE"/>
    <w:rsid w:val="00141A09"/>
    <w:rsid w:val="00141A20"/>
    <w:rsid w:val="00141D2E"/>
    <w:rsid w:val="001422FE"/>
    <w:rsid w:val="001427A9"/>
    <w:rsid w:val="00142B35"/>
    <w:rsid w:val="00142BE5"/>
    <w:rsid w:val="00142C71"/>
    <w:rsid w:val="001435C0"/>
    <w:rsid w:val="001437D5"/>
    <w:rsid w:val="00143F40"/>
    <w:rsid w:val="001443B0"/>
    <w:rsid w:val="001443F2"/>
    <w:rsid w:val="001447B2"/>
    <w:rsid w:val="001447F7"/>
    <w:rsid w:val="00144D6B"/>
    <w:rsid w:val="00144E78"/>
    <w:rsid w:val="0014517B"/>
    <w:rsid w:val="00145253"/>
    <w:rsid w:val="001452C0"/>
    <w:rsid w:val="00145548"/>
    <w:rsid w:val="001467F9"/>
    <w:rsid w:val="00146EC2"/>
    <w:rsid w:val="00146F9C"/>
    <w:rsid w:val="0014703F"/>
    <w:rsid w:val="0014738E"/>
    <w:rsid w:val="001476E8"/>
    <w:rsid w:val="0014774F"/>
    <w:rsid w:val="00150273"/>
    <w:rsid w:val="001503C5"/>
    <w:rsid w:val="00150E82"/>
    <w:rsid w:val="0015137E"/>
    <w:rsid w:val="00151687"/>
    <w:rsid w:val="00151754"/>
    <w:rsid w:val="00151CA8"/>
    <w:rsid w:val="001520E0"/>
    <w:rsid w:val="0015228F"/>
    <w:rsid w:val="00152476"/>
    <w:rsid w:val="001525FB"/>
    <w:rsid w:val="00152964"/>
    <w:rsid w:val="00152E00"/>
    <w:rsid w:val="001532F4"/>
    <w:rsid w:val="00153341"/>
    <w:rsid w:val="0015348E"/>
    <w:rsid w:val="00153707"/>
    <w:rsid w:val="001537E2"/>
    <w:rsid w:val="0015395E"/>
    <w:rsid w:val="00153A18"/>
    <w:rsid w:val="00153C52"/>
    <w:rsid w:val="00153E26"/>
    <w:rsid w:val="00154240"/>
    <w:rsid w:val="001544E3"/>
    <w:rsid w:val="0015451C"/>
    <w:rsid w:val="001545E0"/>
    <w:rsid w:val="00154776"/>
    <w:rsid w:val="00154B74"/>
    <w:rsid w:val="001550B0"/>
    <w:rsid w:val="00155479"/>
    <w:rsid w:val="00155582"/>
    <w:rsid w:val="001557BD"/>
    <w:rsid w:val="00156307"/>
    <w:rsid w:val="001565AF"/>
    <w:rsid w:val="00156B8C"/>
    <w:rsid w:val="001573FD"/>
    <w:rsid w:val="001576A2"/>
    <w:rsid w:val="00157720"/>
    <w:rsid w:val="00157C97"/>
    <w:rsid w:val="0016031D"/>
    <w:rsid w:val="001605C8"/>
    <w:rsid w:val="00160769"/>
    <w:rsid w:val="00160C44"/>
    <w:rsid w:val="00160DB6"/>
    <w:rsid w:val="001611CD"/>
    <w:rsid w:val="00161399"/>
    <w:rsid w:val="00161500"/>
    <w:rsid w:val="0016167C"/>
    <w:rsid w:val="001616AA"/>
    <w:rsid w:val="00161747"/>
    <w:rsid w:val="0016178C"/>
    <w:rsid w:val="00161AC9"/>
    <w:rsid w:val="00161C6E"/>
    <w:rsid w:val="00161E0A"/>
    <w:rsid w:val="00162451"/>
    <w:rsid w:val="0016266F"/>
    <w:rsid w:val="00162D30"/>
    <w:rsid w:val="00162E95"/>
    <w:rsid w:val="001634BD"/>
    <w:rsid w:val="001639BA"/>
    <w:rsid w:val="00163CA8"/>
    <w:rsid w:val="00163CCD"/>
    <w:rsid w:val="00163FB1"/>
    <w:rsid w:val="00164366"/>
    <w:rsid w:val="0016447C"/>
    <w:rsid w:val="00164504"/>
    <w:rsid w:val="00164AD1"/>
    <w:rsid w:val="00164BF3"/>
    <w:rsid w:val="00164E03"/>
    <w:rsid w:val="00164E72"/>
    <w:rsid w:val="00164FA7"/>
    <w:rsid w:val="00165090"/>
    <w:rsid w:val="001650FA"/>
    <w:rsid w:val="0016535E"/>
    <w:rsid w:val="00165639"/>
    <w:rsid w:val="001657B2"/>
    <w:rsid w:val="00165A2C"/>
    <w:rsid w:val="00165A63"/>
    <w:rsid w:val="00166020"/>
    <w:rsid w:val="00166027"/>
    <w:rsid w:val="00166136"/>
    <w:rsid w:val="0016651A"/>
    <w:rsid w:val="00166654"/>
    <w:rsid w:val="00166A73"/>
    <w:rsid w:val="00166F04"/>
    <w:rsid w:val="0016718C"/>
    <w:rsid w:val="00167631"/>
    <w:rsid w:val="00167728"/>
    <w:rsid w:val="00167EB5"/>
    <w:rsid w:val="00170084"/>
    <w:rsid w:val="0017045E"/>
    <w:rsid w:val="00170693"/>
    <w:rsid w:val="00170DF6"/>
    <w:rsid w:val="00170EB5"/>
    <w:rsid w:val="00170F21"/>
    <w:rsid w:val="00171042"/>
    <w:rsid w:val="00171361"/>
    <w:rsid w:val="001717D4"/>
    <w:rsid w:val="001719AF"/>
    <w:rsid w:val="001725DA"/>
    <w:rsid w:val="0017281E"/>
    <w:rsid w:val="00173059"/>
    <w:rsid w:val="001732C5"/>
    <w:rsid w:val="00173409"/>
    <w:rsid w:val="00173796"/>
    <w:rsid w:val="00173DCC"/>
    <w:rsid w:val="00174060"/>
    <w:rsid w:val="00174161"/>
    <w:rsid w:val="00174B60"/>
    <w:rsid w:val="00174BF5"/>
    <w:rsid w:val="001751A8"/>
    <w:rsid w:val="0017540E"/>
    <w:rsid w:val="00175509"/>
    <w:rsid w:val="001757CF"/>
    <w:rsid w:val="001757F7"/>
    <w:rsid w:val="00175CE7"/>
    <w:rsid w:val="00175E89"/>
    <w:rsid w:val="00175F1A"/>
    <w:rsid w:val="0017652D"/>
    <w:rsid w:val="00176FD5"/>
    <w:rsid w:val="00177334"/>
    <w:rsid w:val="00177576"/>
    <w:rsid w:val="0017765D"/>
    <w:rsid w:val="00177F73"/>
    <w:rsid w:val="00180311"/>
    <w:rsid w:val="0018075B"/>
    <w:rsid w:val="0018139F"/>
    <w:rsid w:val="00181740"/>
    <w:rsid w:val="00181E8B"/>
    <w:rsid w:val="001826F7"/>
    <w:rsid w:val="00182B54"/>
    <w:rsid w:val="00182D71"/>
    <w:rsid w:val="0018329F"/>
    <w:rsid w:val="001836C5"/>
    <w:rsid w:val="001838BC"/>
    <w:rsid w:val="00184273"/>
    <w:rsid w:val="0018465C"/>
    <w:rsid w:val="00184715"/>
    <w:rsid w:val="00184D43"/>
    <w:rsid w:val="00184E51"/>
    <w:rsid w:val="00185060"/>
    <w:rsid w:val="001854C0"/>
    <w:rsid w:val="0018561C"/>
    <w:rsid w:val="00185785"/>
    <w:rsid w:val="00185A42"/>
    <w:rsid w:val="00185FDB"/>
    <w:rsid w:val="0018606D"/>
    <w:rsid w:val="00186387"/>
    <w:rsid w:val="0018681D"/>
    <w:rsid w:val="00186A8F"/>
    <w:rsid w:val="00186DB8"/>
    <w:rsid w:val="00186E89"/>
    <w:rsid w:val="00187423"/>
    <w:rsid w:val="001876E1"/>
    <w:rsid w:val="001876F8"/>
    <w:rsid w:val="00187F9A"/>
    <w:rsid w:val="00190488"/>
    <w:rsid w:val="00190538"/>
    <w:rsid w:val="00190631"/>
    <w:rsid w:val="001906FB"/>
    <w:rsid w:val="00190B6F"/>
    <w:rsid w:val="00190E74"/>
    <w:rsid w:val="00190E8B"/>
    <w:rsid w:val="00191328"/>
    <w:rsid w:val="00191564"/>
    <w:rsid w:val="0019156A"/>
    <w:rsid w:val="00191940"/>
    <w:rsid w:val="001919E9"/>
    <w:rsid w:val="00191B7A"/>
    <w:rsid w:val="00191FBB"/>
    <w:rsid w:val="001921AD"/>
    <w:rsid w:val="001921AF"/>
    <w:rsid w:val="0019269C"/>
    <w:rsid w:val="00192F3E"/>
    <w:rsid w:val="00193379"/>
    <w:rsid w:val="001934B6"/>
    <w:rsid w:val="00193556"/>
    <w:rsid w:val="001936A9"/>
    <w:rsid w:val="00193725"/>
    <w:rsid w:val="00193BFA"/>
    <w:rsid w:val="00193CD8"/>
    <w:rsid w:val="00194116"/>
    <w:rsid w:val="0019439A"/>
    <w:rsid w:val="001943F0"/>
    <w:rsid w:val="001949BC"/>
    <w:rsid w:val="001949EE"/>
    <w:rsid w:val="00194D35"/>
    <w:rsid w:val="00194D7B"/>
    <w:rsid w:val="00194DD2"/>
    <w:rsid w:val="00194F72"/>
    <w:rsid w:val="00195304"/>
    <w:rsid w:val="001954EA"/>
    <w:rsid w:val="001955DA"/>
    <w:rsid w:val="0019564E"/>
    <w:rsid w:val="00195B1F"/>
    <w:rsid w:val="00195CAE"/>
    <w:rsid w:val="00195D7F"/>
    <w:rsid w:val="00195DC1"/>
    <w:rsid w:val="00195E6A"/>
    <w:rsid w:val="00196228"/>
    <w:rsid w:val="0019646C"/>
    <w:rsid w:val="001964D6"/>
    <w:rsid w:val="00196993"/>
    <w:rsid w:val="00196C3A"/>
    <w:rsid w:val="00196CBF"/>
    <w:rsid w:val="0019739F"/>
    <w:rsid w:val="00197591"/>
    <w:rsid w:val="00197EE5"/>
    <w:rsid w:val="001A00BE"/>
    <w:rsid w:val="001A0516"/>
    <w:rsid w:val="001A0539"/>
    <w:rsid w:val="001A0771"/>
    <w:rsid w:val="001A0B75"/>
    <w:rsid w:val="001A0DC4"/>
    <w:rsid w:val="001A1645"/>
    <w:rsid w:val="001A177A"/>
    <w:rsid w:val="001A19A5"/>
    <w:rsid w:val="001A215C"/>
    <w:rsid w:val="001A21FD"/>
    <w:rsid w:val="001A2350"/>
    <w:rsid w:val="001A269D"/>
    <w:rsid w:val="001A2ACE"/>
    <w:rsid w:val="001A2FA8"/>
    <w:rsid w:val="001A2FB0"/>
    <w:rsid w:val="001A31E2"/>
    <w:rsid w:val="001A39FC"/>
    <w:rsid w:val="001A3E71"/>
    <w:rsid w:val="001A442F"/>
    <w:rsid w:val="001A4527"/>
    <w:rsid w:val="001A4825"/>
    <w:rsid w:val="001A485D"/>
    <w:rsid w:val="001A48DB"/>
    <w:rsid w:val="001A4D48"/>
    <w:rsid w:val="001A54E0"/>
    <w:rsid w:val="001A5A3E"/>
    <w:rsid w:val="001A5E35"/>
    <w:rsid w:val="001A629A"/>
    <w:rsid w:val="001A6678"/>
    <w:rsid w:val="001A66E5"/>
    <w:rsid w:val="001A6A8C"/>
    <w:rsid w:val="001A6AAF"/>
    <w:rsid w:val="001A6BB5"/>
    <w:rsid w:val="001A6CE5"/>
    <w:rsid w:val="001A6F53"/>
    <w:rsid w:val="001A74AB"/>
    <w:rsid w:val="001A74B6"/>
    <w:rsid w:val="001A757C"/>
    <w:rsid w:val="001A75D7"/>
    <w:rsid w:val="001A7AEF"/>
    <w:rsid w:val="001A7C47"/>
    <w:rsid w:val="001A7E94"/>
    <w:rsid w:val="001B0062"/>
    <w:rsid w:val="001B011F"/>
    <w:rsid w:val="001B0151"/>
    <w:rsid w:val="001B04F7"/>
    <w:rsid w:val="001B05DC"/>
    <w:rsid w:val="001B0805"/>
    <w:rsid w:val="001B087C"/>
    <w:rsid w:val="001B09D7"/>
    <w:rsid w:val="001B0CF7"/>
    <w:rsid w:val="001B12CC"/>
    <w:rsid w:val="001B1480"/>
    <w:rsid w:val="001B15BE"/>
    <w:rsid w:val="001B18A9"/>
    <w:rsid w:val="001B1921"/>
    <w:rsid w:val="001B1BE6"/>
    <w:rsid w:val="001B1CB3"/>
    <w:rsid w:val="001B1E14"/>
    <w:rsid w:val="001B1EFC"/>
    <w:rsid w:val="001B1F08"/>
    <w:rsid w:val="001B2251"/>
    <w:rsid w:val="001B2450"/>
    <w:rsid w:val="001B24DE"/>
    <w:rsid w:val="001B2866"/>
    <w:rsid w:val="001B2937"/>
    <w:rsid w:val="001B2AB2"/>
    <w:rsid w:val="001B2C1D"/>
    <w:rsid w:val="001B310A"/>
    <w:rsid w:val="001B340D"/>
    <w:rsid w:val="001B37F6"/>
    <w:rsid w:val="001B43EA"/>
    <w:rsid w:val="001B4474"/>
    <w:rsid w:val="001B4977"/>
    <w:rsid w:val="001B49E6"/>
    <w:rsid w:val="001B4B2D"/>
    <w:rsid w:val="001B4D3E"/>
    <w:rsid w:val="001B4ECD"/>
    <w:rsid w:val="001B4F5D"/>
    <w:rsid w:val="001B5485"/>
    <w:rsid w:val="001B5503"/>
    <w:rsid w:val="001B55C7"/>
    <w:rsid w:val="001B59BD"/>
    <w:rsid w:val="001B5EF4"/>
    <w:rsid w:val="001B5F0C"/>
    <w:rsid w:val="001B5FAE"/>
    <w:rsid w:val="001B6238"/>
    <w:rsid w:val="001B639B"/>
    <w:rsid w:val="001B662B"/>
    <w:rsid w:val="001B6DC0"/>
    <w:rsid w:val="001B6DFB"/>
    <w:rsid w:val="001B6F51"/>
    <w:rsid w:val="001B764F"/>
    <w:rsid w:val="001B7900"/>
    <w:rsid w:val="001B7B73"/>
    <w:rsid w:val="001B7B9B"/>
    <w:rsid w:val="001B7E1F"/>
    <w:rsid w:val="001C069E"/>
    <w:rsid w:val="001C0CE9"/>
    <w:rsid w:val="001C0ED7"/>
    <w:rsid w:val="001C1415"/>
    <w:rsid w:val="001C1B46"/>
    <w:rsid w:val="001C1BAC"/>
    <w:rsid w:val="001C1DF1"/>
    <w:rsid w:val="001C2307"/>
    <w:rsid w:val="001C246C"/>
    <w:rsid w:val="001C28A3"/>
    <w:rsid w:val="001C2A2F"/>
    <w:rsid w:val="001C2BF8"/>
    <w:rsid w:val="001C33C4"/>
    <w:rsid w:val="001C351A"/>
    <w:rsid w:val="001C35B7"/>
    <w:rsid w:val="001C367A"/>
    <w:rsid w:val="001C36FE"/>
    <w:rsid w:val="001C39CD"/>
    <w:rsid w:val="001C3A68"/>
    <w:rsid w:val="001C3B09"/>
    <w:rsid w:val="001C3CD5"/>
    <w:rsid w:val="001C3E29"/>
    <w:rsid w:val="001C40E4"/>
    <w:rsid w:val="001C4325"/>
    <w:rsid w:val="001C4912"/>
    <w:rsid w:val="001C4E56"/>
    <w:rsid w:val="001C50F2"/>
    <w:rsid w:val="001C5369"/>
    <w:rsid w:val="001C5532"/>
    <w:rsid w:val="001C592E"/>
    <w:rsid w:val="001C632A"/>
    <w:rsid w:val="001C655A"/>
    <w:rsid w:val="001C68DF"/>
    <w:rsid w:val="001C6B2D"/>
    <w:rsid w:val="001C6D57"/>
    <w:rsid w:val="001C6DCF"/>
    <w:rsid w:val="001C70BC"/>
    <w:rsid w:val="001C74C6"/>
    <w:rsid w:val="001C7AD4"/>
    <w:rsid w:val="001C7E7A"/>
    <w:rsid w:val="001D0217"/>
    <w:rsid w:val="001D0307"/>
    <w:rsid w:val="001D046D"/>
    <w:rsid w:val="001D0B3E"/>
    <w:rsid w:val="001D0EFA"/>
    <w:rsid w:val="001D0F19"/>
    <w:rsid w:val="001D13A9"/>
    <w:rsid w:val="001D176A"/>
    <w:rsid w:val="001D1889"/>
    <w:rsid w:val="001D1A41"/>
    <w:rsid w:val="001D2FEC"/>
    <w:rsid w:val="001D31A4"/>
    <w:rsid w:val="001D326A"/>
    <w:rsid w:val="001D38AB"/>
    <w:rsid w:val="001D3D7E"/>
    <w:rsid w:val="001D3DA4"/>
    <w:rsid w:val="001D3F6A"/>
    <w:rsid w:val="001D4464"/>
    <w:rsid w:val="001D4A1B"/>
    <w:rsid w:val="001D522E"/>
    <w:rsid w:val="001D54BF"/>
    <w:rsid w:val="001D59E6"/>
    <w:rsid w:val="001D5B01"/>
    <w:rsid w:val="001D5D99"/>
    <w:rsid w:val="001D5E98"/>
    <w:rsid w:val="001D6282"/>
    <w:rsid w:val="001D65E4"/>
    <w:rsid w:val="001D68C7"/>
    <w:rsid w:val="001D68D1"/>
    <w:rsid w:val="001D6EB3"/>
    <w:rsid w:val="001D6F45"/>
    <w:rsid w:val="001D73BB"/>
    <w:rsid w:val="001D73E2"/>
    <w:rsid w:val="001E02B7"/>
    <w:rsid w:val="001E0827"/>
    <w:rsid w:val="001E082C"/>
    <w:rsid w:val="001E0976"/>
    <w:rsid w:val="001E0A5B"/>
    <w:rsid w:val="001E0CE4"/>
    <w:rsid w:val="001E14BE"/>
    <w:rsid w:val="001E152F"/>
    <w:rsid w:val="001E15BB"/>
    <w:rsid w:val="001E1C32"/>
    <w:rsid w:val="001E1D58"/>
    <w:rsid w:val="001E205A"/>
    <w:rsid w:val="001E2295"/>
    <w:rsid w:val="001E2A72"/>
    <w:rsid w:val="001E2CC3"/>
    <w:rsid w:val="001E2CCA"/>
    <w:rsid w:val="001E30C4"/>
    <w:rsid w:val="001E324E"/>
    <w:rsid w:val="001E3EFD"/>
    <w:rsid w:val="001E3F31"/>
    <w:rsid w:val="001E432D"/>
    <w:rsid w:val="001E4475"/>
    <w:rsid w:val="001E45BD"/>
    <w:rsid w:val="001E4733"/>
    <w:rsid w:val="001E4AE4"/>
    <w:rsid w:val="001E4FB5"/>
    <w:rsid w:val="001E5395"/>
    <w:rsid w:val="001E56F2"/>
    <w:rsid w:val="001E5A67"/>
    <w:rsid w:val="001E6102"/>
    <w:rsid w:val="001E6222"/>
    <w:rsid w:val="001E6320"/>
    <w:rsid w:val="001E6453"/>
    <w:rsid w:val="001E6B47"/>
    <w:rsid w:val="001E7058"/>
    <w:rsid w:val="001E727C"/>
    <w:rsid w:val="001E7747"/>
    <w:rsid w:val="001E7A88"/>
    <w:rsid w:val="001E7B58"/>
    <w:rsid w:val="001E7EF8"/>
    <w:rsid w:val="001F0B07"/>
    <w:rsid w:val="001F122A"/>
    <w:rsid w:val="001F134A"/>
    <w:rsid w:val="001F160F"/>
    <w:rsid w:val="001F18CF"/>
    <w:rsid w:val="001F1C27"/>
    <w:rsid w:val="001F1E02"/>
    <w:rsid w:val="001F1EF5"/>
    <w:rsid w:val="001F1F29"/>
    <w:rsid w:val="001F21C6"/>
    <w:rsid w:val="001F2343"/>
    <w:rsid w:val="001F2423"/>
    <w:rsid w:val="001F248C"/>
    <w:rsid w:val="001F249E"/>
    <w:rsid w:val="001F2511"/>
    <w:rsid w:val="001F276F"/>
    <w:rsid w:val="001F2E68"/>
    <w:rsid w:val="001F2ECD"/>
    <w:rsid w:val="001F30D6"/>
    <w:rsid w:val="001F34F7"/>
    <w:rsid w:val="001F3D41"/>
    <w:rsid w:val="001F3D49"/>
    <w:rsid w:val="001F3EA5"/>
    <w:rsid w:val="001F4050"/>
    <w:rsid w:val="001F41D4"/>
    <w:rsid w:val="001F442A"/>
    <w:rsid w:val="001F4849"/>
    <w:rsid w:val="001F4B0C"/>
    <w:rsid w:val="001F53F8"/>
    <w:rsid w:val="001F568E"/>
    <w:rsid w:val="001F5860"/>
    <w:rsid w:val="001F5AF5"/>
    <w:rsid w:val="001F5C19"/>
    <w:rsid w:val="001F5C3D"/>
    <w:rsid w:val="001F5F92"/>
    <w:rsid w:val="001F624B"/>
    <w:rsid w:val="001F64C8"/>
    <w:rsid w:val="001F6556"/>
    <w:rsid w:val="001F6576"/>
    <w:rsid w:val="001F680F"/>
    <w:rsid w:val="001F6DAD"/>
    <w:rsid w:val="001F70AE"/>
    <w:rsid w:val="001F7900"/>
    <w:rsid w:val="001F79B7"/>
    <w:rsid w:val="001F79E0"/>
    <w:rsid w:val="001F7B4B"/>
    <w:rsid w:val="001F7C7B"/>
    <w:rsid w:val="001F7CA1"/>
    <w:rsid w:val="002001C6"/>
    <w:rsid w:val="002005C7"/>
    <w:rsid w:val="00200861"/>
    <w:rsid w:val="00200A63"/>
    <w:rsid w:val="00200C88"/>
    <w:rsid w:val="002010D1"/>
    <w:rsid w:val="002011EF"/>
    <w:rsid w:val="00201484"/>
    <w:rsid w:val="002014D4"/>
    <w:rsid w:val="0020157D"/>
    <w:rsid w:val="00201AC8"/>
    <w:rsid w:val="00201CF8"/>
    <w:rsid w:val="00202245"/>
    <w:rsid w:val="00202966"/>
    <w:rsid w:val="00202B12"/>
    <w:rsid w:val="00202E8C"/>
    <w:rsid w:val="00202E9D"/>
    <w:rsid w:val="00203267"/>
    <w:rsid w:val="00203B9F"/>
    <w:rsid w:val="00203C56"/>
    <w:rsid w:val="00204011"/>
    <w:rsid w:val="002040C8"/>
    <w:rsid w:val="002041D3"/>
    <w:rsid w:val="00204253"/>
    <w:rsid w:val="00204E6B"/>
    <w:rsid w:val="00204E7A"/>
    <w:rsid w:val="00204EA3"/>
    <w:rsid w:val="00204F0B"/>
    <w:rsid w:val="002057E5"/>
    <w:rsid w:val="00205FE9"/>
    <w:rsid w:val="00206015"/>
    <w:rsid w:val="002066A4"/>
    <w:rsid w:val="0020690E"/>
    <w:rsid w:val="00206CF7"/>
    <w:rsid w:val="00206DEC"/>
    <w:rsid w:val="00206EA1"/>
    <w:rsid w:val="00207168"/>
    <w:rsid w:val="002073A0"/>
    <w:rsid w:val="00207B58"/>
    <w:rsid w:val="00207E1F"/>
    <w:rsid w:val="002100B6"/>
    <w:rsid w:val="00210907"/>
    <w:rsid w:val="00210DA9"/>
    <w:rsid w:val="00210E3F"/>
    <w:rsid w:val="00210E64"/>
    <w:rsid w:val="00211165"/>
    <w:rsid w:val="00212214"/>
    <w:rsid w:val="002124BD"/>
    <w:rsid w:val="00212853"/>
    <w:rsid w:val="0021287D"/>
    <w:rsid w:val="00212933"/>
    <w:rsid w:val="00212939"/>
    <w:rsid w:val="00213072"/>
    <w:rsid w:val="0021308B"/>
    <w:rsid w:val="0021327E"/>
    <w:rsid w:val="002134EA"/>
    <w:rsid w:val="002135A8"/>
    <w:rsid w:val="00213B00"/>
    <w:rsid w:val="00213BAE"/>
    <w:rsid w:val="00213C1F"/>
    <w:rsid w:val="00213DD3"/>
    <w:rsid w:val="002140E9"/>
    <w:rsid w:val="0021414B"/>
    <w:rsid w:val="00214177"/>
    <w:rsid w:val="002141F0"/>
    <w:rsid w:val="0021449F"/>
    <w:rsid w:val="00214597"/>
    <w:rsid w:val="0021469E"/>
    <w:rsid w:val="00214C30"/>
    <w:rsid w:val="00215113"/>
    <w:rsid w:val="00215A71"/>
    <w:rsid w:val="002160DB"/>
    <w:rsid w:val="00216313"/>
    <w:rsid w:val="002164A3"/>
    <w:rsid w:val="002164EE"/>
    <w:rsid w:val="002168E0"/>
    <w:rsid w:val="00216D7A"/>
    <w:rsid w:val="002175E4"/>
    <w:rsid w:val="00217890"/>
    <w:rsid w:val="0021790A"/>
    <w:rsid w:val="00217935"/>
    <w:rsid w:val="00217ABA"/>
    <w:rsid w:val="00217B40"/>
    <w:rsid w:val="00217F39"/>
    <w:rsid w:val="00220259"/>
    <w:rsid w:val="002204B2"/>
    <w:rsid w:val="00220572"/>
    <w:rsid w:val="00220A53"/>
    <w:rsid w:val="00220CFA"/>
    <w:rsid w:val="00220D3B"/>
    <w:rsid w:val="00220F09"/>
    <w:rsid w:val="00220F81"/>
    <w:rsid w:val="00220FDE"/>
    <w:rsid w:val="0022129D"/>
    <w:rsid w:val="0022159F"/>
    <w:rsid w:val="00221CB4"/>
    <w:rsid w:val="00221EB8"/>
    <w:rsid w:val="00221F0A"/>
    <w:rsid w:val="002221ED"/>
    <w:rsid w:val="00222360"/>
    <w:rsid w:val="00222558"/>
    <w:rsid w:val="00222634"/>
    <w:rsid w:val="002228EB"/>
    <w:rsid w:val="00222BA7"/>
    <w:rsid w:val="00222D33"/>
    <w:rsid w:val="00223650"/>
    <w:rsid w:val="002236C4"/>
    <w:rsid w:val="00223738"/>
    <w:rsid w:val="00223916"/>
    <w:rsid w:val="00223AEC"/>
    <w:rsid w:val="00223CD5"/>
    <w:rsid w:val="00224726"/>
    <w:rsid w:val="002249B4"/>
    <w:rsid w:val="00224BB2"/>
    <w:rsid w:val="00224BC3"/>
    <w:rsid w:val="00224D67"/>
    <w:rsid w:val="00224F3C"/>
    <w:rsid w:val="00225358"/>
    <w:rsid w:val="002254D7"/>
    <w:rsid w:val="0022555C"/>
    <w:rsid w:val="002257E4"/>
    <w:rsid w:val="002259A2"/>
    <w:rsid w:val="00225A7B"/>
    <w:rsid w:val="00225AB5"/>
    <w:rsid w:val="00225D4D"/>
    <w:rsid w:val="00226402"/>
    <w:rsid w:val="002265D8"/>
    <w:rsid w:val="002268BE"/>
    <w:rsid w:val="00226B73"/>
    <w:rsid w:val="00226C7A"/>
    <w:rsid w:val="00227207"/>
    <w:rsid w:val="00227216"/>
    <w:rsid w:val="0022736F"/>
    <w:rsid w:val="002278CF"/>
    <w:rsid w:val="00227969"/>
    <w:rsid w:val="00227B28"/>
    <w:rsid w:val="00227C6C"/>
    <w:rsid w:val="00227D60"/>
    <w:rsid w:val="00227E99"/>
    <w:rsid w:val="00230246"/>
    <w:rsid w:val="002308F1"/>
    <w:rsid w:val="00230DF7"/>
    <w:rsid w:val="00230FE6"/>
    <w:rsid w:val="00231388"/>
    <w:rsid w:val="00231422"/>
    <w:rsid w:val="00231565"/>
    <w:rsid w:val="0023184F"/>
    <w:rsid w:val="002319EB"/>
    <w:rsid w:val="00231A1B"/>
    <w:rsid w:val="00231C4B"/>
    <w:rsid w:val="0023200A"/>
    <w:rsid w:val="00232036"/>
    <w:rsid w:val="002321C3"/>
    <w:rsid w:val="00232448"/>
    <w:rsid w:val="002327EF"/>
    <w:rsid w:val="00232A65"/>
    <w:rsid w:val="00232BC4"/>
    <w:rsid w:val="00232FAD"/>
    <w:rsid w:val="002335BC"/>
    <w:rsid w:val="00233893"/>
    <w:rsid w:val="002338AE"/>
    <w:rsid w:val="00233A85"/>
    <w:rsid w:val="00233F08"/>
    <w:rsid w:val="0023412E"/>
    <w:rsid w:val="0023438E"/>
    <w:rsid w:val="002344DD"/>
    <w:rsid w:val="00234B12"/>
    <w:rsid w:val="00234D2A"/>
    <w:rsid w:val="00234D4B"/>
    <w:rsid w:val="00234ED9"/>
    <w:rsid w:val="0023524D"/>
    <w:rsid w:val="002354B9"/>
    <w:rsid w:val="00235549"/>
    <w:rsid w:val="00235586"/>
    <w:rsid w:val="0023559E"/>
    <w:rsid w:val="00235A00"/>
    <w:rsid w:val="00236096"/>
    <w:rsid w:val="00236BB1"/>
    <w:rsid w:val="00236EA1"/>
    <w:rsid w:val="00236EFF"/>
    <w:rsid w:val="00236F74"/>
    <w:rsid w:val="00237317"/>
    <w:rsid w:val="00237BCA"/>
    <w:rsid w:val="00237DA6"/>
    <w:rsid w:val="00237EF0"/>
    <w:rsid w:val="002400CE"/>
    <w:rsid w:val="0024032F"/>
    <w:rsid w:val="002403EE"/>
    <w:rsid w:val="00240B99"/>
    <w:rsid w:val="00240E08"/>
    <w:rsid w:val="00240E83"/>
    <w:rsid w:val="00241031"/>
    <w:rsid w:val="00241BFC"/>
    <w:rsid w:val="00242375"/>
    <w:rsid w:val="002423E1"/>
    <w:rsid w:val="002424EE"/>
    <w:rsid w:val="00242629"/>
    <w:rsid w:val="00242904"/>
    <w:rsid w:val="00242AF0"/>
    <w:rsid w:val="0024351C"/>
    <w:rsid w:val="00243648"/>
    <w:rsid w:val="00243706"/>
    <w:rsid w:val="002437E8"/>
    <w:rsid w:val="00243BAE"/>
    <w:rsid w:val="00243F53"/>
    <w:rsid w:val="00243F73"/>
    <w:rsid w:val="00244133"/>
    <w:rsid w:val="0024438F"/>
    <w:rsid w:val="00245706"/>
    <w:rsid w:val="00246163"/>
    <w:rsid w:val="00246188"/>
    <w:rsid w:val="002461DA"/>
    <w:rsid w:val="00246278"/>
    <w:rsid w:val="00246566"/>
    <w:rsid w:val="00246902"/>
    <w:rsid w:val="00250290"/>
    <w:rsid w:val="00250384"/>
    <w:rsid w:val="00250423"/>
    <w:rsid w:val="002509A2"/>
    <w:rsid w:val="00250B66"/>
    <w:rsid w:val="0025105F"/>
    <w:rsid w:val="0025164D"/>
    <w:rsid w:val="00251BB8"/>
    <w:rsid w:val="00251BEC"/>
    <w:rsid w:val="00251D4D"/>
    <w:rsid w:val="00251ED8"/>
    <w:rsid w:val="00252647"/>
    <w:rsid w:val="002527E8"/>
    <w:rsid w:val="0025287A"/>
    <w:rsid w:val="00252A5D"/>
    <w:rsid w:val="00252D9F"/>
    <w:rsid w:val="00252E04"/>
    <w:rsid w:val="0025326E"/>
    <w:rsid w:val="0025399B"/>
    <w:rsid w:val="002539C6"/>
    <w:rsid w:val="00253AA8"/>
    <w:rsid w:val="00253ECD"/>
    <w:rsid w:val="0025422D"/>
    <w:rsid w:val="002543A0"/>
    <w:rsid w:val="00254490"/>
    <w:rsid w:val="002544AB"/>
    <w:rsid w:val="00254876"/>
    <w:rsid w:val="002548AF"/>
    <w:rsid w:val="00254AA2"/>
    <w:rsid w:val="00254DAB"/>
    <w:rsid w:val="00254FD9"/>
    <w:rsid w:val="00255332"/>
    <w:rsid w:val="00255C1A"/>
    <w:rsid w:val="00255C3F"/>
    <w:rsid w:val="002563D5"/>
    <w:rsid w:val="002567ED"/>
    <w:rsid w:val="002568AE"/>
    <w:rsid w:val="00256C2E"/>
    <w:rsid w:val="00256C84"/>
    <w:rsid w:val="00257111"/>
    <w:rsid w:val="002571B5"/>
    <w:rsid w:val="002573B5"/>
    <w:rsid w:val="00257662"/>
    <w:rsid w:val="00257704"/>
    <w:rsid w:val="0025782B"/>
    <w:rsid w:val="002578B5"/>
    <w:rsid w:val="00257CDC"/>
    <w:rsid w:val="00257EF5"/>
    <w:rsid w:val="00257F3C"/>
    <w:rsid w:val="002603B1"/>
    <w:rsid w:val="002603D1"/>
    <w:rsid w:val="0026092F"/>
    <w:rsid w:val="00260A64"/>
    <w:rsid w:val="00260AA1"/>
    <w:rsid w:val="00260DA2"/>
    <w:rsid w:val="00260F18"/>
    <w:rsid w:val="00260F81"/>
    <w:rsid w:val="00261B58"/>
    <w:rsid w:val="00262145"/>
    <w:rsid w:val="002625D1"/>
    <w:rsid w:val="00263417"/>
    <w:rsid w:val="0026359D"/>
    <w:rsid w:val="00263723"/>
    <w:rsid w:val="00263A33"/>
    <w:rsid w:val="00263D6A"/>
    <w:rsid w:val="00264106"/>
    <w:rsid w:val="00264142"/>
    <w:rsid w:val="00264214"/>
    <w:rsid w:val="00264686"/>
    <w:rsid w:val="002646D4"/>
    <w:rsid w:val="00264C43"/>
    <w:rsid w:val="0026541B"/>
    <w:rsid w:val="00265F36"/>
    <w:rsid w:val="00265F65"/>
    <w:rsid w:val="00266171"/>
    <w:rsid w:val="002662D6"/>
    <w:rsid w:val="00266610"/>
    <w:rsid w:val="0026662F"/>
    <w:rsid w:val="00266D5B"/>
    <w:rsid w:val="00266E02"/>
    <w:rsid w:val="00266EB9"/>
    <w:rsid w:val="0026715B"/>
    <w:rsid w:val="002675AC"/>
    <w:rsid w:val="00267673"/>
    <w:rsid w:val="0026774E"/>
    <w:rsid w:val="00267877"/>
    <w:rsid w:val="00267A3B"/>
    <w:rsid w:val="00267D78"/>
    <w:rsid w:val="002700C7"/>
    <w:rsid w:val="002700CC"/>
    <w:rsid w:val="0027013B"/>
    <w:rsid w:val="00270217"/>
    <w:rsid w:val="00270376"/>
    <w:rsid w:val="002704DF"/>
    <w:rsid w:val="00270F60"/>
    <w:rsid w:val="00270FFD"/>
    <w:rsid w:val="00271216"/>
    <w:rsid w:val="0027146B"/>
    <w:rsid w:val="00271A46"/>
    <w:rsid w:val="00271A4A"/>
    <w:rsid w:val="00271C3F"/>
    <w:rsid w:val="00271FD4"/>
    <w:rsid w:val="002723E7"/>
    <w:rsid w:val="00272D23"/>
    <w:rsid w:val="00272FC2"/>
    <w:rsid w:val="00273092"/>
    <w:rsid w:val="002730E5"/>
    <w:rsid w:val="00273272"/>
    <w:rsid w:val="0027333F"/>
    <w:rsid w:val="002734AC"/>
    <w:rsid w:val="0027358C"/>
    <w:rsid w:val="0027366A"/>
    <w:rsid w:val="0027370B"/>
    <w:rsid w:val="0027389A"/>
    <w:rsid w:val="002739C1"/>
    <w:rsid w:val="00273C1A"/>
    <w:rsid w:val="00273F81"/>
    <w:rsid w:val="00274B49"/>
    <w:rsid w:val="00275033"/>
    <w:rsid w:val="0027508F"/>
    <w:rsid w:val="002759A8"/>
    <w:rsid w:val="00275AF1"/>
    <w:rsid w:val="00275D10"/>
    <w:rsid w:val="00276157"/>
    <w:rsid w:val="00276171"/>
    <w:rsid w:val="00276175"/>
    <w:rsid w:val="00276352"/>
    <w:rsid w:val="00276423"/>
    <w:rsid w:val="0027682A"/>
    <w:rsid w:val="00276D73"/>
    <w:rsid w:val="00276F0F"/>
    <w:rsid w:val="0027703D"/>
    <w:rsid w:val="0027745D"/>
    <w:rsid w:val="0027751C"/>
    <w:rsid w:val="002775DC"/>
    <w:rsid w:val="0027789C"/>
    <w:rsid w:val="002778D8"/>
    <w:rsid w:val="00277AFB"/>
    <w:rsid w:val="00277C4D"/>
    <w:rsid w:val="00277CD5"/>
    <w:rsid w:val="00280171"/>
    <w:rsid w:val="0028029D"/>
    <w:rsid w:val="002803F6"/>
    <w:rsid w:val="0028096A"/>
    <w:rsid w:val="00280AEB"/>
    <w:rsid w:val="00280B2C"/>
    <w:rsid w:val="00280F50"/>
    <w:rsid w:val="00280FFC"/>
    <w:rsid w:val="0028103D"/>
    <w:rsid w:val="00281061"/>
    <w:rsid w:val="002812A9"/>
    <w:rsid w:val="00282600"/>
    <w:rsid w:val="00282A6D"/>
    <w:rsid w:val="00283165"/>
    <w:rsid w:val="0028327B"/>
    <w:rsid w:val="002832A6"/>
    <w:rsid w:val="0028361C"/>
    <w:rsid w:val="00283921"/>
    <w:rsid w:val="00283EFF"/>
    <w:rsid w:val="0028456D"/>
    <w:rsid w:val="002847C8"/>
    <w:rsid w:val="00284E05"/>
    <w:rsid w:val="00284FE0"/>
    <w:rsid w:val="00286420"/>
    <w:rsid w:val="00286617"/>
    <w:rsid w:val="00286671"/>
    <w:rsid w:val="00286FF3"/>
    <w:rsid w:val="002872A8"/>
    <w:rsid w:val="00287985"/>
    <w:rsid w:val="0028799B"/>
    <w:rsid w:val="00287AF8"/>
    <w:rsid w:val="00287BD1"/>
    <w:rsid w:val="00287BD2"/>
    <w:rsid w:val="00290064"/>
    <w:rsid w:val="002900A6"/>
    <w:rsid w:val="002904B2"/>
    <w:rsid w:val="002904B9"/>
    <w:rsid w:val="002909F0"/>
    <w:rsid w:val="00290EF0"/>
    <w:rsid w:val="00291316"/>
    <w:rsid w:val="002914CF"/>
    <w:rsid w:val="002917D4"/>
    <w:rsid w:val="002917DD"/>
    <w:rsid w:val="0029193F"/>
    <w:rsid w:val="00291A3C"/>
    <w:rsid w:val="00291FB2"/>
    <w:rsid w:val="00291FC2"/>
    <w:rsid w:val="00291FD8"/>
    <w:rsid w:val="0029223D"/>
    <w:rsid w:val="0029229C"/>
    <w:rsid w:val="002925F7"/>
    <w:rsid w:val="00292C51"/>
    <w:rsid w:val="00293041"/>
    <w:rsid w:val="002932B6"/>
    <w:rsid w:val="0029350B"/>
    <w:rsid w:val="00293648"/>
    <w:rsid w:val="002938E5"/>
    <w:rsid w:val="00293BE2"/>
    <w:rsid w:val="00293D47"/>
    <w:rsid w:val="00293E24"/>
    <w:rsid w:val="00294181"/>
    <w:rsid w:val="0029489D"/>
    <w:rsid w:val="00294959"/>
    <w:rsid w:val="00294C8E"/>
    <w:rsid w:val="00295278"/>
    <w:rsid w:val="00295391"/>
    <w:rsid w:val="002954BD"/>
    <w:rsid w:val="00295DB3"/>
    <w:rsid w:val="00295DE2"/>
    <w:rsid w:val="00296094"/>
    <w:rsid w:val="00296270"/>
    <w:rsid w:val="0029672F"/>
    <w:rsid w:val="00296759"/>
    <w:rsid w:val="002968DE"/>
    <w:rsid w:val="002969D6"/>
    <w:rsid w:val="00296A92"/>
    <w:rsid w:val="002970A2"/>
    <w:rsid w:val="002975B1"/>
    <w:rsid w:val="00297748"/>
    <w:rsid w:val="002A02C6"/>
    <w:rsid w:val="002A03F0"/>
    <w:rsid w:val="002A088D"/>
    <w:rsid w:val="002A09C2"/>
    <w:rsid w:val="002A0A7F"/>
    <w:rsid w:val="002A0ECF"/>
    <w:rsid w:val="002A1176"/>
    <w:rsid w:val="002A11D5"/>
    <w:rsid w:val="002A1809"/>
    <w:rsid w:val="002A1922"/>
    <w:rsid w:val="002A1D3B"/>
    <w:rsid w:val="002A1E42"/>
    <w:rsid w:val="002A1FB2"/>
    <w:rsid w:val="002A2271"/>
    <w:rsid w:val="002A28E1"/>
    <w:rsid w:val="002A2AD9"/>
    <w:rsid w:val="002A2D02"/>
    <w:rsid w:val="002A2D24"/>
    <w:rsid w:val="002A2DBB"/>
    <w:rsid w:val="002A36F5"/>
    <w:rsid w:val="002A388D"/>
    <w:rsid w:val="002A3901"/>
    <w:rsid w:val="002A4118"/>
    <w:rsid w:val="002A443C"/>
    <w:rsid w:val="002A447F"/>
    <w:rsid w:val="002A495F"/>
    <w:rsid w:val="002A4B3E"/>
    <w:rsid w:val="002A4C02"/>
    <w:rsid w:val="002A5CFB"/>
    <w:rsid w:val="002A6275"/>
    <w:rsid w:val="002A63A5"/>
    <w:rsid w:val="002A689B"/>
    <w:rsid w:val="002A6930"/>
    <w:rsid w:val="002A6E67"/>
    <w:rsid w:val="002A7B30"/>
    <w:rsid w:val="002A7BA5"/>
    <w:rsid w:val="002A7D0F"/>
    <w:rsid w:val="002A7E5D"/>
    <w:rsid w:val="002B0AA7"/>
    <w:rsid w:val="002B0D3D"/>
    <w:rsid w:val="002B0FE1"/>
    <w:rsid w:val="002B1045"/>
    <w:rsid w:val="002B1749"/>
    <w:rsid w:val="002B1B18"/>
    <w:rsid w:val="002B1C68"/>
    <w:rsid w:val="002B2176"/>
    <w:rsid w:val="002B245C"/>
    <w:rsid w:val="002B2D9E"/>
    <w:rsid w:val="002B2E0A"/>
    <w:rsid w:val="002B35E0"/>
    <w:rsid w:val="002B386F"/>
    <w:rsid w:val="002B3C65"/>
    <w:rsid w:val="002B3CF6"/>
    <w:rsid w:val="002B3EC7"/>
    <w:rsid w:val="002B3FCF"/>
    <w:rsid w:val="002B41AE"/>
    <w:rsid w:val="002B4469"/>
    <w:rsid w:val="002B4516"/>
    <w:rsid w:val="002B5715"/>
    <w:rsid w:val="002B57A1"/>
    <w:rsid w:val="002B59DD"/>
    <w:rsid w:val="002B5A1E"/>
    <w:rsid w:val="002B5A31"/>
    <w:rsid w:val="002B5B13"/>
    <w:rsid w:val="002B5B7D"/>
    <w:rsid w:val="002B60AF"/>
    <w:rsid w:val="002B64A4"/>
    <w:rsid w:val="002B6C10"/>
    <w:rsid w:val="002B6FF3"/>
    <w:rsid w:val="002B7001"/>
    <w:rsid w:val="002B727A"/>
    <w:rsid w:val="002B7299"/>
    <w:rsid w:val="002B73AD"/>
    <w:rsid w:val="002B750B"/>
    <w:rsid w:val="002B7574"/>
    <w:rsid w:val="002B75DA"/>
    <w:rsid w:val="002B774C"/>
    <w:rsid w:val="002B7D72"/>
    <w:rsid w:val="002C03D9"/>
    <w:rsid w:val="002C0587"/>
    <w:rsid w:val="002C08A2"/>
    <w:rsid w:val="002C0C35"/>
    <w:rsid w:val="002C0EED"/>
    <w:rsid w:val="002C1052"/>
    <w:rsid w:val="002C106D"/>
    <w:rsid w:val="002C1212"/>
    <w:rsid w:val="002C155B"/>
    <w:rsid w:val="002C1976"/>
    <w:rsid w:val="002C1C0E"/>
    <w:rsid w:val="002C2083"/>
    <w:rsid w:val="002C25F7"/>
    <w:rsid w:val="002C26CC"/>
    <w:rsid w:val="002C30BC"/>
    <w:rsid w:val="002C331F"/>
    <w:rsid w:val="002C344F"/>
    <w:rsid w:val="002C3595"/>
    <w:rsid w:val="002C36E2"/>
    <w:rsid w:val="002C395E"/>
    <w:rsid w:val="002C39B0"/>
    <w:rsid w:val="002C3E54"/>
    <w:rsid w:val="002C3E63"/>
    <w:rsid w:val="002C3F17"/>
    <w:rsid w:val="002C404F"/>
    <w:rsid w:val="002C4083"/>
    <w:rsid w:val="002C42F7"/>
    <w:rsid w:val="002C4AF6"/>
    <w:rsid w:val="002C4C51"/>
    <w:rsid w:val="002C4C73"/>
    <w:rsid w:val="002C5085"/>
    <w:rsid w:val="002C519B"/>
    <w:rsid w:val="002C5833"/>
    <w:rsid w:val="002C5873"/>
    <w:rsid w:val="002C5BEA"/>
    <w:rsid w:val="002C6071"/>
    <w:rsid w:val="002C6207"/>
    <w:rsid w:val="002C763D"/>
    <w:rsid w:val="002C7739"/>
    <w:rsid w:val="002C7791"/>
    <w:rsid w:val="002C7E5C"/>
    <w:rsid w:val="002D02F4"/>
    <w:rsid w:val="002D03EF"/>
    <w:rsid w:val="002D07E9"/>
    <w:rsid w:val="002D0958"/>
    <w:rsid w:val="002D0B8C"/>
    <w:rsid w:val="002D0E11"/>
    <w:rsid w:val="002D0E8D"/>
    <w:rsid w:val="002D0F68"/>
    <w:rsid w:val="002D11E0"/>
    <w:rsid w:val="002D12F3"/>
    <w:rsid w:val="002D12F7"/>
    <w:rsid w:val="002D15EA"/>
    <w:rsid w:val="002D16AB"/>
    <w:rsid w:val="002D17E7"/>
    <w:rsid w:val="002D19A5"/>
    <w:rsid w:val="002D1A3E"/>
    <w:rsid w:val="002D1E31"/>
    <w:rsid w:val="002D203E"/>
    <w:rsid w:val="002D2532"/>
    <w:rsid w:val="002D2615"/>
    <w:rsid w:val="002D27B4"/>
    <w:rsid w:val="002D292F"/>
    <w:rsid w:val="002D2C8D"/>
    <w:rsid w:val="002D2CF3"/>
    <w:rsid w:val="002D304C"/>
    <w:rsid w:val="002D3165"/>
    <w:rsid w:val="002D369B"/>
    <w:rsid w:val="002D37AE"/>
    <w:rsid w:val="002D3963"/>
    <w:rsid w:val="002D3C55"/>
    <w:rsid w:val="002D3C8A"/>
    <w:rsid w:val="002D3FF3"/>
    <w:rsid w:val="002D45A1"/>
    <w:rsid w:val="002D472A"/>
    <w:rsid w:val="002D4A98"/>
    <w:rsid w:val="002D4F66"/>
    <w:rsid w:val="002D50F1"/>
    <w:rsid w:val="002D52E4"/>
    <w:rsid w:val="002D53F4"/>
    <w:rsid w:val="002D55E7"/>
    <w:rsid w:val="002D5678"/>
    <w:rsid w:val="002D56BF"/>
    <w:rsid w:val="002D5BE0"/>
    <w:rsid w:val="002D5F8C"/>
    <w:rsid w:val="002D5FD4"/>
    <w:rsid w:val="002D60EF"/>
    <w:rsid w:val="002D661B"/>
    <w:rsid w:val="002D68ED"/>
    <w:rsid w:val="002D6C77"/>
    <w:rsid w:val="002D6D42"/>
    <w:rsid w:val="002D6DE9"/>
    <w:rsid w:val="002D6F2B"/>
    <w:rsid w:val="002D6F8B"/>
    <w:rsid w:val="002D7384"/>
    <w:rsid w:val="002D7766"/>
    <w:rsid w:val="002D7FA1"/>
    <w:rsid w:val="002E00A6"/>
    <w:rsid w:val="002E072C"/>
    <w:rsid w:val="002E07B3"/>
    <w:rsid w:val="002E10A1"/>
    <w:rsid w:val="002E1491"/>
    <w:rsid w:val="002E15C5"/>
    <w:rsid w:val="002E1AB0"/>
    <w:rsid w:val="002E1D83"/>
    <w:rsid w:val="002E2389"/>
    <w:rsid w:val="002E2583"/>
    <w:rsid w:val="002E25A2"/>
    <w:rsid w:val="002E260C"/>
    <w:rsid w:val="002E2783"/>
    <w:rsid w:val="002E2AD3"/>
    <w:rsid w:val="002E32DA"/>
    <w:rsid w:val="002E39C3"/>
    <w:rsid w:val="002E3B80"/>
    <w:rsid w:val="002E3BC1"/>
    <w:rsid w:val="002E3FC1"/>
    <w:rsid w:val="002E41C6"/>
    <w:rsid w:val="002E4381"/>
    <w:rsid w:val="002E43B6"/>
    <w:rsid w:val="002E468F"/>
    <w:rsid w:val="002E4C88"/>
    <w:rsid w:val="002E4D02"/>
    <w:rsid w:val="002E50A6"/>
    <w:rsid w:val="002E548D"/>
    <w:rsid w:val="002E5BAF"/>
    <w:rsid w:val="002E5D6C"/>
    <w:rsid w:val="002E61E3"/>
    <w:rsid w:val="002E6263"/>
    <w:rsid w:val="002E654A"/>
    <w:rsid w:val="002E6591"/>
    <w:rsid w:val="002E6C3B"/>
    <w:rsid w:val="002E6F62"/>
    <w:rsid w:val="002E7177"/>
    <w:rsid w:val="002E71CA"/>
    <w:rsid w:val="002E729E"/>
    <w:rsid w:val="002E7367"/>
    <w:rsid w:val="002F02FB"/>
    <w:rsid w:val="002F03D8"/>
    <w:rsid w:val="002F0F2C"/>
    <w:rsid w:val="002F113C"/>
    <w:rsid w:val="002F116D"/>
    <w:rsid w:val="002F1472"/>
    <w:rsid w:val="002F16E7"/>
    <w:rsid w:val="002F182A"/>
    <w:rsid w:val="002F1907"/>
    <w:rsid w:val="002F1919"/>
    <w:rsid w:val="002F1A0B"/>
    <w:rsid w:val="002F1CCE"/>
    <w:rsid w:val="002F1D14"/>
    <w:rsid w:val="002F22BB"/>
    <w:rsid w:val="002F23AC"/>
    <w:rsid w:val="002F252E"/>
    <w:rsid w:val="002F257B"/>
    <w:rsid w:val="002F25D8"/>
    <w:rsid w:val="002F2F98"/>
    <w:rsid w:val="002F33BD"/>
    <w:rsid w:val="002F37F1"/>
    <w:rsid w:val="002F3B1D"/>
    <w:rsid w:val="002F3F31"/>
    <w:rsid w:val="002F3FD8"/>
    <w:rsid w:val="002F40C9"/>
    <w:rsid w:val="002F4124"/>
    <w:rsid w:val="002F438C"/>
    <w:rsid w:val="002F4551"/>
    <w:rsid w:val="002F4B48"/>
    <w:rsid w:val="002F4BFF"/>
    <w:rsid w:val="002F4DDE"/>
    <w:rsid w:val="002F4FAF"/>
    <w:rsid w:val="002F5308"/>
    <w:rsid w:val="002F582D"/>
    <w:rsid w:val="002F5C60"/>
    <w:rsid w:val="002F6148"/>
    <w:rsid w:val="002F618F"/>
    <w:rsid w:val="002F665C"/>
    <w:rsid w:val="002F6670"/>
    <w:rsid w:val="002F66E1"/>
    <w:rsid w:val="002F675E"/>
    <w:rsid w:val="002F68DE"/>
    <w:rsid w:val="002F691C"/>
    <w:rsid w:val="002F6A3A"/>
    <w:rsid w:val="002F6E54"/>
    <w:rsid w:val="002F6F5B"/>
    <w:rsid w:val="002F7816"/>
    <w:rsid w:val="002F7DAE"/>
    <w:rsid w:val="0030002D"/>
    <w:rsid w:val="0030038E"/>
    <w:rsid w:val="00300750"/>
    <w:rsid w:val="0030079A"/>
    <w:rsid w:val="00300946"/>
    <w:rsid w:val="00300B74"/>
    <w:rsid w:val="00300C86"/>
    <w:rsid w:val="00300E85"/>
    <w:rsid w:val="00301204"/>
    <w:rsid w:val="003015B6"/>
    <w:rsid w:val="003016FD"/>
    <w:rsid w:val="00301AD3"/>
    <w:rsid w:val="00301B08"/>
    <w:rsid w:val="00301B09"/>
    <w:rsid w:val="00301C87"/>
    <w:rsid w:val="003021AC"/>
    <w:rsid w:val="003026E9"/>
    <w:rsid w:val="00302877"/>
    <w:rsid w:val="00302B5B"/>
    <w:rsid w:val="00302E85"/>
    <w:rsid w:val="00302EE6"/>
    <w:rsid w:val="003034E8"/>
    <w:rsid w:val="003036C7"/>
    <w:rsid w:val="003037B5"/>
    <w:rsid w:val="00303C4B"/>
    <w:rsid w:val="00304028"/>
    <w:rsid w:val="003048E5"/>
    <w:rsid w:val="0030490B"/>
    <w:rsid w:val="00304D2A"/>
    <w:rsid w:val="0030522E"/>
    <w:rsid w:val="0030563F"/>
    <w:rsid w:val="00305B63"/>
    <w:rsid w:val="00305F4E"/>
    <w:rsid w:val="00306445"/>
    <w:rsid w:val="00306742"/>
    <w:rsid w:val="003068AC"/>
    <w:rsid w:val="003069DF"/>
    <w:rsid w:val="00306DA0"/>
    <w:rsid w:val="00307131"/>
    <w:rsid w:val="0030713F"/>
    <w:rsid w:val="00307C65"/>
    <w:rsid w:val="00307FA5"/>
    <w:rsid w:val="003103F8"/>
    <w:rsid w:val="00310451"/>
    <w:rsid w:val="003107E1"/>
    <w:rsid w:val="00310BAA"/>
    <w:rsid w:val="00310C34"/>
    <w:rsid w:val="00310DDA"/>
    <w:rsid w:val="00310FA0"/>
    <w:rsid w:val="0031126B"/>
    <w:rsid w:val="00311558"/>
    <w:rsid w:val="003115CC"/>
    <w:rsid w:val="003118A2"/>
    <w:rsid w:val="00311CF0"/>
    <w:rsid w:val="00311F18"/>
    <w:rsid w:val="00312D54"/>
    <w:rsid w:val="00313335"/>
    <w:rsid w:val="0031348C"/>
    <w:rsid w:val="00313761"/>
    <w:rsid w:val="00313890"/>
    <w:rsid w:val="0031399E"/>
    <w:rsid w:val="00313CF6"/>
    <w:rsid w:val="00314088"/>
    <w:rsid w:val="00314B8A"/>
    <w:rsid w:val="00314DEF"/>
    <w:rsid w:val="00314FCB"/>
    <w:rsid w:val="00315184"/>
    <w:rsid w:val="00315F66"/>
    <w:rsid w:val="00315F78"/>
    <w:rsid w:val="003161B1"/>
    <w:rsid w:val="003161D2"/>
    <w:rsid w:val="0031665F"/>
    <w:rsid w:val="0031687D"/>
    <w:rsid w:val="00316DC3"/>
    <w:rsid w:val="0031717E"/>
    <w:rsid w:val="003177CF"/>
    <w:rsid w:val="00317C3A"/>
    <w:rsid w:val="00317D07"/>
    <w:rsid w:val="00317E7E"/>
    <w:rsid w:val="00317F71"/>
    <w:rsid w:val="00317F87"/>
    <w:rsid w:val="003201D0"/>
    <w:rsid w:val="0032044C"/>
    <w:rsid w:val="00320519"/>
    <w:rsid w:val="003206C5"/>
    <w:rsid w:val="00320BD6"/>
    <w:rsid w:val="00320D7B"/>
    <w:rsid w:val="00321141"/>
    <w:rsid w:val="00321835"/>
    <w:rsid w:val="00321924"/>
    <w:rsid w:val="00321ED2"/>
    <w:rsid w:val="003224E4"/>
    <w:rsid w:val="003230CE"/>
    <w:rsid w:val="0032351D"/>
    <w:rsid w:val="00323C37"/>
    <w:rsid w:val="00323EC7"/>
    <w:rsid w:val="00323F8C"/>
    <w:rsid w:val="00324055"/>
    <w:rsid w:val="0032437E"/>
    <w:rsid w:val="003246D8"/>
    <w:rsid w:val="00324A9A"/>
    <w:rsid w:val="00324D4A"/>
    <w:rsid w:val="00325218"/>
    <w:rsid w:val="0032529C"/>
    <w:rsid w:val="00325583"/>
    <w:rsid w:val="003259CB"/>
    <w:rsid w:val="00325C89"/>
    <w:rsid w:val="00325D57"/>
    <w:rsid w:val="00325FA9"/>
    <w:rsid w:val="00326130"/>
    <w:rsid w:val="003267BF"/>
    <w:rsid w:val="00326801"/>
    <w:rsid w:val="00327557"/>
    <w:rsid w:val="00327851"/>
    <w:rsid w:val="00327892"/>
    <w:rsid w:val="00327A93"/>
    <w:rsid w:val="00327EB5"/>
    <w:rsid w:val="003306DA"/>
    <w:rsid w:val="00330EBE"/>
    <w:rsid w:val="00331012"/>
    <w:rsid w:val="00331205"/>
    <w:rsid w:val="003315E6"/>
    <w:rsid w:val="0033196A"/>
    <w:rsid w:val="003324CB"/>
    <w:rsid w:val="00332962"/>
    <w:rsid w:val="00332C9E"/>
    <w:rsid w:val="00332D2E"/>
    <w:rsid w:val="00333148"/>
    <w:rsid w:val="00333149"/>
    <w:rsid w:val="0033376E"/>
    <w:rsid w:val="0033388F"/>
    <w:rsid w:val="00333ACE"/>
    <w:rsid w:val="00333ADA"/>
    <w:rsid w:val="00333C70"/>
    <w:rsid w:val="00333CEF"/>
    <w:rsid w:val="00333D8B"/>
    <w:rsid w:val="00333E34"/>
    <w:rsid w:val="00333FB6"/>
    <w:rsid w:val="00334526"/>
    <w:rsid w:val="00334641"/>
    <w:rsid w:val="003346DF"/>
    <w:rsid w:val="00334AAB"/>
    <w:rsid w:val="00334E10"/>
    <w:rsid w:val="00335560"/>
    <w:rsid w:val="00336AD5"/>
    <w:rsid w:val="00336B99"/>
    <w:rsid w:val="00336D3B"/>
    <w:rsid w:val="00337226"/>
    <w:rsid w:val="00337572"/>
    <w:rsid w:val="0033781D"/>
    <w:rsid w:val="00337FDC"/>
    <w:rsid w:val="0034006F"/>
    <w:rsid w:val="00340159"/>
    <w:rsid w:val="00340488"/>
    <w:rsid w:val="00340AD1"/>
    <w:rsid w:val="00340C4D"/>
    <w:rsid w:val="003414C0"/>
    <w:rsid w:val="0034156A"/>
    <w:rsid w:val="003416F6"/>
    <w:rsid w:val="0034171F"/>
    <w:rsid w:val="00341728"/>
    <w:rsid w:val="0034214F"/>
    <w:rsid w:val="00342201"/>
    <w:rsid w:val="0034224C"/>
    <w:rsid w:val="00342477"/>
    <w:rsid w:val="0034250B"/>
    <w:rsid w:val="00342D41"/>
    <w:rsid w:val="00343082"/>
    <w:rsid w:val="00343324"/>
    <w:rsid w:val="003433D9"/>
    <w:rsid w:val="003442B4"/>
    <w:rsid w:val="0034490F"/>
    <w:rsid w:val="00344BBE"/>
    <w:rsid w:val="00344D07"/>
    <w:rsid w:val="0034504C"/>
    <w:rsid w:val="00345374"/>
    <w:rsid w:val="0034576D"/>
    <w:rsid w:val="00345D2B"/>
    <w:rsid w:val="00345FDC"/>
    <w:rsid w:val="003460E5"/>
    <w:rsid w:val="0034616E"/>
    <w:rsid w:val="00346288"/>
    <w:rsid w:val="00346335"/>
    <w:rsid w:val="003463C0"/>
    <w:rsid w:val="0034643F"/>
    <w:rsid w:val="003468CF"/>
    <w:rsid w:val="00346AE0"/>
    <w:rsid w:val="00346E39"/>
    <w:rsid w:val="003470F8"/>
    <w:rsid w:val="003475AD"/>
    <w:rsid w:val="00347A5E"/>
    <w:rsid w:val="00347BFB"/>
    <w:rsid w:val="00347C2E"/>
    <w:rsid w:val="00347C8B"/>
    <w:rsid w:val="00347C92"/>
    <w:rsid w:val="003501A3"/>
    <w:rsid w:val="0035040A"/>
    <w:rsid w:val="00350981"/>
    <w:rsid w:val="00350B38"/>
    <w:rsid w:val="00350E29"/>
    <w:rsid w:val="00351077"/>
    <w:rsid w:val="00351089"/>
    <w:rsid w:val="0035123D"/>
    <w:rsid w:val="0035133E"/>
    <w:rsid w:val="00351732"/>
    <w:rsid w:val="0035173D"/>
    <w:rsid w:val="00351862"/>
    <w:rsid w:val="00351D59"/>
    <w:rsid w:val="0035281F"/>
    <w:rsid w:val="00352B51"/>
    <w:rsid w:val="00352E79"/>
    <w:rsid w:val="00352EA4"/>
    <w:rsid w:val="00353D7D"/>
    <w:rsid w:val="00353EE4"/>
    <w:rsid w:val="00354205"/>
    <w:rsid w:val="00354333"/>
    <w:rsid w:val="003547D7"/>
    <w:rsid w:val="003549F5"/>
    <w:rsid w:val="00354A33"/>
    <w:rsid w:val="00354C67"/>
    <w:rsid w:val="00354EBF"/>
    <w:rsid w:val="00354F54"/>
    <w:rsid w:val="00354FD5"/>
    <w:rsid w:val="003550C4"/>
    <w:rsid w:val="003551E1"/>
    <w:rsid w:val="003553E9"/>
    <w:rsid w:val="0035549B"/>
    <w:rsid w:val="0035585D"/>
    <w:rsid w:val="00355CA1"/>
    <w:rsid w:val="00356608"/>
    <w:rsid w:val="00356785"/>
    <w:rsid w:val="003573DD"/>
    <w:rsid w:val="003574BF"/>
    <w:rsid w:val="00357623"/>
    <w:rsid w:val="003577D3"/>
    <w:rsid w:val="003577E6"/>
    <w:rsid w:val="00357821"/>
    <w:rsid w:val="0036000F"/>
    <w:rsid w:val="003600B1"/>
    <w:rsid w:val="00360B44"/>
    <w:rsid w:val="00361049"/>
    <w:rsid w:val="00361709"/>
    <w:rsid w:val="00361AAD"/>
    <w:rsid w:val="00361B11"/>
    <w:rsid w:val="00361BA2"/>
    <w:rsid w:val="00361ED3"/>
    <w:rsid w:val="00361ED4"/>
    <w:rsid w:val="00362497"/>
    <w:rsid w:val="0036264C"/>
    <w:rsid w:val="003627C3"/>
    <w:rsid w:val="00362A1B"/>
    <w:rsid w:val="00362A74"/>
    <w:rsid w:val="00362E50"/>
    <w:rsid w:val="00362F66"/>
    <w:rsid w:val="0036353E"/>
    <w:rsid w:val="003635D0"/>
    <w:rsid w:val="0036397E"/>
    <w:rsid w:val="00363C35"/>
    <w:rsid w:val="003642E0"/>
    <w:rsid w:val="0036476B"/>
    <w:rsid w:val="003651FC"/>
    <w:rsid w:val="00365305"/>
    <w:rsid w:val="003657EC"/>
    <w:rsid w:val="00365A7F"/>
    <w:rsid w:val="00365C86"/>
    <w:rsid w:val="00365D44"/>
    <w:rsid w:val="00365D62"/>
    <w:rsid w:val="00365F41"/>
    <w:rsid w:val="00366066"/>
    <w:rsid w:val="00366790"/>
    <w:rsid w:val="003679C8"/>
    <w:rsid w:val="00367AE8"/>
    <w:rsid w:val="00367C0D"/>
    <w:rsid w:val="00367E33"/>
    <w:rsid w:val="00367E9C"/>
    <w:rsid w:val="00370070"/>
    <w:rsid w:val="003702BE"/>
    <w:rsid w:val="003709DF"/>
    <w:rsid w:val="00370CD5"/>
    <w:rsid w:val="00370E5E"/>
    <w:rsid w:val="00371501"/>
    <w:rsid w:val="00371524"/>
    <w:rsid w:val="00371711"/>
    <w:rsid w:val="0037183A"/>
    <w:rsid w:val="00371BBF"/>
    <w:rsid w:val="00371C96"/>
    <w:rsid w:val="00372447"/>
    <w:rsid w:val="0037248A"/>
    <w:rsid w:val="0037249C"/>
    <w:rsid w:val="00372A4F"/>
    <w:rsid w:val="00372AAC"/>
    <w:rsid w:val="00372FD6"/>
    <w:rsid w:val="003730D6"/>
    <w:rsid w:val="0037352F"/>
    <w:rsid w:val="003738B7"/>
    <w:rsid w:val="00373C33"/>
    <w:rsid w:val="00373EF5"/>
    <w:rsid w:val="00374002"/>
    <w:rsid w:val="003743F7"/>
    <w:rsid w:val="00374427"/>
    <w:rsid w:val="003744FD"/>
    <w:rsid w:val="00374C40"/>
    <w:rsid w:val="00374DF3"/>
    <w:rsid w:val="003752F0"/>
    <w:rsid w:val="0037559B"/>
    <w:rsid w:val="00375776"/>
    <w:rsid w:val="003760D4"/>
    <w:rsid w:val="00376204"/>
    <w:rsid w:val="0037620C"/>
    <w:rsid w:val="003765F3"/>
    <w:rsid w:val="00376738"/>
    <w:rsid w:val="00376EC0"/>
    <w:rsid w:val="00377CE9"/>
    <w:rsid w:val="00377D12"/>
    <w:rsid w:val="00377DDD"/>
    <w:rsid w:val="0038051B"/>
    <w:rsid w:val="003805F5"/>
    <w:rsid w:val="0038062D"/>
    <w:rsid w:val="0038064F"/>
    <w:rsid w:val="003806B7"/>
    <w:rsid w:val="003808C2"/>
    <w:rsid w:val="00381A69"/>
    <w:rsid w:val="0038230A"/>
    <w:rsid w:val="00382906"/>
    <w:rsid w:val="00382A6A"/>
    <w:rsid w:val="00382FFF"/>
    <w:rsid w:val="00383090"/>
    <w:rsid w:val="003830F0"/>
    <w:rsid w:val="003834CC"/>
    <w:rsid w:val="00383858"/>
    <w:rsid w:val="00383A98"/>
    <w:rsid w:val="00383E09"/>
    <w:rsid w:val="003840E1"/>
    <w:rsid w:val="00384667"/>
    <w:rsid w:val="003847EE"/>
    <w:rsid w:val="00384D22"/>
    <w:rsid w:val="00384FCA"/>
    <w:rsid w:val="0038589F"/>
    <w:rsid w:val="003858C5"/>
    <w:rsid w:val="00385953"/>
    <w:rsid w:val="0038595F"/>
    <w:rsid w:val="00385CFC"/>
    <w:rsid w:val="00385E65"/>
    <w:rsid w:val="003864E9"/>
    <w:rsid w:val="003865CD"/>
    <w:rsid w:val="00386C9B"/>
    <w:rsid w:val="00386D5D"/>
    <w:rsid w:val="0038701A"/>
    <w:rsid w:val="003871C3"/>
    <w:rsid w:val="00390943"/>
    <w:rsid w:val="00390ED5"/>
    <w:rsid w:val="003913A6"/>
    <w:rsid w:val="003913AE"/>
    <w:rsid w:val="00391457"/>
    <w:rsid w:val="00391474"/>
    <w:rsid w:val="00391515"/>
    <w:rsid w:val="003919DE"/>
    <w:rsid w:val="003919E6"/>
    <w:rsid w:val="00391AC0"/>
    <w:rsid w:val="00391B41"/>
    <w:rsid w:val="00392BAB"/>
    <w:rsid w:val="00393218"/>
    <w:rsid w:val="00393224"/>
    <w:rsid w:val="003933B6"/>
    <w:rsid w:val="00393AF5"/>
    <w:rsid w:val="00393DAF"/>
    <w:rsid w:val="003941B7"/>
    <w:rsid w:val="003942BE"/>
    <w:rsid w:val="00394410"/>
    <w:rsid w:val="0039465D"/>
    <w:rsid w:val="003948EE"/>
    <w:rsid w:val="0039539E"/>
    <w:rsid w:val="003955B1"/>
    <w:rsid w:val="003956A0"/>
    <w:rsid w:val="00395D09"/>
    <w:rsid w:val="00395F42"/>
    <w:rsid w:val="003967D8"/>
    <w:rsid w:val="00396930"/>
    <w:rsid w:val="003969E7"/>
    <w:rsid w:val="00396BBE"/>
    <w:rsid w:val="00396D30"/>
    <w:rsid w:val="00396DDB"/>
    <w:rsid w:val="00396FE7"/>
    <w:rsid w:val="00397DB0"/>
    <w:rsid w:val="00397E5D"/>
    <w:rsid w:val="00397E84"/>
    <w:rsid w:val="00397F53"/>
    <w:rsid w:val="003A000F"/>
    <w:rsid w:val="003A004D"/>
    <w:rsid w:val="003A00DB"/>
    <w:rsid w:val="003A01EB"/>
    <w:rsid w:val="003A02A1"/>
    <w:rsid w:val="003A035D"/>
    <w:rsid w:val="003A08FB"/>
    <w:rsid w:val="003A0E2D"/>
    <w:rsid w:val="003A0EF4"/>
    <w:rsid w:val="003A1095"/>
    <w:rsid w:val="003A10CE"/>
    <w:rsid w:val="003A13FE"/>
    <w:rsid w:val="003A1425"/>
    <w:rsid w:val="003A17D6"/>
    <w:rsid w:val="003A1A27"/>
    <w:rsid w:val="003A1FE0"/>
    <w:rsid w:val="003A20B0"/>
    <w:rsid w:val="003A2380"/>
    <w:rsid w:val="003A248C"/>
    <w:rsid w:val="003A24E7"/>
    <w:rsid w:val="003A2663"/>
    <w:rsid w:val="003A2785"/>
    <w:rsid w:val="003A2800"/>
    <w:rsid w:val="003A2803"/>
    <w:rsid w:val="003A2A1E"/>
    <w:rsid w:val="003A2F3C"/>
    <w:rsid w:val="003A3339"/>
    <w:rsid w:val="003A3354"/>
    <w:rsid w:val="003A3463"/>
    <w:rsid w:val="003A3575"/>
    <w:rsid w:val="003A373E"/>
    <w:rsid w:val="003A3924"/>
    <w:rsid w:val="003A3B2C"/>
    <w:rsid w:val="003A3ED5"/>
    <w:rsid w:val="003A40E3"/>
    <w:rsid w:val="003A412D"/>
    <w:rsid w:val="003A4238"/>
    <w:rsid w:val="003A4876"/>
    <w:rsid w:val="003A51F7"/>
    <w:rsid w:val="003A52E8"/>
    <w:rsid w:val="003A599B"/>
    <w:rsid w:val="003A5E3D"/>
    <w:rsid w:val="003A630C"/>
    <w:rsid w:val="003A6754"/>
    <w:rsid w:val="003A699A"/>
    <w:rsid w:val="003A6C1F"/>
    <w:rsid w:val="003A6F0C"/>
    <w:rsid w:val="003A77E2"/>
    <w:rsid w:val="003A799B"/>
    <w:rsid w:val="003A7D32"/>
    <w:rsid w:val="003A7F89"/>
    <w:rsid w:val="003B0047"/>
    <w:rsid w:val="003B00F1"/>
    <w:rsid w:val="003B0A78"/>
    <w:rsid w:val="003B0BE2"/>
    <w:rsid w:val="003B0CA7"/>
    <w:rsid w:val="003B0E10"/>
    <w:rsid w:val="003B0E72"/>
    <w:rsid w:val="003B1710"/>
    <w:rsid w:val="003B1826"/>
    <w:rsid w:val="003B1E77"/>
    <w:rsid w:val="003B1E7C"/>
    <w:rsid w:val="003B1EF6"/>
    <w:rsid w:val="003B1F86"/>
    <w:rsid w:val="003B288F"/>
    <w:rsid w:val="003B2C16"/>
    <w:rsid w:val="003B3021"/>
    <w:rsid w:val="003B392D"/>
    <w:rsid w:val="003B3B5F"/>
    <w:rsid w:val="003B457C"/>
    <w:rsid w:val="003B5007"/>
    <w:rsid w:val="003B507A"/>
    <w:rsid w:val="003B50D2"/>
    <w:rsid w:val="003B5919"/>
    <w:rsid w:val="003B592C"/>
    <w:rsid w:val="003B6776"/>
    <w:rsid w:val="003B68CF"/>
    <w:rsid w:val="003B6E9B"/>
    <w:rsid w:val="003B6F98"/>
    <w:rsid w:val="003B6FE6"/>
    <w:rsid w:val="003B70D6"/>
    <w:rsid w:val="003B730A"/>
    <w:rsid w:val="003B7329"/>
    <w:rsid w:val="003B78FE"/>
    <w:rsid w:val="003B7BC5"/>
    <w:rsid w:val="003B7C45"/>
    <w:rsid w:val="003C03AD"/>
    <w:rsid w:val="003C0744"/>
    <w:rsid w:val="003C094B"/>
    <w:rsid w:val="003C0A38"/>
    <w:rsid w:val="003C0C88"/>
    <w:rsid w:val="003C0F79"/>
    <w:rsid w:val="003C1079"/>
    <w:rsid w:val="003C1186"/>
    <w:rsid w:val="003C1404"/>
    <w:rsid w:val="003C1949"/>
    <w:rsid w:val="003C1EF7"/>
    <w:rsid w:val="003C2133"/>
    <w:rsid w:val="003C2192"/>
    <w:rsid w:val="003C2215"/>
    <w:rsid w:val="003C2381"/>
    <w:rsid w:val="003C2411"/>
    <w:rsid w:val="003C2712"/>
    <w:rsid w:val="003C2BFA"/>
    <w:rsid w:val="003C30A8"/>
    <w:rsid w:val="003C30BF"/>
    <w:rsid w:val="003C30FC"/>
    <w:rsid w:val="003C3151"/>
    <w:rsid w:val="003C3236"/>
    <w:rsid w:val="003C3248"/>
    <w:rsid w:val="003C32BB"/>
    <w:rsid w:val="003C37B1"/>
    <w:rsid w:val="003C384B"/>
    <w:rsid w:val="003C39D9"/>
    <w:rsid w:val="003C3DF1"/>
    <w:rsid w:val="003C45CD"/>
    <w:rsid w:val="003C4E6C"/>
    <w:rsid w:val="003C52D0"/>
    <w:rsid w:val="003C56F6"/>
    <w:rsid w:val="003C5707"/>
    <w:rsid w:val="003C58B3"/>
    <w:rsid w:val="003C5B05"/>
    <w:rsid w:val="003C5E82"/>
    <w:rsid w:val="003C6168"/>
    <w:rsid w:val="003C616A"/>
    <w:rsid w:val="003C62CC"/>
    <w:rsid w:val="003C675C"/>
    <w:rsid w:val="003C6D9F"/>
    <w:rsid w:val="003C71E0"/>
    <w:rsid w:val="003C7303"/>
    <w:rsid w:val="003C7549"/>
    <w:rsid w:val="003C763B"/>
    <w:rsid w:val="003C78F0"/>
    <w:rsid w:val="003C79D5"/>
    <w:rsid w:val="003C7A91"/>
    <w:rsid w:val="003C7FBB"/>
    <w:rsid w:val="003D08E1"/>
    <w:rsid w:val="003D09B4"/>
    <w:rsid w:val="003D0DA2"/>
    <w:rsid w:val="003D0E76"/>
    <w:rsid w:val="003D10A2"/>
    <w:rsid w:val="003D140A"/>
    <w:rsid w:val="003D19C5"/>
    <w:rsid w:val="003D1AF0"/>
    <w:rsid w:val="003D1C00"/>
    <w:rsid w:val="003D2188"/>
    <w:rsid w:val="003D2222"/>
    <w:rsid w:val="003D2A7E"/>
    <w:rsid w:val="003D2AB8"/>
    <w:rsid w:val="003D2C4F"/>
    <w:rsid w:val="003D30B8"/>
    <w:rsid w:val="003D318C"/>
    <w:rsid w:val="003D3339"/>
    <w:rsid w:val="003D35E9"/>
    <w:rsid w:val="003D36A5"/>
    <w:rsid w:val="003D36E9"/>
    <w:rsid w:val="003D3B95"/>
    <w:rsid w:val="003D3BFF"/>
    <w:rsid w:val="003D3D3C"/>
    <w:rsid w:val="003D404F"/>
    <w:rsid w:val="003D49D1"/>
    <w:rsid w:val="003D5362"/>
    <w:rsid w:val="003D5988"/>
    <w:rsid w:val="003D5F92"/>
    <w:rsid w:val="003D659C"/>
    <w:rsid w:val="003D669C"/>
    <w:rsid w:val="003D6732"/>
    <w:rsid w:val="003D6BA4"/>
    <w:rsid w:val="003D6CB4"/>
    <w:rsid w:val="003D6EAB"/>
    <w:rsid w:val="003D72BF"/>
    <w:rsid w:val="003D72F3"/>
    <w:rsid w:val="003D78FA"/>
    <w:rsid w:val="003D7FCC"/>
    <w:rsid w:val="003E06DA"/>
    <w:rsid w:val="003E07C8"/>
    <w:rsid w:val="003E0BCC"/>
    <w:rsid w:val="003E0FB3"/>
    <w:rsid w:val="003E10D2"/>
    <w:rsid w:val="003E265E"/>
    <w:rsid w:val="003E2695"/>
    <w:rsid w:val="003E2747"/>
    <w:rsid w:val="003E2897"/>
    <w:rsid w:val="003E343F"/>
    <w:rsid w:val="003E34C6"/>
    <w:rsid w:val="003E368C"/>
    <w:rsid w:val="003E3873"/>
    <w:rsid w:val="003E3D93"/>
    <w:rsid w:val="003E427E"/>
    <w:rsid w:val="003E44F5"/>
    <w:rsid w:val="003E45EC"/>
    <w:rsid w:val="003E4768"/>
    <w:rsid w:val="003E50B6"/>
    <w:rsid w:val="003E53B3"/>
    <w:rsid w:val="003E5B00"/>
    <w:rsid w:val="003E5CF9"/>
    <w:rsid w:val="003E63A3"/>
    <w:rsid w:val="003E6832"/>
    <w:rsid w:val="003E6A17"/>
    <w:rsid w:val="003E6A5C"/>
    <w:rsid w:val="003E6D58"/>
    <w:rsid w:val="003E6EA8"/>
    <w:rsid w:val="003E70BC"/>
    <w:rsid w:val="003E7172"/>
    <w:rsid w:val="003E7613"/>
    <w:rsid w:val="003E76F4"/>
    <w:rsid w:val="003E7845"/>
    <w:rsid w:val="003E7921"/>
    <w:rsid w:val="003E7CF1"/>
    <w:rsid w:val="003F03E1"/>
    <w:rsid w:val="003F06E0"/>
    <w:rsid w:val="003F0723"/>
    <w:rsid w:val="003F0C01"/>
    <w:rsid w:val="003F0D8D"/>
    <w:rsid w:val="003F0E4C"/>
    <w:rsid w:val="003F1143"/>
    <w:rsid w:val="003F137B"/>
    <w:rsid w:val="003F148A"/>
    <w:rsid w:val="003F19EB"/>
    <w:rsid w:val="003F2159"/>
    <w:rsid w:val="003F226E"/>
    <w:rsid w:val="003F230B"/>
    <w:rsid w:val="003F2371"/>
    <w:rsid w:val="003F268F"/>
    <w:rsid w:val="003F2DC4"/>
    <w:rsid w:val="003F31F5"/>
    <w:rsid w:val="003F3202"/>
    <w:rsid w:val="003F3325"/>
    <w:rsid w:val="003F3702"/>
    <w:rsid w:val="003F3D32"/>
    <w:rsid w:val="003F3F3E"/>
    <w:rsid w:val="003F3FAC"/>
    <w:rsid w:val="003F40DB"/>
    <w:rsid w:val="003F40E5"/>
    <w:rsid w:val="003F4472"/>
    <w:rsid w:val="003F479B"/>
    <w:rsid w:val="003F4A01"/>
    <w:rsid w:val="003F4BD0"/>
    <w:rsid w:val="003F4CA6"/>
    <w:rsid w:val="003F4D22"/>
    <w:rsid w:val="003F4E95"/>
    <w:rsid w:val="003F503F"/>
    <w:rsid w:val="003F5177"/>
    <w:rsid w:val="003F51A4"/>
    <w:rsid w:val="003F5DBE"/>
    <w:rsid w:val="003F64C2"/>
    <w:rsid w:val="003F6993"/>
    <w:rsid w:val="003F6AB4"/>
    <w:rsid w:val="003F6AE9"/>
    <w:rsid w:val="003F6F38"/>
    <w:rsid w:val="003F7322"/>
    <w:rsid w:val="003F759B"/>
    <w:rsid w:val="003F7692"/>
    <w:rsid w:val="003F7AA2"/>
    <w:rsid w:val="003F7E8C"/>
    <w:rsid w:val="003F7F56"/>
    <w:rsid w:val="004003D7"/>
    <w:rsid w:val="00400AAA"/>
    <w:rsid w:val="00400AEC"/>
    <w:rsid w:val="00400F6D"/>
    <w:rsid w:val="004010E8"/>
    <w:rsid w:val="004011B4"/>
    <w:rsid w:val="00401310"/>
    <w:rsid w:val="00401335"/>
    <w:rsid w:val="00401492"/>
    <w:rsid w:val="00401CE5"/>
    <w:rsid w:val="00402021"/>
    <w:rsid w:val="00402100"/>
    <w:rsid w:val="0040225D"/>
    <w:rsid w:val="00402866"/>
    <w:rsid w:val="0040297E"/>
    <w:rsid w:val="00402C55"/>
    <w:rsid w:val="0040306B"/>
    <w:rsid w:val="004036CD"/>
    <w:rsid w:val="00403725"/>
    <w:rsid w:val="004037BF"/>
    <w:rsid w:val="00403965"/>
    <w:rsid w:val="00403A67"/>
    <w:rsid w:val="00403ACA"/>
    <w:rsid w:val="00403BB5"/>
    <w:rsid w:val="00403D66"/>
    <w:rsid w:val="00404927"/>
    <w:rsid w:val="00404BB7"/>
    <w:rsid w:val="00405062"/>
    <w:rsid w:val="004050F5"/>
    <w:rsid w:val="004051D7"/>
    <w:rsid w:val="00405418"/>
    <w:rsid w:val="0040560D"/>
    <w:rsid w:val="00405674"/>
    <w:rsid w:val="0040570A"/>
    <w:rsid w:val="004065B7"/>
    <w:rsid w:val="004065C3"/>
    <w:rsid w:val="00406E82"/>
    <w:rsid w:val="00406FC4"/>
    <w:rsid w:val="004070CD"/>
    <w:rsid w:val="004072B1"/>
    <w:rsid w:val="00407350"/>
    <w:rsid w:val="004073FC"/>
    <w:rsid w:val="00410642"/>
    <w:rsid w:val="00410770"/>
    <w:rsid w:val="00410BE8"/>
    <w:rsid w:val="00410E02"/>
    <w:rsid w:val="00410E48"/>
    <w:rsid w:val="00410FA5"/>
    <w:rsid w:val="0041106F"/>
    <w:rsid w:val="004111E7"/>
    <w:rsid w:val="004119BC"/>
    <w:rsid w:val="00411B8A"/>
    <w:rsid w:val="004120A6"/>
    <w:rsid w:val="004123F4"/>
    <w:rsid w:val="0041286A"/>
    <w:rsid w:val="00412993"/>
    <w:rsid w:val="00412DB0"/>
    <w:rsid w:val="00412DC6"/>
    <w:rsid w:val="00413011"/>
    <w:rsid w:val="00413217"/>
    <w:rsid w:val="00413666"/>
    <w:rsid w:val="00413795"/>
    <w:rsid w:val="00413F17"/>
    <w:rsid w:val="004143F0"/>
    <w:rsid w:val="004146A3"/>
    <w:rsid w:val="004146E0"/>
    <w:rsid w:val="0041479A"/>
    <w:rsid w:val="004147F4"/>
    <w:rsid w:val="00414843"/>
    <w:rsid w:val="00414C11"/>
    <w:rsid w:val="00415149"/>
    <w:rsid w:val="0041541C"/>
    <w:rsid w:val="00415BA7"/>
    <w:rsid w:val="00415E3E"/>
    <w:rsid w:val="00415EA0"/>
    <w:rsid w:val="00416065"/>
    <w:rsid w:val="00416BD0"/>
    <w:rsid w:val="00416C0D"/>
    <w:rsid w:val="00416DC2"/>
    <w:rsid w:val="004172D5"/>
    <w:rsid w:val="00420121"/>
    <w:rsid w:val="00420173"/>
    <w:rsid w:val="00420763"/>
    <w:rsid w:val="00420884"/>
    <w:rsid w:val="004208DF"/>
    <w:rsid w:val="00420EDC"/>
    <w:rsid w:val="004210F2"/>
    <w:rsid w:val="00421B60"/>
    <w:rsid w:val="0042290E"/>
    <w:rsid w:val="00422922"/>
    <w:rsid w:val="00422AAB"/>
    <w:rsid w:val="004231C5"/>
    <w:rsid w:val="00423390"/>
    <w:rsid w:val="00423647"/>
    <w:rsid w:val="004236D3"/>
    <w:rsid w:val="00423957"/>
    <w:rsid w:val="00423C14"/>
    <w:rsid w:val="00424279"/>
    <w:rsid w:val="004244D5"/>
    <w:rsid w:val="0042468B"/>
    <w:rsid w:val="004247BA"/>
    <w:rsid w:val="00424917"/>
    <w:rsid w:val="0042491D"/>
    <w:rsid w:val="00424F8F"/>
    <w:rsid w:val="00425315"/>
    <w:rsid w:val="0042534C"/>
    <w:rsid w:val="004253D7"/>
    <w:rsid w:val="004254F2"/>
    <w:rsid w:val="004255B7"/>
    <w:rsid w:val="00425640"/>
    <w:rsid w:val="0042646D"/>
    <w:rsid w:val="00426921"/>
    <w:rsid w:val="0042693F"/>
    <w:rsid w:val="00426B82"/>
    <w:rsid w:val="0042713A"/>
    <w:rsid w:val="00427397"/>
    <w:rsid w:val="0042741B"/>
    <w:rsid w:val="00427443"/>
    <w:rsid w:val="004274B7"/>
    <w:rsid w:val="0042765C"/>
    <w:rsid w:val="00427724"/>
    <w:rsid w:val="0042786F"/>
    <w:rsid w:val="00427D4A"/>
    <w:rsid w:val="00427EB9"/>
    <w:rsid w:val="00427FF7"/>
    <w:rsid w:val="0043037C"/>
    <w:rsid w:val="00430C40"/>
    <w:rsid w:val="00431055"/>
    <w:rsid w:val="00431592"/>
    <w:rsid w:val="00431917"/>
    <w:rsid w:val="004319EC"/>
    <w:rsid w:val="00431DF2"/>
    <w:rsid w:val="00431EC7"/>
    <w:rsid w:val="0043231F"/>
    <w:rsid w:val="004326CA"/>
    <w:rsid w:val="00432A4C"/>
    <w:rsid w:val="00432B27"/>
    <w:rsid w:val="0043315F"/>
    <w:rsid w:val="004332C9"/>
    <w:rsid w:val="004332CE"/>
    <w:rsid w:val="004332E8"/>
    <w:rsid w:val="0043333D"/>
    <w:rsid w:val="00433354"/>
    <w:rsid w:val="00433BD3"/>
    <w:rsid w:val="004342D5"/>
    <w:rsid w:val="004344D1"/>
    <w:rsid w:val="00434657"/>
    <w:rsid w:val="004348A1"/>
    <w:rsid w:val="00435DC0"/>
    <w:rsid w:val="004365C4"/>
    <w:rsid w:val="00436AB3"/>
    <w:rsid w:val="004370E1"/>
    <w:rsid w:val="004370FB"/>
    <w:rsid w:val="0043728C"/>
    <w:rsid w:val="0043740F"/>
    <w:rsid w:val="00437490"/>
    <w:rsid w:val="004376AE"/>
    <w:rsid w:val="004379AF"/>
    <w:rsid w:val="00437A56"/>
    <w:rsid w:val="00437F59"/>
    <w:rsid w:val="00440002"/>
    <w:rsid w:val="00440222"/>
    <w:rsid w:val="00440E85"/>
    <w:rsid w:val="00440FFF"/>
    <w:rsid w:val="0044108F"/>
    <w:rsid w:val="00441103"/>
    <w:rsid w:val="004414A1"/>
    <w:rsid w:val="0044152E"/>
    <w:rsid w:val="00441875"/>
    <w:rsid w:val="00441C4C"/>
    <w:rsid w:val="00441D7D"/>
    <w:rsid w:val="00441D89"/>
    <w:rsid w:val="00441E8F"/>
    <w:rsid w:val="00442200"/>
    <w:rsid w:val="0044225C"/>
    <w:rsid w:val="004424B9"/>
    <w:rsid w:val="004424FB"/>
    <w:rsid w:val="0044275B"/>
    <w:rsid w:val="00442ADE"/>
    <w:rsid w:val="00442D89"/>
    <w:rsid w:val="0044312A"/>
    <w:rsid w:val="004434FD"/>
    <w:rsid w:val="004441C7"/>
    <w:rsid w:val="00444799"/>
    <w:rsid w:val="00444AA2"/>
    <w:rsid w:val="00444CEA"/>
    <w:rsid w:val="00444D09"/>
    <w:rsid w:val="00445196"/>
    <w:rsid w:val="0044554D"/>
    <w:rsid w:val="00445A9C"/>
    <w:rsid w:val="00445C45"/>
    <w:rsid w:val="00445CA8"/>
    <w:rsid w:val="00445FFB"/>
    <w:rsid w:val="004460E2"/>
    <w:rsid w:val="004464BE"/>
    <w:rsid w:val="00446E69"/>
    <w:rsid w:val="00447209"/>
    <w:rsid w:val="004474F9"/>
    <w:rsid w:val="00447577"/>
    <w:rsid w:val="00447A93"/>
    <w:rsid w:val="00447BB8"/>
    <w:rsid w:val="004500A9"/>
    <w:rsid w:val="00450197"/>
    <w:rsid w:val="00450453"/>
    <w:rsid w:val="004511FA"/>
    <w:rsid w:val="0045141E"/>
    <w:rsid w:val="00451457"/>
    <w:rsid w:val="00451E8D"/>
    <w:rsid w:val="00452039"/>
    <w:rsid w:val="0045216B"/>
    <w:rsid w:val="004523BF"/>
    <w:rsid w:val="0045279F"/>
    <w:rsid w:val="004534D9"/>
    <w:rsid w:val="00453B0E"/>
    <w:rsid w:val="00453F18"/>
    <w:rsid w:val="00454289"/>
    <w:rsid w:val="00454484"/>
    <w:rsid w:val="004544FF"/>
    <w:rsid w:val="00454C5B"/>
    <w:rsid w:val="00454E23"/>
    <w:rsid w:val="00454F3D"/>
    <w:rsid w:val="004550BD"/>
    <w:rsid w:val="0045531A"/>
    <w:rsid w:val="00455518"/>
    <w:rsid w:val="0045564B"/>
    <w:rsid w:val="00455783"/>
    <w:rsid w:val="004559E8"/>
    <w:rsid w:val="00455DF9"/>
    <w:rsid w:val="004561B5"/>
    <w:rsid w:val="0045641B"/>
    <w:rsid w:val="00456D39"/>
    <w:rsid w:val="00456E97"/>
    <w:rsid w:val="00456FA9"/>
    <w:rsid w:val="00457903"/>
    <w:rsid w:val="00457911"/>
    <w:rsid w:val="00457C5D"/>
    <w:rsid w:val="0046037D"/>
    <w:rsid w:val="004603BF"/>
    <w:rsid w:val="00460722"/>
    <w:rsid w:val="00460847"/>
    <w:rsid w:val="00460C5C"/>
    <w:rsid w:val="00461A8A"/>
    <w:rsid w:val="004625B6"/>
    <w:rsid w:val="00462970"/>
    <w:rsid w:val="00462E53"/>
    <w:rsid w:val="00462F44"/>
    <w:rsid w:val="00462FA8"/>
    <w:rsid w:val="004634E4"/>
    <w:rsid w:val="00463869"/>
    <w:rsid w:val="00463EF1"/>
    <w:rsid w:val="004642D1"/>
    <w:rsid w:val="00464937"/>
    <w:rsid w:val="00464CBA"/>
    <w:rsid w:val="00465258"/>
    <w:rsid w:val="004655B7"/>
    <w:rsid w:val="00465883"/>
    <w:rsid w:val="00465888"/>
    <w:rsid w:val="00465ACA"/>
    <w:rsid w:val="00465BBC"/>
    <w:rsid w:val="00465BE4"/>
    <w:rsid w:val="00465EE0"/>
    <w:rsid w:val="0046600F"/>
    <w:rsid w:val="004661C5"/>
    <w:rsid w:val="004661CA"/>
    <w:rsid w:val="004662E6"/>
    <w:rsid w:val="00466490"/>
    <w:rsid w:val="004664B3"/>
    <w:rsid w:val="00466504"/>
    <w:rsid w:val="00466578"/>
    <w:rsid w:val="00466A72"/>
    <w:rsid w:val="00466E04"/>
    <w:rsid w:val="00466FFA"/>
    <w:rsid w:val="00467511"/>
    <w:rsid w:val="0046754A"/>
    <w:rsid w:val="0046780E"/>
    <w:rsid w:val="00467CF1"/>
    <w:rsid w:val="00467D29"/>
    <w:rsid w:val="00467D5D"/>
    <w:rsid w:val="00467E6E"/>
    <w:rsid w:val="00470444"/>
    <w:rsid w:val="0047054B"/>
    <w:rsid w:val="00470AC8"/>
    <w:rsid w:val="00470BF1"/>
    <w:rsid w:val="00470E03"/>
    <w:rsid w:val="00470E45"/>
    <w:rsid w:val="0047102A"/>
    <w:rsid w:val="004712A2"/>
    <w:rsid w:val="004713CC"/>
    <w:rsid w:val="00471900"/>
    <w:rsid w:val="00471997"/>
    <w:rsid w:val="00471B40"/>
    <w:rsid w:val="00471DC9"/>
    <w:rsid w:val="0047202B"/>
    <w:rsid w:val="00472729"/>
    <w:rsid w:val="00472BB2"/>
    <w:rsid w:val="00472C58"/>
    <w:rsid w:val="00472F88"/>
    <w:rsid w:val="0047302A"/>
    <w:rsid w:val="00473549"/>
    <w:rsid w:val="0047386D"/>
    <w:rsid w:val="00473945"/>
    <w:rsid w:val="004739F2"/>
    <w:rsid w:val="00473AC4"/>
    <w:rsid w:val="00473BB6"/>
    <w:rsid w:val="0047402E"/>
    <w:rsid w:val="0047429E"/>
    <w:rsid w:val="004745E7"/>
    <w:rsid w:val="00474773"/>
    <w:rsid w:val="004747CF"/>
    <w:rsid w:val="00474F27"/>
    <w:rsid w:val="0047565E"/>
    <w:rsid w:val="00476542"/>
    <w:rsid w:val="004765FF"/>
    <w:rsid w:val="00476735"/>
    <w:rsid w:val="00476BDE"/>
    <w:rsid w:val="00477459"/>
    <w:rsid w:val="00477714"/>
    <w:rsid w:val="00477945"/>
    <w:rsid w:val="00477A51"/>
    <w:rsid w:val="00480563"/>
    <w:rsid w:val="0048057C"/>
    <w:rsid w:val="00480919"/>
    <w:rsid w:val="00481588"/>
    <w:rsid w:val="00481826"/>
    <w:rsid w:val="00481869"/>
    <w:rsid w:val="00481909"/>
    <w:rsid w:val="00481C3C"/>
    <w:rsid w:val="00481DBF"/>
    <w:rsid w:val="00481DC4"/>
    <w:rsid w:val="004823AB"/>
    <w:rsid w:val="00482435"/>
    <w:rsid w:val="0048256C"/>
    <w:rsid w:val="00482DAC"/>
    <w:rsid w:val="0048306E"/>
    <w:rsid w:val="004830E6"/>
    <w:rsid w:val="0048310E"/>
    <w:rsid w:val="00483120"/>
    <w:rsid w:val="004831C7"/>
    <w:rsid w:val="004832A8"/>
    <w:rsid w:val="00483C06"/>
    <w:rsid w:val="004842AA"/>
    <w:rsid w:val="00484C34"/>
    <w:rsid w:val="004850EE"/>
    <w:rsid w:val="00485AA2"/>
    <w:rsid w:val="00485B9C"/>
    <w:rsid w:val="00485F7F"/>
    <w:rsid w:val="00486725"/>
    <w:rsid w:val="00486847"/>
    <w:rsid w:val="00487153"/>
    <w:rsid w:val="0048752A"/>
    <w:rsid w:val="00487730"/>
    <w:rsid w:val="00487A07"/>
    <w:rsid w:val="00487D4D"/>
    <w:rsid w:val="00487DA1"/>
    <w:rsid w:val="00487F3F"/>
    <w:rsid w:val="00490136"/>
    <w:rsid w:val="0049033D"/>
    <w:rsid w:val="00490624"/>
    <w:rsid w:val="00490C8A"/>
    <w:rsid w:val="004910CA"/>
    <w:rsid w:val="00491395"/>
    <w:rsid w:val="00491619"/>
    <w:rsid w:val="00491E54"/>
    <w:rsid w:val="004920B2"/>
    <w:rsid w:val="00492202"/>
    <w:rsid w:val="00492385"/>
    <w:rsid w:val="004926F5"/>
    <w:rsid w:val="00492D53"/>
    <w:rsid w:val="00493061"/>
    <w:rsid w:val="004931CF"/>
    <w:rsid w:val="00493ACD"/>
    <w:rsid w:val="00493C89"/>
    <w:rsid w:val="00493CE5"/>
    <w:rsid w:val="00493EEC"/>
    <w:rsid w:val="00493FE9"/>
    <w:rsid w:val="004942DB"/>
    <w:rsid w:val="00494348"/>
    <w:rsid w:val="004949B3"/>
    <w:rsid w:val="00495629"/>
    <w:rsid w:val="00495A38"/>
    <w:rsid w:val="0049688E"/>
    <w:rsid w:val="0049702A"/>
    <w:rsid w:val="00497162"/>
    <w:rsid w:val="004973AE"/>
    <w:rsid w:val="004977AD"/>
    <w:rsid w:val="00497E7B"/>
    <w:rsid w:val="00497F4C"/>
    <w:rsid w:val="004A012D"/>
    <w:rsid w:val="004A03B5"/>
    <w:rsid w:val="004A0601"/>
    <w:rsid w:val="004A067A"/>
    <w:rsid w:val="004A0A35"/>
    <w:rsid w:val="004A0F72"/>
    <w:rsid w:val="004A0FA8"/>
    <w:rsid w:val="004A11CA"/>
    <w:rsid w:val="004A140B"/>
    <w:rsid w:val="004A1556"/>
    <w:rsid w:val="004A1851"/>
    <w:rsid w:val="004A18D8"/>
    <w:rsid w:val="004A195A"/>
    <w:rsid w:val="004A1A8D"/>
    <w:rsid w:val="004A221E"/>
    <w:rsid w:val="004A2376"/>
    <w:rsid w:val="004A25E3"/>
    <w:rsid w:val="004A2683"/>
    <w:rsid w:val="004A276A"/>
    <w:rsid w:val="004A312D"/>
    <w:rsid w:val="004A339F"/>
    <w:rsid w:val="004A3923"/>
    <w:rsid w:val="004A3999"/>
    <w:rsid w:val="004A4832"/>
    <w:rsid w:val="004A48D8"/>
    <w:rsid w:val="004A4A03"/>
    <w:rsid w:val="004A52E8"/>
    <w:rsid w:val="004A5300"/>
    <w:rsid w:val="004A5578"/>
    <w:rsid w:val="004A5640"/>
    <w:rsid w:val="004A5676"/>
    <w:rsid w:val="004A57EE"/>
    <w:rsid w:val="004A5F17"/>
    <w:rsid w:val="004A5F59"/>
    <w:rsid w:val="004A6288"/>
    <w:rsid w:val="004A6315"/>
    <w:rsid w:val="004A65EA"/>
    <w:rsid w:val="004A669E"/>
    <w:rsid w:val="004A6A7D"/>
    <w:rsid w:val="004A6B7F"/>
    <w:rsid w:val="004A6C76"/>
    <w:rsid w:val="004A7444"/>
    <w:rsid w:val="004A7569"/>
    <w:rsid w:val="004A79A3"/>
    <w:rsid w:val="004A7B84"/>
    <w:rsid w:val="004A7C8E"/>
    <w:rsid w:val="004A7D06"/>
    <w:rsid w:val="004A7E3C"/>
    <w:rsid w:val="004B0826"/>
    <w:rsid w:val="004B0B8A"/>
    <w:rsid w:val="004B0F21"/>
    <w:rsid w:val="004B1002"/>
    <w:rsid w:val="004B13A3"/>
    <w:rsid w:val="004B14B8"/>
    <w:rsid w:val="004B1E25"/>
    <w:rsid w:val="004B226C"/>
    <w:rsid w:val="004B234C"/>
    <w:rsid w:val="004B277A"/>
    <w:rsid w:val="004B2957"/>
    <w:rsid w:val="004B2A34"/>
    <w:rsid w:val="004B32B1"/>
    <w:rsid w:val="004B32B5"/>
    <w:rsid w:val="004B34AC"/>
    <w:rsid w:val="004B359E"/>
    <w:rsid w:val="004B39BF"/>
    <w:rsid w:val="004B4180"/>
    <w:rsid w:val="004B419A"/>
    <w:rsid w:val="004B421E"/>
    <w:rsid w:val="004B46A0"/>
    <w:rsid w:val="004B47F5"/>
    <w:rsid w:val="004B48E1"/>
    <w:rsid w:val="004B4A44"/>
    <w:rsid w:val="004B4D09"/>
    <w:rsid w:val="004B53E0"/>
    <w:rsid w:val="004B5840"/>
    <w:rsid w:val="004B5A25"/>
    <w:rsid w:val="004B5B8D"/>
    <w:rsid w:val="004B5CD7"/>
    <w:rsid w:val="004B687B"/>
    <w:rsid w:val="004B6A2D"/>
    <w:rsid w:val="004B6BB8"/>
    <w:rsid w:val="004B6CBE"/>
    <w:rsid w:val="004B6D86"/>
    <w:rsid w:val="004B6DD6"/>
    <w:rsid w:val="004B707E"/>
    <w:rsid w:val="004B7599"/>
    <w:rsid w:val="004B7E5C"/>
    <w:rsid w:val="004C04F1"/>
    <w:rsid w:val="004C0585"/>
    <w:rsid w:val="004C05E6"/>
    <w:rsid w:val="004C067E"/>
    <w:rsid w:val="004C06BD"/>
    <w:rsid w:val="004C08CA"/>
    <w:rsid w:val="004C08F5"/>
    <w:rsid w:val="004C09FD"/>
    <w:rsid w:val="004C0A0B"/>
    <w:rsid w:val="004C10FD"/>
    <w:rsid w:val="004C132D"/>
    <w:rsid w:val="004C13EC"/>
    <w:rsid w:val="004C218D"/>
    <w:rsid w:val="004C2559"/>
    <w:rsid w:val="004C2890"/>
    <w:rsid w:val="004C2B3E"/>
    <w:rsid w:val="004C2BB0"/>
    <w:rsid w:val="004C331E"/>
    <w:rsid w:val="004C34D7"/>
    <w:rsid w:val="004C3931"/>
    <w:rsid w:val="004C3E0C"/>
    <w:rsid w:val="004C3E38"/>
    <w:rsid w:val="004C3ECA"/>
    <w:rsid w:val="004C3F86"/>
    <w:rsid w:val="004C44DC"/>
    <w:rsid w:val="004C455E"/>
    <w:rsid w:val="004C4A50"/>
    <w:rsid w:val="004C4B6E"/>
    <w:rsid w:val="004C4FF5"/>
    <w:rsid w:val="004C5026"/>
    <w:rsid w:val="004C521B"/>
    <w:rsid w:val="004C5888"/>
    <w:rsid w:val="004C5AC3"/>
    <w:rsid w:val="004C5BFC"/>
    <w:rsid w:val="004C6184"/>
    <w:rsid w:val="004C6642"/>
    <w:rsid w:val="004C72E3"/>
    <w:rsid w:val="004C749B"/>
    <w:rsid w:val="004C7CA4"/>
    <w:rsid w:val="004D01C2"/>
    <w:rsid w:val="004D051D"/>
    <w:rsid w:val="004D080C"/>
    <w:rsid w:val="004D0D96"/>
    <w:rsid w:val="004D116E"/>
    <w:rsid w:val="004D1181"/>
    <w:rsid w:val="004D142F"/>
    <w:rsid w:val="004D14A5"/>
    <w:rsid w:val="004D1602"/>
    <w:rsid w:val="004D1816"/>
    <w:rsid w:val="004D1B22"/>
    <w:rsid w:val="004D1C8A"/>
    <w:rsid w:val="004D1E33"/>
    <w:rsid w:val="004D2733"/>
    <w:rsid w:val="004D27E0"/>
    <w:rsid w:val="004D28AB"/>
    <w:rsid w:val="004D2F54"/>
    <w:rsid w:val="004D377F"/>
    <w:rsid w:val="004D39E4"/>
    <w:rsid w:val="004D3B06"/>
    <w:rsid w:val="004D3B90"/>
    <w:rsid w:val="004D3C69"/>
    <w:rsid w:val="004D3FA0"/>
    <w:rsid w:val="004D40D8"/>
    <w:rsid w:val="004D4150"/>
    <w:rsid w:val="004D478A"/>
    <w:rsid w:val="004D4B72"/>
    <w:rsid w:val="004D4E27"/>
    <w:rsid w:val="004D4E91"/>
    <w:rsid w:val="004D5277"/>
    <w:rsid w:val="004D5768"/>
    <w:rsid w:val="004D57AA"/>
    <w:rsid w:val="004D58E5"/>
    <w:rsid w:val="004D58E8"/>
    <w:rsid w:val="004D6123"/>
    <w:rsid w:val="004D691B"/>
    <w:rsid w:val="004D69E8"/>
    <w:rsid w:val="004D6F41"/>
    <w:rsid w:val="004D70E0"/>
    <w:rsid w:val="004D74AE"/>
    <w:rsid w:val="004D74E8"/>
    <w:rsid w:val="004D7A58"/>
    <w:rsid w:val="004D7AFE"/>
    <w:rsid w:val="004D7C3A"/>
    <w:rsid w:val="004D7F6C"/>
    <w:rsid w:val="004E0002"/>
    <w:rsid w:val="004E01F5"/>
    <w:rsid w:val="004E0362"/>
    <w:rsid w:val="004E053D"/>
    <w:rsid w:val="004E058A"/>
    <w:rsid w:val="004E0CBC"/>
    <w:rsid w:val="004E0FD3"/>
    <w:rsid w:val="004E210D"/>
    <w:rsid w:val="004E272D"/>
    <w:rsid w:val="004E278D"/>
    <w:rsid w:val="004E27A4"/>
    <w:rsid w:val="004E2B41"/>
    <w:rsid w:val="004E2CF9"/>
    <w:rsid w:val="004E2FA7"/>
    <w:rsid w:val="004E3380"/>
    <w:rsid w:val="004E353C"/>
    <w:rsid w:val="004E36BB"/>
    <w:rsid w:val="004E390B"/>
    <w:rsid w:val="004E3A1B"/>
    <w:rsid w:val="004E4146"/>
    <w:rsid w:val="004E4163"/>
    <w:rsid w:val="004E4489"/>
    <w:rsid w:val="004E448D"/>
    <w:rsid w:val="004E4577"/>
    <w:rsid w:val="004E478A"/>
    <w:rsid w:val="004E4889"/>
    <w:rsid w:val="004E4905"/>
    <w:rsid w:val="004E4A39"/>
    <w:rsid w:val="004E4B6B"/>
    <w:rsid w:val="004E4EC5"/>
    <w:rsid w:val="004E4FCF"/>
    <w:rsid w:val="004E517D"/>
    <w:rsid w:val="004E5A04"/>
    <w:rsid w:val="004E5EBA"/>
    <w:rsid w:val="004E5F10"/>
    <w:rsid w:val="004E6930"/>
    <w:rsid w:val="004E69B8"/>
    <w:rsid w:val="004E70A4"/>
    <w:rsid w:val="004E70DA"/>
    <w:rsid w:val="004E70DB"/>
    <w:rsid w:val="004E70DD"/>
    <w:rsid w:val="004E7849"/>
    <w:rsid w:val="004E79B9"/>
    <w:rsid w:val="004E7C71"/>
    <w:rsid w:val="004E7F48"/>
    <w:rsid w:val="004F032D"/>
    <w:rsid w:val="004F03ED"/>
    <w:rsid w:val="004F04EA"/>
    <w:rsid w:val="004F06BB"/>
    <w:rsid w:val="004F06C9"/>
    <w:rsid w:val="004F0D44"/>
    <w:rsid w:val="004F11F7"/>
    <w:rsid w:val="004F18A9"/>
    <w:rsid w:val="004F1D7C"/>
    <w:rsid w:val="004F1E7F"/>
    <w:rsid w:val="004F1FD5"/>
    <w:rsid w:val="004F2319"/>
    <w:rsid w:val="004F2778"/>
    <w:rsid w:val="004F27EE"/>
    <w:rsid w:val="004F2CE4"/>
    <w:rsid w:val="004F2FA3"/>
    <w:rsid w:val="004F309B"/>
    <w:rsid w:val="004F3823"/>
    <w:rsid w:val="004F38E1"/>
    <w:rsid w:val="004F3FA9"/>
    <w:rsid w:val="004F4044"/>
    <w:rsid w:val="004F43AF"/>
    <w:rsid w:val="004F4561"/>
    <w:rsid w:val="004F4BDF"/>
    <w:rsid w:val="004F520B"/>
    <w:rsid w:val="004F5258"/>
    <w:rsid w:val="004F53F4"/>
    <w:rsid w:val="004F5648"/>
    <w:rsid w:val="004F57E2"/>
    <w:rsid w:val="004F5DA5"/>
    <w:rsid w:val="004F63BB"/>
    <w:rsid w:val="004F6621"/>
    <w:rsid w:val="004F7037"/>
    <w:rsid w:val="004F7310"/>
    <w:rsid w:val="004F7BB4"/>
    <w:rsid w:val="004F7DDF"/>
    <w:rsid w:val="00500768"/>
    <w:rsid w:val="00500834"/>
    <w:rsid w:val="005008F3"/>
    <w:rsid w:val="00500C77"/>
    <w:rsid w:val="00500C93"/>
    <w:rsid w:val="00500EE1"/>
    <w:rsid w:val="00500F9D"/>
    <w:rsid w:val="00501565"/>
    <w:rsid w:val="005015EB"/>
    <w:rsid w:val="00501A64"/>
    <w:rsid w:val="00501AC4"/>
    <w:rsid w:val="00501B48"/>
    <w:rsid w:val="00501C87"/>
    <w:rsid w:val="0050202B"/>
    <w:rsid w:val="005020D1"/>
    <w:rsid w:val="0050247E"/>
    <w:rsid w:val="00502720"/>
    <w:rsid w:val="00502BA9"/>
    <w:rsid w:val="00502CEB"/>
    <w:rsid w:val="00503093"/>
    <w:rsid w:val="00503209"/>
    <w:rsid w:val="0050337E"/>
    <w:rsid w:val="005033BC"/>
    <w:rsid w:val="005034DA"/>
    <w:rsid w:val="00503A39"/>
    <w:rsid w:val="00503F43"/>
    <w:rsid w:val="005046AB"/>
    <w:rsid w:val="00504DC5"/>
    <w:rsid w:val="005052D9"/>
    <w:rsid w:val="005053F1"/>
    <w:rsid w:val="00505564"/>
    <w:rsid w:val="00505567"/>
    <w:rsid w:val="0050562C"/>
    <w:rsid w:val="00506248"/>
    <w:rsid w:val="00506378"/>
    <w:rsid w:val="00506385"/>
    <w:rsid w:val="00506504"/>
    <w:rsid w:val="00506AC7"/>
    <w:rsid w:val="0050703F"/>
    <w:rsid w:val="0050744D"/>
    <w:rsid w:val="00507CDB"/>
    <w:rsid w:val="00507CE0"/>
    <w:rsid w:val="00507FC4"/>
    <w:rsid w:val="00510589"/>
    <w:rsid w:val="005105E0"/>
    <w:rsid w:val="00510948"/>
    <w:rsid w:val="00510C48"/>
    <w:rsid w:val="00510CCA"/>
    <w:rsid w:val="00510ED9"/>
    <w:rsid w:val="00511987"/>
    <w:rsid w:val="00511D66"/>
    <w:rsid w:val="00511F37"/>
    <w:rsid w:val="005120CB"/>
    <w:rsid w:val="005128C2"/>
    <w:rsid w:val="00512BB5"/>
    <w:rsid w:val="00512F8E"/>
    <w:rsid w:val="00512FED"/>
    <w:rsid w:val="00513618"/>
    <w:rsid w:val="00513669"/>
    <w:rsid w:val="00513755"/>
    <w:rsid w:val="00513865"/>
    <w:rsid w:val="00513995"/>
    <w:rsid w:val="00513D2A"/>
    <w:rsid w:val="00513FD2"/>
    <w:rsid w:val="00514221"/>
    <w:rsid w:val="0051480E"/>
    <w:rsid w:val="005150B2"/>
    <w:rsid w:val="005151CF"/>
    <w:rsid w:val="00515547"/>
    <w:rsid w:val="00515701"/>
    <w:rsid w:val="00515929"/>
    <w:rsid w:val="00516276"/>
    <w:rsid w:val="0051660A"/>
    <w:rsid w:val="00516A69"/>
    <w:rsid w:val="00516DAB"/>
    <w:rsid w:val="0051701D"/>
    <w:rsid w:val="005170FF"/>
    <w:rsid w:val="00517106"/>
    <w:rsid w:val="005171A5"/>
    <w:rsid w:val="00517632"/>
    <w:rsid w:val="0051770B"/>
    <w:rsid w:val="00517A12"/>
    <w:rsid w:val="005200AE"/>
    <w:rsid w:val="00520B11"/>
    <w:rsid w:val="00520D65"/>
    <w:rsid w:val="00521054"/>
    <w:rsid w:val="0052144F"/>
    <w:rsid w:val="005215C3"/>
    <w:rsid w:val="0052186A"/>
    <w:rsid w:val="00521933"/>
    <w:rsid w:val="00521A3F"/>
    <w:rsid w:val="00521E1E"/>
    <w:rsid w:val="00522355"/>
    <w:rsid w:val="00522459"/>
    <w:rsid w:val="00522811"/>
    <w:rsid w:val="00522BB3"/>
    <w:rsid w:val="00522CCC"/>
    <w:rsid w:val="00522D29"/>
    <w:rsid w:val="00522F35"/>
    <w:rsid w:val="00522FB2"/>
    <w:rsid w:val="0052343F"/>
    <w:rsid w:val="005236AC"/>
    <w:rsid w:val="005236CD"/>
    <w:rsid w:val="005239EA"/>
    <w:rsid w:val="00523C93"/>
    <w:rsid w:val="00523D3E"/>
    <w:rsid w:val="005240BF"/>
    <w:rsid w:val="0052434D"/>
    <w:rsid w:val="00524CC1"/>
    <w:rsid w:val="005250BE"/>
    <w:rsid w:val="005253F4"/>
    <w:rsid w:val="0052565B"/>
    <w:rsid w:val="005258E6"/>
    <w:rsid w:val="0052591D"/>
    <w:rsid w:val="00525CEA"/>
    <w:rsid w:val="00526091"/>
    <w:rsid w:val="0052651D"/>
    <w:rsid w:val="00526872"/>
    <w:rsid w:val="00526C08"/>
    <w:rsid w:val="00526D2F"/>
    <w:rsid w:val="00527A78"/>
    <w:rsid w:val="00530444"/>
    <w:rsid w:val="00530659"/>
    <w:rsid w:val="005307EB"/>
    <w:rsid w:val="005310B7"/>
    <w:rsid w:val="005313A8"/>
    <w:rsid w:val="005315D7"/>
    <w:rsid w:val="005319C4"/>
    <w:rsid w:val="00531D37"/>
    <w:rsid w:val="005321B5"/>
    <w:rsid w:val="005321B6"/>
    <w:rsid w:val="00532328"/>
    <w:rsid w:val="00532C28"/>
    <w:rsid w:val="00532D4A"/>
    <w:rsid w:val="00532EE7"/>
    <w:rsid w:val="005333C5"/>
    <w:rsid w:val="00533408"/>
    <w:rsid w:val="00533573"/>
    <w:rsid w:val="00533611"/>
    <w:rsid w:val="00533D9A"/>
    <w:rsid w:val="00533DE0"/>
    <w:rsid w:val="00533E2E"/>
    <w:rsid w:val="00533E5A"/>
    <w:rsid w:val="00533F95"/>
    <w:rsid w:val="005340E6"/>
    <w:rsid w:val="00534264"/>
    <w:rsid w:val="00534491"/>
    <w:rsid w:val="0053472B"/>
    <w:rsid w:val="00534A7D"/>
    <w:rsid w:val="00534A98"/>
    <w:rsid w:val="00534BD8"/>
    <w:rsid w:val="00534C25"/>
    <w:rsid w:val="00534FD0"/>
    <w:rsid w:val="00535748"/>
    <w:rsid w:val="0053584C"/>
    <w:rsid w:val="00535A9B"/>
    <w:rsid w:val="0053634D"/>
    <w:rsid w:val="0053666C"/>
    <w:rsid w:val="00536DF3"/>
    <w:rsid w:val="00536E1B"/>
    <w:rsid w:val="005372C2"/>
    <w:rsid w:val="00537709"/>
    <w:rsid w:val="00537A14"/>
    <w:rsid w:val="00537CD0"/>
    <w:rsid w:val="005400BF"/>
    <w:rsid w:val="00540230"/>
    <w:rsid w:val="0054080D"/>
    <w:rsid w:val="00540AF3"/>
    <w:rsid w:val="00540C63"/>
    <w:rsid w:val="00541354"/>
    <w:rsid w:val="0054189E"/>
    <w:rsid w:val="00541A47"/>
    <w:rsid w:val="00541A72"/>
    <w:rsid w:val="00541FF8"/>
    <w:rsid w:val="0054218D"/>
    <w:rsid w:val="005423DE"/>
    <w:rsid w:val="005424C5"/>
    <w:rsid w:val="00542549"/>
    <w:rsid w:val="005427C0"/>
    <w:rsid w:val="0054290A"/>
    <w:rsid w:val="005432F4"/>
    <w:rsid w:val="005434C7"/>
    <w:rsid w:val="0054379A"/>
    <w:rsid w:val="005441FE"/>
    <w:rsid w:val="00544316"/>
    <w:rsid w:val="00544419"/>
    <w:rsid w:val="00544993"/>
    <w:rsid w:val="00544A56"/>
    <w:rsid w:val="00544B13"/>
    <w:rsid w:val="00544BD0"/>
    <w:rsid w:val="00544CF5"/>
    <w:rsid w:val="00544F02"/>
    <w:rsid w:val="00545D68"/>
    <w:rsid w:val="00546192"/>
    <w:rsid w:val="005462C0"/>
    <w:rsid w:val="0054667F"/>
    <w:rsid w:val="00547042"/>
    <w:rsid w:val="005472ED"/>
    <w:rsid w:val="005473D4"/>
    <w:rsid w:val="00547495"/>
    <w:rsid w:val="005474CF"/>
    <w:rsid w:val="00547912"/>
    <w:rsid w:val="00547B22"/>
    <w:rsid w:val="00547CB2"/>
    <w:rsid w:val="005503D0"/>
    <w:rsid w:val="005506E6"/>
    <w:rsid w:val="00550851"/>
    <w:rsid w:val="005508B4"/>
    <w:rsid w:val="00550AA6"/>
    <w:rsid w:val="00550B8A"/>
    <w:rsid w:val="00550FDB"/>
    <w:rsid w:val="0055135A"/>
    <w:rsid w:val="00551AB0"/>
    <w:rsid w:val="00551AC5"/>
    <w:rsid w:val="00551CC8"/>
    <w:rsid w:val="00552256"/>
    <w:rsid w:val="005526C1"/>
    <w:rsid w:val="0055281F"/>
    <w:rsid w:val="005528DF"/>
    <w:rsid w:val="00552B9A"/>
    <w:rsid w:val="00552C6E"/>
    <w:rsid w:val="00552FB4"/>
    <w:rsid w:val="005539E2"/>
    <w:rsid w:val="00553D3B"/>
    <w:rsid w:val="00554CA9"/>
    <w:rsid w:val="00555372"/>
    <w:rsid w:val="005553C0"/>
    <w:rsid w:val="0055565A"/>
    <w:rsid w:val="00555881"/>
    <w:rsid w:val="00555EDF"/>
    <w:rsid w:val="00555F77"/>
    <w:rsid w:val="005563F9"/>
    <w:rsid w:val="005565D0"/>
    <w:rsid w:val="00556683"/>
    <w:rsid w:val="00556FA0"/>
    <w:rsid w:val="00557086"/>
    <w:rsid w:val="00557203"/>
    <w:rsid w:val="00557571"/>
    <w:rsid w:val="00557B07"/>
    <w:rsid w:val="00557B0B"/>
    <w:rsid w:val="00557B1A"/>
    <w:rsid w:val="00557B24"/>
    <w:rsid w:val="00557C9C"/>
    <w:rsid w:val="00560059"/>
    <w:rsid w:val="00560551"/>
    <w:rsid w:val="00560596"/>
    <w:rsid w:val="005606B7"/>
    <w:rsid w:val="00560D69"/>
    <w:rsid w:val="00561060"/>
    <w:rsid w:val="005610E1"/>
    <w:rsid w:val="00561915"/>
    <w:rsid w:val="005619C2"/>
    <w:rsid w:val="00561C01"/>
    <w:rsid w:val="00562015"/>
    <w:rsid w:val="00562729"/>
    <w:rsid w:val="00562944"/>
    <w:rsid w:val="005630CE"/>
    <w:rsid w:val="005632E0"/>
    <w:rsid w:val="005635DC"/>
    <w:rsid w:val="005637F6"/>
    <w:rsid w:val="005638F4"/>
    <w:rsid w:val="00564350"/>
    <w:rsid w:val="005648E7"/>
    <w:rsid w:val="00564D30"/>
    <w:rsid w:val="005654C0"/>
    <w:rsid w:val="00565971"/>
    <w:rsid w:val="00565CC5"/>
    <w:rsid w:val="00565E51"/>
    <w:rsid w:val="0056641E"/>
    <w:rsid w:val="0056643C"/>
    <w:rsid w:val="005664A3"/>
    <w:rsid w:val="0056742E"/>
    <w:rsid w:val="005679F6"/>
    <w:rsid w:val="00567BC3"/>
    <w:rsid w:val="00570159"/>
    <w:rsid w:val="0057027C"/>
    <w:rsid w:val="00570DF9"/>
    <w:rsid w:val="00570EA7"/>
    <w:rsid w:val="00570F2D"/>
    <w:rsid w:val="00570F30"/>
    <w:rsid w:val="00571235"/>
    <w:rsid w:val="0057161B"/>
    <w:rsid w:val="005718E4"/>
    <w:rsid w:val="0057213F"/>
    <w:rsid w:val="0057256F"/>
    <w:rsid w:val="005728FB"/>
    <w:rsid w:val="00572B45"/>
    <w:rsid w:val="00572CF1"/>
    <w:rsid w:val="00572F97"/>
    <w:rsid w:val="005734D5"/>
    <w:rsid w:val="00573A6E"/>
    <w:rsid w:val="00573B34"/>
    <w:rsid w:val="00573BEB"/>
    <w:rsid w:val="00573F6D"/>
    <w:rsid w:val="005740EF"/>
    <w:rsid w:val="005743AE"/>
    <w:rsid w:val="00574605"/>
    <w:rsid w:val="00574611"/>
    <w:rsid w:val="00574A0F"/>
    <w:rsid w:val="00574A47"/>
    <w:rsid w:val="00574ABD"/>
    <w:rsid w:val="00574B4E"/>
    <w:rsid w:val="00574E54"/>
    <w:rsid w:val="00574F7C"/>
    <w:rsid w:val="00575241"/>
    <w:rsid w:val="005754EB"/>
    <w:rsid w:val="005754FE"/>
    <w:rsid w:val="0057573B"/>
    <w:rsid w:val="00575B70"/>
    <w:rsid w:val="00575EE3"/>
    <w:rsid w:val="00576075"/>
    <w:rsid w:val="005764F9"/>
    <w:rsid w:val="00576546"/>
    <w:rsid w:val="00576A47"/>
    <w:rsid w:val="00576E93"/>
    <w:rsid w:val="00576F21"/>
    <w:rsid w:val="00577291"/>
    <w:rsid w:val="0057735B"/>
    <w:rsid w:val="0057739C"/>
    <w:rsid w:val="00577661"/>
    <w:rsid w:val="00577B93"/>
    <w:rsid w:val="00577F24"/>
    <w:rsid w:val="00577F30"/>
    <w:rsid w:val="0058029F"/>
    <w:rsid w:val="005804B6"/>
    <w:rsid w:val="00580779"/>
    <w:rsid w:val="00580C31"/>
    <w:rsid w:val="00581240"/>
    <w:rsid w:val="0058145D"/>
    <w:rsid w:val="00581A14"/>
    <w:rsid w:val="00581AAF"/>
    <w:rsid w:val="00581E8F"/>
    <w:rsid w:val="00582076"/>
    <w:rsid w:val="005820FE"/>
    <w:rsid w:val="0058282F"/>
    <w:rsid w:val="00582DDB"/>
    <w:rsid w:val="00583CF9"/>
    <w:rsid w:val="005840A5"/>
    <w:rsid w:val="005844B6"/>
    <w:rsid w:val="0058570A"/>
    <w:rsid w:val="00585B89"/>
    <w:rsid w:val="00585DA7"/>
    <w:rsid w:val="005861B9"/>
    <w:rsid w:val="005861D4"/>
    <w:rsid w:val="005862CF"/>
    <w:rsid w:val="0058638D"/>
    <w:rsid w:val="005867B8"/>
    <w:rsid w:val="00586ABA"/>
    <w:rsid w:val="00586C02"/>
    <w:rsid w:val="005874BE"/>
    <w:rsid w:val="0058753F"/>
    <w:rsid w:val="00587565"/>
    <w:rsid w:val="00587C12"/>
    <w:rsid w:val="00590827"/>
    <w:rsid w:val="00590D9D"/>
    <w:rsid w:val="005913F3"/>
    <w:rsid w:val="005914E1"/>
    <w:rsid w:val="0059192C"/>
    <w:rsid w:val="00591A8D"/>
    <w:rsid w:val="00591B78"/>
    <w:rsid w:val="00591D20"/>
    <w:rsid w:val="00592548"/>
    <w:rsid w:val="005925D5"/>
    <w:rsid w:val="00592805"/>
    <w:rsid w:val="0059292F"/>
    <w:rsid w:val="005929E3"/>
    <w:rsid w:val="00592D3A"/>
    <w:rsid w:val="00592E3B"/>
    <w:rsid w:val="0059334C"/>
    <w:rsid w:val="0059371A"/>
    <w:rsid w:val="005937C0"/>
    <w:rsid w:val="005937ED"/>
    <w:rsid w:val="00593A57"/>
    <w:rsid w:val="005941F5"/>
    <w:rsid w:val="00594653"/>
    <w:rsid w:val="00594704"/>
    <w:rsid w:val="00594914"/>
    <w:rsid w:val="00594C3A"/>
    <w:rsid w:val="005951C9"/>
    <w:rsid w:val="00595294"/>
    <w:rsid w:val="00595D94"/>
    <w:rsid w:val="00595D9C"/>
    <w:rsid w:val="00596934"/>
    <w:rsid w:val="0059700D"/>
    <w:rsid w:val="00597128"/>
    <w:rsid w:val="00597230"/>
    <w:rsid w:val="0059759D"/>
    <w:rsid w:val="0059794B"/>
    <w:rsid w:val="00597967"/>
    <w:rsid w:val="00597AA4"/>
    <w:rsid w:val="00597F53"/>
    <w:rsid w:val="005A06EA"/>
    <w:rsid w:val="005A0990"/>
    <w:rsid w:val="005A0CB7"/>
    <w:rsid w:val="005A0D92"/>
    <w:rsid w:val="005A1024"/>
    <w:rsid w:val="005A1437"/>
    <w:rsid w:val="005A1788"/>
    <w:rsid w:val="005A1A93"/>
    <w:rsid w:val="005A2674"/>
    <w:rsid w:val="005A26BC"/>
    <w:rsid w:val="005A28F1"/>
    <w:rsid w:val="005A29EC"/>
    <w:rsid w:val="005A2C34"/>
    <w:rsid w:val="005A2C8B"/>
    <w:rsid w:val="005A2C97"/>
    <w:rsid w:val="005A3064"/>
    <w:rsid w:val="005A32E3"/>
    <w:rsid w:val="005A356F"/>
    <w:rsid w:val="005A35B7"/>
    <w:rsid w:val="005A391C"/>
    <w:rsid w:val="005A3AE3"/>
    <w:rsid w:val="005A3F43"/>
    <w:rsid w:val="005A4243"/>
    <w:rsid w:val="005A4292"/>
    <w:rsid w:val="005A468A"/>
    <w:rsid w:val="005A49FC"/>
    <w:rsid w:val="005A4B77"/>
    <w:rsid w:val="005A4BF8"/>
    <w:rsid w:val="005A4C0E"/>
    <w:rsid w:val="005A4E1F"/>
    <w:rsid w:val="005A521C"/>
    <w:rsid w:val="005A569E"/>
    <w:rsid w:val="005A58B4"/>
    <w:rsid w:val="005A58BF"/>
    <w:rsid w:val="005A5AEB"/>
    <w:rsid w:val="005A5E83"/>
    <w:rsid w:val="005A5E8B"/>
    <w:rsid w:val="005A5F89"/>
    <w:rsid w:val="005A5FCE"/>
    <w:rsid w:val="005A6E63"/>
    <w:rsid w:val="005A7402"/>
    <w:rsid w:val="005A79EA"/>
    <w:rsid w:val="005A7A9A"/>
    <w:rsid w:val="005A7B15"/>
    <w:rsid w:val="005B00E9"/>
    <w:rsid w:val="005B06E5"/>
    <w:rsid w:val="005B0A9C"/>
    <w:rsid w:val="005B0F57"/>
    <w:rsid w:val="005B125A"/>
    <w:rsid w:val="005B1578"/>
    <w:rsid w:val="005B16CA"/>
    <w:rsid w:val="005B16DD"/>
    <w:rsid w:val="005B17A9"/>
    <w:rsid w:val="005B20CB"/>
    <w:rsid w:val="005B2143"/>
    <w:rsid w:val="005B2427"/>
    <w:rsid w:val="005B294D"/>
    <w:rsid w:val="005B2D66"/>
    <w:rsid w:val="005B302B"/>
    <w:rsid w:val="005B329C"/>
    <w:rsid w:val="005B33F5"/>
    <w:rsid w:val="005B33FF"/>
    <w:rsid w:val="005B353C"/>
    <w:rsid w:val="005B35AB"/>
    <w:rsid w:val="005B3852"/>
    <w:rsid w:val="005B40EA"/>
    <w:rsid w:val="005B4286"/>
    <w:rsid w:val="005B43B9"/>
    <w:rsid w:val="005B459C"/>
    <w:rsid w:val="005B45A0"/>
    <w:rsid w:val="005B45C5"/>
    <w:rsid w:val="005B4701"/>
    <w:rsid w:val="005B490D"/>
    <w:rsid w:val="005B4A00"/>
    <w:rsid w:val="005B4C41"/>
    <w:rsid w:val="005B537B"/>
    <w:rsid w:val="005B576E"/>
    <w:rsid w:val="005B5840"/>
    <w:rsid w:val="005B5C25"/>
    <w:rsid w:val="005B5F3C"/>
    <w:rsid w:val="005B601A"/>
    <w:rsid w:val="005B6585"/>
    <w:rsid w:val="005B677E"/>
    <w:rsid w:val="005B6F5D"/>
    <w:rsid w:val="005B73DD"/>
    <w:rsid w:val="005B762D"/>
    <w:rsid w:val="005B7CBC"/>
    <w:rsid w:val="005B7E87"/>
    <w:rsid w:val="005C00F2"/>
    <w:rsid w:val="005C01B4"/>
    <w:rsid w:val="005C0AA0"/>
    <w:rsid w:val="005C0D1B"/>
    <w:rsid w:val="005C0DC2"/>
    <w:rsid w:val="005C0E8F"/>
    <w:rsid w:val="005C1997"/>
    <w:rsid w:val="005C1A7B"/>
    <w:rsid w:val="005C1AB3"/>
    <w:rsid w:val="005C1BB9"/>
    <w:rsid w:val="005C1ED2"/>
    <w:rsid w:val="005C2185"/>
    <w:rsid w:val="005C28DE"/>
    <w:rsid w:val="005C2AAD"/>
    <w:rsid w:val="005C2DCE"/>
    <w:rsid w:val="005C3298"/>
    <w:rsid w:val="005C33C1"/>
    <w:rsid w:val="005C3457"/>
    <w:rsid w:val="005C3B1F"/>
    <w:rsid w:val="005C3E0D"/>
    <w:rsid w:val="005C4256"/>
    <w:rsid w:val="005C4474"/>
    <w:rsid w:val="005C45C9"/>
    <w:rsid w:val="005C4707"/>
    <w:rsid w:val="005C4778"/>
    <w:rsid w:val="005C48B8"/>
    <w:rsid w:val="005C48CD"/>
    <w:rsid w:val="005C48E1"/>
    <w:rsid w:val="005C49B2"/>
    <w:rsid w:val="005C4D2E"/>
    <w:rsid w:val="005C4DA0"/>
    <w:rsid w:val="005C5030"/>
    <w:rsid w:val="005C50CD"/>
    <w:rsid w:val="005C539D"/>
    <w:rsid w:val="005C53AA"/>
    <w:rsid w:val="005C5416"/>
    <w:rsid w:val="005C554A"/>
    <w:rsid w:val="005C55C6"/>
    <w:rsid w:val="005C55F6"/>
    <w:rsid w:val="005C5AA1"/>
    <w:rsid w:val="005C5B31"/>
    <w:rsid w:val="005C5BF6"/>
    <w:rsid w:val="005C5CD8"/>
    <w:rsid w:val="005C5D8E"/>
    <w:rsid w:val="005C5DCD"/>
    <w:rsid w:val="005C5EF2"/>
    <w:rsid w:val="005C6297"/>
    <w:rsid w:val="005C62B2"/>
    <w:rsid w:val="005C62EC"/>
    <w:rsid w:val="005C66A2"/>
    <w:rsid w:val="005C6B86"/>
    <w:rsid w:val="005C7008"/>
    <w:rsid w:val="005C7688"/>
    <w:rsid w:val="005C7689"/>
    <w:rsid w:val="005C76C7"/>
    <w:rsid w:val="005C7789"/>
    <w:rsid w:val="005C77A4"/>
    <w:rsid w:val="005C77EF"/>
    <w:rsid w:val="005D066F"/>
    <w:rsid w:val="005D0CC1"/>
    <w:rsid w:val="005D0EF8"/>
    <w:rsid w:val="005D0F71"/>
    <w:rsid w:val="005D0FAD"/>
    <w:rsid w:val="005D1050"/>
    <w:rsid w:val="005D1409"/>
    <w:rsid w:val="005D1566"/>
    <w:rsid w:val="005D1A55"/>
    <w:rsid w:val="005D2623"/>
    <w:rsid w:val="005D283C"/>
    <w:rsid w:val="005D2931"/>
    <w:rsid w:val="005D2E2B"/>
    <w:rsid w:val="005D30C7"/>
    <w:rsid w:val="005D35A5"/>
    <w:rsid w:val="005D433B"/>
    <w:rsid w:val="005D438D"/>
    <w:rsid w:val="005D46A6"/>
    <w:rsid w:val="005D4981"/>
    <w:rsid w:val="005D4A8B"/>
    <w:rsid w:val="005D4B71"/>
    <w:rsid w:val="005D4ED9"/>
    <w:rsid w:val="005D543C"/>
    <w:rsid w:val="005D5512"/>
    <w:rsid w:val="005D5CD4"/>
    <w:rsid w:val="005D5D95"/>
    <w:rsid w:val="005D5DE0"/>
    <w:rsid w:val="005D5FD6"/>
    <w:rsid w:val="005D606D"/>
    <w:rsid w:val="005D61F7"/>
    <w:rsid w:val="005D6466"/>
    <w:rsid w:val="005D6862"/>
    <w:rsid w:val="005D6BDA"/>
    <w:rsid w:val="005D75CD"/>
    <w:rsid w:val="005D77BC"/>
    <w:rsid w:val="005D79D5"/>
    <w:rsid w:val="005E0142"/>
    <w:rsid w:val="005E0369"/>
    <w:rsid w:val="005E05A2"/>
    <w:rsid w:val="005E0D10"/>
    <w:rsid w:val="005E0D6E"/>
    <w:rsid w:val="005E11C3"/>
    <w:rsid w:val="005E122B"/>
    <w:rsid w:val="005E14C1"/>
    <w:rsid w:val="005E1DE1"/>
    <w:rsid w:val="005E1EF7"/>
    <w:rsid w:val="005E2324"/>
    <w:rsid w:val="005E2702"/>
    <w:rsid w:val="005E3154"/>
    <w:rsid w:val="005E340B"/>
    <w:rsid w:val="005E377E"/>
    <w:rsid w:val="005E3934"/>
    <w:rsid w:val="005E497A"/>
    <w:rsid w:val="005E4A74"/>
    <w:rsid w:val="005E4C1E"/>
    <w:rsid w:val="005E4F90"/>
    <w:rsid w:val="005E5A71"/>
    <w:rsid w:val="005E5B33"/>
    <w:rsid w:val="005E6421"/>
    <w:rsid w:val="005E64EF"/>
    <w:rsid w:val="005E65D0"/>
    <w:rsid w:val="005E671D"/>
    <w:rsid w:val="005E67B9"/>
    <w:rsid w:val="005E7266"/>
    <w:rsid w:val="005E73B2"/>
    <w:rsid w:val="005E7466"/>
    <w:rsid w:val="005E7734"/>
    <w:rsid w:val="005E799F"/>
    <w:rsid w:val="005E79E1"/>
    <w:rsid w:val="005E7A01"/>
    <w:rsid w:val="005E7B4F"/>
    <w:rsid w:val="005E7E07"/>
    <w:rsid w:val="005E7EE1"/>
    <w:rsid w:val="005F00A9"/>
    <w:rsid w:val="005F0150"/>
    <w:rsid w:val="005F0486"/>
    <w:rsid w:val="005F063F"/>
    <w:rsid w:val="005F09E4"/>
    <w:rsid w:val="005F0A7E"/>
    <w:rsid w:val="005F0AE4"/>
    <w:rsid w:val="005F0C2F"/>
    <w:rsid w:val="005F139E"/>
    <w:rsid w:val="005F1412"/>
    <w:rsid w:val="005F14E1"/>
    <w:rsid w:val="005F17FF"/>
    <w:rsid w:val="005F1A71"/>
    <w:rsid w:val="005F1B0E"/>
    <w:rsid w:val="005F2355"/>
    <w:rsid w:val="005F25A0"/>
    <w:rsid w:val="005F2C4C"/>
    <w:rsid w:val="005F30E6"/>
    <w:rsid w:val="005F3E86"/>
    <w:rsid w:val="005F3F08"/>
    <w:rsid w:val="005F4495"/>
    <w:rsid w:val="005F45EA"/>
    <w:rsid w:val="005F4A1E"/>
    <w:rsid w:val="005F4D0A"/>
    <w:rsid w:val="005F51D0"/>
    <w:rsid w:val="005F53C4"/>
    <w:rsid w:val="005F5B35"/>
    <w:rsid w:val="005F5DDB"/>
    <w:rsid w:val="005F5F0A"/>
    <w:rsid w:val="005F6002"/>
    <w:rsid w:val="005F6102"/>
    <w:rsid w:val="005F61CD"/>
    <w:rsid w:val="005F64C3"/>
    <w:rsid w:val="005F6B83"/>
    <w:rsid w:val="005F6D59"/>
    <w:rsid w:val="005F7038"/>
    <w:rsid w:val="005F79A4"/>
    <w:rsid w:val="005F7E68"/>
    <w:rsid w:val="0060013C"/>
    <w:rsid w:val="00600249"/>
    <w:rsid w:val="00600698"/>
    <w:rsid w:val="00600A58"/>
    <w:rsid w:val="00601898"/>
    <w:rsid w:val="00601A61"/>
    <w:rsid w:val="00601B5A"/>
    <w:rsid w:val="00601BBB"/>
    <w:rsid w:val="00601D37"/>
    <w:rsid w:val="00602154"/>
    <w:rsid w:val="006021B7"/>
    <w:rsid w:val="00602460"/>
    <w:rsid w:val="0060259F"/>
    <w:rsid w:val="006027C8"/>
    <w:rsid w:val="00602815"/>
    <w:rsid w:val="0060282F"/>
    <w:rsid w:val="00603102"/>
    <w:rsid w:val="006031F9"/>
    <w:rsid w:val="00603474"/>
    <w:rsid w:val="00603A65"/>
    <w:rsid w:val="00603C5D"/>
    <w:rsid w:val="006040AC"/>
    <w:rsid w:val="006043B6"/>
    <w:rsid w:val="006046FB"/>
    <w:rsid w:val="006047A3"/>
    <w:rsid w:val="00604D5B"/>
    <w:rsid w:val="00604E53"/>
    <w:rsid w:val="00604FE8"/>
    <w:rsid w:val="006055A7"/>
    <w:rsid w:val="006057E5"/>
    <w:rsid w:val="0060594A"/>
    <w:rsid w:val="00605A61"/>
    <w:rsid w:val="00605DC1"/>
    <w:rsid w:val="0060612D"/>
    <w:rsid w:val="00606267"/>
    <w:rsid w:val="0060626B"/>
    <w:rsid w:val="00606970"/>
    <w:rsid w:val="006070FA"/>
    <w:rsid w:val="006073CA"/>
    <w:rsid w:val="00607829"/>
    <w:rsid w:val="00607DA0"/>
    <w:rsid w:val="00607EF2"/>
    <w:rsid w:val="00607FDB"/>
    <w:rsid w:val="0061071E"/>
    <w:rsid w:val="00610728"/>
    <w:rsid w:val="00610873"/>
    <w:rsid w:val="00610948"/>
    <w:rsid w:val="00610DA5"/>
    <w:rsid w:val="00610F24"/>
    <w:rsid w:val="006113B6"/>
    <w:rsid w:val="006115F1"/>
    <w:rsid w:val="0061229C"/>
    <w:rsid w:val="00612512"/>
    <w:rsid w:val="00612561"/>
    <w:rsid w:val="006127BB"/>
    <w:rsid w:val="00612A27"/>
    <w:rsid w:val="00612A61"/>
    <w:rsid w:val="00612E51"/>
    <w:rsid w:val="00612FE5"/>
    <w:rsid w:val="0061330D"/>
    <w:rsid w:val="006133C3"/>
    <w:rsid w:val="00613457"/>
    <w:rsid w:val="006135A4"/>
    <w:rsid w:val="00613B43"/>
    <w:rsid w:val="00614028"/>
    <w:rsid w:val="006140D3"/>
    <w:rsid w:val="006141A7"/>
    <w:rsid w:val="006141B5"/>
    <w:rsid w:val="006143D5"/>
    <w:rsid w:val="006148EB"/>
    <w:rsid w:val="00614956"/>
    <w:rsid w:val="00615377"/>
    <w:rsid w:val="006155F8"/>
    <w:rsid w:val="00615607"/>
    <w:rsid w:val="006156CC"/>
    <w:rsid w:val="00615799"/>
    <w:rsid w:val="00615D6B"/>
    <w:rsid w:val="00615D7C"/>
    <w:rsid w:val="00615E1C"/>
    <w:rsid w:val="00615F52"/>
    <w:rsid w:val="006162F5"/>
    <w:rsid w:val="00616446"/>
    <w:rsid w:val="0061648E"/>
    <w:rsid w:val="00616581"/>
    <w:rsid w:val="00616B59"/>
    <w:rsid w:val="00617350"/>
    <w:rsid w:val="0061799F"/>
    <w:rsid w:val="006179C5"/>
    <w:rsid w:val="00617A1D"/>
    <w:rsid w:val="00617A9E"/>
    <w:rsid w:val="00617C23"/>
    <w:rsid w:val="00620341"/>
    <w:rsid w:val="00620955"/>
    <w:rsid w:val="00620D6A"/>
    <w:rsid w:val="0062114E"/>
    <w:rsid w:val="0062150D"/>
    <w:rsid w:val="0062151B"/>
    <w:rsid w:val="0062157C"/>
    <w:rsid w:val="0062246A"/>
    <w:rsid w:val="006224F6"/>
    <w:rsid w:val="0062270E"/>
    <w:rsid w:val="006228A6"/>
    <w:rsid w:val="00623072"/>
    <w:rsid w:val="0062365D"/>
    <w:rsid w:val="00623815"/>
    <w:rsid w:val="006239A7"/>
    <w:rsid w:val="006239B6"/>
    <w:rsid w:val="00623E54"/>
    <w:rsid w:val="00623F93"/>
    <w:rsid w:val="006245D1"/>
    <w:rsid w:val="00624BC8"/>
    <w:rsid w:val="006250B8"/>
    <w:rsid w:val="006251FF"/>
    <w:rsid w:val="0062522C"/>
    <w:rsid w:val="00625469"/>
    <w:rsid w:val="00625A0F"/>
    <w:rsid w:val="00625F6B"/>
    <w:rsid w:val="006260B9"/>
    <w:rsid w:val="00626402"/>
    <w:rsid w:val="0062682C"/>
    <w:rsid w:val="00626ACB"/>
    <w:rsid w:val="006270E5"/>
    <w:rsid w:val="0062761F"/>
    <w:rsid w:val="00627AD7"/>
    <w:rsid w:val="00627C7B"/>
    <w:rsid w:val="00627E26"/>
    <w:rsid w:val="00627FF4"/>
    <w:rsid w:val="00630C38"/>
    <w:rsid w:val="00630CCC"/>
    <w:rsid w:val="00631000"/>
    <w:rsid w:val="006310B8"/>
    <w:rsid w:val="0063134C"/>
    <w:rsid w:val="006317CF"/>
    <w:rsid w:val="006319BD"/>
    <w:rsid w:val="00631B03"/>
    <w:rsid w:val="006323E4"/>
    <w:rsid w:val="00632651"/>
    <w:rsid w:val="006328C9"/>
    <w:rsid w:val="006328FE"/>
    <w:rsid w:val="0063292E"/>
    <w:rsid w:val="00632C59"/>
    <w:rsid w:val="00632D1A"/>
    <w:rsid w:val="00633198"/>
    <w:rsid w:val="0063372C"/>
    <w:rsid w:val="006337A1"/>
    <w:rsid w:val="00633DDC"/>
    <w:rsid w:val="00634010"/>
    <w:rsid w:val="00634C65"/>
    <w:rsid w:val="00634CFC"/>
    <w:rsid w:val="00634E17"/>
    <w:rsid w:val="00634F15"/>
    <w:rsid w:val="0063508D"/>
    <w:rsid w:val="00635092"/>
    <w:rsid w:val="00635568"/>
    <w:rsid w:val="006355D2"/>
    <w:rsid w:val="006355FF"/>
    <w:rsid w:val="006356C3"/>
    <w:rsid w:val="00635902"/>
    <w:rsid w:val="00635BD3"/>
    <w:rsid w:val="0063613D"/>
    <w:rsid w:val="006361F4"/>
    <w:rsid w:val="006365A9"/>
    <w:rsid w:val="006366C3"/>
    <w:rsid w:val="00636DD8"/>
    <w:rsid w:val="00637766"/>
    <w:rsid w:val="006378D3"/>
    <w:rsid w:val="00637B55"/>
    <w:rsid w:val="00637D2D"/>
    <w:rsid w:val="00640101"/>
    <w:rsid w:val="00640258"/>
    <w:rsid w:val="00640F68"/>
    <w:rsid w:val="00641131"/>
    <w:rsid w:val="0064163C"/>
    <w:rsid w:val="00641B33"/>
    <w:rsid w:val="00641DF3"/>
    <w:rsid w:val="00642495"/>
    <w:rsid w:val="006426F2"/>
    <w:rsid w:val="006431FE"/>
    <w:rsid w:val="00643A5C"/>
    <w:rsid w:val="00643D35"/>
    <w:rsid w:val="00643F0D"/>
    <w:rsid w:val="006440B2"/>
    <w:rsid w:val="006440C2"/>
    <w:rsid w:val="0064469A"/>
    <w:rsid w:val="00644889"/>
    <w:rsid w:val="00644C86"/>
    <w:rsid w:val="00645069"/>
    <w:rsid w:val="00645549"/>
    <w:rsid w:val="006455B9"/>
    <w:rsid w:val="006457E1"/>
    <w:rsid w:val="00645C84"/>
    <w:rsid w:val="00646071"/>
    <w:rsid w:val="00646610"/>
    <w:rsid w:val="006467BD"/>
    <w:rsid w:val="006469D5"/>
    <w:rsid w:val="00646E11"/>
    <w:rsid w:val="00647134"/>
    <w:rsid w:val="0064755B"/>
    <w:rsid w:val="00647D73"/>
    <w:rsid w:val="00647DDF"/>
    <w:rsid w:val="00650039"/>
    <w:rsid w:val="0065058B"/>
    <w:rsid w:val="00651000"/>
    <w:rsid w:val="0065123E"/>
    <w:rsid w:val="00651289"/>
    <w:rsid w:val="00651313"/>
    <w:rsid w:val="0065136F"/>
    <w:rsid w:val="006513C5"/>
    <w:rsid w:val="00651E4F"/>
    <w:rsid w:val="006523F4"/>
    <w:rsid w:val="00652AA9"/>
    <w:rsid w:val="00652F95"/>
    <w:rsid w:val="0065301E"/>
    <w:rsid w:val="00653284"/>
    <w:rsid w:val="00653568"/>
    <w:rsid w:val="00653AA4"/>
    <w:rsid w:val="00653E32"/>
    <w:rsid w:val="00654A8B"/>
    <w:rsid w:val="00654EBE"/>
    <w:rsid w:val="00655020"/>
    <w:rsid w:val="006551EC"/>
    <w:rsid w:val="00655485"/>
    <w:rsid w:val="00655818"/>
    <w:rsid w:val="006558C9"/>
    <w:rsid w:val="0065629A"/>
    <w:rsid w:val="006564E9"/>
    <w:rsid w:val="0065663B"/>
    <w:rsid w:val="0065728B"/>
    <w:rsid w:val="0065739A"/>
    <w:rsid w:val="00657518"/>
    <w:rsid w:val="00657634"/>
    <w:rsid w:val="006579FB"/>
    <w:rsid w:val="00657F55"/>
    <w:rsid w:val="0066007E"/>
    <w:rsid w:val="006600C2"/>
    <w:rsid w:val="00660280"/>
    <w:rsid w:val="00660557"/>
    <w:rsid w:val="006605CB"/>
    <w:rsid w:val="00660747"/>
    <w:rsid w:val="00660DC7"/>
    <w:rsid w:val="00660F73"/>
    <w:rsid w:val="00660FDC"/>
    <w:rsid w:val="006610A6"/>
    <w:rsid w:val="006612AD"/>
    <w:rsid w:val="00661794"/>
    <w:rsid w:val="00661C19"/>
    <w:rsid w:val="00661C8B"/>
    <w:rsid w:val="00661CFD"/>
    <w:rsid w:val="00661ED6"/>
    <w:rsid w:val="006621C9"/>
    <w:rsid w:val="00662442"/>
    <w:rsid w:val="006626AF"/>
    <w:rsid w:val="006628A7"/>
    <w:rsid w:val="00662B04"/>
    <w:rsid w:val="00662BB5"/>
    <w:rsid w:val="006630AE"/>
    <w:rsid w:val="0066372A"/>
    <w:rsid w:val="00663ADD"/>
    <w:rsid w:val="00663CB4"/>
    <w:rsid w:val="00663DC8"/>
    <w:rsid w:val="00663FB5"/>
    <w:rsid w:val="006640AF"/>
    <w:rsid w:val="00664144"/>
    <w:rsid w:val="00664424"/>
    <w:rsid w:val="00664481"/>
    <w:rsid w:val="006645FB"/>
    <w:rsid w:val="006648B5"/>
    <w:rsid w:val="00664DC9"/>
    <w:rsid w:val="00665EA6"/>
    <w:rsid w:val="0066608E"/>
    <w:rsid w:val="00666276"/>
    <w:rsid w:val="006667BD"/>
    <w:rsid w:val="00666BC9"/>
    <w:rsid w:val="00666C58"/>
    <w:rsid w:val="00666D2B"/>
    <w:rsid w:val="0066727C"/>
    <w:rsid w:val="0066727F"/>
    <w:rsid w:val="0066747C"/>
    <w:rsid w:val="00667662"/>
    <w:rsid w:val="006677B5"/>
    <w:rsid w:val="00667B64"/>
    <w:rsid w:val="00667DC4"/>
    <w:rsid w:val="0067024C"/>
    <w:rsid w:val="00670296"/>
    <w:rsid w:val="0067030A"/>
    <w:rsid w:val="00670838"/>
    <w:rsid w:val="00670AEB"/>
    <w:rsid w:val="00670B95"/>
    <w:rsid w:val="0067108F"/>
    <w:rsid w:val="006712BC"/>
    <w:rsid w:val="0067188F"/>
    <w:rsid w:val="00671C38"/>
    <w:rsid w:val="0067258A"/>
    <w:rsid w:val="00672C4F"/>
    <w:rsid w:val="00672EEC"/>
    <w:rsid w:val="00673582"/>
    <w:rsid w:val="006737A5"/>
    <w:rsid w:val="006737C8"/>
    <w:rsid w:val="00674003"/>
    <w:rsid w:val="00674213"/>
    <w:rsid w:val="0067428A"/>
    <w:rsid w:val="00674334"/>
    <w:rsid w:val="00674454"/>
    <w:rsid w:val="00674633"/>
    <w:rsid w:val="0067468B"/>
    <w:rsid w:val="00674D67"/>
    <w:rsid w:val="00674E6D"/>
    <w:rsid w:val="0067536C"/>
    <w:rsid w:val="0067542F"/>
    <w:rsid w:val="00675971"/>
    <w:rsid w:val="00675B6E"/>
    <w:rsid w:val="00675C8F"/>
    <w:rsid w:val="00675FA6"/>
    <w:rsid w:val="00675FD6"/>
    <w:rsid w:val="0067606B"/>
    <w:rsid w:val="006764F8"/>
    <w:rsid w:val="006766F8"/>
    <w:rsid w:val="00676AA4"/>
    <w:rsid w:val="00676CE7"/>
    <w:rsid w:val="00677315"/>
    <w:rsid w:val="006776B0"/>
    <w:rsid w:val="00677C9B"/>
    <w:rsid w:val="00677CEC"/>
    <w:rsid w:val="00677E8A"/>
    <w:rsid w:val="00677F93"/>
    <w:rsid w:val="006803B9"/>
    <w:rsid w:val="0068049D"/>
    <w:rsid w:val="006807C8"/>
    <w:rsid w:val="00680F6D"/>
    <w:rsid w:val="0068128C"/>
    <w:rsid w:val="00681C07"/>
    <w:rsid w:val="00681E68"/>
    <w:rsid w:val="00682095"/>
    <w:rsid w:val="0068246F"/>
    <w:rsid w:val="00682A48"/>
    <w:rsid w:val="00682AB8"/>
    <w:rsid w:val="00682B0F"/>
    <w:rsid w:val="00682B34"/>
    <w:rsid w:val="00682DBC"/>
    <w:rsid w:val="00682E96"/>
    <w:rsid w:val="00683089"/>
    <w:rsid w:val="0068349C"/>
    <w:rsid w:val="006836CC"/>
    <w:rsid w:val="00683869"/>
    <w:rsid w:val="006838C2"/>
    <w:rsid w:val="00683E40"/>
    <w:rsid w:val="00683FEA"/>
    <w:rsid w:val="00684036"/>
    <w:rsid w:val="006841EC"/>
    <w:rsid w:val="0068426B"/>
    <w:rsid w:val="00684291"/>
    <w:rsid w:val="00684461"/>
    <w:rsid w:val="00684642"/>
    <w:rsid w:val="0068479E"/>
    <w:rsid w:val="00684FAB"/>
    <w:rsid w:val="00685444"/>
    <w:rsid w:val="006854A7"/>
    <w:rsid w:val="0068561E"/>
    <w:rsid w:val="006856B4"/>
    <w:rsid w:val="006859A0"/>
    <w:rsid w:val="00685B00"/>
    <w:rsid w:val="00685B8F"/>
    <w:rsid w:val="00685CEE"/>
    <w:rsid w:val="00686708"/>
    <w:rsid w:val="006867CC"/>
    <w:rsid w:val="00686FCA"/>
    <w:rsid w:val="00687123"/>
    <w:rsid w:val="006876E7"/>
    <w:rsid w:val="006878C7"/>
    <w:rsid w:val="00687AB4"/>
    <w:rsid w:val="00687C2B"/>
    <w:rsid w:val="00687C69"/>
    <w:rsid w:val="00687E1C"/>
    <w:rsid w:val="00687E5F"/>
    <w:rsid w:val="00687EBF"/>
    <w:rsid w:val="00687FFA"/>
    <w:rsid w:val="00690435"/>
    <w:rsid w:val="006905A4"/>
    <w:rsid w:val="00690702"/>
    <w:rsid w:val="00690BAF"/>
    <w:rsid w:val="00690DA4"/>
    <w:rsid w:val="006914C5"/>
    <w:rsid w:val="00691757"/>
    <w:rsid w:val="00691F78"/>
    <w:rsid w:val="006921D8"/>
    <w:rsid w:val="00692245"/>
    <w:rsid w:val="006928DC"/>
    <w:rsid w:val="00692949"/>
    <w:rsid w:val="00692AC6"/>
    <w:rsid w:val="00692C32"/>
    <w:rsid w:val="00693254"/>
    <w:rsid w:val="006932BA"/>
    <w:rsid w:val="00693357"/>
    <w:rsid w:val="00693899"/>
    <w:rsid w:val="00693A19"/>
    <w:rsid w:val="00693B05"/>
    <w:rsid w:val="00693D0C"/>
    <w:rsid w:val="00694083"/>
    <w:rsid w:val="006941D4"/>
    <w:rsid w:val="00694B77"/>
    <w:rsid w:val="00695369"/>
    <w:rsid w:val="0069563B"/>
    <w:rsid w:val="00695900"/>
    <w:rsid w:val="00695955"/>
    <w:rsid w:val="00695B69"/>
    <w:rsid w:val="00695B7C"/>
    <w:rsid w:val="00695BB8"/>
    <w:rsid w:val="00696005"/>
    <w:rsid w:val="00696443"/>
    <w:rsid w:val="00696667"/>
    <w:rsid w:val="0069692A"/>
    <w:rsid w:val="00696A00"/>
    <w:rsid w:val="00697359"/>
    <w:rsid w:val="00697A3A"/>
    <w:rsid w:val="006A0094"/>
    <w:rsid w:val="006A00FB"/>
    <w:rsid w:val="006A0451"/>
    <w:rsid w:val="006A0563"/>
    <w:rsid w:val="006A14CC"/>
    <w:rsid w:val="006A168C"/>
    <w:rsid w:val="006A1815"/>
    <w:rsid w:val="006A1B0E"/>
    <w:rsid w:val="006A1B37"/>
    <w:rsid w:val="006A2695"/>
    <w:rsid w:val="006A270E"/>
    <w:rsid w:val="006A27E1"/>
    <w:rsid w:val="006A2804"/>
    <w:rsid w:val="006A280B"/>
    <w:rsid w:val="006A2E67"/>
    <w:rsid w:val="006A2F21"/>
    <w:rsid w:val="006A30DA"/>
    <w:rsid w:val="006A3427"/>
    <w:rsid w:val="006A3698"/>
    <w:rsid w:val="006A3D1A"/>
    <w:rsid w:val="006A3D6F"/>
    <w:rsid w:val="006A3ED8"/>
    <w:rsid w:val="006A43BA"/>
    <w:rsid w:val="006A479D"/>
    <w:rsid w:val="006A47EE"/>
    <w:rsid w:val="006A4A42"/>
    <w:rsid w:val="006A4F29"/>
    <w:rsid w:val="006A5584"/>
    <w:rsid w:val="006A5C6D"/>
    <w:rsid w:val="006A5F5E"/>
    <w:rsid w:val="006A600C"/>
    <w:rsid w:val="006A610F"/>
    <w:rsid w:val="006A63F5"/>
    <w:rsid w:val="006A643D"/>
    <w:rsid w:val="006A650C"/>
    <w:rsid w:val="006A6811"/>
    <w:rsid w:val="006A708F"/>
    <w:rsid w:val="006A7666"/>
    <w:rsid w:val="006A7DA9"/>
    <w:rsid w:val="006B03C2"/>
    <w:rsid w:val="006B0BD8"/>
    <w:rsid w:val="006B105C"/>
    <w:rsid w:val="006B146D"/>
    <w:rsid w:val="006B1916"/>
    <w:rsid w:val="006B1C94"/>
    <w:rsid w:val="006B2356"/>
    <w:rsid w:val="006B2F26"/>
    <w:rsid w:val="006B2F4C"/>
    <w:rsid w:val="006B3016"/>
    <w:rsid w:val="006B363A"/>
    <w:rsid w:val="006B3754"/>
    <w:rsid w:val="006B3A36"/>
    <w:rsid w:val="006B3B4D"/>
    <w:rsid w:val="006B3E7C"/>
    <w:rsid w:val="006B3ED0"/>
    <w:rsid w:val="006B4009"/>
    <w:rsid w:val="006B44C7"/>
    <w:rsid w:val="006B485A"/>
    <w:rsid w:val="006B4931"/>
    <w:rsid w:val="006B4C92"/>
    <w:rsid w:val="006B5EFE"/>
    <w:rsid w:val="006B61D0"/>
    <w:rsid w:val="006B62C4"/>
    <w:rsid w:val="006B640E"/>
    <w:rsid w:val="006B665B"/>
    <w:rsid w:val="006B68F4"/>
    <w:rsid w:val="006B6ACF"/>
    <w:rsid w:val="006B6D62"/>
    <w:rsid w:val="006B71B1"/>
    <w:rsid w:val="006B746B"/>
    <w:rsid w:val="006B7798"/>
    <w:rsid w:val="006B7831"/>
    <w:rsid w:val="006B7B9C"/>
    <w:rsid w:val="006C00D4"/>
    <w:rsid w:val="006C0113"/>
    <w:rsid w:val="006C01F9"/>
    <w:rsid w:val="006C025A"/>
    <w:rsid w:val="006C0332"/>
    <w:rsid w:val="006C0369"/>
    <w:rsid w:val="006C04BF"/>
    <w:rsid w:val="006C0578"/>
    <w:rsid w:val="006C0B2E"/>
    <w:rsid w:val="006C0B66"/>
    <w:rsid w:val="006C0EDD"/>
    <w:rsid w:val="006C15BE"/>
    <w:rsid w:val="006C17DE"/>
    <w:rsid w:val="006C193F"/>
    <w:rsid w:val="006C19BE"/>
    <w:rsid w:val="006C1BDD"/>
    <w:rsid w:val="006C1C84"/>
    <w:rsid w:val="006C2005"/>
    <w:rsid w:val="006C2077"/>
    <w:rsid w:val="006C20D3"/>
    <w:rsid w:val="006C218D"/>
    <w:rsid w:val="006C231B"/>
    <w:rsid w:val="006C23B1"/>
    <w:rsid w:val="006C2465"/>
    <w:rsid w:val="006C272D"/>
    <w:rsid w:val="006C276C"/>
    <w:rsid w:val="006C27ED"/>
    <w:rsid w:val="006C28C5"/>
    <w:rsid w:val="006C2A15"/>
    <w:rsid w:val="006C2BF6"/>
    <w:rsid w:val="006C2D61"/>
    <w:rsid w:val="006C389D"/>
    <w:rsid w:val="006C394C"/>
    <w:rsid w:val="006C3C42"/>
    <w:rsid w:val="006C3F9D"/>
    <w:rsid w:val="006C41D3"/>
    <w:rsid w:val="006C4A00"/>
    <w:rsid w:val="006C4C46"/>
    <w:rsid w:val="006C4D89"/>
    <w:rsid w:val="006C4F56"/>
    <w:rsid w:val="006C4F6E"/>
    <w:rsid w:val="006C5797"/>
    <w:rsid w:val="006C5A2F"/>
    <w:rsid w:val="006C5F37"/>
    <w:rsid w:val="006C6421"/>
    <w:rsid w:val="006C67CB"/>
    <w:rsid w:val="006C7218"/>
    <w:rsid w:val="006C7650"/>
    <w:rsid w:val="006C7CE9"/>
    <w:rsid w:val="006C7F9D"/>
    <w:rsid w:val="006D0297"/>
    <w:rsid w:val="006D03D2"/>
    <w:rsid w:val="006D03D7"/>
    <w:rsid w:val="006D058F"/>
    <w:rsid w:val="006D07A8"/>
    <w:rsid w:val="006D0C4B"/>
    <w:rsid w:val="006D0F72"/>
    <w:rsid w:val="006D1512"/>
    <w:rsid w:val="006D17AE"/>
    <w:rsid w:val="006D17CD"/>
    <w:rsid w:val="006D19DF"/>
    <w:rsid w:val="006D1C65"/>
    <w:rsid w:val="006D1DA0"/>
    <w:rsid w:val="006D1DEF"/>
    <w:rsid w:val="006D2026"/>
    <w:rsid w:val="006D25B9"/>
    <w:rsid w:val="006D291A"/>
    <w:rsid w:val="006D2BEB"/>
    <w:rsid w:val="006D3058"/>
    <w:rsid w:val="006D30E9"/>
    <w:rsid w:val="006D32CA"/>
    <w:rsid w:val="006D32E8"/>
    <w:rsid w:val="006D376F"/>
    <w:rsid w:val="006D3A08"/>
    <w:rsid w:val="006D3AA0"/>
    <w:rsid w:val="006D3B37"/>
    <w:rsid w:val="006D3DA9"/>
    <w:rsid w:val="006D3EFC"/>
    <w:rsid w:val="006D4582"/>
    <w:rsid w:val="006D488A"/>
    <w:rsid w:val="006D4DF3"/>
    <w:rsid w:val="006D4EFA"/>
    <w:rsid w:val="006D5691"/>
    <w:rsid w:val="006D6C64"/>
    <w:rsid w:val="006D6C66"/>
    <w:rsid w:val="006D6F1A"/>
    <w:rsid w:val="006D7430"/>
    <w:rsid w:val="006D7E58"/>
    <w:rsid w:val="006D7E97"/>
    <w:rsid w:val="006E0758"/>
    <w:rsid w:val="006E0ECF"/>
    <w:rsid w:val="006E10DF"/>
    <w:rsid w:val="006E10F5"/>
    <w:rsid w:val="006E1138"/>
    <w:rsid w:val="006E19ED"/>
    <w:rsid w:val="006E2120"/>
    <w:rsid w:val="006E26CB"/>
    <w:rsid w:val="006E288C"/>
    <w:rsid w:val="006E3315"/>
    <w:rsid w:val="006E3615"/>
    <w:rsid w:val="006E3658"/>
    <w:rsid w:val="006E38FC"/>
    <w:rsid w:val="006E3AE1"/>
    <w:rsid w:val="006E3B38"/>
    <w:rsid w:val="006E3C77"/>
    <w:rsid w:val="006E3E2C"/>
    <w:rsid w:val="006E3F48"/>
    <w:rsid w:val="006E42E5"/>
    <w:rsid w:val="006E45D3"/>
    <w:rsid w:val="006E47ED"/>
    <w:rsid w:val="006E494A"/>
    <w:rsid w:val="006E4E4B"/>
    <w:rsid w:val="006E5174"/>
    <w:rsid w:val="006E59E0"/>
    <w:rsid w:val="006E5C1C"/>
    <w:rsid w:val="006E64BE"/>
    <w:rsid w:val="006E66A2"/>
    <w:rsid w:val="006E6824"/>
    <w:rsid w:val="006E6A38"/>
    <w:rsid w:val="006E6E40"/>
    <w:rsid w:val="006E71FE"/>
    <w:rsid w:val="006E73E9"/>
    <w:rsid w:val="006E76CA"/>
    <w:rsid w:val="006E7928"/>
    <w:rsid w:val="006E7C42"/>
    <w:rsid w:val="006F03BF"/>
    <w:rsid w:val="006F03F0"/>
    <w:rsid w:val="006F055E"/>
    <w:rsid w:val="006F080F"/>
    <w:rsid w:val="006F10E2"/>
    <w:rsid w:val="006F17A5"/>
    <w:rsid w:val="006F19CC"/>
    <w:rsid w:val="006F1B26"/>
    <w:rsid w:val="006F1BB5"/>
    <w:rsid w:val="006F2832"/>
    <w:rsid w:val="006F28D7"/>
    <w:rsid w:val="006F28FB"/>
    <w:rsid w:val="006F2B6C"/>
    <w:rsid w:val="006F2E17"/>
    <w:rsid w:val="006F30BF"/>
    <w:rsid w:val="006F347C"/>
    <w:rsid w:val="006F34E8"/>
    <w:rsid w:val="006F3755"/>
    <w:rsid w:val="006F434C"/>
    <w:rsid w:val="006F45DE"/>
    <w:rsid w:val="006F4653"/>
    <w:rsid w:val="006F4841"/>
    <w:rsid w:val="006F4846"/>
    <w:rsid w:val="006F49BE"/>
    <w:rsid w:val="006F4CC1"/>
    <w:rsid w:val="006F4ED6"/>
    <w:rsid w:val="006F4F7C"/>
    <w:rsid w:val="006F5506"/>
    <w:rsid w:val="006F59A8"/>
    <w:rsid w:val="006F5AB6"/>
    <w:rsid w:val="006F5C97"/>
    <w:rsid w:val="006F5D80"/>
    <w:rsid w:val="006F63E0"/>
    <w:rsid w:val="006F6421"/>
    <w:rsid w:val="006F66B2"/>
    <w:rsid w:val="006F6773"/>
    <w:rsid w:val="006F6B07"/>
    <w:rsid w:val="006F6EEE"/>
    <w:rsid w:val="006F707F"/>
    <w:rsid w:val="006F7336"/>
    <w:rsid w:val="006F7671"/>
    <w:rsid w:val="006F7F21"/>
    <w:rsid w:val="00700579"/>
    <w:rsid w:val="00700941"/>
    <w:rsid w:val="00701272"/>
    <w:rsid w:val="00701C8E"/>
    <w:rsid w:val="007026B7"/>
    <w:rsid w:val="007026F3"/>
    <w:rsid w:val="0070275D"/>
    <w:rsid w:val="00702A9F"/>
    <w:rsid w:val="00702E54"/>
    <w:rsid w:val="00703290"/>
    <w:rsid w:val="0070345A"/>
    <w:rsid w:val="007037F1"/>
    <w:rsid w:val="0070380A"/>
    <w:rsid w:val="007038DF"/>
    <w:rsid w:val="00703C36"/>
    <w:rsid w:val="00703DEE"/>
    <w:rsid w:val="00703ECA"/>
    <w:rsid w:val="00704078"/>
    <w:rsid w:val="0070416F"/>
    <w:rsid w:val="007043E8"/>
    <w:rsid w:val="00704C79"/>
    <w:rsid w:val="00705117"/>
    <w:rsid w:val="0070527A"/>
    <w:rsid w:val="00705309"/>
    <w:rsid w:val="0070567E"/>
    <w:rsid w:val="0070585D"/>
    <w:rsid w:val="00705BD2"/>
    <w:rsid w:val="00705CA6"/>
    <w:rsid w:val="00705CF9"/>
    <w:rsid w:val="00705EFC"/>
    <w:rsid w:val="0070613B"/>
    <w:rsid w:val="00706252"/>
    <w:rsid w:val="0070627C"/>
    <w:rsid w:val="00706A17"/>
    <w:rsid w:val="00706FAA"/>
    <w:rsid w:val="00707617"/>
    <w:rsid w:val="007076E9"/>
    <w:rsid w:val="0070773F"/>
    <w:rsid w:val="007077B5"/>
    <w:rsid w:val="00707C3B"/>
    <w:rsid w:val="00707D54"/>
    <w:rsid w:val="00707D69"/>
    <w:rsid w:val="007100B1"/>
    <w:rsid w:val="00710517"/>
    <w:rsid w:val="007108B1"/>
    <w:rsid w:val="007109B0"/>
    <w:rsid w:val="00710AA6"/>
    <w:rsid w:val="00710DB9"/>
    <w:rsid w:val="00710EC9"/>
    <w:rsid w:val="0071119A"/>
    <w:rsid w:val="00711215"/>
    <w:rsid w:val="007112C7"/>
    <w:rsid w:val="00711316"/>
    <w:rsid w:val="00711848"/>
    <w:rsid w:val="007118A9"/>
    <w:rsid w:val="00711A14"/>
    <w:rsid w:val="00712171"/>
    <w:rsid w:val="00712324"/>
    <w:rsid w:val="00712452"/>
    <w:rsid w:val="007125D3"/>
    <w:rsid w:val="007129D5"/>
    <w:rsid w:val="00712C6F"/>
    <w:rsid w:val="00712F07"/>
    <w:rsid w:val="007132DF"/>
    <w:rsid w:val="00713582"/>
    <w:rsid w:val="00713609"/>
    <w:rsid w:val="007136A4"/>
    <w:rsid w:val="007139BC"/>
    <w:rsid w:val="00713C23"/>
    <w:rsid w:val="00713C50"/>
    <w:rsid w:val="00713D63"/>
    <w:rsid w:val="00713F85"/>
    <w:rsid w:val="00714304"/>
    <w:rsid w:val="00714CB7"/>
    <w:rsid w:val="00714D19"/>
    <w:rsid w:val="0071520C"/>
    <w:rsid w:val="007152DE"/>
    <w:rsid w:val="00715475"/>
    <w:rsid w:val="0071589E"/>
    <w:rsid w:val="0071593D"/>
    <w:rsid w:val="00715964"/>
    <w:rsid w:val="00715B90"/>
    <w:rsid w:val="00715B96"/>
    <w:rsid w:val="00715C66"/>
    <w:rsid w:val="00715D00"/>
    <w:rsid w:val="00715D75"/>
    <w:rsid w:val="00716001"/>
    <w:rsid w:val="007160D5"/>
    <w:rsid w:val="0071631B"/>
    <w:rsid w:val="007168E7"/>
    <w:rsid w:val="007169A9"/>
    <w:rsid w:val="00716A80"/>
    <w:rsid w:val="00716C88"/>
    <w:rsid w:val="00717078"/>
    <w:rsid w:val="007171AD"/>
    <w:rsid w:val="00717339"/>
    <w:rsid w:val="0071743B"/>
    <w:rsid w:val="007174B6"/>
    <w:rsid w:val="00717ADF"/>
    <w:rsid w:val="00717B70"/>
    <w:rsid w:val="00717E4A"/>
    <w:rsid w:val="00717E8E"/>
    <w:rsid w:val="00717FDD"/>
    <w:rsid w:val="0072007F"/>
    <w:rsid w:val="00720458"/>
    <w:rsid w:val="007208D6"/>
    <w:rsid w:val="007209C6"/>
    <w:rsid w:val="00720B85"/>
    <w:rsid w:val="00720FFA"/>
    <w:rsid w:val="00721152"/>
    <w:rsid w:val="00721364"/>
    <w:rsid w:val="00721723"/>
    <w:rsid w:val="00721799"/>
    <w:rsid w:val="00721E6C"/>
    <w:rsid w:val="00722384"/>
    <w:rsid w:val="0072260F"/>
    <w:rsid w:val="00722660"/>
    <w:rsid w:val="007233DE"/>
    <w:rsid w:val="0072350D"/>
    <w:rsid w:val="007235F3"/>
    <w:rsid w:val="007238C9"/>
    <w:rsid w:val="00723937"/>
    <w:rsid w:val="00723DA7"/>
    <w:rsid w:val="0072427B"/>
    <w:rsid w:val="0072440E"/>
    <w:rsid w:val="007244E4"/>
    <w:rsid w:val="007246C4"/>
    <w:rsid w:val="00724869"/>
    <w:rsid w:val="00724F27"/>
    <w:rsid w:val="00725188"/>
    <w:rsid w:val="0072533A"/>
    <w:rsid w:val="0072560E"/>
    <w:rsid w:val="00725624"/>
    <w:rsid w:val="00725720"/>
    <w:rsid w:val="00726220"/>
    <w:rsid w:val="007265B0"/>
    <w:rsid w:val="00726A5E"/>
    <w:rsid w:val="007272AD"/>
    <w:rsid w:val="007277E8"/>
    <w:rsid w:val="00727C3E"/>
    <w:rsid w:val="00727E2E"/>
    <w:rsid w:val="00730280"/>
    <w:rsid w:val="007302C2"/>
    <w:rsid w:val="007308F3"/>
    <w:rsid w:val="00730B4D"/>
    <w:rsid w:val="00730C99"/>
    <w:rsid w:val="00731227"/>
    <w:rsid w:val="007318F5"/>
    <w:rsid w:val="00731C35"/>
    <w:rsid w:val="00731DBF"/>
    <w:rsid w:val="00732268"/>
    <w:rsid w:val="007326CC"/>
    <w:rsid w:val="00732DE0"/>
    <w:rsid w:val="00732E9F"/>
    <w:rsid w:val="0073302B"/>
    <w:rsid w:val="0073322D"/>
    <w:rsid w:val="0073350B"/>
    <w:rsid w:val="007338A5"/>
    <w:rsid w:val="00733C2E"/>
    <w:rsid w:val="00733FD7"/>
    <w:rsid w:val="007341FD"/>
    <w:rsid w:val="0073453D"/>
    <w:rsid w:val="0073469E"/>
    <w:rsid w:val="0073473A"/>
    <w:rsid w:val="00734C67"/>
    <w:rsid w:val="00734E5C"/>
    <w:rsid w:val="00735005"/>
    <w:rsid w:val="00735513"/>
    <w:rsid w:val="007359BE"/>
    <w:rsid w:val="00735E64"/>
    <w:rsid w:val="00735EFA"/>
    <w:rsid w:val="00735FA2"/>
    <w:rsid w:val="007360CD"/>
    <w:rsid w:val="00736188"/>
    <w:rsid w:val="007362B4"/>
    <w:rsid w:val="0073667F"/>
    <w:rsid w:val="00736B7C"/>
    <w:rsid w:val="00736F65"/>
    <w:rsid w:val="007376DB"/>
    <w:rsid w:val="00737753"/>
    <w:rsid w:val="007377DD"/>
    <w:rsid w:val="00737843"/>
    <w:rsid w:val="00737F84"/>
    <w:rsid w:val="0074001C"/>
    <w:rsid w:val="0074035E"/>
    <w:rsid w:val="00740D12"/>
    <w:rsid w:val="00740D98"/>
    <w:rsid w:val="00741234"/>
    <w:rsid w:val="0074136C"/>
    <w:rsid w:val="00741486"/>
    <w:rsid w:val="0074171D"/>
    <w:rsid w:val="00741897"/>
    <w:rsid w:val="00741A24"/>
    <w:rsid w:val="00741BC1"/>
    <w:rsid w:val="00742C89"/>
    <w:rsid w:val="007436C9"/>
    <w:rsid w:val="00743D76"/>
    <w:rsid w:val="0074414F"/>
    <w:rsid w:val="007441F2"/>
    <w:rsid w:val="00744503"/>
    <w:rsid w:val="0074452E"/>
    <w:rsid w:val="0074459A"/>
    <w:rsid w:val="00744842"/>
    <w:rsid w:val="007448D1"/>
    <w:rsid w:val="00744F2E"/>
    <w:rsid w:val="00745362"/>
    <w:rsid w:val="00745A05"/>
    <w:rsid w:val="00745A77"/>
    <w:rsid w:val="00745DC4"/>
    <w:rsid w:val="007463FD"/>
    <w:rsid w:val="00746440"/>
    <w:rsid w:val="007464D0"/>
    <w:rsid w:val="00746A5E"/>
    <w:rsid w:val="00746AC8"/>
    <w:rsid w:val="00746D72"/>
    <w:rsid w:val="00747354"/>
    <w:rsid w:val="0074786B"/>
    <w:rsid w:val="00747F02"/>
    <w:rsid w:val="00750107"/>
    <w:rsid w:val="007501BE"/>
    <w:rsid w:val="0075040C"/>
    <w:rsid w:val="007508BE"/>
    <w:rsid w:val="00750924"/>
    <w:rsid w:val="00750EC8"/>
    <w:rsid w:val="007511C5"/>
    <w:rsid w:val="00751838"/>
    <w:rsid w:val="0075217F"/>
    <w:rsid w:val="007524B9"/>
    <w:rsid w:val="00752529"/>
    <w:rsid w:val="00752741"/>
    <w:rsid w:val="00752892"/>
    <w:rsid w:val="00752FA5"/>
    <w:rsid w:val="00753237"/>
    <w:rsid w:val="007533D0"/>
    <w:rsid w:val="007533F7"/>
    <w:rsid w:val="0075423D"/>
    <w:rsid w:val="007546C9"/>
    <w:rsid w:val="00754709"/>
    <w:rsid w:val="00754823"/>
    <w:rsid w:val="00754E32"/>
    <w:rsid w:val="00754FD8"/>
    <w:rsid w:val="0075517A"/>
    <w:rsid w:val="00755249"/>
    <w:rsid w:val="0075525D"/>
    <w:rsid w:val="00755579"/>
    <w:rsid w:val="00755C69"/>
    <w:rsid w:val="0075617F"/>
    <w:rsid w:val="007564C5"/>
    <w:rsid w:val="007568EC"/>
    <w:rsid w:val="0075693D"/>
    <w:rsid w:val="00756BF3"/>
    <w:rsid w:val="00756FCA"/>
    <w:rsid w:val="00757032"/>
    <w:rsid w:val="007572E8"/>
    <w:rsid w:val="007574C2"/>
    <w:rsid w:val="0075760D"/>
    <w:rsid w:val="00757835"/>
    <w:rsid w:val="00757A2E"/>
    <w:rsid w:val="007600DE"/>
    <w:rsid w:val="007601A2"/>
    <w:rsid w:val="0076022D"/>
    <w:rsid w:val="00760476"/>
    <w:rsid w:val="00760858"/>
    <w:rsid w:val="0076129A"/>
    <w:rsid w:val="007612A6"/>
    <w:rsid w:val="007614FF"/>
    <w:rsid w:val="0076160F"/>
    <w:rsid w:val="007618BF"/>
    <w:rsid w:val="00761CA1"/>
    <w:rsid w:val="00761DBA"/>
    <w:rsid w:val="00761E8D"/>
    <w:rsid w:val="00762034"/>
    <w:rsid w:val="0076240B"/>
    <w:rsid w:val="00762464"/>
    <w:rsid w:val="007628DE"/>
    <w:rsid w:val="00762D0F"/>
    <w:rsid w:val="00763711"/>
    <w:rsid w:val="007639D4"/>
    <w:rsid w:val="00764068"/>
    <w:rsid w:val="007644B1"/>
    <w:rsid w:val="00764C9C"/>
    <w:rsid w:val="00765051"/>
    <w:rsid w:val="00765145"/>
    <w:rsid w:val="00765D71"/>
    <w:rsid w:val="00765E8D"/>
    <w:rsid w:val="00765F81"/>
    <w:rsid w:val="00766BE2"/>
    <w:rsid w:val="00766C26"/>
    <w:rsid w:val="00766DE0"/>
    <w:rsid w:val="00766FEC"/>
    <w:rsid w:val="00767290"/>
    <w:rsid w:val="00767427"/>
    <w:rsid w:val="00767591"/>
    <w:rsid w:val="0076765E"/>
    <w:rsid w:val="0076769E"/>
    <w:rsid w:val="007676B4"/>
    <w:rsid w:val="0076774D"/>
    <w:rsid w:val="00767A31"/>
    <w:rsid w:val="00767AED"/>
    <w:rsid w:val="007704E8"/>
    <w:rsid w:val="00770A61"/>
    <w:rsid w:val="00770E7F"/>
    <w:rsid w:val="0077101A"/>
    <w:rsid w:val="00771039"/>
    <w:rsid w:val="00771171"/>
    <w:rsid w:val="007711FC"/>
    <w:rsid w:val="0077128E"/>
    <w:rsid w:val="0077184B"/>
    <w:rsid w:val="0077190E"/>
    <w:rsid w:val="00772168"/>
    <w:rsid w:val="00772253"/>
    <w:rsid w:val="0077227C"/>
    <w:rsid w:val="007725D4"/>
    <w:rsid w:val="00772BE7"/>
    <w:rsid w:val="00772F4F"/>
    <w:rsid w:val="007733CF"/>
    <w:rsid w:val="00773E8B"/>
    <w:rsid w:val="0077432E"/>
    <w:rsid w:val="00774514"/>
    <w:rsid w:val="00774752"/>
    <w:rsid w:val="007748C5"/>
    <w:rsid w:val="00774C7F"/>
    <w:rsid w:val="00774F0D"/>
    <w:rsid w:val="007756CA"/>
    <w:rsid w:val="00775B3A"/>
    <w:rsid w:val="00775B41"/>
    <w:rsid w:val="00775DC4"/>
    <w:rsid w:val="0077647D"/>
    <w:rsid w:val="00776E8A"/>
    <w:rsid w:val="0077706C"/>
    <w:rsid w:val="0077739A"/>
    <w:rsid w:val="007773CD"/>
    <w:rsid w:val="007776F0"/>
    <w:rsid w:val="00777BB9"/>
    <w:rsid w:val="00777BE9"/>
    <w:rsid w:val="00777DB6"/>
    <w:rsid w:val="00777EA8"/>
    <w:rsid w:val="00777FBF"/>
    <w:rsid w:val="00780304"/>
    <w:rsid w:val="00780FA0"/>
    <w:rsid w:val="007814B0"/>
    <w:rsid w:val="0078164B"/>
    <w:rsid w:val="00782029"/>
    <w:rsid w:val="00782161"/>
    <w:rsid w:val="007823EA"/>
    <w:rsid w:val="00782542"/>
    <w:rsid w:val="00782B14"/>
    <w:rsid w:val="00782EA6"/>
    <w:rsid w:val="00782EDE"/>
    <w:rsid w:val="00782F39"/>
    <w:rsid w:val="00782FAC"/>
    <w:rsid w:val="00782FDB"/>
    <w:rsid w:val="007833D4"/>
    <w:rsid w:val="00783787"/>
    <w:rsid w:val="007838D0"/>
    <w:rsid w:val="00783963"/>
    <w:rsid w:val="00783DAB"/>
    <w:rsid w:val="00783FD2"/>
    <w:rsid w:val="007840E5"/>
    <w:rsid w:val="0078435B"/>
    <w:rsid w:val="00784597"/>
    <w:rsid w:val="007855A3"/>
    <w:rsid w:val="00785807"/>
    <w:rsid w:val="00785987"/>
    <w:rsid w:val="0078614E"/>
    <w:rsid w:val="007863D2"/>
    <w:rsid w:val="007864F9"/>
    <w:rsid w:val="00786729"/>
    <w:rsid w:val="00786784"/>
    <w:rsid w:val="00786787"/>
    <w:rsid w:val="00786806"/>
    <w:rsid w:val="007869EE"/>
    <w:rsid w:val="00786A30"/>
    <w:rsid w:val="00786CA3"/>
    <w:rsid w:val="0078759E"/>
    <w:rsid w:val="007877D6"/>
    <w:rsid w:val="00787819"/>
    <w:rsid w:val="00787922"/>
    <w:rsid w:val="00787C6A"/>
    <w:rsid w:val="007905CC"/>
    <w:rsid w:val="00790708"/>
    <w:rsid w:val="007908C6"/>
    <w:rsid w:val="00790A41"/>
    <w:rsid w:val="00790A95"/>
    <w:rsid w:val="00790AE5"/>
    <w:rsid w:val="00791139"/>
    <w:rsid w:val="00791683"/>
    <w:rsid w:val="007916B1"/>
    <w:rsid w:val="00791837"/>
    <w:rsid w:val="00791A07"/>
    <w:rsid w:val="00791B46"/>
    <w:rsid w:val="00791B57"/>
    <w:rsid w:val="00791E41"/>
    <w:rsid w:val="00791E4F"/>
    <w:rsid w:val="00791E6E"/>
    <w:rsid w:val="00791EF7"/>
    <w:rsid w:val="0079206D"/>
    <w:rsid w:val="00792462"/>
    <w:rsid w:val="00792514"/>
    <w:rsid w:val="00792705"/>
    <w:rsid w:val="0079301C"/>
    <w:rsid w:val="00793293"/>
    <w:rsid w:val="007933BD"/>
    <w:rsid w:val="00793507"/>
    <w:rsid w:val="00793543"/>
    <w:rsid w:val="0079369F"/>
    <w:rsid w:val="007938B5"/>
    <w:rsid w:val="00793A30"/>
    <w:rsid w:val="00793A49"/>
    <w:rsid w:val="00793CD1"/>
    <w:rsid w:val="00793E57"/>
    <w:rsid w:val="0079406C"/>
    <w:rsid w:val="0079420A"/>
    <w:rsid w:val="00794259"/>
    <w:rsid w:val="0079457E"/>
    <w:rsid w:val="00794714"/>
    <w:rsid w:val="007947AE"/>
    <w:rsid w:val="00794E18"/>
    <w:rsid w:val="007954BE"/>
    <w:rsid w:val="00795A84"/>
    <w:rsid w:val="00795CA1"/>
    <w:rsid w:val="00795CB1"/>
    <w:rsid w:val="00795D87"/>
    <w:rsid w:val="007966C9"/>
    <w:rsid w:val="007966E5"/>
    <w:rsid w:val="00796991"/>
    <w:rsid w:val="007974C6"/>
    <w:rsid w:val="0079775E"/>
    <w:rsid w:val="00797FB6"/>
    <w:rsid w:val="007A03BA"/>
    <w:rsid w:val="007A03FF"/>
    <w:rsid w:val="007A046F"/>
    <w:rsid w:val="007A0E4E"/>
    <w:rsid w:val="007A1508"/>
    <w:rsid w:val="007A1636"/>
    <w:rsid w:val="007A1A6B"/>
    <w:rsid w:val="007A1AC9"/>
    <w:rsid w:val="007A1BFB"/>
    <w:rsid w:val="007A1CA2"/>
    <w:rsid w:val="007A1DA3"/>
    <w:rsid w:val="007A1DDE"/>
    <w:rsid w:val="007A2297"/>
    <w:rsid w:val="007A2521"/>
    <w:rsid w:val="007A2587"/>
    <w:rsid w:val="007A273C"/>
    <w:rsid w:val="007A2BA6"/>
    <w:rsid w:val="007A2BED"/>
    <w:rsid w:val="007A30F6"/>
    <w:rsid w:val="007A325F"/>
    <w:rsid w:val="007A339E"/>
    <w:rsid w:val="007A374A"/>
    <w:rsid w:val="007A3770"/>
    <w:rsid w:val="007A3BA2"/>
    <w:rsid w:val="007A3CD6"/>
    <w:rsid w:val="007A3CFE"/>
    <w:rsid w:val="007A3DD1"/>
    <w:rsid w:val="007A3FB3"/>
    <w:rsid w:val="007A4259"/>
    <w:rsid w:val="007A450B"/>
    <w:rsid w:val="007A4883"/>
    <w:rsid w:val="007A4AA6"/>
    <w:rsid w:val="007A4C22"/>
    <w:rsid w:val="007A53FE"/>
    <w:rsid w:val="007A5BD8"/>
    <w:rsid w:val="007A5ECF"/>
    <w:rsid w:val="007A6127"/>
    <w:rsid w:val="007A61FF"/>
    <w:rsid w:val="007A6E1A"/>
    <w:rsid w:val="007A7602"/>
    <w:rsid w:val="007B0591"/>
    <w:rsid w:val="007B089A"/>
    <w:rsid w:val="007B0A49"/>
    <w:rsid w:val="007B0D41"/>
    <w:rsid w:val="007B127D"/>
    <w:rsid w:val="007B13AE"/>
    <w:rsid w:val="007B14E7"/>
    <w:rsid w:val="007B1764"/>
    <w:rsid w:val="007B1801"/>
    <w:rsid w:val="007B189E"/>
    <w:rsid w:val="007B1EE3"/>
    <w:rsid w:val="007B20EE"/>
    <w:rsid w:val="007B20FA"/>
    <w:rsid w:val="007B23AD"/>
    <w:rsid w:val="007B241B"/>
    <w:rsid w:val="007B257B"/>
    <w:rsid w:val="007B2BF0"/>
    <w:rsid w:val="007B2D12"/>
    <w:rsid w:val="007B2F12"/>
    <w:rsid w:val="007B301B"/>
    <w:rsid w:val="007B305A"/>
    <w:rsid w:val="007B3393"/>
    <w:rsid w:val="007B34A2"/>
    <w:rsid w:val="007B36E2"/>
    <w:rsid w:val="007B3BEE"/>
    <w:rsid w:val="007B4615"/>
    <w:rsid w:val="007B48C8"/>
    <w:rsid w:val="007B48E5"/>
    <w:rsid w:val="007B4AF4"/>
    <w:rsid w:val="007B5544"/>
    <w:rsid w:val="007B585C"/>
    <w:rsid w:val="007B5990"/>
    <w:rsid w:val="007B59F8"/>
    <w:rsid w:val="007B5E01"/>
    <w:rsid w:val="007B5F61"/>
    <w:rsid w:val="007B6323"/>
    <w:rsid w:val="007B6626"/>
    <w:rsid w:val="007B6654"/>
    <w:rsid w:val="007B6B72"/>
    <w:rsid w:val="007B6B84"/>
    <w:rsid w:val="007B6DDF"/>
    <w:rsid w:val="007B6FFE"/>
    <w:rsid w:val="007B7078"/>
    <w:rsid w:val="007B76AB"/>
    <w:rsid w:val="007B7D3F"/>
    <w:rsid w:val="007B7D9A"/>
    <w:rsid w:val="007B7F06"/>
    <w:rsid w:val="007C031C"/>
    <w:rsid w:val="007C072C"/>
    <w:rsid w:val="007C0BC0"/>
    <w:rsid w:val="007C0CB0"/>
    <w:rsid w:val="007C121C"/>
    <w:rsid w:val="007C1266"/>
    <w:rsid w:val="007C2014"/>
    <w:rsid w:val="007C220C"/>
    <w:rsid w:val="007C2280"/>
    <w:rsid w:val="007C28D3"/>
    <w:rsid w:val="007C2A2F"/>
    <w:rsid w:val="007C2A45"/>
    <w:rsid w:val="007C2AA6"/>
    <w:rsid w:val="007C2CD6"/>
    <w:rsid w:val="007C2E01"/>
    <w:rsid w:val="007C3061"/>
    <w:rsid w:val="007C3205"/>
    <w:rsid w:val="007C343D"/>
    <w:rsid w:val="007C34D0"/>
    <w:rsid w:val="007C3AAD"/>
    <w:rsid w:val="007C404B"/>
    <w:rsid w:val="007C413A"/>
    <w:rsid w:val="007C414F"/>
    <w:rsid w:val="007C4308"/>
    <w:rsid w:val="007C4312"/>
    <w:rsid w:val="007C446B"/>
    <w:rsid w:val="007C46E8"/>
    <w:rsid w:val="007C4A97"/>
    <w:rsid w:val="007C4BCE"/>
    <w:rsid w:val="007C50A5"/>
    <w:rsid w:val="007C52AA"/>
    <w:rsid w:val="007C53EA"/>
    <w:rsid w:val="007C5DC0"/>
    <w:rsid w:val="007C69D3"/>
    <w:rsid w:val="007C6B4C"/>
    <w:rsid w:val="007C6E62"/>
    <w:rsid w:val="007C702F"/>
    <w:rsid w:val="007D0109"/>
    <w:rsid w:val="007D01AE"/>
    <w:rsid w:val="007D07F0"/>
    <w:rsid w:val="007D081F"/>
    <w:rsid w:val="007D09E1"/>
    <w:rsid w:val="007D0DCF"/>
    <w:rsid w:val="007D13C5"/>
    <w:rsid w:val="007D13F5"/>
    <w:rsid w:val="007D184A"/>
    <w:rsid w:val="007D1E72"/>
    <w:rsid w:val="007D1E97"/>
    <w:rsid w:val="007D1F96"/>
    <w:rsid w:val="007D2284"/>
    <w:rsid w:val="007D22AB"/>
    <w:rsid w:val="007D2878"/>
    <w:rsid w:val="007D2B7F"/>
    <w:rsid w:val="007D2CB3"/>
    <w:rsid w:val="007D2EE7"/>
    <w:rsid w:val="007D31DE"/>
    <w:rsid w:val="007D3285"/>
    <w:rsid w:val="007D3417"/>
    <w:rsid w:val="007D3C2B"/>
    <w:rsid w:val="007D3D17"/>
    <w:rsid w:val="007D3D1F"/>
    <w:rsid w:val="007D3F03"/>
    <w:rsid w:val="007D40B6"/>
    <w:rsid w:val="007D4155"/>
    <w:rsid w:val="007D4162"/>
    <w:rsid w:val="007D423F"/>
    <w:rsid w:val="007D44C3"/>
    <w:rsid w:val="007D48DD"/>
    <w:rsid w:val="007D4D11"/>
    <w:rsid w:val="007D4DD8"/>
    <w:rsid w:val="007D4F86"/>
    <w:rsid w:val="007D5C14"/>
    <w:rsid w:val="007D6519"/>
    <w:rsid w:val="007D6653"/>
    <w:rsid w:val="007D67E5"/>
    <w:rsid w:val="007D6908"/>
    <w:rsid w:val="007D6B05"/>
    <w:rsid w:val="007D6C1D"/>
    <w:rsid w:val="007D6E3E"/>
    <w:rsid w:val="007D6FF1"/>
    <w:rsid w:val="007D709A"/>
    <w:rsid w:val="007D781E"/>
    <w:rsid w:val="007D7D08"/>
    <w:rsid w:val="007D7D0E"/>
    <w:rsid w:val="007D7DC2"/>
    <w:rsid w:val="007E00D2"/>
    <w:rsid w:val="007E03D1"/>
    <w:rsid w:val="007E0476"/>
    <w:rsid w:val="007E0753"/>
    <w:rsid w:val="007E0A9B"/>
    <w:rsid w:val="007E0C36"/>
    <w:rsid w:val="007E0F3E"/>
    <w:rsid w:val="007E1331"/>
    <w:rsid w:val="007E1B50"/>
    <w:rsid w:val="007E1CA3"/>
    <w:rsid w:val="007E1CCD"/>
    <w:rsid w:val="007E1F44"/>
    <w:rsid w:val="007E1FE9"/>
    <w:rsid w:val="007E2097"/>
    <w:rsid w:val="007E243C"/>
    <w:rsid w:val="007E2609"/>
    <w:rsid w:val="007E287D"/>
    <w:rsid w:val="007E2CFE"/>
    <w:rsid w:val="007E2D73"/>
    <w:rsid w:val="007E305B"/>
    <w:rsid w:val="007E31E3"/>
    <w:rsid w:val="007E32E8"/>
    <w:rsid w:val="007E347B"/>
    <w:rsid w:val="007E35F5"/>
    <w:rsid w:val="007E361F"/>
    <w:rsid w:val="007E38B7"/>
    <w:rsid w:val="007E3BA9"/>
    <w:rsid w:val="007E3C74"/>
    <w:rsid w:val="007E411D"/>
    <w:rsid w:val="007E437E"/>
    <w:rsid w:val="007E446A"/>
    <w:rsid w:val="007E4687"/>
    <w:rsid w:val="007E47D0"/>
    <w:rsid w:val="007E4A65"/>
    <w:rsid w:val="007E4F20"/>
    <w:rsid w:val="007E5029"/>
    <w:rsid w:val="007E5560"/>
    <w:rsid w:val="007E5962"/>
    <w:rsid w:val="007E5AF0"/>
    <w:rsid w:val="007E5F23"/>
    <w:rsid w:val="007E6048"/>
    <w:rsid w:val="007E63AD"/>
    <w:rsid w:val="007E6C7A"/>
    <w:rsid w:val="007E6E0C"/>
    <w:rsid w:val="007E6F26"/>
    <w:rsid w:val="007E6FA2"/>
    <w:rsid w:val="007E7559"/>
    <w:rsid w:val="007E768C"/>
    <w:rsid w:val="007E7990"/>
    <w:rsid w:val="007E7BD8"/>
    <w:rsid w:val="007E7C45"/>
    <w:rsid w:val="007E7DBC"/>
    <w:rsid w:val="007E7DDB"/>
    <w:rsid w:val="007E7E60"/>
    <w:rsid w:val="007F010C"/>
    <w:rsid w:val="007F0596"/>
    <w:rsid w:val="007F0A67"/>
    <w:rsid w:val="007F0DFF"/>
    <w:rsid w:val="007F1107"/>
    <w:rsid w:val="007F135A"/>
    <w:rsid w:val="007F1A72"/>
    <w:rsid w:val="007F1C60"/>
    <w:rsid w:val="007F21F6"/>
    <w:rsid w:val="007F23B0"/>
    <w:rsid w:val="007F2BAF"/>
    <w:rsid w:val="007F3142"/>
    <w:rsid w:val="007F324B"/>
    <w:rsid w:val="007F38B6"/>
    <w:rsid w:val="007F3CB1"/>
    <w:rsid w:val="007F3E52"/>
    <w:rsid w:val="007F473C"/>
    <w:rsid w:val="007F4901"/>
    <w:rsid w:val="007F4ACF"/>
    <w:rsid w:val="007F4E78"/>
    <w:rsid w:val="007F4EB7"/>
    <w:rsid w:val="007F4F3A"/>
    <w:rsid w:val="007F5702"/>
    <w:rsid w:val="007F572C"/>
    <w:rsid w:val="007F5768"/>
    <w:rsid w:val="007F5985"/>
    <w:rsid w:val="007F5AB8"/>
    <w:rsid w:val="007F5B57"/>
    <w:rsid w:val="007F5D86"/>
    <w:rsid w:val="007F5D90"/>
    <w:rsid w:val="007F6156"/>
    <w:rsid w:val="007F6395"/>
    <w:rsid w:val="007F64E0"/>
    <w:rsid w:val="007F685B"/>
    <w:rsid w:val="007F6BF7"/>
    <w:rsid w:val="007F6E9E"/>
    <w:rsid w:val="007F6F64"/>
    <w:rsid w:val="007F70A3"/>
    <w:rsid w:val="007F71DC"/>
    <w:rsid w:val="007F741B"/>
    <w:rsid w:val="00800048"/>
    <w:rsid w:val="0080010F"/>
    <w:rsid w:val="0080063C"/>
    <w:rsid w:val="00800813"/>
    <w:rsid w:val="0080175D"/>
    <w:rsid w:val="0080194D"/>
    <w:rsid w:val="00801CE6"/>
    <w:rsid w:val="008022DE"/>
    <w:rsid w:val="0080231E"/>
    <w:rsid w:val="0080240A"/>
    <w:rsid w:val="00802769"/>
    <w:rsid w:val="00802DAC"/>
    <w:rsid w:val="008037D7"/>
    <w:rsid w:val="008039FD"/>
    <w:rsid w:val="00803A47"/>
    <w:rsid w:val="00803E23"/>
    <w:rsid w:val="00804129"/>
    <w:rsid w:val="00804175"/>
    <w:rsid w:val="00804262"/>
    <w:rsid w:val="00804D19"/>
    <w:rsid w:val="00804E07"/>
    <w:rsid w:val="00804F0C"/>
    <w:rsid w:val="00805368"/>
    <w:rsid w:val="008056AA"/>
    <w:rsid w:val="00805D1D"/>
    <w:rsid w:val="00805D3F"/>
    <w:rsid w:val="00806072"/>
    <w:rsid w:val="00806129"/>
    <w:rsid w:val="00806369"/>
    <w:rsid w:val="008063B2"/>
    <w:rsid w:val="0080645E"/>
    <w:rsid w:val="008065DD"/>
    <w:rsid w:val="0080707E"/>
    <w:rsid w:val="00807535"/>
    <w:rsid w:val="00807712"/>
    <w:rsid w:val="00807819"/>
    <w:rsid w:val="00807B5A"/>
    <w:rsid w:val="00807C66"/>
    <w:rsid w:val="00810315"/>
    <w:rsid w:val="00810481"/>
    <w:rsid w:val="00810596"/>
    <w:rsid w:val="00810B53"/>
    <w:rsid w:val="00810D31"/>
    <w:rsid w:val="00810F7C"/>
    <w:rsid w:val="00811307"/>
    <w:rsid w:val="0081134C"/>
    <w:rsid w:val="00811575"/>
    <w:rsid w:val="008117EC"/>
    <w:rsid w:val="00811C2D"/>
    <w:rsid w:val="00811CAE"/>
    <w:rsid w:val="00811E4A"/>
    <w:rsid w:val="008120A0"/>
    <w:rsid w:val="008121E7"/>
    <w:rsid w:val="00812270"/>
    <w:rsid w:val="0081249E"/>
    <w:rsid w:val="0081265C"/>
    <w:rsid w:val="0081281F"/>
    <w:rsid w:val="00814209"/>
    <w:rsid w:val="0081429D"/>
    <w:rsid w:val="0081439E"/>
    <w:rsid w:val="0081454C"/>
    <w:rsid w:val="00814806"/>
    <w:rsid w:val="00814842"/>
    <w:rsid w:val="00814B6B"/>
    <w:rsid w:val="00814D21"/>
    <w:rsid w:val="00814DC8"/>
    <w:rsid w:val="00814E3C"/>
    <w:rsid w:val="00815005"/>
    <w:rsid w:val="008150FB"/>
    <w:rsid w:val="008157E9"/>
    <w:rsid w:val="00815AA2"/>
    <w:rsid w:val="00815B22"/>
    <w:rsid w:val="00815BE1"/>
    <w:rsid w:val="00815C4F"/>
    <w:rsid w:val="0081601D"/>
    <w:rsid w:val="00816692"/>
    <w:rsid w:val="0081693B"/>
    <w:rsid w:val="00816CC4"/>
    <w:rsid w:val="00816EA8"/>
    <w:rsid w:val="008173D6"/>
    <w:rsid w:val="0081743E"/>
    <w:rsid w:val="00817599"/>
    <w:rsid w:val="00817E5A"/>
    <w:rsid w:val="008203A6"/>
    <w:rsid w:val="00820553"/>
    <w:rsid w:val="00820557"/>
    <w:rsid w:val="0082143C"/>
    <w:rsid w:val="008214A7"/>
    <w:rsid w:val="00821C80"/>
    <w:rsid w:val="008222E4"/>
    <w:rsid w:val="00822AD0"/>
    <w:rsid w:val="00822C91"/>
    <w:rsid w:val="00822D4D"/>
    <w:rsid w:val="008232A4"/>
    <w:rsid w:val="008232D0"/>
    <w:rsid w:val="008234DD"/>
    <w:rsid w:val="0082377A"/>
    <w:rsid w:val="00823CF5"/>
    <w:rsid w:val="00823DD5"/>
    <w:rsid w:val="00823F3D"/>
    <w:rsid w:val="00824374"/>
    <w:rsid w:val="008249CD"/>
    <w:rsid w:val="00824B74"/>
    <w:rsid w:val="00824F69"/>
    <w:rsid w:val="00825177"/>
    <w:rsid w:val="008254D8"/>
    <w:rsid w:val="00825683"/>
    <w:rsid w:val="0082585C"/>
    <w:rsid w:val="00825C80"/>
    <w:rsid w:val="00825D86"/>
    <w:rsid w:val="00825F22"/>
    <w:rsid w:val="00826024"/>
    <w:rsid w:val="008261E4"/>
    <w:rsid w:val="008263CA"/>
    <w:rsid w:val="00826576"/>
    <w:rsid w:val="008266E3"/>
    <w:rsid w:val="0082691C"/>
    <w:rsid w:val="00826A70"/>
    <w:rsid w:val="00827324"/>
    <w:rsid w:val="008273A6"/>
    <w:rsid w:val="00827793"/>
    <w:rsid w:val="008277C6"/>
    <w:rsid w:val="008278D8"/>
    <w:rsid w:val="00827BC9"/>
    <w:rsid w:val="00827DE0"/>
    <w:rsid w:val="00827E1A"/>
    <w:rsid w:val="00827F45"/>
    <w:rsid w:val="00830175"/>
    <w:rsid w:val="008308CC"/>
    <w:rsid w:val="0083108C"/>
    <w:rsid w:val="008311CC"/>
    <w:rsid w:val="00831622"/>
    <w:rsid w:val="00831818"/>
    <w:rsid w:val="00831AA6"/>
    <w:rsid w:val="00831B32"/>
    <w:rsid w:val="00831DB5"/>
    <w:rsid w:val="00832428"/>
    <w:rsid w:val="0083268E"/>
    <w:rsid w:val="008326EC"/>
    <w:rsid w:val="0083320B"/>
    <w:rsid w:val="00833396"/>
    <w:rsid w:val="008334F5"/>
    <w:rsid w:val="008336B4"/>
    <w:rsid w:val="008337B2"/>
    <w:rsid w:val="00833B54"/>
    <w:rsid w:val="00833E5C"/>
    <w:rsid w:val="00834312"/>
    <w:rsid w:val="00834359"/>
    <w:rsid w:val="00834556"/>
    <w:rsid w:val="00834592"/>
    <w:rsid w:val="00834610"/>
    <w:rsid w:val="0083488A"/>
    <w:rsid w:val="00834911"/>
    <w:rsid w:val="008349E8"/>
    <w:rsid w:val="00834C2B"/>
    <w:rsid w:val="00835007"/>
    <w:rsid w:val="008353B1"/>
    <w:rsid w:val="008353FA"/>
    <w:rsid w:val="00835865"/>
    <w:rsid w:val="00836686"/>
    <w:rsid w:val="00836727"/>
    <w:rsid w:val="00836AF3"/>
    <w:rsid w:val="00836C77"/>
    <w:rsid w:val="00836FF0"/>
    <w:rsid w:val="00837151"/>
    <w:rsid w:val="00837731"/>
    <w:rsid w:val="00837C46"/>
    <w:rsid w:val="00837F66"/>
    <w:rsid w:val="00840111"/>
    <w:rsid w:val="00840360"/>
    <w:rsid w:val="00840532"/>
    <w:rsid w:val="008407D1"/>
    <w:rsid w:val="008409E1"/>
    <w:rsid w:val="00840D6B"/>
    <w:rsid w:val="008410C6"/>
    <w:rsid w:val="00841278"/>
    <w:rsid w:val="008415F4"/>
    <w:rsid w:val="00841636"/>
    <w:rsid w:val="00841B3B"/>
    <w:rsid w:val="00842534"/>
    <w:rsid w:val="00842AF1"/>
    <w:rsid w:val="00842E74"/>
    <w:rsid w:val="00843043"/>
    <w:rsid w:val="008433BF"/>
    <w:rsid w:val="008434B9"/>
    <w:rsid w:val="008441F1"/>
    <w:rsid w:val="00844234"/>
    <w:rsid w:val="00844579"/>
    <w:rsid w:val="008445B0"/>
    <w:rsid w:val="00844702"/>
    <w:rsid w:val="00844A32"/>
    <w:rsid w:val="008450CE"/>
    <w:rsid w:val="008450D0"/>
    <w:rsid w:val="0084533E"/>
    <w:rsid w:val="008456CE"/>
    <w:rsid w:val="008456F6"/>
    <w:rsid w:val="00845AAC"/>
    <w:rsid w:val="00845B19"/>
    <w:rsid w:val="00846243"/>
    <w:rsid w:val="00846506"/>
    <w:rsid w:val="0084668C"/>
    <w:rsid w:val="008468AA"/>
    <w:rsid w:val="0084708E"/>
    <w:rsid w:val="0084741D"/>
    <w:rsid w:val="00847471"/>
    <w:rsid w:val="008474C7"/>
    <w:rsid w:val="0084770C"/>
    <w:rsid w:val="00847836"/>
    <w:rsid w:val="008478E2"/>
    <w:rsid w:val="00847EA7"/>
    <w:rsid w:val="00847FFB"/>
    <w:rsid w:val="008501C9"/>
    <w:rsid w:val="00850982"/>
    <w:rsid w:val="00850CAF"/>
    <w:rsid w:val="00850D3B"/>
    <w:rsid w:val="00850F43"/>
    <w:rsid w:val="00851056"/>
    <w:rsid w:val="00851069"/>
    <w:rsid w:val="00851283"/>
    <w:rsid w:val="008513F0"/>
    <w:rsid w:val="0085144F"/>
    <w:rsid w:val="0085193A"/>
    <w:rsid w:val="00851AAD"/>
    <w:rsid w:val="00851AE2"/>
    <w:rsid w:val="00851BB8"/>
    <w:rsid w:val="00851BFB"/>
    <w:rsid w:val="00851D43"/>
    <w:rsid w:val="00851F95"/>
    <w:rsid w:val="008520C6"/>
    <w:rsid w:val="008522D5"/>
    <w:rsid w:val="008522DD"/>
    <w:rsid w:val="0085242B"/>
    <w:rsid w:val="008524F0"/>
    <w:rsid w:val="0085259D"/>
    <w:rsid w:val="00852920"/>
    <w:rsid w:val="00852A99"/>
    <w:rsid w:val="00852CCA"/>
    <w:rsid w:val="0085348E"/>
    <w:rsid w:val="0085380B"/>
    <w:rsid w:val="00853D16"/>
    <w:rsid w:val="00853EF1"/>
    <w:rsid w:val="0085409E"/>
    <w:rsid w:val="00854175"/>
    <w:rsid w:val="008543F9"/>
    <w:rsid w:val="008544D2"/>
    <w:rsid w:val="008547C2"/>
    <w:rsid w:val="0085504B"/>
    <w:rsid w:val="00855094"/>
    <w:rsid w:val="008553AD"/>
    <w:rsid w:val="0085558D"/>
    <w:rsid w:val="00855851"/>
    <w:rsid w:val="008559AE"/>
    <w:rsid w:val="00855BEB"/>
    <w:rsid w:val="0085609F"/>
    <w:rsid w:val="0085643B"/>
    <w:rsid w:val="008564FF"/>
    <w:rsid w:val="0085663D"/>
    <w:rsid w:val="0085664E"/>
    <w:rsid w:val="0085730E"/>
    <w:rsid w:val="0085758E"/>
    <w:rsid w:val="00857781"/>
    <w:rsid w:val="008577BB"/>
    <w:rsid w:val="0085784F"/>
    <w:rsid w:val="00857A09"/>
    <w:rsid w:val="00857F8B"/>
    <w:rsid w:val="0086050C"/>
    <w:rsid w:val="0086083D"/>
    <w:rsid w:val="00860874"/>
    <w:rsid w:val="00860B0A"/>
    <w:rsid w:val="00860DBC"/>
    <w:rsid w:val="00860DF7"/>
    <w:rsid w:val="00860F95"/>
    <w:rsid w:val="0086105D"/>
    <w:rsid w:val="00861295"/>
    <w:rsid w:val="008612A9"/>
    <w:rsid w:val="0086141A"/>
    <w:rsid w:val="0086158F"/>
    <w:rsid w:val="008616D5"/>
    <w:rsid w:val="008618DE"/>
    <w:rsid w:val="0086192A"/>
    <w:rsid w:val="00861A00"/>
    <w:rsid w:val="00861A6E"/>
    <w:rsid w:val="008620A9"/>
    <w:rsid w:val="00862150"/>
    <w:rsid w:val="008621D0"/>
    <w:rsid w:val="00862959"/>
    <w:rsid w:val="00862A8A"/>
    <w:rsid w:val="00862B06"/>
    <w:rsid w:val="00862C5F"/>
    <w:rsid w:val="00862F77"/>
    <w:rsid w:val="00863114"/>
    <w:rsid w:val="0086330B"/>
    <w:rsid w:val="008634E5"/>
    <w:rsid w:val="00863C19"/>
    <w:rsid w:val="00863FBC"/>
    <w:rsid w:val="0086418B"/>
    <w:rsid w:val="008641A7"/>
    <w:rsid w:val="0086481B"/>
    <w:rsid w:val="00864E4E"/>
    <w:rsid w:val="00865171"/>
    <w:rsid w:val="008656CD"/>
    <w:rsid w:val="008656DC"/>
    <w:rsid w:val="0086583E"/>
    <w:rsid w:val="008659BC"/>
    <w:rsid w:val="00865AAD"/>
    <w:rsid w:val="00865CC3"/>
    <w:rsid w:val="00865FA2"/>
    <w:rsid w:val="00866408"/>
    <w:rsid w:val="0086655C"/>
    <w:rsid w:val="00866595"/>
    <w:rsid w:val="008666DD"/>
    <w:rsid w:val="00866766"/>
    <w:rsid w:val="00866DAC"/>
    <w:rsid w:val="00867A25"/>
    <w:rsid w:val="00867D1C"/>
    <w:rsid w:val="0087010C"/>
    <w:rsid w:val="008705BE"/>
    <w:rsid w:val="0087099E"/>
    <w:rsid w:val="00870B9B"/>
    <w:rsid w:val="00870DA6"/>
    <w:rsid w:val="0087105A"/>
    <w:rsid w:val="0087113A"/>
    <w:rsid w:val="00871184"/>
    <w:rsid w:val="008714D3"/>
    <w:rsid w:val="0087158E"/>
    <w:rsid w:val="008719F2"/>
    <w:rsid w:val="00871A4F"/>
    <w:rsid w:val="00871E28"/>
    <w:rsid w:val="00871F4D"/>
    <w:rsid w:val="00871F9B"/>
    <w:rsid w:val="00871FD1"/>
    <w:rsid w:val="00872147"/>
    <w:rsid w:val="00872BE2"/>
    <w:rsid w:val="00872E0C"/>
    <w:rsid w:val="00873370"/>
    <w:rsid w:val="008738E1"/>
    <w:rsid w:val="00873FE8"/>
    <w:rsid w:val="00874363"/>
    <w:rsid w:val="008743F5"/>
    <w:rsid w:val="00874729"/>
    <w:rsid w:val="00874CB4"/>
    <w:rsid w:val="00875013"/>
    <w:rsid w:val="008753BF"/>
    <w:rsid w:val="0087547C"/>
    <w:rsid w:val="00875FA5"/>
    <w:rsid w:val="0087647B"/>
    <w:rsid w:val="0087672C"/>
    <w:rsid w:val="00876984"/>
    <w:rsid w:val="00876B75"/>
    <w:rsid w:val="008772F0"/>
    <w:rsid w:val="008773A2"/>
    <w:rsid w:val="00877932"/>
    <w:rsid w:val="00877A31"/>
    <w:rsid w:val="00877A58"/>
    <w:rsid w:val="00877E1D"/>
    <w:rsid w:val="00880272"/>
    <w:rsid w:val="00880877"/>
    <w:rsid w:val="008809BC"/>
    <w:rsid w:val="00880DF7"/>
    <w:rsid w:val="00881AAB"/>
    <w:rsid w:val="00881C08"/>
    <w:rsid w:val="00881DE5"/>
    <w:rsid w:val="0088213D"/>
    <w:rsid w:val="008822F9"/>
    <w:rsid w:val="0088230B"/>
    <w:rsid w:val="008823EA"/>
    <w:rsid w:val="00882488"/>
    <w:rsid w:val="00882531"/>
    <w:rsid w:val="008825C1"/>
    <w:rsid w:val="00882620"/>
    <w:rsid w:val="008827D5"/>
    <w:rsid w:val="00882D6D"/>
    <w:rsid w:val="00882F8F"/>
    <w:rsid w:val="00882FDC"/>
    <w:rsid w:val="0088322F"/>
    <w:rsid w:val="008832E2"/>
    <w:rsid w:val="0088385E"/>
    <w:rsid w:val="0088392E"/>
    <w:rsid w:val="00883EC4"/>
    <w:rsid w:val="00884668"/>
    <w:rsid w:val="0088477A"/>
    <w:rsid w:val="00884BC6"/>
    <w:rsid w:val="008852FA"/>
    <w:rsid w:val="00885452"/>
    <w:rsid w:val="0088560B"/>
    <w:rsid w:val="00885673"/>
    <w:rsid w:val="0088583C"/>
    <w:rsid w:val="008858E7"/>
    <w:rsid w:val="00885975"/>
    <w:rsid w:val="008859A5"/>
    <w:rsid w:val="00885B10"/>
    <w:rsid w:val="00886076"/>
    <w:rsid w:val="008862AE"/>
    <w:rsid w:val="00886691"/>
    <w:rsid w:val="00886909"/>
    <w:rsid w:val="00886C0D"/>
    <w:rsid w:val="00886CC5"/>
    <w:rsid w:val="00887585"/>
    <w:rsid w:val="008878CC"/>
    <w:rsid w:val="00887A9B"/>
    <w:rsid w:val="00887B46"/>
    <w:rsid w:val="00887C1E"/>
    <w:rsid w:val="0089009E"/>
    <w:rsid w:val="008900F1"/>
    <w:rsid w:val="00890297"/>
    <w:rsid w:val="008902C8"/>
    <w:rsid w:val="00890767"/>
    <w:rsid w:val="00890B0F"/>
    <w:rsid w:val="008913DC"/>
    <w:rsid w:val="0089161F"/>
    <w:rsid w:val="00892439"/>
    <w:rsid w:val="00892488"/>
    <w:rsid w:val="0089252B"/>
    <w:rsid w:val="00892596"/>
    <w:rsid w:val="008925E3"/>
    <w:rsid w:val="00892D9A"/>
    <w:rsid w:val="00892E5A"/>
    <w:rsid w:val="008930B5"/>
    <w:rsid w:val="008930F4"/>
    <w:rsid w:val="00893145"/>
    <w:rsid w:val="00893259"/>
    <w:rsid w:val="0089345F"/>
    <w:rsid w:val="00893606"/>
    <w:rsid w:val="00893AF3"/>
    <w:rsid w:val="00893D9D"/>
    <w:rsid w:val="00893F44"/>
    <w:rsid w:val="00894152"/>
    <w:rsid w:val="008942F2"/>
    <w:rsid w:val="008948C4"/>
    <w:rsid w:val="00894EEE"/>
    <w:rsid w:val="00895015"/>
    <w:rsid w:val="008952C7"/>
    <w:rsid w:val="00895419"/>
    <w:rsid w:val="00895713"/>
    <w:rsid w:val="00895D22"/>
    <w:rsid w:val="0089621A"/>
    <w:rsid w:val="00896465"/>
    <w:rsid w:val="0089648D"/>
    <w:rsid w:val="008968C4"/>
    <w:rsid w:val="00896AF4"/>
    <w:rsid w:val="00896CA1"/>
    <w:rsid w:val="00896E11"/>
    <w:rsid w:val="00897246"/>
    <w:rsid w:val="00897262"/>
    <w:rsid w:val="00897795"/>
    <w:rsid w:val="008978FB"/>
    <w:rsid w:val="008A0113"/>
    <w:rsid w:val="008A090A"/>
    <w:rsid w:val="008A0A0A"/>
    <w:rsid w:val="008A0B27"/>
    <w:rsid w:val="008A0B91"/>
    <w:rsid w:val="008A0DAC"/>
    <w:rsid w:val="008A0DFA"/>
    <w:rsid w:val="008A178B"/>
    <w:rsid w:val="008A291F"/>
    <w:rsid w:val="008A29FD"/>
    <w:rsid w:val="008A2BC7"/>
    <w:rsid w:val="008A2CB2"/>
    <w:rsid w:val="008A2D53"/>
    <w:rsid w:val="008A326A"/>
    <w:rsid w:val="008A33D7"/>
    <w:rsid w:val="008A352D"/>
    <w:rsid w:val="008A3588"/>
    <w:rsid w:val="008A368D"/>
    <w:rsid w:val="008A377C"/>
    <w:rsid w:val="008A3A47"/>
    <w:rsid w:val="008A3BFB"/>
    <w:rsid w:val="008A3DBD"/>
    <w:rsid w:val="008A3F84"/>
    <w:rsid w:val="008A4604"/>
    <w:rsid w:val="008A487A"/>
    <w:rsid w:val="008A4EA8"/>
    <w:rsid w:val="008A4EFF"/>
    <w:rsid w:val="008A5070"/>
    <w:rsid w:val="008A51FF"/>
    <w:rsid w:val="008A58BB"/>
    <w:rsid w:val="008A5A08"/>
    <w:rsid w:val="008A60F7"/>
    <w:rsid w:val="008A663B"/>
    <w:rsid w:val="008A7205"/>
    <w:rsid w:val="008A751D"/>
    <w:rsid w:val="008A7763"/>
    <w:rsid w:val="008A7C3C"/>
    <w:rsid w:val="008A7CAF"/>
    <w:rsid w:val="008A7D6E"/>
    <w:rsid w:val="008A7D7A"/>
    <w:rsid w:val="008A7E2F"/>
    <w:rsid w:val="008B0054"/>
    <w:rsid w:val="008B0120"/>
    <w:rsid w:val="008B0430"/>
    <w:rsid w:val="008B04E8"/>
    <w:rsid w:val="008B04FB"/>
    <w:rsid w:val="008B09A3"/>
    <w:rsid w:val="008B0D29"/>
    <w:rsid w:val="008B0FCC"/>
    <w:rsid w:val="008B10F1"/>
    <w:rsid w:val="008B1370"/>
    <w:rsid w:val="008B15DA"/>
    <w:rsid w:val="008B1752"/>
    <w:rsid w:val="008B1DDB"/>
    <w:rsid w:val="008B1DF8"/>
    <w:rsid w:val="008B1F03"/>
    <w:rsid w:val="008B215D"/>
    <w:rsid w:val="008B22E8"/>
    <w:rsid w:val="008B24BC"/>
    <w:rsid w:val="008B2636"/>
    <w:rsid w:val="008B2905"/>
    <w:rsid w:val="008B2942"/>
    <w:rsid w:val="008B2BB2"/>
    <w:rsid w:val="008B2EE3"/>
    <w:rsid w:val="008B3361"/>
    <w:rsid w:val="008B33E0"/>
    <w:rsid w:val="008B33E7"/>
    <w:rsid w:val="008B3632"/>
    <w:rsid w:val="008B3709"/>
    <w:rsid w:val="008B3981"/>
    <w:rsid w:val="008B3A33"/>
    <w:rsid w:val="008B3C3B"/>
    <w:rsid w:val="008B3CF7"/>
    <w:rsid w:val="008B426C"/>
    <w:rsid w:val="008B44EA"/>
    <w:rsid w:val="008B4549"/>
    <w:rsid w:val="008B465E"/>
    <w:rsid w:val="008B46BC"/>
    <w:rsid w:val="008B49EF"/>
    <w:rsid w:val="008B4BCB"/>
    <w:rsid w:val="008B5468"/>
    <w:rsid w:val="008B5549"/>
    <w:rsid w:val="008B598B"/>
    <w:rsid w:val="008B5DFE"/>
    <w:rsid w:val="008B613C"/>
    <w:rsid w:val="008B625C"/>
    <w:rsid w:val="008B6D30"/>
    <w:rsid w:val="008B6D6D"/>
    <w:rsid w:val="008B6DD8"/>
    <w:rsid w:val="008B6EA1"/>
    <w:rsid w:val="008B6F7D"/>
    <w:rsid w:val="008B728B"/>
    <w:rsid w:val="008B7445"/>
    <w:rsid w:val="008B7C57"/>
    <w:rsid w:val="008C01F4"/>
    <w:rsid w:val="008C0862"/>
    <w:rsid w:val="008C1952"/>
    <w:rsid w:val="008C1A65"/>
    <w:rsid w:val="008C1AE2"/>
    <w:rsid w:val="008C1D9F"/>
    <w:rsid w:val="008C230C"/>
    <w:rsid w:val="008C232F"/>
    <w:rsid w:val="008C2372"/>
    <w:rsid w:val="008C249F"/>
    <w:rsid w:val="008C24A8"/>
    <w:rsid w:val="008C24B9"/>
    <w:rsid w:val="008C266D"/>
    <w:rsid w:val="008C2C97"/>
    <w:rsid w:val="008C2D44"/>
    <w:rsid w:val="008C3567"/>
    <w:rsid w:val="008C3634"/>
    <w:rsid w:val="008C394A"/>
    <w:rsid w:val="008C41C8"/>
    <w:rsid w:val="008C43D7"/>
    <w:rsid w:val="008C4742"/>
    <w:rsid w:val="008C4986"/>
    <w:rsid w:val="008C4A02"/>
    <w:rsid w:val="008C4BD5"/>
    <w:rsid w:val="008C4BEF"/>
    <w:rsid w:val="008C4C74"/>
    <w:rsid w:val="008C4E19"/>
    <w:rsid w:val="008C586E"/>
    <w:rsid w:val="008C58BE"/>
    <w:rsid w:val="008C58C9"/>
    <w:rsid w:val="008C5930"/>
    <w:rsid w:val="008C5E39"/>
    <w:rsid w:val="008C63B6"/>
    <w:rsid w:val="008C64F9"/>
    <w:rsid w:val="008C6874"/>
    <w:rsid w:val="008C6B48"/>
    <w:rsid w:val="008C6B6D"/>
    <w:rsid w:val="008C6CA2"/>
    <w:rsid w:val="008C6DCC"/>
    <w:rsid w:val="008C721D"/>
    <w:rsid w:val="008C735F"/>
    <w:rsid w:val="008C7378"/>
    <w:rsid w:val="008C7679"/>
    <w:rsid w:val="008C7829"/>
    <w:rsid w:val="008C7B51"/>
    <w:rsid w:val="008C7EDB"/>
    <w:rsid w:val="008C7F47"/>
    <w:rsid w:val="008D004C"/>
    <w:rsid w:val="008D00A1"/>
    <w:rsid w:val="008D01CB"/>
    <w:rsid w:val="008D0253"/>
    <w:rsid w:val="008D0506"/>
    <w:rsid w:val="008D0565"/>
    <w:rsid w:val="008D05C5"/>
    <w:rsid w:val="008D0679"/>
    <w:rsid w:val="008D06F6"/>
    <w:rsid w:val="008D0737"/>
    <w:rsid w:val="008D0940"/>
    <w:rsid w:val="008D0CCA"/>
    <w:rsid w:val="008D10DE"/>
    <w:rsid w:val="008D162F"/>
    <w:rsid w:val="008D2582"/>
    <w:rsid w:val="008D2873"/>
    <w:rsid w:val="008D29B8"/>
    <w:rsid w:val="008D3706"/>
    <w:rsid w:val="008D3728"/>
    <w:rsid w:val="008D3FD6"/>
    <w:rsid w:val="008D3FE1"/>
    <w:rsid w:val="008D4024"/>
    <w:rsid w:val="008D41DA"/>
    <w:rsid w:val="008D4409"/>
    <w:rsid w:val="008D4E0F"/>
    <w:rsid w:val="008D5249"/>
    <w:rsid w:val="008D54C4"/>
    <w:rsid w:val="008D550F"/>
    <w:rsid w:val="008D58C7"/>
    <w:rsid w:val="008D5DC1"/>
    <w:rsid w:val="008D6117"/>
    <w:rsid w:val="008D611E"/>
    <w:rsid w:val="008D61E2"/>
    <w:rsid w:val="008D6387"/>
    <w:rsid w:val="008D6CCF"/>
    <w:rsid w:val="008D70C3"/>
    <w:rsid w:val="008D71B9"/>
    <w:rsid w:val="008D7707"/>
    <w:rsid w:val="008D7906"/>
    <w:rsid w:val="008D7989"/>
    <w:rsid w:val="008D7995"/>
    <w:rsid w:val="008D7FD8"/>
    <w:rsid w:val="008E027F"/>
    <w:rsid w:val="008E0440"/>
    <w:rsid w:val="008E0D4B"/>
    <w:rsid w:val="008E0F73"/>
    <w:rsid w:val="008E11FA"/>
    <w:rsid w:val="008E1683"/>
    <w:rsid w:val="008E1C61"/>
    <w:rsid w:val="008E1CA2"/>
    <w:rsid w:val="008E1D57"/>
    <w:rsid w:val="008E1E2D"/>
    <w:rsid w:val="008E1F76"/>
    <w:rsid w:val="008E214E"/>
    <w:rsid w:val="008E2151"/>
    <w:rsid w:val="008E2272"/>
    <w:rsid w:val="008E2273"/>
    <w:rsid w:val="008E2C30"/>
    <w:rsid w:val="008E2D89"/>
    <w:rsid w:val="008E2FEA"/>
    <w:rsid w:val="008E31A0"/>
    <w:rsid w:val="008E3C1A"/>
    <w:rsid w:val="008E3E74"/>
    <w:rsid w:val="008E418A"/>
    <w:rsid w:val="008E432F"/>
    <w:rsid w:val="008E43F9"/>
    <w:rsid w:val="008E443A"/>
    <w:rsid w:val="008E4A62"/>
    <w:rsid w:val="008E52A1"/>
    <w:rsid w:val="008E5338"/>
    <w:rsid w:val="008E533B"/>
    <w:rsid w:val="008E5A2E"/>
    <w:rsid w:val="008E5A95"/>
    <w:rsid w:val="008E6196"/>
    <w:rsid w:val="008E629F"/>
    <w:rsid w:val="008E69B4"/>
    <w:rsid w:val="008E6E0F"/>
    <w:rsid w:val="008E70ED"/>
    <w:rsid w:val="008E716F"/>
    <w:rsid w:val="008E795E"/>
    <w:rsid w:val="008E798B"/>
    <w:rsid w:val="008E7AD4"/>
    <w:rsid w:val="008E7D5F"/>
    <w:rsid w:val="008F0B59"/>
    <w:rsid w:val="008F0ED8"/>
    <w:rsid w:val="008F1006"/>
    <w:rsid w:val="008F1107"/>
    <w:rsid w:val="008F12E8"/>
    <w:rsid w:val="008F15D6"/>
    <w:rsid w:val="008F163D"/>
    <w:rsid w:val="008F22A0"/>
    <w:rsid w:val="008F23F2"/>
    <w:rsid w:val="008F241B"/>
    <w:rsid w:val="008F24C0"/>
    <w:rsid w:val="008F24E9"/>
    <w:rsid w:val="008F25D5"/>
    <w:rsid w:val="008F26C0"/>
    <w:rsid w:val="008F3AB7"/>
    <w:rsid w:val="008F3B02"/>
    <w:rsid w:val="008F3EC4"/>
    <w:rsid w:val="008F3F48"/>
    <w:rsid w:val="008F4241"/>
    <w:rsid w:val="008F48E0"/>
    <w:rsid w:val="008F5DB1"/>
    <w:rsid w:val="008F5F29"/>
    <w:rsid w:val="008F6123"/>
    <w:rsid w:val="008F62E7"/>
    <w:rsid w:val="008F6310"/>
    <w:rsid w:val="008F6562"/>
    <w:rsid w:val="008F656C"/>
    <w:rsid w:val="008F6745"/>
    <w:rsid w:val="008F6778"/>
    <w:rsid w:val="008F6853"/>
    <w:rsid w:val="008F6883"/>
    <w:rsid w:val="008F6892"/>
    <w:rsid w:val="008F6969"/>
    <w:rsid w:val="008F6A30"/>
    <w:rsid w:val="008F6B49"/>
    <w:rsid w:val="008F6F36"/>
    <w:rsid w:val="008F7144"/>
    <w:rsid w:val="008F75F9"/>
    <w:rsid w:val="008F7D6A"/>
    <w:rsid w:val="00900174"/>
    <w:rsid w:val="009003EB"/>
    <w:rsid w:val="009005EB"/>
    <w:rsid w:val="0090073B"/>
    <w:rsid w:val="0090074D"/>
    <w:rsid w:val="009009EF"/>
    <w:rsid w:val="00900BB1"/>
    <w:rsid w:val="00900EBC"/>
    <w:rsid w:val="009010EC"/>
    <w:rsid w:val="00901163"/>
    <w:rsid w:val="009012BE"/>
    <w:rsid w:val="009016F7"/>
    <w:rsid w:val="009025FD"/>
    <w:rsid w:val="0090266B"/>
    <w:rsid w:val="00902767"/>
    <w:rsid w:val="009027DB"/>
    <w:rsid w:val="00902A58"/>
    <w:rsid w:val="00902BC0"/>
    <w:rsid w:val="00903001"/>
    <w:rsid w:val="00903518"/>
    <w:rsid w:val="009035AD"/>
    <w:rsid w:val="00903DE9"/>
    <w:rsid w:val="00903EC7"/>
    <w:rsid w:val="00903F87"/>
    <w:rsid w:val="009041B6"/>
    <w:rsid w:val="009045F2"/>
    <w:rsid w:val="00904860"/>
    <w:rsid w:val="00904A63"/>
    <w:rsid w:val="00904FB1"/>
    <w:rsid w:val="00905225"/>
    <w:rsid w:val="009052AF"/>
    <w:rsid w:val="0090533A"/>
    <w:rsid w:val="0090553E"/>
    <w:rsid w:val="00905A6B"/>
    <w:rsid w:val="00905CC6"/>
    <w:rsid w:val="00905D55"/>
    <w:rsid w:val="00905F9B"/>
    <w:rsid w:val="00906245"/>
    <w:rsid w:val="00906405"/>
    <w:rsid w:val="009065A3"/>
    <w:rsid w:val="009067CE"/>
    <w:rsid w:val="009067DB"/>
    <w:rsid w:val="00906D6A"/>
    <w:rsid w:val="00906F9E"/>
    <w:rsid w:val="00906FA7"/>
    <w:rsid w:val="00907114"/>
    <w:rsid w:val="00907354"/>
    <w:rsid w:val="009077AF"/>
    <w:rsid w:val="009077F6"/>
    <w:rsid w:val="00907884"/>
    <w:rsid w:val="009079E5"/>
    <w:rsid w:val="00907E44"/>
    <w:rsid w:val="0091020C"/>
    <w:rsid w:val="00910499"/>
    <w:rsid w:val="00910E60"/>
    <w:rsid w:val="00910E6A"/>
    <w:rsid w:val="0091144B"/>
    <w:rsid w:val="00911699"/>
    <w:rsid w:val="009119E1"/>
    <w:rsid w:val="009119E7"/>
    <w:rsid w:val="00911DB1"/>
    <w:rsid w:val="00911EC9"/>
    <w:rsid w:val="0091234B"/>
    <w:rsid w:val="00912497"/>
    <w:rsid w:val="0091264E"/>
    <w:rsid w:val="009127E9"/>
    <w:rsid w:val="00912968"/>
    <w:rsid w:val="00912DFB"/>
    <w:rsid w:val="00913035"/>
    <w:rsid w:val="00913314"/>
    <w:rsid w:val="00913498"/>
    <w:rsid w:val="00913E2F"/>
    <w:rsid w:val="00914F63"/>
    <w:rsid w:val="00915626"/>
    <w:rsid w:val="0091577E"/>
    <w:rsid w:val="0091588F"/>
    <w:rsid w:val="00915D0D"/>
    <w:rsid w:val="00915DB1"/>
    <w:rsid w:val="00915E7C"/>
    <w:rsid w:val="00916274"/>
    <w:rsid w:val="00916B48"/>
    <w:rsid w:val="00916EDD"/>
    <w:rsid w:val="00916F3D"/>
    <w:rsid w:val="009174D8"/>
    <w:rsid w:val="00917546"/>
    <w:rsid w:val="009176E9"/>
    <w:rsid w:val="00917866"/>
    <w:rsid w:val="00917A4B"/>
    <w:rsid w:val="00917C5F"/>
    <w:rsid w:val="0092013D"/>
    <w:rsid w:val="009201B3"/>
    <w:rsid w:val="0092040B"/>
    <w:rsid w:val="00920704"/>
    <w:rsid w:val="00920D66"/>
    <w:rsid w:val="00921075"/>
    <w:rsid w:val="00921689"/>
    <w:rsid w:val="009217CE"/>
    <w:rsid w:val="00921C74"/>
    <w:rsid w:val="00921CB4"/>
    <w:rsid w:val="00921FAE"/>
    <w:rsid w:val="0092216F"/>
    <w:rsid w:val="00922245"/>
    <w:rsid w:val="009224F2"/>
    <w:rsid w:val="009229CD"/>
    <w:rsid w:val="00922CFC"/>
    <w:rsid w:val="00922FB0"/>
    <w:rsid w:val="00923367"/>
    <w:rsid w:val="0092420C"/>
    <w:rsid w:val="00924343"/>
    <w:rsid w:val="00924365"/>
    <w:rsid w:val="00924FFD"/>
    <w:rsid w:val="0092526C"/>
    <w:rsid w:val="009255FC"/>
    <w:rsid w:val="009256B4"/>
    <w:rsid w:val="00925AFE"/>
    <w:rsid w:val="00925C6C"/>
    <w:rsid w:val="009261A6"/>
    <w:rsid w:val="00926266"/>
    <w:rsid w:val="009264F7"/>
    <w:rsid w:val="00926538"/>
    <w:rsid w:val="00926615"/>
    <w:rsid w:val="0092699F"/>
    <w:rsid w:val="00926AFC"/>
    <w:rsid w:val="0092719E"/>
    <w:rsid w:val="009271CD"/>
    <w:rsid w:val="00927209"/>
    <w:rsid w:val="009273AD"/>
    <w:rsid w:val="009274D0"/>
    <w:rsid w:val="00930746"/>
    <w:rsid w:val="00930BAD"/>
    <w:rsid w:val="00930C1E"/>
    <w:rsid w:val="00930EB7"/>
    <w:rsid w:val="00930F5B"/>
    <w:rsid w:val="009311D6"/>
    <w:rsid w:val="00931C94"/>
    <w:rsid w:val="00932050"/>
    <w:rsid w:val="00932163"/>
    <w:rsid w:val="00932438"/>
    <w:rsid w:val="009329A8"/>
    <w:rsid w:val="00932F1F"/>
    <w:rsid w:val="009334D2"/>
    <w:rsid w:val="00933B30"/>
    <w:rsid w:val="009344F7"/>
    <w:rsid w:val="009347B1"/>
    <w:rsid w:val="00934D74"/>
    <w:rsid w:val="00934DC3"/>
    <w:rsid w:val="009350C9"/>
    <w:rsid w:val="00935116"/>
    <w:rsid w:val="009351E4"/>
    <w:rsid w:val="009353C3"/>
    <w:rsid w:val="009353D1"/>
    <w:rsid w:val="009358CF"/>
    <w:rsid w:val="00935BFF"/>
    <w:rsid w:val="00935D1B"/>
    <w:rsid w:val="00935F04"/>
    <w:rsid w:val="00935FF1"/>
    <w:rsid w:val="00936992"/>
    <w:rsid w:val="00936ADF"/>
    <w:rsid w:val="00936B2B"/>
    <w:rsid w:val="00936BBF"/>
    <w:rsid w:val="00936DDB"/>
    <w:rsid w:val="009370CF"/>
    <w:rsid w:val="00937488"/>
    <w:rsid w:val="009376E5"/>
    <w:rsid w:val="0093798B"/>
    <w:rsid w:val="00937C2B"/>
    <w:rsid w:val="00937C5D"/>
    <w:rsid w:val="00937CCD"/>
    <w:rsid w:val="00937DBF"/>
    <w:rsid w:val="00937E40"/>
    <w:rsid w:val="00937F80"/>
    <w:rsid w:val="009404E1"/>
    <w:rsid w:val="00940AA3"/>
    <w:rsid w:val="009415C2"/>
    <w:rsid w:val="0094165C"/>
    <w:rsid w:val="0094214E"/>
    <w:rsid w:val="0094260F"/>
    <w:rsid w:val="00942716"/>
    <w:rsid w:val="0094281B"/>
    <w:rsid w:val="009428CC"/>
    <w:rsid w:val="00942904"/>
    <w:rsid w:val="009430F1"/>
    <w:rsid w:val="00943257"/>
    <w:rsid w:val="009436EF"/>
    <w:rsid w:val="00943B2F"/>
    <w:rsid w:val="00943CCF"/>
    <w:rsid w:val="00943E4C"/>
    <w:rsid w:val="0094411C"/>
    <w:rsid w:val="00944160"/>
    <w:rsid w:val="00944477"/>
    <w:rsid w:val="009444BA"/>
    <w:rsid w:val="009448C1"/>
    <w:rsid w:val="00944A9F"/>
    <w:rsid w:val="00944BF6"/>
    <w:rsid w:val="00944CCE"/>
    <w:rsid w:val="00944E1C"/>
    <w:rsid w:val="00944E2C"/>
    <w:rsid w:val="00944EB8"/>
    <w:rsid w:val="00944EDA"/>
    <w:rsid w:val="0094511A"/>
    <w:rsid w:val="00945B44"/>
    <w:rsid w:val="00945DE1"/>
    <w:rsid w:val="00946086"/>
    <w:rsid w:val="009460DA"/>
    <w:rsid w:val="009460FB"/>
    <w:rsid w:val="00946C8D"/>
    <w:rsid w:val="00947437"/>
    <w:rsid w:val="0094762B"/>
    <w:rsid w:val="00947942"/>
    <w:rsid w:val="009479CA"/>
    <w:rsid w:val="009479F1"/>
    <w:rsid w:val="00947D5C"/>
    <w:rsid w:val="00950015"/>
    <w:rsid w:val="00950119"/>
    <w:rsid w:val="009501F4"/>
    <w:rsid w:val="00950215"/>
    <w:rsid w:val="009502C4"/>
    <w:rsid w:val="00950555"/>
    <w:rsid w:val="00950979"/>
    <w:rsid w:val="0095098F"/>
    <w:rsid w:val="00950B26"/>
    <w:rsid w:val="00951236"/>
    <w:rsid w:val="009518E0"/>
    <w:rsid w:val="009524E4"/>
    <w:rsid w:val="009528CD"/>
    <w:rsid w:val="009528F6"/>
    <w:rsid w:val="0095302A"/>
    <w:rsid w:val="00953106"/>
    <w:rsid w:val="009533D1"/>
    <w:rsid w:val="009534D4"/>
    <w:rsid w:val="009536FB"/>
    <w:rsid w:val="0095373F"/>
    <w:rsid w:val="009538E1"/>
    <w:rsid w:val="00953A9A"/>
    <w:rsid w:val="00953F4F"/>
    <w:rsid w:val="00954152"/>
    <w:rsid w:val="009546D6"/>
    <w:rsid w:val="00954783"/>
    <w:rsid w:val="00954970"/>
    <w:rsid w:val="00954E62"/>
    <w:rsid w:val="009550F7"/>
    <w:rsid w:val="009553B2"/>
    <w:rsid w:val="0095548F"/>
    <w:rsid w:val="00955617"/>
    <w:rsid w:val="0095564D"/>
    <w:rsid w:val="00955716"/>
    <w:rsid w:val="00956384"/>
    <w:rsid w:val="009566CE"/>
    <w:rsid w:val="00956C49"/>
    <w:rsid w:val="00957082"/>
    <w:rsid w:val="0095709B"/>
    <w:rsid w:val="009570BE"/>
    <w:rsid w:val="00957775"/>
    <w:rsid w:val="00957D44"/>
    <w:rsid w:val="00957F81"/>
    <w:rsid w:val="00960645"/>
    <w:rsid w:val="00960B76"/>
    <w:rsid w:val="00960C68"/>
    <w:rsid w:val="00960EC8"/>
    <w:rsid w:val="00960FE7"/>
    <w:rsid w:val="00961116"/>
    <w:rsid w:val="0096189C"/>
    <w:rsid w:val="00961D67"/>
    <w:rsid w:val="00961F83"/>
    <w:rsid w:val="0096208F"/>
    <w:rsid w:val="009620F9"/>
    <w:rsid w:val="009620FD"/>
    <w:rsid w:val="0096260F"/>
    <w:rsid w:val="0096330D"/>
    <w:rsid w:val="00963523"/>
    <w:rsid w:val="00963808"/>
    <w:rsid w:val="00963A76"/>
    <w:rsid w:val="009640EC"/>
    <w:rsid w:val="00964380"/>
    <w:rsid w:val="00964526"/>
    <w:rsid w:val="0096466F"/>
    <w:rsid w:val="00964B09"/>
    <w:rsid w:val="00964F0F"/>
    <w:rsid w:val="009651FE"/>
    <w:rsid w:val="009654B8"/>
    <w:rsid w:val="00965738"/>
    <w:rsid w:val="009659D7"/>
    <w:rsid w:val="00965A5C"/>
    <w:rsid w:val="00965B17"/>
    <w:rsid w:val="00965C1B"/>
    <w:rsid w:val="00965E7C"/>
    <w:rsid w:val="00965EE7"/>
    <w:rsid w:val="009660DB"/>
    <w:rsid w:val="00966192"/>
    <w:rsid w:val="0096673C"/>
    <w:rsid w:val="00966CC9"/>
    <w:rsid w:val="0096728C"/>
    <w:rsid w:val="00967476"/>
    <w:rsid w:val="009675C2"/>
    <w:rsid w:val="009676E8"/>
    <w:rsid w:val="00967B7B"/>
    <w:rsid w:val="00967D7E"/>
    <w:rsid w:val="00970286"/>
    <w:rsid w:val="0097031E"/>
    <w:rsid w:val="009703FF"/>
    <w:rsid w:val="009704F5"/>
    <w:rsid w:val="0097058F"/>
    <w:rsid w:val="00970BB9"/>
    <w:rsid w:val="009716CA"/>
    <w:rsid w:val="009716F7"/>
    <w:rsid w:val="00971A94"/>
    <w:rsid w:val="00971DE4"/>
    <w:rsid w:val="0097260E"/>
    <w:rsid w:val="00972995"/>
    <w:rsid w:val="009729E2"/>
    <w:rsid w:val="00972B3E"/>
    <w:rsid w:val="00972B5A"/>
    <w:rsid w:val="00972E84"/>
    <w:rsid w:val="00972EB0"/>
    <w:rsid w:val="00972F1B"/>
    <w:rsid w:val="00973A74"/>
    <w:rsid w:val="00973AF2"/>
    <w:rsid w:val="00973BFE"/>
    <w:rsid w:val="00973DC1"/>
    <w:rsid w:val="00973EE9"/>
    <w:rsid w:val="009744C7"/>
    <w:rsid w:val="00974514"/>
    <w:rsid w:val="00974B5C"/>
    <w:rsid w:val="00974DFA"/>
    <w:rsid w:val="0097506E"/>
    <w:rsid w:val="009753D5"/>
    <w:rsid w:val="009754EC"/>
    <w:rsid w:val="009756C1"/>
    <w:rsid w:val="009756C4"/>
    <w:rsid w:val="00975A19"/>
    <w:rsid w:val="00976814"/>
    <w:rsid w:val="00976B30"/>
    <w:rsid w:val="00976B6E"/>
    <w:rsid w:val="009778DF"/>
    <w:rsid w:val="00977E22"/>
    <w:rsid w:val="00977F07"/>
    <w:rsid w:val="009801AA"/>
    <w:rsid w:val="00980243"/>
    <w:rsid w:val="00980352"/>
    <w:rsid w:val="00980375"/>
    <w:rsid w:val="009809E3"/>
    <w:rsid w:val="00981477"/>
    <w:rsid w:val="0098175B"/>
    <w:rsid w:val="0098192E"/>
    <w:rsid w:val="00981B9E"/>
    <w:rsid w:val="00981FAF"/>
    <w:rsid w:val="00982385"/>
    <w:rsid w:val="009828AA"/>
    <w:rsid w:val="0098365B"/>
    <w:rsid w:val="00984302"/>
    <w:rsid w:val="00984BFA"/>
    <w:rsid w:val="00984F07"/>
    <w:rsid w:val="00985513"/>
    <w:rsid w:val="00985B68"/>
    <w:rsid w:val="00985DA2"/>
    <w:rsid w:val="00985FAB"/>
    <w:rsid w:val="00986076"/>
    <w:rsid w:val="00986140"/>
    <w:rsid w:val="00986632"/>
    <w:rsid w:val="0098669B"/>
    <w:rsid w:val="009869D7"/>
    <w:rsid w:val="00986D1E"/>
    <w:rsid w:val="00986F20"/>
    <w:rsid w:val="009870DC"/>
    <w:rsid w:val="00987ACB"/>
    <w:rsid w:val="00987BDF"/>
    <w:rsid w:val="00987DE5"/>
    <w:rsid w:val="00990037"/>
    <w:rsid w:val="009901A4"/>
    <w:rsid w:val="009903DC"/>
    <w:rsid w:val="0099051F"/>
    <w:rsid w:val="009908D6"/>
    <w:rsid w:val="0099096A"/>
    <w:rsid w:val="00990B53"/>
    <w:rsid w:val="00990DC0"/>
    <w:rsid w:val="00990F85"/>
    <w:rsid w:val="009915DD"/>
    <w:rsid w:val="009918B9"/>
    <w:rsid w:val="00991B61"/>
    <w:rsid w:val="00991B85"/>
    <w:rsid w:val="00991E7B"/>
    <w:rsid w:val="00991EBB"/>
    <w:rsid w:val="00991F28"/>
    <w:rsid w:val="0099284C"/>
    <w:rsid w:val="0099297A"/>
    <w:rsid w:val="0099306C"/>
    <w:rsid w:val="009936F4"/>
    <w:rsid w:val="009939FF"/>
    <w:rsid w:val="00993FE6"/>
    <w:rsid w:val="00994BB4"/>
    <w:rsid w:val="00994C0F"/>
    <w:rsid w:val="00994C21"/>
    <w:rsid w:val="00994D81"/>
    <w:rsid w:val="00995C97"/>
    <w:rsid w:val="00995CFC"/>
    <w:rsid w:val="00995D40"/>
    <w:rsid w:val="00995F86"/>
    <w:rsid w:val="00996307"/>
    <w:rsid w:val="0099665F"/>
    <w:rsid w:val="00996BDF"/>
    <w:rsid w:val="0099768E"/>
    <w:rsid w:val="00997B69"/>
    <w:rsid w:val="00997DD3"/>
    <w:rsid w:val="00997EE4"/>
    <w:rsid w:val="00997F94"/>
    <w:rsid w:val="009A023E"/>
    <w:rsid w:val="009A033C"/>
    <w:rsid w:val="009A0951"/>
    <w:rsid w:val="009A0CD5"/>
    <w:rsid w:val="009A0E1E"/>
    <w:rsid w:val="009A11CA"/>
    <w:rsid w:val="009A128A"/>
    <w:rsid w:val="009A15C0"/>
    <w:rsid w:val="009A1733"/>
    <w:rsid w:val="009A1A9D"/>
    <w:rsid w:val="009A1A9E"/>
    <w:rsid w:val="009A1C69"/>
    <w:rsid w:val="009A263E"/>
    <w:rsid w:val="009A267F"/>
    <w:rsid w:val="009A2713"/>
    <w:rsid w:val="009A2778"/>
    <w:rsid w:val="009A2785"/>
    <w:rsid w:val="009A29F8"/>
    <w:rsid w:val="009A2B90"/>
    <w:rsid w:val="009A2F00"/>
    <w:rsid w:val="009A2F1D"/>
    <w:rsid w:val="009A313D"/>
    <w:rsid w:val="009A3227"/>
    <w:rsid w:val="009A3330"/>
    <w:rsid w:val="009A3353"/>
    <w:rsid w:val="009A37C8"/>
    <w:rsid w:val="009A38A5"/>
    <w:rsid w:val="009A3B8B"/>
    <w:rsid w:val="009A3BAD"/>
    <w:rsid w:val="009A42B6"/>
    <w:rsid w:val="009A4328"/>
    <w:rsid w:val="009A4C92"/>
    <w:rsid w:val="009A4CD3"/>
    <w:rsid w:val="009A4E38"/>
    <w:rsid w:val="009A5507"/>
    <w:rsid w:val="009A57B8"/>
    <w:rsid w:val="009A5B16"/>
    <w:rsid w:val="009A5F04"/>
    <w:rsid w:val="009A6189"/>
    <w:rsid w:val="009A6349"/>
    <w:rsid w:val="009A661F"/>
    <w:rsid w:val="009A6E05"/>
    <w:rsid w:val="009A6F76"/>
    <w:rsid w:val="009A70DB"/>
    <w:rsid w:val="009A7696"/>
    <w:rsid w:val="009A78C9"/>
    <w:rsid w:val="009A7A27"/>
    <w:rsid w:val="009A7A53"/>
    <w:rsid w:val="009A7EF8"/>
    <w:rsid w:val="009B015E"/>
    <w:rsid w:val="009B0351"/>
    <w:rsid w:val="009B03BE"/>
    <w:rsid w:val="009B0BBA"/>
    <w:rsid w:val="009B0F3E"/>
    <w:rsid w:val="009B10DF"/>
    <w:rsid w:val="009B15AF"/>
    <w:rsid w:val="009B196F"/>
    <w:rsid w:val="009B1B95"/>
    <w:rsid w:val="009B1D8C"/>
    <w:rsid w:val="009B1F57"/>
    <w:rsid w:val="009B1FCD"/>
    <w:rsid w:val="009B2C16"/>
    <w:rsid w:val="009B310A"/>
    <w:rsid w:val="009B343A"/>
    <w:rsid w:val="009B34D6"/>
    <w:rsid w:val="009B3E2F"/>
    <w:rsid w:val="009B3E86"/>
    <w:rsid w:val="009B4212"/>
    <w:rsid w:val="009B4213"/>
    <w:rsid w:val="009B42D6"/>
    <w:rsid w:val="009B4643"/>
    <w:rsid w:val="009B476C"/>
    <w:rsid w:val="009B4B10"/>
    <w:rsid w:val="009B4CF8"/>
    <w:rsid w:val="009B4E9C"/>
    <w:rsid w:val="009B5065"/>
    <w:rsid w:val="009B50AA"/>
    <w:rsid w:val="009B5427"/>
    <w:rsid w:val="009B579B"/>
    <w:rsid w:val="009B5921"/>
    <w:rsid w:val="009B59D4"/>
    <w:rsid w:val="009B6341"/>
    <w:rsid w:val="009B65F6"/>
    <w:rsid w:val="009B6DB6"/>
    <w:rsid w:val="009B70B2"/>
    <w:rsid w:val="009B758B"/>
    <w:rsid w:val="009B7681"/>
    <w:rsid w:val="009B7A45"/>
    <w:rsid w:val="009C016C"/>
    <w:rsid w:val="009C0E8F"/>
    <w:rsid w:val="009C1541"/>
    <w:rsid w:val="009C170F"/>
    <w:rsid w:val="009C18EE"/>
    <w:rsid w:val="009C19E8"/>
    <w:rsid w:val="009C1B9C"/>
    <w:rsid w:val="009C1C22"/>
    <w:rsid w:val="009C2309"/>
    <w:rsid w:val="009C29EA"/>
    <w:rsid w:val="009C2D08"/>
    <w:rsid w:val="009C30EC"/>
    <w:rsid w:val="009C3202"/>
    <w:rsid w:val="009C35E2"/>
    <w:rsid w:val="009C384C"/>
    <w:rsid w:val="009C3859"/>
    <w:rsid w:val="009C389E"/>
    <w:rsid w:val="009C39B8"/>
    <w:rsid w:val="009C3DB6"/>
    <w:rsid w:val="009C3FA7"/>
    <w:rsid w:val="009C46F8"/>
    <w:rsid w:val="009C493B"/>
    <w:rsid w:val="009C49AB"/>
    <w:rsid w:val="009C4C48"/>
    <w:rsid w:val="009C4C71"/>
    <w:rsid w:val="009C5064"/>
    <w:rsid w:val="009C5164"/>
    <w:rsid w:val="009C5419"/>
    <w:rsid w:val="009C5764"/>
    <w:rsid w:val="009C5875"/>
    <w:rsid w:val="009C5888"/>
    <w:rsid w:val="009C58D1"/>
    <w:rsid w:val="009C59AA"/>
    <w:rsid w:val="009C5DFE"/>
    <w:rsid w:val="009C6150"/>
    <w:rsid w:val="009C64ED"/>
    <w:rsid w:val="009C6544"/>
    <w:rsid w:val="009C69EB"/>
    <w:rsid w:val="009C6A49"/>
    <w:rsid w:val="009C6C41"/>
    <w:rsid w:val="009C6DF7"/>
    <w:rsid w:val="009C7504"/>
    <w:rsid w:val="009C7602"/>
    <w:rsid w:val="009C769F"/>
    <w:rsid w:val="009C79E9"/>
    <w:rsid w:val="009C7E0A"/>
    <w:rsid w:val="009C7FA7"/>
    <w:rsid w:val="009D01B6"/>
    <w:rsid w:val="009D059D"/>
    <w:rsid w:val="009D06AB"/>
    <w:rsid w:val="009D06C2"/>
    <w:rsid w:val="009D06E0"/>
    <w:rsid w:val="009D07F9"/>
    <w:rsid w:val="009D0918"/>
    <w:rsid w:val="009D0BD9"/>
    <w:rsid w:val="009D0EC8"/>
    <w:rsid w:val="009D0F98"/>
    <w:rsid w:val="009D0FB6"/>
    <w:rsid w:val="009D16A3"/>
    <w:rsid w:val="009D170B"/>
    <w:rsid w:val="009D182E"/>
    <w:rsid w:val="009D193C"/>
    <w:rsid w:val="009D1C63"/>
    <w:rsid w:val="009D1C9E"/>
    <w:rsid w:val="009D2335"/>
    <w:rsid w:val="009D23AF"/>
    <w:rsid w:val="009D2838"/>
    <w:rsid w:val="009D29DD"/>
    <w:rsid w:val="009D2A49"/>
    <w:rsid w:val="009D2CF9"/>
    <w:rsid w:val="009D2E49"/>
    <w:rsid w:val="009D31EC"/>
    <w:rsid w:val="009D3602"/>
    <w:rsid w:val="009D3B4C"/>
    <w:rsid w:val="009D3CB8"/>
    <w:rsid w:val="009D3D1D"/>
    <w:rsid w:val="009D437C"/>
    <w:rsid w:val="009D4694"/>
    <w:rsid w:val="009D5A0D"/>
    <w:rsid w:val="009D60E5"/>
    <w:rsid w:val="009D68C8"/>
    <w:rsid w:val="009D6ED2"/>
    <w:rsid w:val="009D70DB"/>
    <w:rsid w:val="009D7190"/>
    <w:rsid w:val="009D72D0"/>
    <w:rsid w:val="009D7974"/>
    <w:rsid w:val="009D7A07"/>
    <w:rsid w:val="009D7BFD"/>
    <w:rsid w:val="009E0AED"/>
    <w:rsid w:val="009E0B29"/>
    <w:rsid w:val="009E0CB6"/>
    <w:rsid w:val="009E0E04"/>
    <w:rsid w:val="009E1282"/>
    <w:rsid w:val="009E16F5"/>
    <w:rsid w:val="009E17EB"/>
    <w:rsid w:val="009E204D"/>
    <w:rsid w:val="009E25D0"/>
    <w:rsid w:val="009E27A1"/>
    <w:rsid w:val="009E2ABD"/>
    <w:rsid w:val="009E2CB8"/>
    <w:rsid w:val="009E2CC1"/>
    <w:rsid w:val="009E2F38"/>
    <w:rsid w:val="009E3146"/>
    <w:rsid w:val="009E33BA"/>
    <w:rsid w:val="009E404B"/>
    <w:rsid w:val="009E4861"/>
    <w:rsid w:val="009E4F0F"/>
    <w:rsid w:val="009E5D24"/>
    <w:rsid w:val="009E5E64"/>
    <w:rsid w:val="009E5F00"/>
    <w:rsid w:val="009E60BF"/>
    <w:rsid w:val="009E640E"/>
    <w:rsid w:val="009E6A02"/>
    <w:rsid w:val="009E6B5F"/>
    <w:rsid w:val="009E6D19"/>
    <w:rsid w:val="009E6D31"/>
    <w:rsid w:val="009E6DCF"/>
    <w:rsid w:val="009E70F5"/>
    <w:rsid w:val="009E719C"/>
    <w:rsid w:val="009E7442"/>
    <w:rsid w:val="009E749D"/>
    <w:rsid w:val="009E7762"/>
    <w:rsid w:val="009E796C"/>
    <w:rsid w:val="009E7A12"/>
    <w:rsid w:val="009E7B8B"/>
    <w:rsid w:val="009E7F72"/>
    <w:rsid w:val="009F0516"/>
    <w:rsid w:val="009F0C47"/>
    <w:rsid w:val="009F1277"/>
    <w:rsid w:val="009F184D"/>
    <w:rsid w:val="009F1971"/>
    <w:rsid w:val="009F1DB5"/>
    <w:rsid w:val="009F2250"/>
    <w:rsid w:val="009F22DD"/>
    <w:rsid w:val="009F230B"/>
    <w:rsid w:val="009F23E8"/>
    <w:rsid w:val="009F28C1"/>
    <w:rsid w:val="009F3453"/>
    <w:rsid w:val="009F365F"/>
    <w:rsid w:val="009F3829"/>
    <w:rsid w:val="009F39A8"/>
    <w:rsid w:val="009F3A05"/>
    <w:rsid w:val="009F3A06"/>
    <w:rsid w:val="009F3E71"/>
    <w:rsid w:val="009F4036"/>
    <w:rsid w:val="009F41DB"/>
    <w:rsid w:val="009F42FC"/>
    <w:rsid w:val="009F43D7"/>
    <w:rsid w:val="009F4B99"/>
    <w:rsid w:val="009F51D5"/>
    <w:rsid w:val="009F51E8"/>
    <w:rsid w:val="009F5417"/>
    <w:rsid w:val="009F5700"/>
    <w:rsid w:val="009F5C08"/>
    <w:rsid w:val="009F6763"/>
    <w:rsid w:val="009F6835"/>
    <w:rsid w:val="009F6A28"/>
    <w:rsid w:val="009F6AC3"/>
    <w:rsid w:val="009F6AFF"/>
    <w:rsid w:val="009F6C68"/>
    <w:rsid w:val="009F7B63"/>
    <w:rsid w:val="009F7D73"/>
    <w:rsid w:val="00A0016F"/>
    <w:rsid w:val="00A0085D"/>
    <w:rsid w:val="00A0123F"/>
    <w:rsid w:val="00A0154D"/>
    <w:rsid w:val="00A0192A"/>
    <w:rsid w:val="00A01A84"/>
    <w:rsid w:val="00A02B5E"/>
    <w:rsid w:val="00A031E2"/>
    <w:rsid w:val="00A035EC"/>
    <w:rsid w:val="00A03A60"/>
    <w:rsid w:val="00A03C9C"/>
    <w:rsid w:val="00A04348"/>
    <w:rsid w:val="00A04710"/>
    <w:rsid w:val="00A04954"/>
    <w:rsid w:val="00A04BAD"/>
    <w:rsid w:val="00A04CA5"/>
    <w:rsid w:val="00A04CE0"/>
    <w:rsid w:val="00A04F6F"/>
    <w:rsid w:val="00A04FAD"/>
    <w:rsid w:val="00A0514E"/>
    <w:rsid w:val="00A051C0"/>
    <w:rsid w:val="00A05905"/>
    <w:rsid w:val="00A059B7"/>
    <w:rsid w:val="00A061DD"/>
    <w:rsid w:val="00A064CD"/>
    <w:rsid w:val="00A06A19"/>
    <w:rsid w:val="00A06B03"/>
    <w:rsid w:val="00A06BE3"/>
    <w:rsid w:val="00A0707C"/>
    <w:rsid w:val="00A07099"/>
    <w:rsid w:val="00A07804"/>
    <w:rsid w:val="00A07A2F"/>
    <w:rsid w:val="00A07AC3"/>
    <w:rsid w:val="00A07AE2"/>
    <w:rsid w:val="00A07B00"/>
    <w:rsid w:val="00A07CAB"/>
    <w:rsid w:val="00A10388"/>
    <w:rsid w:val="00A105A3"/>
    <w:rsid w:val="00A106BA"/>
    <w:rsid w:val="00A11025"/>
    <w:rsid w:val="00A1110F"/>
    <w:rsid w:val="00A1139E"/>
    <w:rsid w:val="00A115E6"/>
    <w:rsid w:val="00A11A42"/>
    <w:rsid w:val="00A11A6D"/>
    <w:rsid w:val="00A11E96"/>
    <w:rsid w:val="00A121B9"/>
    <w:rsid w:val="00A1239C"/>
    <w:rsid w:val="00A12405"/>
    <w:rsid w:val="00A1249D"/>
    <w:rsid w:val="00A12961"/>
    <w:rsid w:val="00A12B5B"/>
    <w:rsid w:val="00A13EC0"/>
    <w:rsid w:val="00A14464"/>
    <w:rsid w:val="00A14466"/>
    <w:rsid w:val="00A14FB1"/>
    <w:rsid w:val="00A152FB"/>
    <w:rsid w:val="00A1544E"/>
    <w:rsid w:val="00A15577"/>
    <w:rsid w:val="00A15691"/>
    <w:rsid w:val="00A1571F"/>
    <w:rsid w:val="00A1591E"/>
    <w:rsid w:val="00A15A80"/>
    <w:rsid w:val="00A15CAB"/>
    <w:rsid w:val="00A15D78"/>
    <w:rsid w:val="00A15E95"/>
    <w:rsid w:val="00A16777"/>
    <w:rsid w:val="00A16D6E"/>
    <w:rsid w:val="00A17366"/>
    <w:rsid w:val="00A17A90"/>
    <w:rsid w:val="00A17CCF"/>
    <w:rsid w:val="00A17ED2"/>
    <w:rsid w:val="00A17F5F"/>
    <w:rsid w:val="00A20104"/>
    <w:rsid w:val="00A203B3"/>
    <w:rsid w:val="00A205AC"/>
    <w:rsid w:val="00A20844"/>
    <w:rsid w:val="00A208C8"/>
    <w:rsid w:val="00A20AB3"/>
    <w:rsid w:val="00A21078"/>
    <w:rsid w:val="00A2151F"/>
    <w:rsid w:val="00A21CF7"/>
    <w:rsid w:val="00A21D4E"/>
    <w:rsid w:val="00A21EFF"/>
    <w:rsid w:val="00A21F6D"/>
    <w:rsid w:val="00A220A5"/>
    <w:rsid w:val="00A22430"/>
    <w:rsid w:val="00A2268E"/>
    <w:rsid w:val="00A23352"/>
    <w:rsid w:val="00A233FC"/>
    <w:rsid w:val="00A234F3"/>
    <w:rsid w:val="00A23638"/>
    <w:rsid w:val="00A23700"/>
    <w:rsid w:val="00A23AE3"/>
    <w:rsid w:val="00A23CB1"/>
    <w:rsid w:val="00A24897"/>
    <w:rsid w:val="00A24BD5"/>
    <w:rsid w:val="00A24C4E"/>
    <w:rsid w:val="00A24FEB"/>
    <w:rsid w:val="00A256BB"/>
    <w:rsid w:val="00A260D1"/>
    <w:rsid w:val="00A26911"/>
    <w:rsid w:val="00A26E87"/>
    <w:rsid w:val="00A27010"/>
    <w:rsid w:val="00A27167"/>
    <w:rsid w:val="00A279D0"/>
    <w:rsid w:val="00A27F58"/>
    <w:rsid w:val="00A30160"/>
    <w:rsid w:val="00A301AA"/>
    <w:rsid w:val="00A3021C"/>
    <w:rsid w:val="00A304F6"/>
    <w:rsid w:val="00A30872"/>
    <w:rsid w:val="00A308B0"/>
    <w:rsid w:val="00A30EBE"/>
    <w:rsid w:val="00A31121"/>
    <w:rsid w:val="00A317C3"/>
    <w:rsid w:val="00A31842"/>
    <w:rsid w:val="00A31BF4"/>
    <w:rsid w:val="00A31D8A"/>
    <w:rsid w:val="00A3209A"/>
    <w:rsid w:val="00A326B0"/>
    <w:rsid w:val="00A327AB"/>
    <w:rsid w:val="00A327E2"/>
    <w:rsid w:val="00A32AB7"/>
    <w:rsid w:val="00A32AFD"/>
    <w:rsid w:val="00A32B09"/>
    <w:rsid w:val="00A32D29"/>
    <w:rsid w:val="00A32D2D"/>
    <w:rsid w:val="00A3365F"/>
    <w:rsid w:val="00A337DA"/>
    <w:rsid w:val="00A33E19"/>
    <w:rsid w:val="00A34380"/>
    <w:rsid w:val="00A34A61"/>
    <w:rsid w:val="00A34B35"/>
    <w:rsid w:val="00A34B3B"/>
    <w:rsid w:val="00A3552B"/>
    <w:rsid w:val="00A35A5F"/>
    <w:rsid w:val="00A35E16"/>
    <w:rsid w:val="00A36055"/>
    <w:rsid w:val="00A3608C"/>
    <w:rsid w:val="00A36386"/>
    <w:rsid w:val="00A36438"/>
    <w:rsid w:val="00A36767"/>
    <w:rsid w:val="00A36C22"/>
    <w:rsid w:val="00A36DD0"/>
    <w:rsid w:val="00A36F36"/>
    <w:rsid w:val="00A37047"/>
    <w:rsid w:val="00A37095"/>
    <w:rsid w:val="00A3742D"/>
    <w:rsid w:val="00A37552"/>
    <w:rsid w:val="00A3764D"/>
    <w:rsid w:val="00A376E3"/>
    <w:rsid w:val="00A37830"/>
    <w:rsid w:val="00A37B8D"/>
    <w:rsid w:val="00A37C7F"/>
    <w:rsid w:val="00A404BB"/>
    <w:rsid w:val="00A408D6"/>
    <w:rsid w:val="00A4091F"/>
    <w:rsid w:val="00A41074"/>
    <w:rsid w:val="00A41098"/>
    <w:rsid w:val="00A41885"/>
    <w:rsid w:val="00A41C29"/>
    <w:rsid w:val="00A42271"/>
    <w:rsid w:val="00A42295"/>
    <w:rsid w:val="00A4230F"/>
    <w:rsid w:val="00A42948"/>
    <w:rsid w:val="00A4299A"/>
    <w:rsid w:val="00A42A2C"/>
    <w:rsid w:val="00A42A87"/>
    <w:rsid w:val="00A42D1F"/>
    <w:rsid w:val="00A42E2D"/>
    <w:rsid w:val="00A42E86"/>
    <w:rsid w:val="00A42FB8"/>
    <w:rsid w:val="00A43ADA"/>
    <w:rsid w:val="00A43D6B"/>
    <w:rsid w:val="00A43E9E"/>
    <w:rsid w:val="00A43F7E"/>
    <w:rsid w:val="00A44536"/>
    <w:rsid w:val="00A4477F"/>
    <w:rsid w:val="00A44AA2"/>
    <w:rsid w:val="00A44CC2"/>
    <w:rsid w:val="00A44D81"/>
    <w:rsid w:val="00A45177"/>
    <w:rsid w:val="00A45701"/>
    <w:rsid w:val="00A45BF3"/>
    <w:rsid w:val="00A461F7"/>
    <w:rsid w:val="00A4649A"/>
    <w:rsid w:val="00A46657"/>
    <w:rsid w:val="00A46937"/>
    <w:rsid w:val="00A46A81"/>
    <w:rsid w:val="00A46AB3"/>
    <w:rsid w:val="00A46D83"/>
    <w:rsid w:val="00A471F1"/>
    <w:rsid w:val="00A47407"/>
    <w:rsid w:val="00A4766A"/>
    <w:rsid w:val="00A477BC"/>
    <w:rsid w:val="00A50766"/>
    <w:rsid w:val="00A51AEF"/>
    <w:rsid w:val="00A52356"/>
    <w:rsid w:val="00A526B2"/>
    <w:rsid w:val="00A528C8"/>
    <w:rsid w:val="00A52AB3"/>
    <w:rsid w:val="00A52DAD"/>
    <w:rsid w:val="00A5330F"/>
    <w:rsid w:val="00A53337"/>
    <w:rsid w:val="00A53404"/>
    <w:rsid w:val="00A536D5"/>
    <w:rsid w:val="00A539CB"/>
    <w:rsid w:val="00A53E9E"/>
    <w:rsid w:val="00A5411E"/>
    <w:rsid w:val="00A545FC"/>
    <w:rsid w:val="00A5477D"/>
    <w:rsid w:val="00A54914"/>
    <w:rsid w:val="00A54A43"/>
    <w:rsid w:val="00A54D3B"/>
    <w:rsid w:val="00A54D4D"/>
    <w:rsid w:val="00A5535F"/>
    <w:rsid w:val="00A5536E"/>
    <w:rsid w:val="00A556D7"/>
    <w:rsid w:val="00A557C1"/>
    <w:rsid w:val="00A563F0"/>
    <w:rsid w:val="00A56742"/>
    <w:rsid w:val="00A56799"/>
    <w:rsid w:val="00A56962"/>
    <w:rsid w:val="00A56E85"/>
    <w:rsid w:val="00A575B9"/>
    <w:rsid w:val="00A577D7"/>
    <w:rsid w:val="00A57F5A"/>
    <w:rsid w:val="00A60780"/>
    <w:rsid w:val="00A60BDD"/>
    <w:rsid w:val="00A60E8C"/>
    <w:rsid w:val="00A61019"/>
    <w:rsid w:val="00A61053"/>
    <w:rsid w:val="00A612F7"/>
    <w:rsid w:val="00A61497"/>
    <w:rsid w:val="00A6152D"/>
    <w:rsid w:val="00A618D4"/>
    <w:rsid w:val="00A61DEF"/>
    <w:rsid w:val="00A61FFF"/>
    <w:rsid w:val="00A631A6"/>
    <w:rsid w:val="00A6331D"/>
    <w:rsid w:val="00A638B9"/>
    <w:rsid w:val="00A6392B"/>
    <w:rsid w:val="00A63B38"/>
    <w:rsid w:val="00A63E4E"/>
    <w:rsid w:val="00A644EA"/>
    <w:rsid w:val="00A644FD"/>
    <w:rsid w:val="00A64606"/>
    <w:rsid w:val="00A64803"/>
    <w:rsid w:val="00A64AC4"/>
    <w:rsid w:val="00A64D20"/>
    <w:rsid w:val="00A64DDD"/>
    <w:rsid w:val="00A6567A"/>
    <w:rsid w:val="00A65759"/>
    <w:rsid w:val="00A65A25"/>
    <w:rsid w:val="00A65ADB"/>
    <w:rsid w:val="00A65B15"/>
    <w:rsid w:val="00A65D1F"/>
    <w:rsid w:val="00A65D2C"/>
    <w:rsid w:val="00A66180"/>
    <w:rsid w:val="00A66268"/>
    <w:rsid w:val="00A6687C"/>
    <w:rsid w:val="00A66972"/>
    <w:rsid w:val="00A6776A"/>
    <w:rsid w:val="00A67833"/>
    <w:rsid w:val="00A678BD"/>
    <w:rsid w:val="00A679B6"/>
    <w:rsid w:val="00A67A0F"/>
    <w:rsid w:val="00A67C07"/>
    <w:rsid w:val="00A67C1E"/>
    <w:rsid w:val="00A67E3F"/>
    <w:rsid w:val="00A67F5E"/>
    <w:rsid w:val="00A67F5F"/>
    <w:rsid w:val="00A70078"/>
    <w:rsid w:val="00A700FB"/>
    <w:rsid w:val="00A7013A"/>
    <w:rsid w:val="00A70295"/>
    <w:rsid w:val="00A705CB"/>
    <w:rsid w:val="00A70682"/>
    <w:rsid w:val="00A70A73"/>
    <w:rsid w:val="00A70D6E"/>
    <w:rsid w:val="00A70F1F"/>
    <w:rsid w:val="00A70FB8"/>
    <w:rsid w:val="00A710BB"/>
    <w:rsid w:val="00A710D1"/>
    <w:rsid w:val="00A71118"/>
    <w:rsid w:val="00A71B5D"/>
    <w:rsid w:val="00A71C2F"/>
    <w:rsid w:val="00A71E89"/>
    <w:rsid w:val="00A71F3C"/>
    <w:rsid w:val="00A71FCC"/>
    <w:rsid w:val="00A72BD2"/>
    <w:rsid w:val="00A72C29"/>
    <w:rsid w:val="00A72CA4"/>
    <w:rsid w:val="00A72D19"/>
    <w:rsid w:val="00A72FBA"/>
    <w:rsid w:val="00A730C3"/>
    <w:rsid w:val="00A7397B"/>
    <w:rsid w:val="00A73ACD"/>
    <w:rsid w:val="00A73DA4"/>
    <w:rsid w:val="00A74338"/>
    <w:rsid w:val="00A7445B"/>
    <w:rsid w:val="00A74461"/>
    <w:rsid w:val="00A74509"/>
    <w:rsid w:val="00A74B05"/>
    <w:rsid w:val="00A74CBE"/>
    <w:rsid w:val="00A755B2"/>
    <w:rsid w:val="00A75795"/>
    <w:rsid w:val="00A7579D"/>
    <w:rsid w:val="00A75847"/>
    <w:rsid w:val="00A758A7"/>
    <w:rsid w:val="00A758E3"/>
    <w:rsid w:val="00A761BF"/>
    <w:rsid w:val="00A764D0"/>
    <w:rsid w:val="00A76E53"/>
    <w:rsid w:val="00A7714F"/>
    <w:rsid w:val="00A77339"/>
    <w:rsid w:val="00A7754F"/>
    <w:rsid w:val="00A776F1"/>
    <w:rsid w:val="00A77B4C"/>
    <w:rsid w:val="00A77B4E"/>
    <w:rsid w:val="00A77B58"/>
    <w:rsid w:val="00A77CE5"/>
    <w:rsid w:val="00A77E88"/>
    <w:rsid w:val="00A80823"/>
    <w:rsid w:val="00A80A1E"/>
    <w:rsid w:val="00A80B0A"/>
    <w:rsid w:val="00A80D71"/>
    <w:rsid w:val="00A81053"/>
    <w:rsid w:val="00A8129C"/>
    <w:rsid w:val="00A813DD"/>
    <w:rsid w:val="00A81559"/>
    <w:rsid w:val="00A81995"/>
    <w:rsid w:val="00A819DD"/>
    <w:rsid w:val="00A81C89"/>
    <w:rsid w:val="00A81E4D"/>
    <w:rsid w:val="00A821FD"/>
    <w:rsid w:val="00A8241F"/>
    <w:rsid w:val="00A82430"/>
    <w:rsid w:val="00A82663"/>
    <w:rsid w:val="00A8337B"/>
    <w:rsid w:val="00A836C8"/>
    <w:rsid w:val="00A838E5"/>
    <w:rsid w:val="00A83BBF"/>
    <w:rsid w:val="00A83D5C"/>
    <w:rsid w:val="00A84011"/>
    <w:rsid w:val="00A8429A"/>
    <w:rsid w:val="00A848F2"/>
    <w:rsid w:val="00A848FF"/>
    <w:rsid w:val="00A8494E"/>
    <w:rsid w:val="00A857A4"/>
    <w:rsid w:val="00A85F1A"/>
    <w:rsid w:val="00A8689B"/>
    <w:rsid w:val="00A86A98"/>
    <w:rsid w:val="00A86B46"/>
    <w:rsid w:val="00A86C1B"/>
    <w:rsid w:val="00A86C65"/>
    <w:rsid w:val="00A86D37"/>
    <w:rsid w:val="00A86E27"/>
    <w:rsid w:val="00A870B7"/>
    <w:rsid w:val="00A872FF"/>
    <w:rsid w:val="00A87748"/>
    <w:rsid w:val="00A87BD7"/>
    <w:rsid w:val="00A87BEC"/>
    <w:rsid w:val="00A87E43"/>
    <w:rsid w:val="00A87FBE"/>
    <w:rsid w:val="00A90045"/>
    <w:rsid w:val="00A9018A"/>
    <w:rsid w:val="00A9047C"/>
    <w:rsid w:val="00A90552"/>
    <w:rsid w:val="00A90D53"/>
    <w:rsid w:val="00A90FA3"/>
    <w:rsid w:val="00A910F4"/>
    <w:rsid w:val="00A912D5"/>
    <w:rsid w:val="00A9150F"/>
    <w:rsid w:val="00A916E2"/>
    <w:rsid w:val="00A917B8"/>
    <w:rsid w:val="00A91E0B"/>
    <w:rsid w:val="00A92651"/>
    <w:rsid w:val="00A92769"/>
    <w:rsid w:val="00A928AE"/>
    <w:rsid w:val="00A92EA7"/>
    <w:rsid w:val="00A93858"/>
    <w:rsid w:val="00A938C0"/>
    <w:rsid w:val="00A93B63"/>
    <w:rsid w:val="00A94329"/>
    <w:rsid w:val="00A94B5B"/>
    <w:rsid w:val="00A94CA8"/>
    <w:rsid w:val="00A952A8"/>
    <w:rsid w:val="00A954BA"/>
    <w:rsid w:val="00A959EE"/>
    <w:rsid w:val="00A95D46"/>
    <w:rsid w:val="00A95DE7"/>
    <w:rsid w:val="00A95E75"/>
    <w:rsid w:val="00A9614D"/>
    <w:rsid w:val="00A96281"/>
    <w:rsid w:val="00A96859"/>
    <w:rsid w:val="00A96E82"/>
    <w:rsid w:val="00A96F53"/>
    <w:rsid w:val="00A97083"/>
    <w:rsid w:val="00A974DD"/>
    <w:rsid w:val="00A97682"/>
    <w:rsid w:val="00A9781A"/>
    <w:rsid w:val="00A9782E"/>
    <w:rsid w:val="00A979FE"/>
    <w:rsid w:val="00A97CAC"/>
    <w:rsid w:val="00AA02B1"/>
    <w:rsid w:val="00AA0C30"/>
    <w:rsid w:val="00AA0DF7"/>
    <w:rsid w:val="00AA1052"/>
    <w:rsid w:val="00AA1119"/>
    <w:rsid w:val="00AA1A60"/>
    <w:rsid w:val="00AA1C99"/>
    <w:rsid w:val="00AA1D4E"/>
    <w:rsid w:val="00AA1D8A"/>
    <w:rsid w:val="00AA20F5"/>
    <w:rsid w:val="00AA24DD"/>
    <w:rsid w:val="00AA284E"/>
    <w:rsid w:val="00AA2ABA"/>
    <w:rsid w:val="00AA326E"/>
    <w:rsid w:val="00AA3699"/>
    <w:rsid w:val="00AA36AD"/>
    <w:rsid w:val="00AA3A06"/>
    <w:rsid w:val="00AA43EE"/>
    <w:rsid w:val="00AA4FE4"/>
    <w:rsid w:val="00AA5263"/>
    <w:rsid w:val="00AA5C92"/>
    <w:rsid w:val="00AA6712"/>
    <w:rsid w:val="00AA6937"/>
    <w:rsid w:val="00AA6B6C"/>
    <w:rsid w:val="00AA6BA2"/>
    <w:rsid w:val="00AA6C90"/>
    <w:rsid w:val="00AA706A"/>
    <w:rsid w:val="00AA7138"/>
    <w:rsid w:val="00AA7325"/>
    <w:rsid w:val="00AA7421"/>
    <w:rsid w:val="00AB0319"/>
    <w:rsid w:val="00AB0379"/>
    <w:rsid w:val="00AB07D3"/>
    <w:rsid w:val="00AB08D7"/>
    <w:rsid w:val="00AB0E5D"/>
    <w:rsid w:val="00AB0F6C"/>
    <w:rsid w:val="00AB1683"/>
    <w:rsid w:val="00AB1713"/>
    <w:rsid w:val="00AB1A86"/>
    <w:rsid w:val="00AB1B49"/>
    <w:rsid w:val="00AB2618"/>
    <w:rsid w:val="00AB26D4"/>
    <w:rsid w:val="00AB284D"/>
    <w:rsid w:val="00AB2861"/>
    <w:rsid w:val="00AB2E60"/>
    <w:rsid w:val="00AB2E71"/>
    <w:rsid w:val="00AB32B0"/>
    <w:rsid w:val="00AB336D"/>
    <w:rsid w:val="00AB3967"/>
    <w:rsid w:val="00AB3C9D"/>
    <w:rsid w:val="00AB3FD1"/>
    <w:rsid w:val="00AB4004"/>
    <w:rsid w:val="00AB40CE"/>
    <w:rsid w:val="00AB4279"/>
    <w:rsid w:val="00AB485E"/>
    <w:rsid w:val="00AB4F0F"/>
    <w:rsid w:val="00AB50F9"/>
    <w:rsid w:val="00AB5300"/>
    <w:rsid w:val="00AB543B"/>
    <w:rsid w:val="00AB54D4"/>
    <w:rsid w:val="00AB5954"/>
    <w:rsid w:val="00AB5A85"/>
    <w:rsid w:val="00AB6083"/>
    <w:rsid w:val="00AB6824"/>
    <w:rsid w:val="00AB68FA"/>
    <w:rsid w:val="00AB6C43"/>
    <w:rsid w:val="00AB6D05"/>
    <w:rsid w:val="00AB732A"/>
    <w:rsid w:val="00AB73B5"/>
    <w:rsid w:val="00AB73D3"/>
    <w:rsid w:val="00AB7AC3"/>
    <w:rsid w:val="00AC006C"/>
    <w:rsid w:val="00AC0288"/>
    <w:rsid w:val="00AC04B9"/>
    <w:rsid w:val="00AC05B5"/>
    <w:rsid w:val="00AC06F0"/>
    <w:rsid w:val="00AC09E6"/>
    <w:rsid w:val="00AC0D1B"/>
    <w:rsid w:val="00AC16D0"/>
    <w:rsid w:val="00AC199F"/>
    <w:rsid w:val="00AC19DD"/>
    <w:rsid w:val="00AC1D29"/>
    <w:rsid w:val="00AC1E71"/>
    <w:rsid w:val="00AC2050"/>
    <w:rsid w:val="00AC2CE0"/>
    <w:rsid w:val="00AC313E"/>
    <w:rsid w:val="00AC3414"/>
    <w:rsid w:val="00AC365D"/>
    <w:rsid w:val="00AC366B"/>
    <w:rsid w:val="00AC375F"/>
    <w:rsid w:val="00AC389B"/>
    <w:rsid w:val="00AC3B05"/>
    <w:rsid w:val="00AC3C4A"/>
    <w:rsid w:val="00AC3F12"/>
    <w:rsid w:val="00AC3F79"/>
    <w:rsid w:val="00AC4402"/>
    <w:rsid w:val="00AC4CA7"/>
    <w:rsid w:val="00AC5038"/>
    <w:rsid w:val="00AC54F3"/>
    <w:rsid w:val="00AC5673"/>
    <w:rsid w:val="00AC5AEE"/>
    <w:rsid w:val="00AC5BB1"/>
    <w:rsid w:val="00AC5BF5"/>
    <w:rsid w:val="00AC63C5"/>
    <w:rsid w:val="00AC645C"/>
    <w:rsid w:val="00AC6A03"/>
    <w:rsid w:val="00AC6A29"/>
    <w:rsid w:val="00AC6B07"/>
    <w:rsid w:val="00AC6D94"/>
    <w:rsid w:val="00AC6DF1"/>
    <w:rsid w:val="00AC71B6"/>
    <w:rsid w:val="00AC775F"/>
    <w:rsid w:val="00AC7D31"/>
    <w:rsid w:val="00AC7E98"/>
    <w:rsid w:val="00AC7F31"/>
    <w:rsid w:val="00AD0009"/>
    <w:rsid w:val="00AD0151"/>
    <w:rsid w:val="00AD02AA"/>
    <w:rsid w:val="00AD036D"/>
    <w:rsid w:val="00AD0523"/>
    <w:rsid w:val="00AD0566"/>
    <w:rsid w:val="00AD09BF"/>
    <w:rsid w:val="00AD0C61"/>
    <w:rsid w:val="00AD0D93"/>
    <w:rsid w:val="00AD109F"/>
    <w:rsid w:val="00AD1486"/>
    <w:rsid w:val="00AD14AD"/>
    <w:rsid w:val="00AD1546"/>
    <w:rsid w:val="00AD1565"/>
    <w:rsid w:val="00AD18AB"/>
    <w:rsid w:val="00AD1A1A"/>
    <w:rsid w:val="00AD1B19"/>
    <w:rsid w:val="00AD1C5F"/>
    <w:rsid w:val="00AD1CA4"/>
    <w:rsid w:val="00AD1D39"/>
    <w:rsid w:val="00AD1E7F"/>
    <w:rsid w:val="00AD1EA7"/>
    <w:rsid w:val="00AD27D2"/>
    <w:rsid w:val="00AD2A42"/>
    <w:rsid w:val="00AD2B88"/>
    <w:rsid w:val="00AD2C7C"/>
    <w:rsid w:val="00AD2CF6"/>
    <w:rsid w:val="00AD3001"/>
    <w:rsid w:val="00AD31F9"/>
    <w:rsid w:val="00AD33D8"/>
    <w:rsid w:val="00AD38CB"/>
    <w:rsid w:val="00AD3FE8"/>
    <w:rsid w:val="00AD403F"/>
    <w:rsid w:val="00AD47A7"/>
    <w:rsid w:val="00AD4817"/>
    <w:rsid w:val="00AD4D24"/>
    <w:rsid w:val="00AD4D8E"/>
    <w:rsid w:val="00AD4FF6"/>
    <w:rsid w:val="00AD5159"/>
    <w:rsid w:val="00AD5360"/>
    <w:rsid w:val="00AD53A1"/>
    <w:rsid w:val="00AD573E"/>
    <w:rsid w:val="00AD5972"/>
    <w:rsid w:val="00AD59F9"/>
    <w:rsid w:val="00AD5A3C"/>
    <w:rsid w:val="00AD5A62"/>
    <w:rsid w:val="00AD5F7D"/>
    <w:rsid w:val="00AD6136"/>
    <w:rsid w:val="00AD61C9"/>
    <w:rsid w:val="00AD61EC"/>
    <w:rsid w:val="00AD6707"/>
    <w:rsid w:val="00AD6797"/>
    <w:rsid w:val="00AD6A38"/>
    <w:rsid w:val="00AD6F74"/>
    <w:rsid w:val="00AD713D"/>
    <w:rsid w:val="00AD7313"/>
    <w:rsid w:val="00AD76A7"/>
    <w:rsid w:val="00AD7967"/>
    <w:rsid w:val="00AE0322"/>
    <w:rsid w:val="00AE0428"/>
    <w:rsid w:val="00AE08DF"/>
    <w:rsid w:val="00AE091B"/>
    <w:rsid w:val="00AE0BB8"/>
    <w:rsid w:val="00AE0EB1"/>
    <w:rsid w:val="00AE0F53"/>
    <w:rsid w:val="00AE11EA"/>
    <w:rsid w:val="00AE13B1"/>
    <w:rsid w:val="00AE167D"/>
    <w:rsid w:val="00AE179B"/>
    <w:rsid w:val="00AE1818"/>
    <w:rsid w:val="00AE1BF0"/>
    <w:rsid w:val="00AE22AE"/>
    <w:rsid w:val="00AE231C"/>
    <w:rsid w:val="00AE2842"/>
    <w:rsid w:val="00AE2AFF"/>
    <w:rsid w:val="00AE2B3E"/>
    <w:rsid w:val="00AE2F50"/>
    <w:rsid w:val="00AE34CD"/>
    <w:rsid w:val="00AE3A41"/>
    <w:rsid w:val="00AE3C6D"/>
    <w:rsid w:val="00AE3FD0"/>
    <w:rsid w:val="00AE43D0"/>
    <w:rsid w:val="00AE4573"/>
    <w:rsid w:val="00AE4658"/>
    <w:rsid w:val="00AE4853"/>
    <w:rsid w:val="00AE4BFC"/>
    <w:rsid w:val="00AE4F6D"/>
    <w:rsid w:val="00AE4FFB"/>
    <w:rsid w:val="00AE5298"/>
    <w:rsid w:val="00AE567D"/>
    <w:rsid w:val="00AE58AA"/>
    <w:rsid w:val="00AE58FE"/>
    <w:rsid w:val="00AE5C18"/>
    <w:rsid w:val="00AE5C21"/>
    <w:rsid w:val="00AE5C78"/>
    <w:rsid w:val="00AE5D55"/>
    <w:rsid w:val="00AE5E7B"/>
    <w:rsid w:val="00AE632A"/>
    <w:rsid w:val="00AE64E0"/>
    <w:rsid w:val="00AE6ECD"/>
    <w:rsid w:val="00AE6FFF"/>
    <w:rsid w:val="00AE701B"/>
    <w:rsid w:val="00AE7178"/>
    <w:rsid w:val="00AE729F"/>
    <w:rsid w:val="00AE72EA"/>
    <w:rsid w:val="00AE757C"/>
    <w:rsid w:val="00AE763C"/>
    <w:rsid w:val="00AE7842"/>
    <w:rsid w:val="00AE7900"/>
    <w:rsid w:val="00AE797B"/>
    <w:rsid w:val="00AE7A80"/>
    <w:rsid w:val="00AE7BF2"/>
    <w:rsid w:val="00AE7DA4"/>
    <w:rsid w:val="00AE7E22"/>
    <w:rsid w:val="00AE7FE9"/>
    <w:rsid w:val="00AF0260"/>
    <w:rsid w:val="00AF0647"/>
    <w:rsid w:val="00AF06AE"/>
    <w:rsid w:val="00AF096C"/>
    <w:rsid w:val="00AF0DE4"/>
    <w:rsid w:val="00AF0FAA"/>
    <w:rsid w:val="00AF1676"/>
    <w:rsid w:val="00AF17B4"/>
    <w:rsid w:val="00AF18FF"/>
    <w:rsid w:val="00AF1CAC"/>
    <w:rsid w:val="00AF1F64"/>
    <w:rsid w:val="00AF205F"/>
    <w:rsid w:val="00AF21F7"/>
    <w:rsid w:val="00AF2313"/>
    <w:rsid w:val="00AF256D"/>
    <w:rsid w:val="00AF2621"/>
    <w:rsid w:val="00AF2652"/>
    <w:rsid w:val="00AF2A28"/>
    <w:rsid w:val="00AF2C5C"/>
    <w:rsid w:val="00AF2D81"/>
    <w:rsid w:val="00AF311E"/>
    <w:rsid w:val="00AF316E"/>
    <w:rsid w:val="00AF3594"/>
    <w:rsid w:val="00AF367B"/>
    <w:rsid w:val="00AF38E9"/>
    <w:rsid w:val="00AF3A0F"/>
    <w:rsid w:val="00AF3F7D"/>
    <w:rsid w:val="00AF41BC"/>
    <w:rsid w:val="00AF4489"/>
    <w:rsid w:val="00AF4574"/>
    <w:rsid w:val="00AF4E28"/>
    <w:rsid w:val="00AF4FC0"/>
    <w:rsid w:val="00AF505C"/>
    <w:rsid w:val="00AF57D9"/>
    <w:rsid w:val="00AF5B0A"/>
    <w:rsid w:val="00AF5BAB"/>
    <w:rsid w:val="00AF5F4C"/>
    <w:rsid w:val="00AF62C9"/>
    <w:rsid w:val="00AF6645"/>
    <w:rsid w:val="00AF682C"/>
    <w:rsid w:val="00AF6B62"/>
    <w:rsid w:val="00AF7056"/>
    <w:rsid w:val="00AF7447"/>
    <w:rsid w:val="00AF766F"/>
    <w:rsid w:val="00AF7761"/>
    <w:rsid w:val="00AF77C9"/>
    <w:rsid w:val="00AF7AFA"/>
    <w:rsid w:val="00AF7D14"/>
    <w:rsid w:val="00B001DF"/>
    <w:rsid w:val="00B004B5"/>
    <w:rsid w:val="00B00667"/>
    <w:rsid w:val="00B0073A"/>
    <w:rsid w:val="00B009C4"/>
    <w:rsid w:val="00B00A3E"/>
    <w:rsid w:val="00B00C33"/>
    <w:rsid w:val="00B00E4B"/>
    <w:rsid w:val="00B00E8F"/>
    <w:rsid w:val="00B0101B"/>
    <w:rsid w:val="00B013FB"/>
    <w:rsid w:val="00B01476"/>
    <w:rsid w:val="00B01506"/>
    <w:rsid w:val="00B016FF"/>
    <w:rsid w:val="00B02437"/>
    <w:rsid w:val="00B02705"/>
    <w:rsid w:val="00B02C30"/>
    <w:rsid w:val="00B03894"/>
    <w:rsid w:val="00B03A0E"/>
    <w:rsid w:val="00B03D8A"/>
    <w:rsid w:val="00B03DB1"/>
    <w:rsid w:val="00B0459A"/>
    <w:rsid w:val="00B048DB"/>
    <w:rsid w:val="00B04CF1"/>
    <w:rsid w:val="00B04DC2"/>
    <w:rsid w:val="00B04FE3"/>
    <w:rsid w:val="00B0511F"/>
    <w:rsid w:val="00B0518B"/>
    <w:rsid w:val="00B05316"/>
    <w:rsid w:val="00B05467"/>
    <w:rsid w:val="00B06266"/>
    <w:rsid w:val="00B06681"/>
    <w:rsid w:val="00B06733"/>
    <w:rsid w:val="00B0724E"/>
    <w:rsid w:val="00B0726A"/>
    <w:rsid w:val="00B07C8A"/>
    <w:rsid w:val="00B07FCE"/>
    <w:rsid w:val="00B102FA"/>
    <w:rsid w:val="00B104EC"/>
    <w:rsid w:val="00B1071D"/>
    <w:rsid w:val="00B108C5"/>
    <w:rsid w:val="00B10B3F"/>
    <w:rsid w:val="00B10C26"/>
    <w:rsid w:val="00B10DBB"/>
    <w:rsid w:val="00B10F4D"/>
    <w:rsid w:val="00B10FCB"/>
    <w:rsid w:val="00B112AC"/>
    <w:rsid w:val="00B11413"/>
    <w:rsid w:val="00B1168F"/>
    <w:rsid w:val="00B11856"/>
    <w:rsid w:val="00B1199B"/>
    <w:rsid w:val="00B11AB0"/>
    <w:rsid w:val="00B11D0A"/>
    <w:rsid w:val="00B11FB6"/>
    <w:rsid w:val="00B12319"/>
    <w:rsid w:val="00B1237F"/>
    <w:rsid w:val="00B123A9"/>
    <w:rsid w:val="00B1244B"/>
    <w:rsid w:val="00B12B05"/>
    <w:rsid w:val="00B12C6E"/>
    <w:rsid w:val="00B13979"/>
    <w:rsid w:val="00B13B2B"/>
    <w:rsid w:val="00B13C3F"/>
    <w:rsid w:val="00B13D58"/>
    <w:rsid w:val="00B13EA3"/>
    <w:rsid w:val="00B13EE0"/>
    <w:rsid w:val="00B144BD"/>
    <w:rsid w:val="00B14993"/>
    <w:rsid w:val="00B14FD9"/>
    <w:rsid w:val="00B15053"/>
    <w:rsid w:val="00B15215"/>
    <w:rsid w:val="00B15265"/>
    <w:rsid w:val="00B1575A"/>
    <w:rsid w:val="00B1576D"/>
    <w:rsid w:val="00B157FB"/>
    <w:rsid w:val="00B1591A"/>
    <w:rsid w:val="00B15F66"/>
    <w:rsid w:val="00B16635"/>
    <w:rsid w:val="00B166E7"/>
    <w:rsid w:val="00B16898"/>
    <w:rsid w:val="00B16B3B"/>
    <w:rsid w:val="00B16BC8"/>
    <w:rsid w:val="00B16D1C"/>
    <w:rsid w:val="00B16E03"/>
    <w:rsid w:val="00B16E05"/>
    <w:rsid w:val="00B16E62"/>
    <w:rsid w:val="00B17221"/>
    <w:rsid w:val="00B17540"/>
    <w:rsid w:val="00B1774D"/>
    <w:rsid w:val="00B177BD"/>
    <w:rsid w:val="00B179F9"/>
    <w:rsid w:val="00B17D53"/>
    <w:rsid w:val="00B20263"/>
    <w:rsid w:val="00B20424"/>
    <w:rsid w:val="00B206DA"/>
    <w:rsid w:val="00B20D54"/>
    <w:rsid w:val="00B20F50"/>
    <w:rsid w:val="00B20FC5"/>
    <w:rsid w:val="00B212BF"/>
    <w:rsid w:val="00B213E6"/>
    <w:rsid w:val="00B21910"/>
    <w:rsid w:val="00B21B04"/>
    <w:rsid w:val="00B22555"/>
    <w:rsid w:val="00B22944"/>
    <w:rsid w:val="00B22C50"/>
    <w:rsid w:val="00B22DF8"/>
    <w:rsid w:val="00B231EC"/>
    <w:rsid w:val="00B234ED"/>
    <w:rsid w:val="00B235E1"/>
    <w:rsid w:val="00B23FC9"/>
    <w:rsid w:val="00B24913"/>
    <w:rsid w:val="00B24A2E"/>
    <w:rsid w:val="00B24ABE"/>
    <w:rsid w:val="00B24D16"/>
    <w:rsid w:val="00B25118"/>
    <w:rsid w:val="00B251B3"/>
    <w:rsid w:val="00B251C1"/>
    <w:rsid w:val="00B2550C"/>
    <w:rsid w:val="00B2552E"/>
    <w:rsid w:val="00B2565E"/>
    <w:rsid w:val="00B259A4"/>
    <w:rsid w:val="00B25F54"/>
    <w:rsid w:val="00B261AB"/>
    <w:rsid w:val="00B261BB"/>
    <w:rsid w:val="00B26595"/>
    <w:rsid w:val="00B265B0"/>
    <w:rsid w:val="00B26872"/>
    <w:rsid w:val="00B270CF"/>
    <w:rsid w:val="00B27934"/>
    <w:rsid w:val="00B27BE8"/>
    <w:rsid w:val="00B27E47"/>
    <w:rsid w:val="00B27F53"/>
    <w:rsid w:val="00B27FA1"/>
    <w:rsid w:val="00B3089B"/>
    <w:rsid w:val="00B30DE6"/>
    <w:rsid w:val="00B30F68"/>
    <w:rsid w:val="00B312CB"/>
    <w:rsid w:val="00B31343"/>
    <w:rsid w:val="00B3136D"/>
    <w:rsid w:val="00B317D8"/>
    <w:rsid w:val="00B31B22"/>
    <w:rsid w:val="00B31CCC"/>
    <w:rsid w:val="00B3291A"/>
    <w:rsid w:val="00B32938"/>
    <w:rsid w:val="00B32B83"/>
    <w:rsid w:val="00B32C1A"/>
    <w:rsid w:val="00B32D30"/>
    <w:rsid w:val="00B3338A"/>
    <w:rsid w:val="00B3347E"/>
    <w:rsid w:val="00B339CE"/>
    <w:rsid w:val="00B33D14"/>
    <w:rsid w:val="00B33D27"/>
    <w:rsid w:val="00B342C5"/>
    <w:rsid w:val="00B34B59"/>
    <w:rsid w:val="00B34C90"/>
    <w:rsid w:val="00B350D6"/>
    <w:rsid w:val="00B35578"/>
    <w:rsid w:val="00B35665"/>
    <w:rsid w:val="00B35B50"/>
    <w:rsid w:val="00B35E9C"/>
    <w:rsid w:val="00B36387"/>
    <w:rsid w:val="00B36414"/>
    <w:rsid w:val="00B36AD2"/>
    <w:rsid w:val="00B37575"/>
    <w:rsid w:val="00B375A6"/>
    <w:rsid w:val="00B37630"/>
    <w:rsid w:val="00B376B4"/>
    <w:rsid w:val="00B379E2"/>
    <w:rsid w:val="00B40280"/>
    <w:rsid w:val="00B402D7"/>
    <w:rsid w:val="00B408AE"/>
    <w:rsid w:val="00B40AEB"/>
    <w:rsid w:val="00B40B4F"/>
    <w:rsid w:val="00B40D58"/>
    <w:rsid w:val="00B40E7B"/>
    <w:rsid w:val="00B41660"/>
    <w:rsid w:val="00B42252"/>
    <w:rsid w:val="00B422F9"/>
    <w:rsid w:val="00B42506"/>
    <w:rsid w:val="00B428C2"/>
    <w:rsid w:val="00B429F0"/>
    <w:rsid w:val="00B431B6"/>
    <w:rsid w:val="00B4399A"/>
    <w:rsid w:val="00B43E90"/>
    <w:rsid w:val="00B44114"/>
    <w:rsid w:val="00B44200"/>
    <w:rsid w:val="00B4468C"/>
    <w:rsid w:val="00B446C7"/>
    <w:rsid w:val="00B44793"/>
    <w:rsid w:val="00B448B1"/>
    <w:rsid w:val="00B44E26"/>
    <w:rsid w:val="00B44FBF"/>
    <w:rsid w:val="00B4507F"/>
    <w:rsid w:val="00B45295"/>
    <w:rsid w:val="00B458DA"/>
    <w:rsid w:val="00B45D7B"/>
    <w:rsid w:val="00B45D84"/>
    <w:rsid w:val="00B460A5"/>
    <w:rsid w:val="00B46110"/>
    <w:rsid w:val="00B46F3A"/>
    <w:rsid w:val="00B470C6"/>
    <w:rsid w:val="00B47227"/>
    <w:rsid w:val="00B47636"/>
    <w:rsid w:val="00B477F8"/>
    <w:rsid w:val="00B478CB"/>
    <w:rsid w:val="00B47C6F"/>
    <w:rsid w:val="00B50225"/>
    <w:rsid w:val="00B505C1"/>
    <w:rsid w:val="00B50D2D"/>
    <w:rsid w:val="00B50F48"/>
    <w:rsid w:val="00B51383"/>
    <w:rsid w:val="00B515CB"/>
    <w:rsid w:val="00B516E0"/>
    <w:rsid w:val="00B5223B"/>
    <w:rsid w:val="00B522B5"/>
    <w:rsid w:val="00B523D0"/>
    <w:rsid w:val="00B528DF"/>
    <w:rsid w:val="00B52A0B"/>
    <w:rsid w:val="00B5312A"/>
    <w:rsid w:val="00B53311"/>
    <w:rsid w:val="00B5382C"/>
    <w:rsid w:val="00B538DA"/>
    <w:rsid w:val="00B539FE"/>
    <w:rsid w:val="00B53DE5"/>
    <w:rsid w:val="00B54044"/>
    <w:rsid w:val="00B540B1"/>
    <w:rsid w:val="00B54266"/>
    <w:rsid w:val="00B5431B"/>
    <w:rsid w:val="00B54547"/>
    <w:rsid w:val="00B54637"/>
    <w:rsid w:val="00B5470F"/>
    <w:rsid w:val="00B549A9"/>
    <w:rsid w:val="00B54A84"/>
    <w:rsid w:val="00B54A8B"/>
    <w:rsid w:val="00B54B3C"/>
    <w:rsid w:val="00B54EDF"/>
    <w:rsid w:val="00B5556B"/>
    <w:rsid w:val="00B55936"/>
    <w:rsid w:val="00B55B6E"/>
    <w:rsid w:val="00B55D1D"/>
    <w:rsid w:val="00B56811"/>
    <w:rsid w:val="00B56C2A"/>
    <w:rsid w:val="00B56D68"/>
    <w:rsid w:val="00B574CE"/>
    <w:rsid w:val="00B5764F"/>
    <w:rsid w:val="00B579FC"/>
    <w:rsid w:val="00B57A33"/>
    <w:rsid w:val="00B57F71"/>
    <w:rsid w:val="00B60337"/>
    <w:rsid w:val="00B604F7"/>
    <w:rsid w:val="00B60563"/>
    <w:rsid w:val="00B6058C"/>
    <w:rsid w:val="00B60779"/>
    <w:rsid w:val="00B6085C"/>
    <w:rsid w:val="00B60D9C"/>
    <w:rsid w:val="00B60DA4"/>
    <w:rsid w:val="00B60E47"/>
    <w:rsid w:val="00B6126D"/>
    <w:rsid w:val="00B617A2"/>
    <w:rsid w:val="00B61DCA"/>
    <w:rsid w:val="00B62027"/>
    <w:rsid w:val="00B62282"/>
    <w:rsid w:val="00B62730"/>
    <w:rsid w:val="00B62817"/>
    <w:rsid w:val="00B62A65"/>
    <w:rsid w:val="00B62C6A"/>
    <w:rsid w:val="00B6339F"/>
    <w:rsid w:val="00B634AD"/>
    <w:rsid w:val="00B635D5"/>
    <w:rsid w:val="00B63C1C"/>
    <w:rsid w:val="00B63C67"/>
    <w:rsid w:val="00B63EED"/>
    <w:rsid w:val="00B63EF6"/>
    <w:rsid w:val="00B644AA"/>
    <w:rsid w:val="00B64959"/>
    <w:rsid w:val="00B64DB8"/>
    <w:rsid w:val="00B64EDA"/>
    <w:rsid w:val="00B653AA"/>
    <w:rsid w:val="00B65643"/>
    <w:rsid w:val="00B65B2E"/>
    <w:rsid w:val="00B661AE"/>
    <w:rsid w:val="00B66E9B"/>
    <w:rsid w:val="00B67233"/>
    <w:rsid w:val="00B67483"/>
    <w:rsid w:val="00B67788"/>
    <w:rsid w:val="00B67BC4"/>
    <w:rsid w:val="00B67D8D"/>
    <w:rsid w:val="00B67E2B"/>
    <w:rsid w:val="00B67E72"/>
    <w:rsid w:val="00B67ED5"/>
    <w:rsid w:val="00B70329"/>
    <w:rsid w:val="00B71395"/>
    <w:rsid w:val="00B7189F"/>
    <w:rsid w:val="00B71D05"/>
    <w:rsid w:val="00B721EC"/>
    <w:rsid w:val="00B72A21"/>
    <w:rsid w:val="00B72BFF"/>
    <w:rsid w:val="00B72E54"/>
    <w:rsid w:val="00B73116"/>
    <w:rsid w:val="00B732BF"/>
    <w:rsid w:val="00B73536"/>
    <w:rsid w:val="00B73574"/>
    <w:rsid w:val="00B736E5"/>
    <w:rsid w:val="00B73787"/>
    <w:rsid w:val="00B73908"/>
    <w:rsid w:val="00B73BB4"/>
    <w:rsid w:val="00B73BDA"/>
    <w:rsid w:val="00B73E90"/>
    <w:rsid w:val="00B73FF6"/>
    <w:rsid w:val="00B74862"/>
    <w:rsid w:val="00B74B8C"/>
    <w:rsid w:val="00B753EE"/>
    <w:rsid w:val="00B759C8"/>
    <w:rsid w:val="00B762E1"/>
    <w:rsid w:val="00B763E3"/>
    <w:rsid w:val="00B767DF"/>
    <w:rsid w:val="00B76C91"/>
    <w:rsid w:val="00B76CD9"/>
    <w:rsid w:val="00B772CC"/>
    <w:rsid w:val="00B77361"/>
    <w:rsid w:val="00B7771C"/>
    <w:rsid w:val="00B77901"/>
    <w:rsid w:val="00B77C0B"/>
    <w:rsid w:val="00B80392"/>
    <w:rsid w:val="00B8058C"/>
    <w:rsid w:val="00B8071F"/>
    <w:rsid w:val="00B81239"/>
    <w:rsid w:val="00B81A97"/>
    <w:rsid w:val="00B81C5A"/>
    <w:rsid w:val="00B81CF2"/>
    <w:rsid w:val="00B81D6A"/>
    <w:rsid w:val="00B81E37"/>
    <w:rsid w:val="00B82206"/>
    <w:rsid w:val="00B82249"/>
    <w:rsid w:val="00B8226D"/>
    <w:rsid w:val="00B82472"/>
    <w:rsid w:val="00B825F4"/>
    <w:rsid w:val="00B82804"/>
    <w:rsid w:val="00B82A2C"/>
    <w:rsid w:val="00B839B9"/>
    <w:rsid w:val="00B840CC"/>
    <w:rsid w:val="00B84504"/>
    <w:rsid w:val="00B845E6"/>
    <w:rsid w:val="00B84898"/>
    <w:rsid w:val="00B84AFA"/>
    <w:rsid w:val="00B8528C"/>
    <w:rsid w:val="00B85354"/>
    <w:rsid w:val="00B8541E"/>
    <w:rsid w:val="00B85792"/>
    <w:rsid w:val="00B859DC"/>
    <w:rsid w:val="00B85A41"/>
    <w:rsid w:val="00B861A7"/>
    <w:rsid w:val="00B8655C"/>
    <w:rsid w:val="00B86754"/>
    <w:rsid w:val="00B868C3"/>
    <w:rsid w:val="00B86C9C"/>
    <w:rsid w:val="00B86DDF"/>
    <w:rsid w:val="00B86E41"/>
    <w:rsid w:val="00B86EAF"/>
    <w:rsid w:val="00B87057"/>
    <w:rsid w:val="00B872C3"/>
    <w:rsid w:val="00B87308"/>
    <w:rsid w:val="00B87428"/>
    <w:rsid w:val="00B876ED"/>
    <w:rsid w:val="00B87E2B"/>
    <w:rsid w:val="00B87F69"/>
    <w:rsid w:val="00B903CF"/>
    <w:rsid w:val="00B9051B"/>
    <w:rsid w:val="00B90525"/>
    <w:rsid w:val="00B90A9C"/>
    <w:rsid w:val="00B91785"/>
    <w:rsid w:val="00B918FF"/>
    <w:rsid w:val="00B91A7E"/>
    <w:rsid w:val="00B91D52"/>
    <w:rsid w:val="00B92342"/>
    <w:rsid w:val="00B924E8"/>
    <w:rsid w:val="00B92A18"/>
    <w:rsid w:val="00B92B8D"/>
    <w:rsid w:val="00B92BAD"/>
    <w:rsid w:val="00B92C73"/>
    <w:rsid w:val="00B933F6"/>
    <w:rsid w:val="00B93EE4"/>
    <w:rsid w:val="00B947D3"/>
    <w:rsid w:val="00B948CE"/>
    <w:rsid w:val="00B9496F"/>
    <w:rsid w:val="00B94BA5"/>
    <w:rsid w:val="00B94D9C"/>
    <w:rsid w:val="00B94E84"/>
    <w:rsid w:val="00B95248"/>
    <w:rsid w:val="00B95295"/>
    <w:rsid w:val="00B9548F"/>
    <w:rsid w:val="00B9558E"/>
    <w:rsid w:val="00B95AA8"/>
    <w:rsid w:val="00B95CEE"/>
    <w:rsid w:val="00B95D4B"/>
    <w:rsid w:val="00B95FA2"/>
    <w:rsid w:val="00B96E6D"/>
    <w:rsid w:val="00B96F15"/>
    <w:rsid w:val="00B96F68"/>
    <w:rsid w:val="00B97568"/>
    <w:rsid w:val="00B97E9E"/>
    <w:rsid w:val="00B97F79"/>
    <w:rsid w:val="00B97FC6"/>
    <w:rsid w:val="00BA00DC"/>
    <w:rsid w:val="00BA0A95"/>
    <w:rsid w:val="00BA0B54"/>
    <w:rsid w:val="00BA0BDE"/>
    <w:rsid w:val="00BA0DD8"/>
    <w:rsid w:val="00BA0DFB"/>
    <w:rsid w:val="00BA1341"/>
    <w:rsid w:val="00BA2010"/>
    <w:rsid w:val="00BA2298"/>
    <w:rsid w:val="00BA26CF"/>
    <w:rsid w:val="00BA2816"/>
    <w:rsid w:val="00BA32CC"/>
    <w:rsid w:val="00BA33E0"/>
    <w:rsid w:val="00BA404C"/>
    <w:rsid w:val="00BA40BD"/>
    <w:rsid w:val="00BA4459"/>
    <w:rsid w:val="00BA4719"/>
    <w:rsid w:val="00BA4871"/>
    <w:rsid w:val="00BA4A81"/>
    <w:rsid w:val="00BA4AE2"/>
    <w:rsid w:val="00BA4C07"/>
    <w:rsid w:val="00BA4E10"/>
    <w:rsid w:val="00BA5406"/>
    <w:rsid w:val="00BA54A3"/>
    <w:rsid w:val="00BA55FB"/>
    <w:rsid w:val="00BA568F"/>
    <w:rsid w:val="00BA5701"/>
    <w:rsid w:val="00BA5DC1"/>
    <w:rsid w:val="00BA5E5A"/>
    <w:rsid w:val="00BA5F5C"/>
    <w:rsid w:val="00BA647E"/>
    <w:rsid w:val="00BA6502"/>
    <w:rsid w:val="00BA6505"/>
    <w:rsid w:val="00BA653C"/>
    <w:rsid w:val="00BA6577"/>
    <w:rsid w:val="00BA699B"/>
    <w:rsid w:val="00BA6AB0"/>
    <w:rsid w:val="00BA6BE5"/>
    <w:rsid w:val="00BA6D33"/>
    <w:rsid w:val="00BA7663"/>
    <w:rsid w:val="00BA7685"/>
    <w:rsid w:val="00BA7742"/>
    <w:rsid w:val="00BA7839"/>
    <w:rsid w:val="00BA7C27"/>
    <w:rsid w:val="00BA7E4B"/>
    <w:rsid w:val="00BA7EA0"/>
    <w:rsid w:val="00BB0021"/>
    <w:rsid w:val="00BB003B"/>
    <w:rsid w:val="00BB0442"/>
    <w:rsid w:val="00BB0AEE"/>
    <w:rsid w:val="00BB0F4F"/>
    <w:rsid w:val="00BB10A9"/>
    <w:rsid w:val="00BB14E9"/>
    <w:rsid w:val="00BB2059"/>
    <w:rsid w:val="00BB278D"/>
    <w:rsid w:val="00BB293C"/>
    <w:rsid w:val="00BB309F"/>
    <w:rsid w:val="00BB30A0"/>
    <w:rsid w:val="00BB32E1"/>
    <w:rsid w:val="00BB35FC"/>
    <w:rsid w:val="00BB3CA0"/>
    <w:rsid w:val="00BB4024"/>
    <w:rsid w:val="00BB4070"/>
    <w:rsid w:val="00BB420D"/>
    <w:rsid w:val="00BB48DD"/>
    <w:rsid w:val="00BB4A52"/>
    <w:rsid w:val="00BB4B0F"/>
    <w:rsid w:val="00BB4BE2"/>
    <w:rsid w:val="00BB5125"/>
    <w:rsid w:val="00BB5618"/>
    <w:rsid w:val="00BB5ABD"/>
    <w:rsid w:val="00BB5BF1"/>
    <w:rsid w:val="00BB5D82"/>
    <w:rsid w:val="00BB61EB"/>
    <w:rsid w:val="00BB66B1"/>
    <w:rsid w:val="00BB69AF"/>
    <w:rsid w:val="00BB72EC"/>
    <w:rsid w:val="00BB734A"/>
    <w:rsid w:val="00BB7371"/>
    <w:rsid w:val="00BB7B03"/>
    <w:rsid w:val="00BB7BF9"/>
    <w:rsid w:val="00BB7CA4"/>
    <w:rsid w:val="00BB7E46"/>
    <w:rsid w:val="00BC00B1"/>
    <w:rsid w:val="00BC00D3"/>
    <w:rsid w:val="00BC023E"/>
    <w:rsid w:val="00BC09FB"/>
    <w:rsid w:val="00BC0AD9"/>
    <w:rsid w:val="00BC114B"/>
    <w:rsid w:val="00BC1453"/>
    <w:rsid w:val="00BC148C"/>
    <w:rsid w:val="00BC1C19"/>
    <w:rsid w:val="00BC1D0B"/>
    <w:rsid w:val="00BC207E"/>
    <w:rsid w:val="00BC21C0"/>
    <w:rsid w:val="00BC2559"/>
    <w:rsid w:val="00BC260E"/>
    <w:rsid w:val="00BC2665"/>
    <w:rsid w:val="00BC2785"/>
    <w:rsid w:val="00BC27D1"/>
    <w:rsid w:val="00BC286B"/>
    <w:rsid w:val="00BC2B9C"/>
    <w:rsid w:val="00BC2E1F"/>
    <w:rsid w:val="00BC2E27"/>
    <w:rsid w:val="00BC2EF8"/>
    <w:rsid w:val="00BC3061"/>
    <w:rsid w:val="00BC3166"/>
    <w:rsid w:val="00BC323D"/>
    <w:rsid w:val="00BC33BF"/>
    <w:rsid w:val="00BC34B1"/>
    <w:rsid w:val="00BC37BD"/>
    <w:rsid w:val="00BC3B4B"/>
    <w:rsid w:val="00BC3D41"/>
    <w:rsid w:val="00BC3F40"/>
    <w:rsid w:val="00BC4183"/>
    <w:rsid w:val="00BC438E"/>
    <w:rsid w:val="00BC5354"/>
    <w:rsid w:val="00BC5A49"/>
    <w:rsid w:val="00BC5C01"/>
    <w:rsid w:val="00BC5D72"/>
    <w:rsid w:val="00BC6055"/>
    <w:rsid w:val="00BC63F7"/>
    <w:rsid w:val="00BC6D2B"/>
    <w:rsid w:val="00BC6F42"/>
    <w:rsid w:val="00BC7089"/>
    <w:rsid w:val="00BC7111"/>
    <w:rsid w:val="00BC77F9"/>
    <w:rsid w:val="00BC7800"/>
    <w:rsid w:val="00BC7910"/>
    <w:rsid w:val="00BC7A3F"/>
    <w:rsid w:val="00BC7B72"/>
    <w:rsid w:val="00BD06EA"/>
    <w:rsid w:val="00BD0832"/>
    <w:rsid w:val="00BD0ACA"/>
    <w:rsid w:val="00BD0B73"/>
    <w:rsid w:val="00BD0C25"/>
    <w:rsid w:val="00BD131D"/>
    <w:rsid w:val="00BD15E9"/>
    <w:rsid w:val="00BD1697"/>
    <w:rsid w:val="00BD16C9"/>
    <w:rsid w:val="00BD179D"/>
    <w:rsid w:val="00BD2A88"/>
    <w:rsid w:val="00BD2B9A"/>
    <w:rsid w:val="00BD2C84"/>
    <w:rsid w:val="00BD3088"/>
    <w:rsid w:val="00BD3166"/>
    <w:rsid w:val="00BD3376"/>
    <w:rsid w:val="00BD361B"/>
    <w:rsid w:val="00BD3721"/>
    <w:rsid w:val="00BD3741"/>
    <w:rsid w:val="00BD384D"/>
    <w:rsid w:val="00BD3C68"/>
    <w:rsid w:val="00BD3D46"/>
    <w:rsid w:val="00BD43E0"/>
    <w:rsid w:val="00BD4936"/>
    <w:rsid w:val="00BD4A82"/>
    <w:rsid w:val="00BD4ADB"/>
    <w:rsid w:val="00BD50FC"/>
    <w:rsid w:val="00BD51A1"/>
    <w:rsid w:val="00BD52FB"/>
    <w:rsid w:val="00BD54BF"/>
    <w:rsid w:val="00BD55B6"/>
    <w:rsid w:val="00BD5B37"/>
    <w:rsid w:val="00BD5B4D"/>
    <w:rsid w:val="00BD5D64"/>
    <w:rsid w:val="00BD6116"/>
    <w:rsid w:val="00BD662E"/>
    <w:rsid w:val="00BD6687"/>
    <w:rsid w:val="00BD6AB0"/>
    <w:rsid w:val="00BD6B37"/>
    <w:rsid w:val="00BD6B70"/>
    <w:rsid w:val="00BD6CDA"/>
    <w:rsid w:val="00BD6D37"/>
    <w:rsid w:val="00BD6D98"/>
    <w:rsid w:val="00BD6DED"/>
    <w:rsid w:val="00BD6F45"/>
    <w:rsid w:val="00BD700C"/>
    <w:rsid w:val="00BD737E"/>
    <w:rsid w:val="00BD75C3"/>
    <w:rsid w:val="00BD7661"/>
    <w:rsid w:val="00BE0352"/>
    <w:rsid w:val="00BE08DD"/>
    <w:rsid w:val="00BE0C9C"/>
    <w:rsid w:val="00BE1468"/>
    <w:rsid w:val="00BE1A9C"/>
    <w:rsid w:val="00BE1DEC"/>
    <w:rsid w:val="00BE1EF8"/>
    <w:rsid w:val="00BE1FC9"/>
    <w:rsid w:val="00BE236A"/>
    <w:rsid w:val="00BE24D6"/>
    <w:rsid w:val="00BE2A9C"/>
    <w:rsid w:val="00BE2AC1"/>
    <w:rsid w:val="00BE2C6C"/>
    <w:rsid w:val="00BE2E63"/>
    <w:rsid w:val="00BE34BF"/>
    <w:rsid w:val="00BE3A07"/>
    <w:rsid w:val="00BE41F0"/>
    <w:rsid w:val="00BE449B"/>
    <w:rsid w:val="00BE48F9"/>
    <w:rsid w:val="00BE4D10"/>
    <w:rsid w:val="00BE54DB"/>
    <w:rsid w:val="00BE554B"/>
    <w:rsid w:val="00BE58CD"/>
    <w:rsid w:val="00BE5965"/>
    <w:rsid w:val="00BE596D"/>
    <w:rsid w:val="00BE5BB0"/>
    <w:rsid w:val="00BE5C37"/>
    <w:rsid w:val="00BE5E0F"/>
    <w:rsid w:val="00BE5E65"/>
    <w:rsid w:val="00BE6136"/>
    <w:rsid w:val="00BE619C"/>
    <w:rsid w:val="00BE61AF"/>
    <w:rsid w:val="00BE625D"/>
    <w:rsid w:val="00BE6314"/>
    <w:rsid w:val="00BE6328"/>
    <w:rsid w:val="00BE6677"/>
    <w:rsid w:val="00BE68C7"/>
    <w:rsid w:val="00BE6E9C"/>
    <w:rsid w:val="00BE73F1"/>
    <w:rsid w:val="00BE7437"/>
    <w:rsid w:val="00BE74E2"/>
    <w:rsid w:val="00BE75B7"/>
    <w:rsid w:val="00BE7AA7"/>
    <w:rsid w:val="00BE7D6D"/>
    <w:rsid w:val="00BF014C"/>
    <w:rsid w:val="00BF0573"/>
    <w:rsid w:val="00BF15BB"/>
    <w:rsid w:val="00BF1753"/>
    <w:rsid w:val="00BF177D"/>
    <w:rsid w:val="00BF2148"/>
    <w:rsid w:val="00BF23DE"/>
    <w:rsid w:val="00BF23EA"/>
    <w:rsid w:val="00BF2517"/>
    <w:rsid w:val="00BF2614"/>
    <w:rsid w:val="00BF2735"/>
    <w:rsid w:val="00BF294B"/>
    <w:rsid w:val="00BF2A20"/>
    <w:rsid w:val="00BF2C49"/>
    <w:rsid w:val="00BF2E5D"/>
    <w:rsid w:val="00BF35BC"/>
    <w:rsid w:val="00BF36D7"/>
    <w:rsid w:val="00BF36EC"/>
    <w:rsid w:val="00BF3824"/>
    <w:rsid w:val="00BF38FB"/>
    <w:rsid w:val="00BF3AB4"/>
    <w:rsid w:val="00BF44F4"/>
    <w:rsid w:val="00BF4947"/>
    <w:rsid w:val="00BF4C7B"/>
    <w:rsid w:val="00BF4E12"/>
    <w:rsid w:val="00BF505F"/>
    <w:rsid w:val="00BF5111"/>
    <w:rsid w:val="00BF522C"/>
    <w:rsid w:val="00BF55E9"/>
    <w:rsid w:val="00BF56C3"/>
    <w:rsid w:val="00BF56EB"/>
    <w:rsid w:val="00BF5A0A"/>
    <w:rsid w:val="00BF5EC0"/>
    <w:rsid w:val="00BF5F4A"/>
    <w:rsid w:val="00BF608F"/>
    <w:rsid w:val="00BF621B"/>
    <w:rsid w:val="00BF647A"/>
    <w:rsid w:val="00BF64B7"/>
    <w:rsid w:val="00BF6634"/>
    <w:rsid w:val="00BF6680"/>
    <w:rsid w:val="00BF69EF"/>
    <w:rsid w:val="00BF7425"/>
    <w:rsid w:val="00BF745D"/>
    <w:rsid w:val="00BF7892"/>
    <w:rsid w:val="00BF78F8"/>
    <w:rsid w:val="00BF7901"/>
    <w:rsid w:val="00BF79CE"/>
    <w:rsid w:val="00BF7B91"/>
    <w:rsid w:val="00C007C7"/>
    <w:rsid w:val="00C00852"/>
    <w:rsid w:val="00C00CA0"/>
    <w:rsid w:val="00C0119E"/>
    <w:rsid w:val="00C01216"/>
    <w:rsid w:val="00C01286"/>
    <w:rsid w:val="00C012B8"/>
    <w:rsid w:val="00C0138C"/>
    <w:rsid w:val="00C0151B"/>
    <w:rsid w:val="00C0156A"/>
    <w:rsid w:val="00C0166A"/>
    <w:rsid w:val="00C0199E"/>
    <w:rsid w:val="00C024D4"/>
    <w:rsid w:val="00C026E9"/>
    <w:rsid w:val="00C027A4"/>
    <w:rsid w:val="00C02881"/>
    <w:rsid w:val="00C03235"/>
    <w:rsid w:val="00C034FA"/>
    <w:rsid w:val="00C0377E"/>
    <w:rsid w:val="00C03F4F"/>
    <w:rsid w:val="00C03F5E"/>
    <w:rsid w:val="00C04390"/>
    <w:rsid w:val="00C0483F"/>
    <w:rsid w:val="00C04B5E"/>
    <w:rsid w:val="00C04D26"/>
    <w:rsid w:val="00C04DE0"/>
    <w:rsid w:val="00C04EF5"/>
    <w:rsid w:val="00C050DE"/>
    <w:rsid w:val="00C0549E"/>
    <w:rsid w:val="00C05553"/>
    <w:rsid w:val="00C0555D"/>
    <w:rsid w:val="00C058C0"/>
    <w:rsid w:val="00C058DA"/>
    <w:rsid w:val="00C058E1"/>
    <w:rsid w:val="00C05992"/>
    <w:rsid w:val="00C05F04"/>
    <w:rsid w:val="00C0627D"/>
    <w:rsid w:val="00C06397"/>
    <w:rsid w:val="00C067D0"/>
    <w:rsid w:val="00C06899"/>
    <w:rsid w:val="00C06C99"/>
    <w:rsid w:val="00C06CB6"/>
    <w:rsid w:val="00C06D2D"/>
    <w:rsid w:val="00C072ED"/>
    <w:rsid w:val="00C074BE"/>
    <w:rsid w:val="00C076C3"/>
    <w:rsid w:val="00C07B49"/>
    <w:rsid w:val="00C07EBB"/>
    <w:rsid w:val="00C07F3A"/>
    <w:rsid w:val="00C100BE"/>
    <w:rsid w:val="00C10482"/>
    <w:rsid w:val="00C10519"/>
    <w:rsid w:val="00C108C6"/>
    <w:rsid w:val="00C10C5E"/>
    <w:rsid w:val="00C10C9D"/>
    <w:rsid w:val="00C10E6D"/>
    <w:rsid w:val="00C111A9"/>
    <w:rsid w:val="00C111DF"/>
    <w:rsid w:val="00C11933"/>
    <w:rsid w:val="00C12178"/>
    <w:rsid w:val="00C1219E"/>
    <w:rsid w:val="00C12239"/>
    <w:rsid w:val="00C123B9"/>
    <w:rsid w:val="00C126F8"/>
    <w:rsid w:val="00C12810"/>
    <w:rsid w:val="00C12D38"/>
    <w:rsid w:val="00C12FB0"/>
    <w:rsid w:val="00C130F0"/>
    <w:rsid w:val="00C13338"/>
    <w:rsid w:val="00C1367E"/>
    <w:rsid w:val="00C1385F"/>
    <w:rsid w:val="00C138BF"/>
    <w:rsid w:val="00C13A43"/>
    <w:rsid w:val="00C13D93"/>
    <w:rsid w:val="00C13F04"/>
    <w:rsid w:val="00C142AE"/>
    <w:rsid w:val="00C1453F"/>
    <w:rsid w:val="00C14892"/>
    <w:rsid w:val="00C14BA7"/>
    <w:rsid w:val="00C14C2B"/>
    <w:rsid w:val="00C15305"/>
    <w:rsid w:val="00C158BF"/>
    <w:rsid w:val="00C15D9B"/>
    <w:rsid w:val="00C15F19"/>
    <w:rsid w:val="00C164A9"/>
    <w:rsid w:val="00C1674D"/>
    <w:rsid w:val="00C16AC7"/>
    <w:rsid w:val="00C16B4D"/>
    <w:rsid w:val="00C16BB8"/>
    <w:rsid w:val="00C16E9E"/>
    <w:rsid w:val="00C170A5"/>
    <w:rsid w:val="00C1751B"/>
    <w:rsid w:val="00C1784C"/>
    <w:rsid w:val="00C17D24"/>
    <w:rsid w:val="00C17FDF"/>
    <w:rsid w:val="00C207DE"/>
    <w:rsid w:val="00C20F9A"/>
    <w:rsid w:val="00C210A8"/>
    <w:rsid w:val="00C21314"/>
    <w:rsid w:val="00C21416"/>
    <w:rsid w:val="00C21737"/>
    <w:rsid w:val="00C2174C"/>
    <w:rsid w:val="00C21752"/>
    <w:rsid w:val="00C21910"/>
    <w:rsid w:val="00C21A3D"/>
    <w:rsid w:val="00C2202A"/>
    <w:rsid w:val="00C22449"/>
    <w:rsid w:val="00C224DC"/>
    <w:rsid w:val="00C22E22"/>
    <w:rsid w:val="00C2310E"/>
    <w:rsid w:val="00C23145"/>
    <w:rsid w:val="00C23613"/>
    <w:rsid w:val="00C237B9"/>
    <w:rsid w:val="00C2396A"/>
    <w:rsid w:val="00C23A34"/>
    <w:rsid w:val="00C23C09"/>
    <w:rsid w:val="00C24041"/>
    <w:rsid w:val="00C24132"/>
    <w:rsid w:val="00C24388"/>
    <w:rsid w:val="00C2438E"/>
    <w:rsid w:val="00C24ED8"/>
    <w:rsid w:val="00C25126"/>
    <w:rsid w:val="00C254D6"/>
    <w:rsid w:val="00C25782"/>
    <w:rsid w:val="00C2580F"/>
    <w:rsid w:val="00C25920"/>
    <w:rsid w:val="00C25A61"/>
    <w:rsid w:val="00C25E24"/>
    <w:rsid w:val="00C26429"/>
    <w:rsid w:val="00C267A7"/>
    <w:rsid w:val="00C268C7"/>
    <w:rsid w:val="00C26B86"/>
    <w:rsid w:val="00C26D6C"/>
    <w:rsid w:val="00C26E40"/>
    <w:rsid w:val="00C26E6A"/>
    <w:rsid w:val="00C26E73"/>
    <w:rsid w:val="00C27235"/>
    <w:rsid w:val="00C2751C"/>
    <w:rsid w:val="00C278B7"/>
    <w:rsid w:val="00C27FC8"/>
    <w:rsid w:val="00C302B1"/>
    <w:rsid w:val="00C303A4"/>
    <w:rsid w:val="00C30A65"/>
    <w:rsid w:val="00C30A95"/>
    <w:rsid w:val="00C30B8A"/>
    <w:rsid w:val="00C30BE9"/>
    <w:rsid w:val="00C30D76"/>
    <w:rsid w:val="00C30EE7"/>
    <w:rsid w:val="00C3116E"/>
    <w:rsid w:val="00C31326"/>
    <w:rsid w:val="00C3156E"/>
    <w:rsid w:val="00C316D4"/>
    <w:rsid w:val="00C319B0"/>
    <w:rsid w:val="00C31BAD"/>
    <w:rsid w:val="00C31C61"/>
    <w:rsid w:val="00C325A1"/>
    <w:rsid w:val="00C32A2C"/>
    <w:rsid w:val="00C32CA3"/>
    <w:rsid w:val="00C33799"/>
    <w:rsid w:val="00C33CA1"/>
    <w:rsid w:val="00C3402B"/>
    <w:rsid w:val="00C341FD"/>
    <w:rsid w:val="00C34496"/>
    <w:rsid w:val="00C34525"/>
    <w:rsid w:val="00C34568"/>
    <w:rsid w:val="00C34844"/>
    <w:rsid w:val="00C348E7"/>
    <w:rsid w:val="00C35279"/>
    <w:rsid w:val="00C35688"/>
    <w:rsid w:val="00C35F09"/>
    <w:rsid w:val="00C35F2E"/>
    <w:rsid w:val="00C362FD"/>
    <w:rsid w:val="00C36421"/>
    <w:rsid w:val="00C36437"/>
    <w:rsid w:val="00C3663C"/>
    <w:rsid w:val="00C36676"/>
    <w:rsid w:val="00C3759D"/>
    <w:rsid w:val="00C379D5"/>
    <w:rsid w:val="00C37B75"/>
    <w:rsid w:val="00C37F2D"/>
    <w:rsid w:val="00C37F8D"/>
    <w:rsid w:val="00C40165"/>
    <w:rsid w:val="00C404D3"/>
    <w:rsid w:val="00C408EF"/>
    <w:rsid w:val="00C40A19"/>
    <w:rsid w:val="00C41427"/>
    <w:rsid w:val="00C41532"/>
    <w:rsid w:val="00C419F4"/>
    <w:rsid w:val="00C41A94"/>
    <w:rsid w:val="00C4221D"/>
    <w:rsid w:val="00C42F2B"/>
    <w:rsid w:val="00C43168"/>
    <w:rsid w:val="00C432E7"/>
    <w:rsid w:val="00C432F8"/>
    <w:rsid w:val="00C4391F"/>
    <w:rsid w:val="00C440FA"/>
    <w:rsid w:val="00C44140"/>
    <w:rsid w:val="00C442FD"/>
    <w:rsid w:val="00C4448A"/>
    <w:rsid w:val="00C444A8"/>
    <w:rsid w:val="00C44542"/>
    <w:rsid w:val="00C44622"/>
    <w:rsid w:val="00C45079"/>
    <w:rsid w:val="00C45134"/>
    <w:rsid w:val="00C45519"/>
    <w:rsid w:val="00C45B08"/>
    <w:rsid w:val="00C45D3A"/>
    <w:rsid w:val="00C46231"/>
    <w:rsid w:val="00C46BE2"/>
    <w:rsid w:val="00C471BF"/>
    <w:rsid w:val="00C4763F"/>
    <w:rsid w:val="00C47790"/>
    <w:rsid w:val="00C47C09"/>
    <w:rsid w:val="00C47D84"/>
    <w:rsid w:val="00C506BC"/>
    <w:rsid w:val="00C506F4"/>
    <w:rsid w:val="00C50734"/>
    <w:rsid w:val="00C507B9"/>
    <w:rsid w:val="00C50A0C"/>
    <w:rsid w:val="00C50A28"/>
    <w:rsid w:val="00C50B98"/>
    <w:rsid w:val="00C50D26"/>
    <w:rsid w:val="00C50E23"/>
    <w:rsid w:val="00C50F40"/>
    <w:rsid w:val="00C5123C"/>
    <w:rsid w:val="00C51395"/>
    <w:rsid w:val="00C517C3"/>
    <w:rsid w:val="00C51954"/>
    <w:rsid w:val="00C51B2F"/>
    <w:rsid w:val="00C51B5B"/>
    <w:rsid w:val="00C51C1F"/>
    <w:rsid w:val="00C51DE1"/>
    <w:rsid w:val="00C521A3"/>
    <w:rsid w:val="00C529B7"/>
    <w:rsid w:val="00C52DD0"/>
    <w:rsid w:val="00C52F8C"/>
    <w:rsid w:val="00C53091"/>
    <w:rsid w:val="00C53429"/>
    <w:rsid w:val="00C53BE5"/>
    <w:rsid w:val="00C544F6"/>
    <w:rsid w:val="00C54580"/>
    <w:rsid w:val="00C54591"/>
    <w:rsid w:val="00C545A1"/>
    <w:rsid w:val="00C547A5"/>
    <w:rsid w:val="00C54841"/>
    <w:rsid w:val="00C5491E"/>
    <w:rsid w:val="00C54965"/>
    <w:rsid w:val="00C550F5"/>
    <w:rsid w:val="00C551B5"/>
    <w:rsid w:val="00C551C8"/>
    <w:rsid w:val="00C5550D"/>
    <w:rsid w:val="00C55FD4"/>
    <w:rsid w:val="00C563F8"/>
    <w:rsid w:val="00C565C3"/>
    <w:rsid w:val="00C56C4D"/>
    <w:rsid w:val="00C573ED"/>
    <w:rsid w:val="00C57454"/>
    <w:rsid w:val="00C576CF"/>
    <w:rsid w:val="00C57801"/>
    <w:rsid w:val="00C579F5"/>
    <w:rsid w:val="00C60035"/>
    <w:rsid w:val="00C60284"/>
    <w:rsid w:val="00C60785"/>
    <w:rsid w:val="00C60AF6"/>
    <w:rsid w:val="00C60DBA"/>
    <w:rsid w:val="00C61173"/>
    <w:rsid w:val="00C615A4"/>
    <w:rsid w:val="00C61646"/>
    <w:rsid w:val="00C61D1D"/>
    <w:rsid w:val="00C61DFE"/>
    <w:rsid w:val="00C624FB"/>
    <w:rsid w:val="00C625A4"/>
    <w:rsid w:val="00C63398"/>
    <w:rsid w:val="00C63465"/>
    <w:rsid w:val="00C636A3"/>
    <w:rsid w:val="00C637CE"/>
    <w:rsid w:val="00C63D9B"/>
    <w:rsid w:val="00C64487"/>
    <w:rsid w:val="00C64AD9"/>
    <w:rsid w:val="00C64F45"/>
    <w:rsid w:val="00C652A1"/>
    <w:rsid w:val="00C654C1"/>
    <w:rsid w:val="00C665D4"/>
    <w:rsid w:val="00C66922"/>
    <w:rsid w:val="00C6707C"/>
    <w:rsid w:val="00C67D57"/>
    <w:rsid w:val="00C67E2E"/>
    <w:rsid w:val="00C67FE9"/>
    <w:rsid w:val="00C70306"/>
    <w:rsid w:val="00C7032C"/>
    <w:rsid w:val="00C70CAC"/>
    <w:rsid w:val="00C70DC7"/>
    <w:rsid w:val="00C7114D"/>
    <w:rsid w:val="00C716A9"/>
    <w:rsid w:val="00C71711"/>
    <w:rsid w:val="00C717C8"/>
    <w:rsid w:val="00C71901"/>
    <w:rsid w:val="00C71AEC"/>
    <w:rsid w:val="00C71EEF"/>
    <w:rsid w:val="00C72135"/>
    <w:rsid w:val="00C72341"/>
    <w:rsid w:val="00C72708"/>
    <w:rsid w:val="00C73240"/>
    <w:rsid w:val="00C73439"/>
    <w:rsid w:val="00C73458"/>
    <w:rsid w:val="00C734BD"/>
    <w:rsid w:val="00C73BFF"/>
    <w:rsid w:val="00C742E1"/>
    <w:rsid w:val="00C74D8A"/>
    <w:rsid w:val="00C74F80"/>
    <w:rsid w:val="00C75A4F"/>
    <w:rsid w:val="00C75A62"/>
    <w:rsid w:val="00C75B95"/>
    <w:rsid w:val="00C75D6A"/>
    <w:rsid w:val="00C75D7A"/>
    <w:rsid w:val="00C76357"/>
    <w:rsid w:val="00C76E20"/>
    <w:rsid w:val="00C76E9D"/>
    <w:rsid w:val="00C77218"/>
    <w:rsid w:val="00C772C4"/>
    <w:rsid w:val="00C774EB"/>
    <w:rsid w:val="00C7778F"/>
    <w:rsid w:val="00C77D5F"/>
    <w:rsid w:val="00C77D6C"/>
    <w:rsid w:val="00C77DDC"/>
    <w:rsid w:val="00C77F1B"/>
    <w:rsid w:val="00C800FB"/>
    <w:rsid w:val="00C80570"/>
    <w:rsid w:val="00C806BF"/>
    <w:rsid w:val="00C808CA"/>
    <w:rsid w:val="00C80B91"/>
    <w:rsid w:val="00C815B0"/>
    <w:rsid w:val="00C815C6"/>
    <w:rsid w:val="00C81E76"/>
    <w:rsid w:val="00C81F1B"/>
    <w:rsid w:val="00C827F6"/>
    <w:rsid w:val="00C827FD"/>
    <w:rsid w:val="00C8291B"/>
    <w:rsid w:val="00C829AB"/>
    <w:rsid w:val="00C82FF1"/>
    <w:rsid w:val="00C83F3B"/>
    <w:rsid w:val="00C84169"/>
    <w:rsid w:val="00C8430B"/>
    <w:rsid w:val="00C844C9"/>
    <w:rsid w:val="00C8467F"/>
    <w:rsid w:val="00C8498B"/>
    <w:rsid w:val="00C84AF6"/>
    <w:rsid w:val="00C84C5D"/>
    <w:rsid w:val="00C84D4E"/>
    <w:rsid w:val="00C84FFC"/>
    <w:rsid w:val="00C851A0"/>
    <w:rsid w:val="00C851D0"/>
    <w:rsid w:val="00C85403"/>
    <w:rsid w:val="00C856F1"/>
    <w:rsid w:val="00C85791"/>
    <w:rsid w:val="00C85A09"/>
    <w:rsid w:val="00C85B68"/>
    <w:rsid w:val="00C86579"/>
    <w:rsid w:val="00C86741"/>
    <w:rsid w:val="00C86A19"/>
    <w:rsid w:val="00C86B6E"/>
    <w:rsid w:val="00C86BEA"/>
    <w:rsid w:val="00C8716A"/>
    <w:rsid w:val="00C87217"/>
    <w:rsid w:val="00C87360"/>
    <w:rsid w:val="00C87423"/>
    <w:rsid w:val="00C877DD"/>
    <w:rsid w:val="00C87861"/>
    <w:rsid w:val="00C879AA"/>
    <w:rsid w:val="00C87E13"/>
    <w:rsid w:val="00C87E39"/>
    <w:rsid w:val="00C87F86"/>
    <w:rsid w:val="00C87FA0"/>
    <w:rsid w:val="00C90067"/>
    <w:rsid w:val="00C9007C"/>
    <w:rsid w:val="00C90425"/>
    <w:rsid w:val="00C9067F"/>
    <w:rsid w:val="00C90B6C"/>
    <w:rsid w:val="00C90D36"/>
    <w:rsid w:val="00C90DEA"/>
    <w:rsid w:val="00C910C5"/>
    <w:rsid w:val="00C9127F"/>
    <w:rsid w:val="00C9157F"/>
    <w:rsid w:val="00C91A08"/>
    <w:rsid w:val="00C91BAD"/>
    <w:rsid w:val="00C92387"/>
    <w:rsid w:val="00C925CC"/>
    <w:rsid w:val="00C928A9"/>
    <w:rsid w:val="00C92EB1"/>
    <w:rsid w:val="00C92F62"/>
    <w:rsid w:val="00C932AB"/>
    <w:rsid w:val="00C932D1"/>
    <w:rsid w:val="00C933FC"/>
    <w:rsid w:val="00C934D5"/>
    <w:rsid w:val="00C937BB"/>
    <w:rsid w:val="00C93853"/>
    <w:rsid w:val="00C9390B"/>
    <w:rsid w:val="00C93BB1"/>
    <w:rsid w:val="00C94C56"/>
    <w:rsid w:val="00C95329"/>
    <w:rsid w:val="00C954C7"/>
    <w:rsid w:val="00C95C34"/>
    <w:rsid w:val="00C95E43"/>
    <w:rsid w:val="00C9621B"/>
    <w:rsid w:val="00C96320"/>
    <w:rsid w:val="00C9655D"/>
    <w:rsid w:val="00C96F81"/>
    <w:rsid w:val="00C96FFB"/>
    <w:rsid w:val="00C9796A"/>
    <w:rsid w:val="00C97A64"/>
    <w:rsid w:val="00C97C85"/>
    <w:rsid w:val="00C97D53"/>
    <w:rsid w:val="00C97DF0"/>
    <w:rsid w:val="00CA02AB"/>
    <w:rsid w:val="00CA0425"/>
    <w:rsid w:val="00CA088B"/>
    <w:rsid w:val="00CA0C52"/>
    <w:rsid w:val="00CA0D6C"/>
    <w:rsid w:val="00CA11D5"/>
    <w:rsid w:val="00CA1304"/>
    <w:rsid w:val="00CA1452"/>
    <w:rsid w:val="00CA147B"/>
    <w:rsid w:val="00CA1774"/>
    <w:rsid w:val="00CA1A7A"/>
    <w:rsid w:val="00CA1A84"/>
    <w:rsid w:val="00CA1D37"/>
    <w:rsid w:val="00CA1E5B"/>
    <w:rsid w:val="00CA1E6E"/>
    <w:rsid w:val="00CA24BC"/>
    <w:rsid w:val="00CA28AB"/>
    <w:rsid w:val="00CA2E9B"/>
    <w:rsid w:val="00CA34B6"/>
    <w:rsid w:val="00CA34CF"/>
    <w:rsid w:val="00CA3550"/>
    <w:rsid w:val="00CA37A9"/>
    <w:rsid w:val="00CA42D7"/>
    <w:rsid w:val="00CA4422"/>
    <w:rsid w:val="00CA4451"/>
    <w:rsid w:val="00CA46C7"/>
    <w:rsid w:val="00CA46CA"/>
    <w:rsid w:val="00CA4721"/>
    <w:rsid w:val="00CA4974"/>
    <w:rsid w:val="00CA4CF3"/>
    <w:rsid w:val="00CA4E8D"/>
    <w:rsid w:val="00CA56D6"/>
    <w:rsid w:val="00CA5F09"/>
    <w:rsid w:val="00CA62D2"/>
    <w:rsid w:val="00CA6B1C"/>
    <w:rsid w:val="00CA6B83"/>
    <w:rsid w:val="00CA7209"/>
    <w:rsid w:val="00CA74BA"/>
    <w:rsid w:val="00CA75E7"/>
    <w:rsid w:val="00CA79BB"/>
    <w:rsid w:val="00CA7E4D"/>
    <w:rsid w:val="00CB006A"/>
    <w:rsid w:val="00CB0F41"/>
    <w:rsid w:val="00CB1474"/>
    <w:rsid w:val="00CB15C7"/>
    <w:rsid w:val="00CB1672"/>
    <w:rsid w:val="00CB17C6"/>
    <w:rsid w:val="00CB1A64"/>
    <w:rsid w:val="00CB1F77"/>
    <w:rsid w:val="00CB20CE"/>
    <w:rsid w:val="00CB259C"/>
    <w:rsid w:val="00CB2CA9"/>
    <w:rsid w:val="00CB3886"/>
    <w:rsid w:val="00CB3BE4"/>
    <w:rsid w:val="00CB3C22"/>
    <w:rsid w:val="00CB4027"/>
    <w:rsid w:val="00CB4861"/>
    <w:rsid w:val="00CB4BC6"/>
    <w:rsid w:val="00CB4CDD"/>
    <w:rsid w:val="00CB4DB8"/>
    <w:rsid w:val="00CB4F5B"/>
    <w:rsid w:val="00CB504E"/>
    <w:rsid w:val="00CB55EC"/>
    <w:rsid w:val="00CB57C7"/>
    <w:rsid w:val="00CB5B0E"/>
    <w:rsid w:val="00CB5BB6"/>
    <w:rsid w:val="00CB5BCA"/>
    <w:rsid w:val="00CB5D65"/>
    <w:rsid w:val="00CB5E28"/>
    <w:rsid w:val="00CB619A"/>
    <w:rsid w:val="00CB61D9"/>
    <w:rsid w:val="00CB6322"/>
    <w:rsid w:val="00CB6394"/>
    <w:rsid w:val="00CB655C"/>
    <w:rsid w:val="00CB66EA"/>
    <w:rsid w:val="00CB66F7"/>
    <w:rsid w:val="00CB68C8"/>
    <w:rsid w:val="00CB6FEB"/>
    <w:rsid w:val="00CB70AB"/>
    <w:rsid w:val="00CB70CC"/>
    <w:rsid w:val="00CB71C8"/>
    <w:rsid w:val="00CB7238"/>
    <w:rsid w:val="00CB73A9"/>
    <w:rsid w:val="00CB766A"/>
    <w:rsid w:val="00CB77C2"/>
    <w:rsid w:val="00CB7C71"/>
    <w:rsid w:val="00CB7CEC"/>
    <w:rsid w:val="00CC0598"/>
    <w:rsid w:val="00CC0621"/>
    <w:rsid w:val="00CC07B8"/>
    <w:rsid w:val="00CC0C5C"/>
    <w:rsid w:val="00CC0DD7"/>
    <w:rsid w:val="00CC1264"/>
    <w:rsid w:val="00CC1372"/>
    <w:rsid w:val="00CC13C4"/>
    <w:rsid w:val="00CC197A"/>
    <w:rsid w:val="00CC1A36"/>
    <w:rsid w:val="00CC1CC1"/>
    <w:rsid w:val="00CC1E88"/>
    <w:rsid w:val="00CC237A"/>
    <w:rsid w:val="00CC26D4"/>
    <w:rsid w:val="00CC277C"/>
    <w:rsid w:val="00CC2A8E"/>
    <w:rsid w:val="00CC2D2B"/>
    <w:rsid w:val="00CC334E"/>
    <w:rsid w:val="00CC37D4"/>
    <w:rsid w:val="00CC395E"/>
    <w:rsid w:val="00CC3B66"/>
    <w:rsid w:val="00CC3D6E"/>
    <w:rsid w:val="00CC4237"/>
    <w:rsid w:val="00CC52C2"/>
    <w:rsid w:val="00CC5389"/>
    <w:rsid w:val="00CC541E"/>
    <w:rsid w:val="00CC5574"/>
    <w:rsid w:val="00CC5921"/>
    <w:rsid w:val="00CC5A33"/>
    <w:rsid w:val="00CC5D98"/>
    <w:rsid w:val="00CC5E8A"/>
    <w:rsid w:val="00CC618C"/>
    <w:rsid w:val="00CC6743"/>
    <w:rsid w:val="00CC6ACC"/>
    <w:rsid w:val="00CC6CFD"/>
    <w:rsid w:val="00CC6D0B"/>
    <w:rsid w:val="00CC6D53"/>
    <w:rsid w:val="00CC72EE"/>
    <w:rsid w:val="00CC7F1E"/>
    <w:rsid w:val="00CD0267"/>
    <w:rsid w:val="00CD0602"/>
    <w:rsid w:val="00CD0EA8"/>
    <w:rsid w:val="00CD0EDE"/>
    <w:rsid w:val="00CD129C"/>
    <w:rsid w:val="00CD1E43"/>
    <w:rsid w:val="00CD220A"/>
    <w:rsid w:val="00CD29E7"/>
    <w:rsid w:val="00CD2A96"/>
    <w:rsid w:val="00CD2C4E"/>
    <w:rsid w:val="00CD2DC6"/>
    <w:rsid w:val="00CD2EFA"/>
    <w:rsid w:val="00CD322E"/>
    <w:rsid w:val="00CD322F"/>
    <w:rsid w:val="00CD3237"/>
    <w:rsid w:val="00CD36BB"/>
    <w:rsid w:val="00CD36F3"/>
    <w:rsid w:val="00CD3B26"/>
    <w:rsid w:val="00CD3D6A"/>
    <w:rsid w:val="00CD3F51"/>
    <w:rsid w:val="00CD3F5E"/>
    <w:rsid w:val="00CD4172"/>
    <w:rsid w:val="00CD4199"/>
    <w:rsid w:val="00CD4233"/>
    <w:rsid w:val="00CD449B"/>
    <w:rsid w:val="00CD47BB"/>
    <w:rsid w:val="00CD4952"/>
    <w:rsid w:val="00CD4CCF"/>
    <w:rsid w:val="00CD4D01"/>
    <w:rsid w:val="00CD4FFC"/>
    <w:rsid w:val="00CD51D8"/>
    <w:rsid w:val="00CD52D1"/>
    <w:rsid w:val="00CD54F6"/>
    <w:rsid w:val="00CD571F"/>
    <w:rsid w:val="00CD5CB4"/>
    <w:rsid w:val="00CD5DC0"/>
    <w:rsid w:val="00CD65FD"/>
    <w:rsid w:val="00CD6764"/>
    <w:rsid w:val="00CD682A"/>
    <w:rsid w:val="00CD6B96"/>
    <w:rsid w:val="00CE0289"/>
    <w:rsid w:val="00CE040A"/>
    <w:rsid w:val="00CE0436"/>
    <w:rsid w:val="00CE0654"/>
    <w:rsid w:val="00CE0B27"/>
    <w:rsid w:val="00CE0E4C"/>
    <w:rsid w:val="00CE0E88"/>
    <w:rsid w:val="00CE1345"/>
    <w:rsid w:val="00CE1910"/>
    <w:rsid w:val="00CE1A92"/>
    <w:rsid w:val="00CE1C7F"/>
    <w:rsid w:val="00CE23D6"/>
    <w:rsid w:val="00CE2483"/>
    <w:rsid w:val="00CE2B91"/>
    <w:rsid w:val="00CE2C1F"/>
    <w:rsid w:val="00CE2E7A"/>
    <w:rsid w:val="00CE2F24"/>
    <w:rsid w:val="00CE30F3"/>
    <w:rsid w:val="00CE37BF"/>
    <w:rsid w:val="00CE3907"/>
    <w:rsid w:val="00CE3979"/>
    <w:rsid w:val="00CE405F"/>
    <w:rsid w:val="00CE4108"/>
    <w:rsid w:val="00CE4138"/>
    <w:rsid w:val="00CE41A1"/>
    <w:rsid w:val="00CE427B"/>
    <w:rsid w:val="00CE43BD"/>
    <w:rsid w:val="00CE4414"/>
    <w:rsid w:val="00CE4666"/>
    <w:rsid w:val="00CE47D3"/>
    <w:rsid w:val="00CE4CD3"/>
    <w:rsid w:val="00CE500E"/>
    <w:rsid w:val="00CE51BC"/>
    <w:rsid w:val="00CE551F"/>
    <w:rsid w:val="00CE5526"/>
    <w:rsid w:val="00CE55B5"/>
    <w:rsid w:val="00CE57E8"/>
    <w:rsid w:val="00CE5CE1"/>
    <w:rsid w:val="00CE62D5"/>
    <w:rsid w:val="00CE67EF"/>
    <w:rsid w:val="00CE6810"/>
    <w:rsid w:val="00CE6BFA"/>
    <w:rsid w:val="00CE7166"/>
    <w:rsid w:val="00CE7195"/>
    <w:rsid w:val="00CE72F1"/>
    <w:rsid w:val="00CE7340"/>
    <w:rsid w:val="00CE753A"/>
    <w:rsid w:val="00CE7877"/>
    <w:rsid w:val="00CE7A7D"/>
    <w:rsid w:val="00CE7BEA"/>
    <w:rsid w:val="00CE7E38"/>
    <w:rsid w:val="00CF062F"/>
    <w:rsid w:val="00CF06C3"/>
    <w:rsid w:val="00CF0C12"/>
    <w:rsid w:val="00CF0C18"/>
    <w:rsid w:val="00CF0E63"/>
    <w:rsid w:val="00CF1095"/>
    <w:rsid w:val="00CF1494"/>
    <w:rsid w:val="00CF1517"/>
    <w:rsid w:val="00CF15D4"/>
    <w:rsid w:val="00CF1903"/>
    <w:rsid w:val="00CF1AB3"/>
    <w:rsid w:val="00CF1D99"/>
    <w:rsid w:val="00CF1E1E"/>
    <w:rsid w:val="00CF1F2B"/>
    <w:rsid w:val="00CF23F3"/>
    <w:rsid w:val="00CF2478"/>
    <w:rsid w:val="00CF25AD"/>
    <w:rsid w:val="00CF25EC"/>
    <w:rsid w:val="00CF291C"/>
    <w:rsid w:val="00CF32A9"/>
    <w:rsid w:val="00CF34C0"/>
    <w:rsid w:val="00CF388C"/>
    <w:rsid w:val="00CF3C2D"/>
    <w:rsid w:val="00CF451F"/>
    <w:rsid w:val="00CF47BC"/>
    <w:rsid w:val="00CF4E8F"/>
    <w:rsid w:val="00CF5385"/>
    <w:rsid w:val="00CF54A9"/>
    <w:rsid w:val="00CF55A1"/>
    <w:rsid w:val="00CF5821"/>
    <w:rsid w:val="00CF58D8"/>
    <w:rsid w:val="00CF593E"/>
    <w:rsid w:val="00CF6104"/>
    <w:rsid w:val="00CF61D9"/>
    <w:rsid w:val="00CF6370"/>
    <w:rsid w:val="00CF663E"/>
    <w:rsid w:val="00CF67C6"/>
    <w:rsid w:val="00CF6A53"/>
    <w:rsid w:val="00CF755C"/>
    <w:rsid w:val="00CF77EC"/>
    <w:rsid w:val="00CF7A30"/>
    <w:rsid w:val="00CF7D9C"/>
    <w:rsid w:val="00D00085"/>
    <w:rsid w:val="00D008F8"/>
    <w:rsid w:val="00D00A46"/>
    <w:rsid w:val="00D00B0B"/>
    <w:rsid w:val="00D00CFA"/>
    <w:rsid w:val="00D01312"/>
    <w:rsid w:val="00D01367"/>
    <w:rsid w:val="00D014CB"/>
    <w:rsid w:val="00D01665"/>
    <w:rsid w:val="00D0173E"/>
    <w:rsid w:val="00D01C31"/>
    <w:rsid w:val="00D02098"/>
    <w:rsid w:val="00D026E6"/>
    <w:rsid w:val="00D02F9F"/>
    <w:rsid w:val="00D03126"/>
    <w:rsid w:val="00D03217"/>
    <w:rsid w:val="00D0406D"/>
    <w:rsid w:val="00D04238"/>
    <w:rsid w:val="00D0438F"/>
    <w:rsid w:val="00D04464"/>
    <w:rsid w:val="00D0451C"/>
    <w:rsid w:val="00D04720"/>
    <w:rsid w:val="00D04806"/>
    <w:rsid w:val="00D04E77"/>
    <w:rsid w:val="00D04E79"/>
    <w:rsid w:val="00D04F83"/>
    <w:rsid w:val="00D05163"/>
    <w:rsid w:val="00D0518D"/>
    <w:rsid w:val="00D05673"/>
    <w:rsid w:val="00D062FB"/>
    <w:rsid w:val="00D06496"/>
    <w:rsid w:val="00D066C7"/>
    <w:rsid w:val="00D06AF5"/>
    <w:rsid w:val="00D0770B"/>
    <w:rsid w:val="00D07C93"/>
    <w:rsid w:val="00D07CAB"/>
    <w:rsid w:val="00D07D5D"/>
    <w:rsid w:val="00D07E34"/>
    <w:rsid w:val="00D07E6D"/>
    <w:rsid w:val="00D104D0"/>
    <w:rsid w:val="00D106A9"/>
    <w:rsid w:val="00D10A3E"/>
    <w:rsid w:val="00D112E0"/>
    <w:rsid w:val="00D11329"/>
    <w:rsid w:val="00D114A7"/>
    <w:rsid w:val="00D114D6"/>
    <w:rsid w:val="00D11A6C"/>
    <w:rsid w:val="00D11BE7"/>
    <w:rsid w:val="00D12013"/>
    <w:rsid w:val="00D120B1"/>
    <w:rsid w:val="00D120EA"/>
    <w:rsid w:val="00D127EC"/>
    <w:rsid w:val="00D127F4"/>
    <w:rsid w:val="00D12875"/>
    <w:rsid w:val="00D12C6D"/>
    <w:rsid w:val="00D1329E"/>
    <w:rsid w:val="00D1368C"/>
    <w:rsid w:val="00D136E9"/>
    <w:rsid w:val="00D13D29"/>
    <w:rsid w:val="00D13F21"/>
    <w:rsid w:val="00D1400F"/>
    <w:rsid w:val="00D14064"/>
    <w:rsid w:val="00D1445E"/>
    <w:rsid w:val="00D147A0"/>
    <w:rsid w:val="00D147B5"/>
    <w:rsid w:val="00D14AE9"/>
    <w:rsid w:val="00D14B37"/>
    <w:rsid w:val="00D15041"/>
    <w:rsid w:val="00D152F2"/>
    <w:rsid w:val="00D1532A"/>
    <w:rsid w:val="00D1533C"/>
    <w:rsid w:val="00D15BA8"/>
    <w:rsid w:val="00D16008"/>
    <w:rsid w:val="00D16072"/>
    <w:rsid w:val="00D16150"/>
    <w:rsid w:val="00D1683C"/>
    <w:rsid w:val="00D168B0"/>
    <w:rsid w:val="00D169E1"/>
    <w:rsid w:val="00D16ADA"/>
    <w:rsid w:val="00D16E9D"/>
    <w:rsid w:val="00D17258"/>
    <w:rsid w:val="00D172B7"/>
    <w:rsid w:val="00D17348"/>
    <w:rsid w:val="00D1740F"/>
    <w:rsid w:val="00D17544"/>
    <w:rsid w:val="00D17554"/>
    <w:rsid w:val="00D1768C"/>
    <w:rsid w:val="00D177C5"/>
    <w:rsid w:val="00D1788F"/>
    <w:rsid w:val="00D17CB7"/>
    <w:rsid w:val="00D17D93"/>
    <w:rsid w:val="00D2000B"/>
    <w:rsid w:val="00D20227"/>
    <w:rsid w:val="00D20279"/>
    <w:rsid w:val="00D20779"/>
    <w:rsid w:val="00D20927"/>
    <w:rsid w:val="00D20A52"/>
    <w:rsid w:val="00D20EE7"/>
    <w:rsid w:val="00D215AC"/>
    <w:rsid w:val="00D2160A"/>
    <w:rsid w:val="00D218A4"/>
    <w:rsid w:val="00D218C1"/>
    <w:rsid w:val="00D21A5D"/>
    <w:rsid w:val="00D21A6C"/>
    <w:rsid w:val="00D221E0"/>
    <w:rsid w:val="00D221FD"/>
    <w:rsid w:val="00D2278F"/>
    <w:rsid w:val="00D22A14"/>
    <w:rsid w:val="00D230CB"/>
    <w:rsid w:val="00D2310C"/>
    <w:rsid w:val="00D238FF"/>
    <w:rsid w:val="00D23A70"/>
    <w:rsid w:val="00D23AA3"/>
    <w:rsid w:val="00D23E67"/>
    <w:rsid w:val="00D24270"/>
    <w:rsid w:val="00D2454A"/>
    <w:rsid w:val="00D24C61"/>
    <w:rsid w:val="00D254E3"/>
    <w:rsid w:val="00D254E9"/>
    <w:rsid w:val="00D25572"/>
    <w:rsid w:val="00D257EC"/>
    <w:rsid w:val="00D25E24"/>
    <w:rsid w:val="00D262A5"/>
    <w:rsid w:val="00D2693C"/>
    <w:rsid w:val="00D26C32"/>
    <w:rsid w:val="00D26C6D"/>
    <w:rsid w:val="00D26D8C"/>
    <w:rsid w:val="00D27009"/>
    <w:rsid w:val="00D27015"/>
    <w:rsid w:val="00D272E6"/>
    <w:rsid w:val="00D27381"/>
    <w:rsid w:val="00D2745F"/>
    <w:rsid w:val="00D27799"/>
    <w:rsid w:val="00D2779C"/>
    <w:rsid w:val="00D27860"/>
    <w:rsid w:val="00D278B6"/>
    <w:rsid w:val="00D27B49"/>
    <w:rsid w:val="00D27D6A"/>
    <w:rsid w:val="00D30050"/>
    <w:rsid w:val="00D3053D"/>
    <w:rsid w:val="00D30732"/>
    <w:rsid w:val="00D30D3C"/>
    <w:rsid w:val="00D310D7"/>
    <w:rsid w:val="00D31128"/>
    <w:rsid w:val="00D31133"/>
    <w:rsid w:val="00D31286"/>
    <w:rsid w:val="00D314AC"/>
    <w:rsid w:val="00D31877"/>
    <w:rsid w:val="00D31F27"/>
    <w:rsid w:val="00D31F72"/>
    <w:rsid w:val="00D323C3"/>
    <w:rsid w:val="00D33068"/>
    <w:rsid w:val="00D331CA"/>
    <w:rsid w:val="00D33632"/>
    <w:rsid w:val="00D33741"/>
    <w:rsid w:val="00D33C1D"/>
    <w:rsid w:val="00D33D79"/>
    <w:rsid w:val="00D33E5F"/>
    <w:rsid w:val="00D33EB8"/>
    <w:rsid w:val="00D3456C"/>
    <w:rsid w:val="00D346EF"/>
    <w:rsid w:val="00D348F8"/>
    <w:rsid w:val="00D34EF7"/>
    <w:rsid w:val="00D35317"/>
    <w:rsid w:val="00D358A9"/>
    <w:rsid w:val="00D35B09"/>
    <w:rsid w:val="00D35CF8"/>
    <w:rsid w:val="00D35D93"/>
    <w:rsid w:val="00D35FB0"/>
    <w:rsid w:val="00D3663D"/>
    <w:rsid w:val="00D366ED"/>
    <w:rsid w:val="00D368CA"/>
    <w:rsid w:val="00D36AA4"/>
    <w:rsid w:val="00D36C31"/>
    <w:rsid w:val="00D36CD5"/>
    <w:rsid w:val="00D377C3"/>
    <w:rsid w:val="00D37B17"/>
    <w:rsid w:val="00D37CCF"/>
    <w:rsid w:val="00D4015D"/>
    <w:rsid w:val="00D40381"/>
    <w:rsid w:val="00D403BF"/>
    <w:rsid w:val="00D4063E"/>
    <w:rsid w:val="00D406AD"/>
    <w:rsid w:val="00D4181A"/>
    <w:rsid w:val="00D41E75"/>
    <w:rsid w:val="00D4248B"/>
    <w:rsid w:val="00D4278A"/>
    <w:rsid w:val="00D42AE7"/>
    <w:rsid w:val="00D4318E"/>
    <w:rsid w:val="00D43654"/>
    <w:rsid w:val="00D43F4E"/>
    <w:rsid w:val="00D4436B"/>
    <w:rsid w:val="00D443FB"/>
    <w:rsid w:val="00D445A4"/>
    <w:rsid w:val="00D446F5"/>
    <w:rsid w:val="00D453EA"/>
    <w:rsid w:val="00D45577"/>
    <w:rsid w:val="00D456A0"/>
    <w:rsid w:val="00D45742"/>
    <w:rsid w:val="00D45A61"/>
    <w:rsid w:val="00D45B20"/>
    <w:rsid w:val="00D45B8F"/>
    <w:rsid w:val="00D45BB1"/>
    <w:rsid w:val="00D45C47"/>
    <w:rsid w:val="00D45E49"/>
    <w:rsid w:val="00D45F08"/>
    <w:rsid w:val="00D46367"/>
    <w:rsid w:val="00D464B9"/>
    <w:rsid w:val="00D465BB"/>
    <w:rsid w:val="00D466ED"/>
    <w:rsid w:val="00D466FE"/>
    <w:rsid w:val="00D4687E"/>
    <w:rsid w:val="00D469CF"/>
    <w:rsid w:val="00D46C92"/>
    <w:rsid w:val="00D47238"/>
    <w:rsid w:val="00D4740B"/>
    <w:rsid w:val="00D4743C"/>
    <w:rsid w:val="00D4782B"/>
    <w:rsid w:val="00D47EA0"/>
    <w:rsid w:val="00D502A5"/>
    <w:rsid w:val="00D50C86"/>
    <w:rsid w:val="00D50CAE"/>
    <w:rsid w:val="00D51195"/>
    <w:rsid w:val="00D51252"/>
    <w:rsid w:val="00D5150C"/>
    <w:rsid w:val="00D519C2"/>
    <w:rsid w:val="00D51E4F"/>
    <w:rsid w:val="00D51FFA"/>
    <w:rsid w:val="00D520EE"/>
    <w:rsid w:val="00D520F8"/>
    <w:rsid w:val="00D5216E"/>
    <w:rsid w:val="00D52889"/>
    <w:rsid w:val="00D532DA"/>
    <w:rsid w:val="00D534A5"/>
    <w:rsid w:val="00D53AA7"/>
    <w:rsid w:val="00D53AB9"/>
    <w:rsid w:val="00D53DE0"/>
    <w:rsid w:val="00D53E09"/>
    <w:rsid w:val="00D53FD0"/>
    <w:rsid w:val="00D53FF5"/>
    <w:rsid w:val="00D54006"/>
    <w:rsid w:val="00D5432D"/>
    <w:rsid w:val="00D543DA"/>
    <w:rsid w:val="00D54938"/>
    <w:rsid w:val="00D549DB"/>
    <w:rsid w:val="00D54B18"/>
    <w:rsid w:val="00D54BB9"/>
    <w:rsid w:val="00D54F5F"/>
    <w:rsid w:val="00D55297"/>
    <w:rsid w:val="00D554EE"/>
    <w:rsid w:val="00D55910"/>
    <w:rsid w:val="00D56033"/>
    <w:rsid w:val="00D564CA"/>
    <w:rsid w:val="00D56580"/>
    <w:rsid w:val="00D567CD"/>
    <w:rsid w:val="00D56BB1"/>
    <w:rsid w:val="00D56CA3"/>
    <w:rsid w:val="00D57566"/>
    <w:rsid w:val="00D57C52"/>
    <w:rsid w:val="00D57E7C"/>
    <w:rsid w:val="00D57EC3"/>
    <w:rsid w:val="00D60153"/>
    <w:rsid w:val="00D602A7"/>
    <w:rsid w:val="00D604D3"/>
    <w:rsid w:val="00D6053D"/>
    <w:rsid w:val="00D608FD"/>
    <w:rsid w:val="00D60920"/>
    <w:rsid w:val="00D609CB"/>
    <w:rsid w:val="00D60A1E"/>
    <w:rsid w:val="00D60AB1"/>
    <w:rsid w:val="00D60AD0"/>
    <w:rsid w:val="00D61012"/>
    <w:rsid w:val="00D612AA"/>
    <w:rsid w:val="00D6157F"/>
    <w:rsid w:val="00D616EB"/>
    <w:rsid w:val="00D61C09"/>
    <w:rsid w:val="00D624D4"/>
    <w:rsid w:val="00D62D97"/>
    <w:rsid w:val="00D63001"/>
    <w:rsid w:val="00D63524"/>
    <w:rsid w:val="00D63774"/>
    <w:rsid w:val="00D63A0E"/>
    <w:rsid w:val="00D63A62"/>
    <w:rsid w:val="00D6423C"/>
    <w:rsid w:val="00D642CA"/>
    <w:rsid w:val="00D6470C"/>
    <w:rsid w:val="00D64DDF"/>
    <w:rsid w:val="00D650CA"/>
    <w:rsid w:val="00D655F8"/>
    <w:rsid w:val="00D657D0"/>
    <w:rsid w:val="00D65A5C"/>
    <w:rsid w:val="00D65F3A"/>
    <w:rsid w:val="00D65FF0"/>
    <w:rsid w:val="00D6616F"/>
    <w:rsid w:val="00D66820"/>
    <w:rsid w:val="00D67307"/>
    <w:rsid w:val="00D674EE"/>
    <w:rsid w:val="00D7001C"/>
    <w:rsid w:val="00D701EC"/>
    <w:rsid w:val="00D70265"/>
    <w:rsid w:val="00D70425"/>
    <w:rsid w:val="00D70494"/>
    <w:rsid w:val="00D70A3C"/>
    <w:rsid w:val="00D70CAC"/>
    <w:rsid w:val="00D70EB5"/>
    <w:rsid w:val="00D70F06"/>
    <w:rsid w:val="00D71139"/>
    <w:rsid w:val="00D713AC"/>
    <w:rsid w:val="00D71471"/>
    <w:rsid w:val="00D71A8A"/>
    <w:rsid w:val="00D71BA8"/>
    <w:rsid w:val="00D71F12"/>
    <w:rsid w:val="00D72FDB"/>
    <w:rsid w:val="00D73498"/>
    <w:rsid w:val="00D736B1"/>
    <w:rsid w:val="00D73B32"/>
    <w:rsid w:val="00D73B7A"/>
    <w:rsid w:val="00D73C91"/>
    <w:rsid w:val="00D73E40"/>
    <w:rsid w:val="00D73F92"/>
    <w:rsid w:val="00D74138"/>
    <w:rsid w:val="00D7414D"/>
    <w:rsid w:val="00D741DC"/>
    <w:rsid w:val="00D741FE"/>
    <w:rsid w:val="00D744A5"/>
    <w:rsid w:val="00D745C5"/>
    <w:rsid w:val="00D74E8C"/>
    <w:rsid w:val="00D75165"/>
    <w:rsid w:val="00D75311"/>
    <w:rsid w:val="00D754C9"/>
    <w:rsid w:val="00D757AC"/>
    <w:rsid w:val="00D758FE"/>
    <w:rsid w:val="00D75CE8"/>
    <w:rsid w:val="00D75D60"/>
    <w:rsid w:val="00D75D6E"/>
    <w:rsid w:val="00D75FB1"/>
    <w:rsid w:val="00D75FF0"/>
    <w:rsid w:val="00D76293"/>
    <w:rsid w:val="00D76357"/>
    <w:rsid w:val="00D763CC"/>
    <w:rsid w:val="00D76847"/>
    <w:rsid w:val="00D76863"/>
    <w:rsid w:val="00D7694B"/>
    <w:rsid w:val="00D76EE5"/>
    <w:rsid w:val="00D76F74"/>
    <w:rsid w:val="00D7755E"/>
    <w:rsid w:val="00D775E1"/>
    <w:rsid w:val="00D7799A"/>
    <w:rsid w:val="00D77A7B"/>
    <w:rsid w:val="00D77D8D"/>
    <w:rsid w:val="00D77DDF"/>
    <w:rsid w:val="00D77EF8"/>
    <w:rsid w:val="00D77F12"/>
    <w:rsid w:val="00D801B3"/>
    <w:rsid w:val="00D8099E"/>
    <w:rsid w:val="00D80AD4"/>
    <w:rsid w:val="00D80BCC"/>
    <w:rsid w:val="00D80C31"/>
    <w:rsid w:val="00D80E4C"/>
    <w:rsid w:val="00D80E9C"/>
    <w:rsid w:val="00D80FD9"/>
    <w:rsid w:val="00D8173B"/>
    <w:rsid w:val="00D81744"/>
    <w:rsid w:val="00D825B5"/>
    <w:rsid w:val="00D82773"/>
    <w:rsid w:val="00D82C72"/>
    <w:rsid w:val="00D82F80"/>
    <w:rsid w:val="00D83022"/>
    <w:rsid w:val="00D833E5"/>
    <w:rsid w:val="00D835B0"/>
    <w:rsid w:val="00D8394C"/>
    <w:rsid w:val="00D84287"/>
    <w:rsid w:val="00D8454B"/>
    <w:rsid w:val="00D846CD"/>
    <w:rsid w:val="00D848DA"/>
    <w:rsid w:val="00D848F9"/>
    <w:rsid w:val="00D84D57"/>
    <w:rsid w:val="00D85060"/>
    <w:rsid w:val="00D851AB"/>
    <w:rsid w:val="00D85C12"/>
    <w:rsid w:val="00D85C82"/>
    <w:rsid w:val="00D860D0"/>
    <w:rsid w:val="00D865C5"/>
    <w:rsid w:val="00D86949"/>
    <w:rsid w:val="00D86AAC"/>
    <w:rsid w:val="00D871C9"/>
    <w:rsid w:val="00D871D9"/>
    <w:rsid w:val="00D87C21"/>
    <w:rsid w:val="00D900F8"/>
    <w:rsid w:val="00D90703"/>
    <w:rsid w:val="00D908A9"/>
    <w:rsid w:val="00D9090F"/>
    <w:rsid w:val="00D90955"/>
    <w:rsid w:val="00D90A48"/>
    <w:rsid w:val="00D90AEA"/>
    <w:rsid w:val="00D910BA"/>
    <w:rsid w:val="00D913A3"/>
    <w:rsid w:val="00D91CA9"/>
    <w:rsid w:val="00D91DBF"/>
    <w:rsid w:val="00D91E32"/>
    <w:rsid w:val="00D9252B"/>
    <w:rsid w:val="00D92F01"/>
    <w:rsid w:val="00D9397D"/>
    <w:rsid w:val="00D93AD1"/>
    <w:rsid w:val="00D93D8E"/>
    <w:rsid w:val="00D9413A"/>
    <w:rsid w:val="00D94175"/>
    <w:rsid w:val="00D94602"/>
    <w:rsid w:val="00D946AF"/>
    <w:rsid w:val="00D94D16"/>
    <w:rsid w:val="00D955F8"/>
    <w:rsid w:val="00D95D7A"/>
    <w:rsid w:val="00D96125"/>
    <w:rsid w:val="00D961F6"/>
    <w:rsid w:val="00D96302"/>
    <w:rsid w:val="00D970C8"/>
    <w:rsid w:val="00D975C9"/>
    <w:rsid w:val="00D976CB"/>
    <w:rsid w:val="00D97790"/>
    <w:rsid w:val="00D97B39"/>
    <w:rsid w:val="00D97B45"/>
    <w:rsid w:val="00D97D5F"/>
    <w:rsid w:val="00D97EC0"/>
    <w:rsid w:val="00DA0162"/>
    <w:rsid w:val="00DA01BE"/>
    <w:rsid w:val="00DA0516"/>
    <w:rsid w:val="00DA056F"/>
    <w:rsid w:val="00DA07DA"/>
    <w:rsid w:val="00DA0871"/>
    <w:rsid w:val="00DA0A5F"/>
    <w:rsid w:val="00DA0E15"/>
    <w:rsid w:val="00DA1355"/>
    <w:rsid w:val="00DA1C83"/>
    <w:rsid w:val="00DA2167"/>
    <w:rsid w:val="00DA249C"/>
    <w:rsid w:val="00DA2A77"/>
    <w:rsid w:val="00DA2A89"/>
    <w:rsid w:val="00DA2C1D"/>
    <w:rsid w:val="00DA2F39"/>
    <w:rsid w:val="00DA303C"/>
    <w:rsid w:val="00DA3C04"/>
    <w:rsid w:val="00DA3EB2"/>
    <w:rsid w:val="00DA3FD1"/>
    <w:rsid w:val="00DA4001"/>
    <w:rsid w:val="00DA407C"/>
    <w:rsid w:val="00DA42E1"/>
    <w:rsid w:val="00DA4577"/>
    <w:rsid w:val="00DA462D"/>
    <w:rsid w:val="00DA4A2B"/>
    <w:rsid w:val="00DA4B31"/>
    <w:rsid w:val="00DA4FDF"/>
    <w:rsid w:val="00DA5120"/>
    <w:rsid w:val="00DA56A9"/>
    <w:rsid w:val="00DA57BA"/>
    <w:rsid w:val="00DA598C"/>
    <w:rsid w:val="00DA59FF"/>
    <w:rsid w:val="00DA5FB6"/>
    <w:rsid w:val="00DA67D5"/>
    <w:rsid w:val="00DA69B3"/>
    <w:rsid w:val="00DA6FA3"/>
    <w:rsid w:val="00DA7664"/>
    <w:rsid w:val="00DA7798"/>
    <w:rsid w:val="00DA7875"/>
    <w:rsid w:val="00DA7BA2"/>
    <w:rsid w:val="00DA7CF9"/>
    <w:rsid w:val="00DA7E20"/>
    <w:rsid w:val="00DA7EDD"/>
    <w:rsid w:val="00DB008F"/>
    <w:rsid w:val="00DB0120"/>
    <w:rsid w:val="00DB02D5"/>
    <w:rsid w:val="00DB0807"/>
    <w:rsid w:val="00DB08BA"/>
    <w:rsid w:val="00DB0F32"/>
    <w:rsid w:val="00DB11B8"/>
    <w:rsid w:val="00DB12A8"/>
    <w:rsid w:val="00DB202F"/>
    <w:rsid w:val="00DB20E9"/>
    <w:rsid w:val="00DB2227"/>
    <w:rsid w:val="00DB2BFB"/>
    <w:rsid w:val="00DB2D2A"/>
    <w:rsid w:val="00DB3070"/>
    <w:rsid w:val="00DB3258"/>
    <w:rsid w:val="00DB3839"/>
    <w:rsid w:val="00DB3FD7"/>
    <w:rsid w:val="00DB40B7"/>
    <w:rsid w:val="00DB4439"/>
    <w:rsid w:val="00DB4495"/>
    <w:rsid w:val="00DB49B6"/>
    <w:rsid w:val="00DB5030"/>
    <w:rsid w:val="00DB50AD"/>
    <w:rsid w:val="00DB5187"/>
    <w:rsid w:val="00DB51AB"/>
    <w:rsid w:val="00DB5483"/>
    <w:rsid w:val="00DB591A"/>
    <w:rsid w:val="00DB5C63"/>
    <w:rsid w:val="00DB6234"/>
    <w:rsid w:val="00DB6332"/>
    <w:rsid w:val="00DB65AB"/>
    <w:rsid w:val="00DB65B9"/>
    <w:rsid w:val="00DB6668"/>
    <w:rsid w:val="00DB669D"/>
    <w:rsid w:val="00DB678D"/>
    <w:rsid w:val="00DB6B97"/>
    <w:rsid w:val="00DB6D19"/>
    <w:rsid w:val="00DB72E2"/>
    <w:rsid w:val="00DB78EB"/>
    <w:rsid w:val="00DB7C7B"/>
    <w:rsid w:val="00DC00FC"/>
    <w:rsid w:val="00DC020F"/>
    <w:rsid w:val="00DC03B4"/>
    <w:rsid w:val="00DC05C8"/>
    <w:rsid w:val="00DC0600"/>
    <w:rsid w:val="00DC06D4"/>
    <w:rsid w:val="00DC09FD"/>
    <w:rsid w:val="00DC0A43"/>
    <w:rsid w:val="00DC0AB4"/>
    <w:rsid w:val="00DC0B5E"/>
    <w:rsid w:val="00DC0CD0"/>
    <w:rsid w:val="00DC0CE6"/>
    <w:rsid w:val="00DC0E85"/>
    <w:rsid w:val="00DC12A5"/>
    <w:rsid w:val="00DC1573"/>
    <w:rsid w:val="00DC1952"/>
    <w:rsid w:val="00DC2893"/>
    <w:rsid w:val="00DC2A6D"/>
    <w:rsid w:val="00DC2C82"/>
    <w:rsid w:val="00DC2D06"/>
    <w:rsid w:val="00DC2D90"/>
    <w:rsid w:val="00DC303D"/>
    <w:rsid w:val="00DC3409"/>
    <w:rsid w:val="00DC3455"/>
    <w:rsid w:val="00DC37E6"/>
    <w:rsid w:val="00DC3A02"/>
    <w:rsid w:val="00DC4062"/>
    <w:rsid w:val="00DC4063"/>
    <w:rsid w:val="00DC4089"/>
    <w:rsid w:val="00DC433C"/>
    <w:rsid w:val="00DC4432"/>
    <w:rsid w:val="00DC4866"/>
    <w:rsid w:val="00DC4868"/>
    <w:rsid w:val="00DC4E3E"/>
    <w:rsid w:val="00DC52A9"/>
    <w:rsid w:val="00DC54DC"/>
    <w:rsid w:val="00DC5508"/>
    <w:rsid w:val="00DC55D6"/>
    <w:rsid w:val="00DC5651"/>
    <w:rsid w:val="00DC56E1"/>
    <w:rsid w:val="00DC5897"/>
    <w:rsid w:val="00DC5D0B"/>
    <w:rsid w:val="00DC5FC3"/>
    <w:rsid w:val="00DC6011"/>
    <w:rsid w:val="00DC64DB"/>
    <w:rsid w:val="00DC64F1"/>
    <w:rsid w:val="00DC682B"/>
    <w:rsid w:val="00DC6BFC"/>
    <w:rsid w:val="00DC6C8C"/>
    <w:rsid w:val="00DC7388"/>
    <w:rsid w:val="00DC7B90"/>
    <w:rsid w:val="00DC7D8A"/>
    <w:rsid w:val="00DC7E35"/>
    <w:rsid w:val="00DD02E9"/>
    <w:rsid w:val="00DD0527"/>
    <w:rsid w:val="00DD0572"/>
    <w:rsid w:val="00DD06C4"/>
    <w:rsid w:val="00DD08D1"/>
    <w:rsid w:val="00DD0B98"/>
    <w:rsid w:val="00DD126A"/>
    <w:rsid w:val="00DD12B9"/>
    <w:rsid w:val="00DD1590"/>
    <w:rsid w:val="00DD1F57"/>
    <w:rsid w:val="00DD212A"/>
    <w:rsid w:val="00DD217B"/>
    <w:rsid w:val="00DD22F9"/>
    <w:rsid w:val="00DD240B"/>
    <w:rsid w:val="00DD244B"/>
    <w:rsid w:val="00DD2969"/>
    <w:rsid w:val="00DD2993"/>
    <w:rsid w:val="00DD2C06"/>
    <w:rsid w:val="00DD334B"/>
    <w:rsid w:val="00DD34A6"/>
    <w:rsid w:val="00DD39FC"/>
    <w:rsid w:val="00DD3B69"/>
    <w:rsid w:val="00DD44FD"/>
    <w:rsid w:val="00DD45A9"/>
    <w:rsid w:val="00DD472C"/>
    <w:rsid w:val="00DD47DE"/>
    <w:rsid w:val="00DD4917"/>
    <w:rsid w:val="00DD4A9D"/>
    <w:rsid w:val="00DD4B89"/>
    <w:rsid w:val="00DD50E2"/>
    <w:rsid w:val="00DD523E"/>
    <w:rsid w:val="00DD5272"/>
    <w:rsid w:val="00DD5564"/>
    <w:rsid w:val="00DD5F1F"/>
    <w:rsid w:val="00DD5F3B"/>
    <w:rsid w:val="00DD62B1"/>
    <w:rsid w:val="00DD638F"/>
    <w:rsid w:val="00DD699A"/>
    <w:rsid w:val="00DD6B25"/>
    <w:rsid w:val="00DD6ED1"/>
    <w:rsid w:val="00DD7148"/>
    <w:rsid w:val="00DD7254"/>
    <w:rsid w:val="00DD73C0"/>
    <w:rsid w:val="00DD7670"/>
    <w:rsid w:val="00DD770F"/>
    <w:rsid w:val="00DD776C"/>
    <w:rsid w:val="00DD79C2"/>
    <w:rsid w:val="00DD7AA9"/>
    <w:rsid w:val="00DD7C97"/>
    <w:rsid w:val="00DE02D2"/>
    <w:rsid w:val="00DE0324"/>
    <w:rsid w:val="00DE072E"/>
    <w:rsid w:val="00DE0B8B"/>
    <w:rsid w:val="00DE1135"/>
    <w:rsid w:val="00DE1195"/>
    <w:rsid w:val="00DE11C7"/>
    <w:rsid w:val="00DE1740"/>
    <w:rsid w:val="00DE1975"/>
    <w:rsid w:val="00DE2412"/>
    <w:rsid w:val="00DE2B79"/>
    <w:rsid w:val="00DE2C5A"/>
    <w:rsid w:val="00DE2EDC"/>
    <w:rsid w:val="00DE3298"/>
    <w:rsid w:val="00DE3513"/>
    <w:rsid w:val="00DE3723"/>
    <w:rsid w:val="00DE376B"/>
    <w:rsid w:val="00DE39E4"/>
    <w:rsid w:val="00DE3AEE"/>
    <w:rsid w:val="00DE3DB2"/>
    <w:rsid w:val="00DE4395"/>
    <w:rsid w:val="00DE441E"/>
    <w:rsid w:val="00DE4D22"/>
    <w:rsid w:val="00DE54D0"/>
    <w:rsid w:val="00DE5971"/>
    <w:rsid w:val="00DE5E11"/>
    <w:rsid w:val="00DE5F19"/>
    <w:rsid w:val="00DE605D"/>
    <w:rsid w:val="00DE61DD"/>
    <w:rsid w:val="00DE61FC"/>
    <w:rsid w:val="00DE65D6"/>
    <w:rsid w:val="00DE69A2"/>
    <w:rsid w:val="00DE6AC3"/>
    <w:rsid w:val="00DE6B56"/>
    <w:rsid w:val="00DE6B90"/>
    <w:rsid w:val="00DE6D3A"/>
    <w:rsid w:val="00DE6D8B"/>
    <w:rsid w:val="00DE6F9F"/>
    <w:rsid w:val="00DE74BA"/>
    <w:rsid w:val="00DE74EC"/>
    <w:rsid w:val="00DE79FC"/>
    <w:rsid w:val="00DE7CC9"/>
    <w:rsid w:val="00DF028E"/>
    <w:rsid w:val="00DF0AA4"/>
    <w:rsid w:val="00DF0AE0"/>
    <w:rsid w:val="00DF0D4B"/>
    <w:rsid w:val="00DF1350"/>
    <w:rsid w:val="00DF13D2"/>
    <w:rsid w:val="00DF153A"/>
    <w:rsid w:val="00DF1739"/>
    <w:rsid w:val="00DF199E"/>
    <w:rsid w:val="00DF1F48"/>
    <w:rsid w:val="00DF21BC"/>
    <w:rsid w:val="00DF23AE"/>
    <w:rsid w:val="00DF2D6D"/>
    <w:rsid w:val="00DF3240"/>
    <w:rsid w:val="00DF32FF"/>
    <w:rsid w:val="00DF3658"/>
    <w:rsid w:val="00DF38EA"/>
    <w:rsid w:val="00DF3D1A"/>
    <w:rsid w:val="00DF3F3F"/>
    <w:rsid w:val="00DF4038"/>
    <w:rsid w:val="00DF4382"/>
    <w:rsid w:val="00DF4624"/>
    <w:rsid w:val="00DF4B35"/>
    <w:rsid w:val="00DF4F72"/>
    <w:rsid w:val="00DF50A7"/>
    <w:rsid w:val="00DF5663"/>
    <w:rsid w:val="00DF5C30"/>
    <w:rsid w:val="00DF5C91"/>
    <w:rsid w:val="00DF5DA2"/>
    <w:rsid w:val="00DF5DE2"/>
    <w:rsid w:val="00DF6002"/>
    <w:rsid w:val="00DF6549"/>
    <w:rsid w:val="00DF69A0"/>
    <w:rsid w:val="00DF6EC5"/>
    <w:rsid w:val="00DF7145"/>
    <w:rsid w:val="00DF748B"/>
    <w:rsid w:val="00DF77E5"/>
    <w:rsid w:val="00DF7B0A"/>
    <w:rsid w:val="00DF7B4E"/>
    <w:rsid w:val="00DF7B72"/>
    <w:rsid w:val="00DF7CB1"/>
    <w:rsid w:val="00DF7CB2"/>
    <w:rsid w:val="00DF7FE6"/>
    <w:rsid w:val="00E00056"/>
    <w:rsid w:val="00E00075"/>
    <w:rsid w:val="00E00720"/>
    <w:rsid w:val="00E00F89"/>
    <w:rsid w:val="00E01267"/>
    <w:rsid w:val="00E01270"/>
    <w:rsid w:val="00E01E6D"/>
    <w:rsid w:val="00E01ED2"/>
    <w:rsid w:val="00E02046"/>
    <w:rsid w:val="00E02205"/>
    <w:rsid w:val="00E022DA"/>
    <w:rsid w:val="00E02432"/>
    <w:rsid w:val="00E02748"/>
    <w:rsid w:val="00E02EAD"/>
    <w:rsid w:val="00E0315A"/>
    <w:rsid w:val="00E03AF9"/>
    <w:rsid w:val="00E03DE5"/>
    <w:rsid w:val="00E03E7E"/>
    <w:rsid w:val="00E03EA9"/>
    <w:rsid w:val="00E040DA"/>
    <w:rsid w:val="00E0429F"/>
    <w:rsid w:val="00E04996"/>
    <w:rsid w:val="00E050CE"/>
    <w:rsid w:val="00E05143"/>
    <w:rsid w:val="00E057B9"/>
    <w:rsid w:val="00E05CCB"/>
    <w:rsid w:val="00E05DA5"/>
    <w:rsid w:val="00E05DB1"/>
    <w:rsid w:val="00E05DFD"/>
    <w:rsid w:val="00E06016"/>
    <w:rsid w:val="00E0627B"/>
    <w:rsid w:val="00E06416"/>
    <w:rsid w:val="00E06907"/>
    <w:rsid w:val="00E0695C"/>
    <w:rsid w:val="00E06A02"/>
    <w:rsid w:val="00E06B08"/>
    <w:rsid w:val="00E06BE2"/>
    <w:rsid w:val="00E071EA"/>
    <w:rsid w:val="00E0759A"/>
    <w:rsid w:val="00E076C7"/>
    <w:rsid w:val="00E076CC"/>
    <w:rsid w:val="00E0775E"/>
    <w:rsid w:val="00E07C7A"/>
    <w:rsid w:val="00E07D30"/>
    <w:rsid w:val="00E07EC5"/>
    <w:rsid w:val="00E07F39"/>
    <w:rsid w:val="00E10370"/>
    <w:rsid w:val="00E103F3"/>
    <w:rsid w:val="00E104E2"/>
    <w:rsid w:val="00E10894"/>
    <w:rsid w:val="00E10902"/>
    <w:rsid w:val="00E10F1C"/>
    <w:rsid w:val="00E112DB"/>
    <w:rsid w:val="00E11CF8"/>
    <w:rsid w:val="00E127CE"/>
    <w:rsid w:val="00E128D7"/>
    <w:rsid w:val="00E12D63"/>
    <w:rsid w:val="00E12DB0"/>
    <w:rsid w:val="00E133FA"/>
    <w:rsid w:val="00E13AA4"/>
    <w:rsid w:val="00E13DCE"/>
    <w:rsid w:val="00E13FBE"/>
    <w:rsid w:val="00E140E3"/>
    <w:rsid w:val="00E1433E"/>
    <w:rsid w:val="00E1467F"/>
    <w:rsid w:val="00E14C63"/>
    <w:rsid w:val="00E14DBF"/>
    <w:rsid w:val="00E150B6"/>
    <w:rsid w:val="00E151C0"/>
    <w:rsid w:val="00E157BA"/>
    <w:rsid w:val="00E157D5"/>
    <w:rsid w:val="00E15865"/>
    <w:rsid w:val="00E158F4"/>
    <w:rsid w:val="00E16164"/>
    <w:rsid w:val="00E16312"/>
    <w:rsid w:val="00E163B6"/>
    <w:rsid w:val="00E163C5"/>
    <w:rsid w:val="00E1668F"/>
    <w:rsid w:val="00E16966"/>
    <w:rsid w:val="00E1697B"/>
    <w:rsid w:val="00E169BB"/>
    <w:rsid w:val="00E16BE8"/>
    <w:rsid w:val="00E16C20"/>
    <w:rsid w:val="00E17254"/>
    <w:rsid w:val="00E173CF"/>
    <w:rsid w:val="00E17886"/>
    <w:rsid w:val="00E17D05"/>
    <w:rsid w:val="00E17E7B"/>
    <w:rsid w:val="00E202AC"/>
    <w:rsid w:val="00E20413"/>
    <w:rsid w:val="00E2093A"/>
    <w:rsid w:val="00E21247"/>
    <w:rsid w:val="00E21403"/>
    <w:rsid w:val="00E214D9"/>
    <w:rsid w:val="00E21D0A"/>
    <w:rsid w:val="00E220BF"/>
    <w:rsid w:val="00E2376D"/>
    <w:rsid w:val="00E2378C"/>
    <w:rsid w:val="00E23970"/>
    <w:rsid w:val="00E23CEE"/>
    <w:rsid w:val="00E23DE1"/>
    <w:rsid w:val="00E2460E"/>
    <w:rsid w:val="00E24956"/>
    <w:rsid w:val="00E25480"/>
    <w:rsid w:val="00E25737"/>
    <w:rsid w:val="00E258C6"/>
    <w:rsid w:val="00E25A73"/>
    <w:rsid w:val="00E25E93"/>
    <w:rsid w:val="00E25ED0"/>
    <w:rsid w:val="00E26137"/>
    <w:rsid w:val="00E26983"/>
    <w:rsid w:val="00E26FF6"/>
    <w:rsid w:val="00E27029"/>
    <w:rsid w:val="00E27680"/>
    <w:rsid w:val="00E276C0"/>
    <w:rsid w:val="00E2770A"/>
    <w:rsid w:val="00E27A37"/>
    <w:rsid w:val="00E304B2"/>
    <w:rsid w:val="00E3055E"/>
    <w:rsid w:val="00E30B09"/>
    <w:rsid w:val="00E30DF2"/>
    <w:rsid w:val="00E30F7A"/>
    <w:rsid w:val="00E3142E"/>
    <w:rsid w:val="00E31940"/>
    <w:rsid w:val="00E31D33"/>
    <w:rsid w:val="00E31ED4"/>
    <w:rsid w:val="00E325E1"/>
    <w:rsid w:val="00E326AB"/>
    <w:rsid w:val="00E326B1"/>
    <w:rsid w:val="00E328BE"/>
    <w:rsid w:val="00E32999"/>
    <w:rsid w:val="00E329B4"/>
    <w:rsid w:val="00E32A85"/>
    <w:rsid w:val="00E32E6A"/>
    <w:rsid w:val="00E3348C"/>
    <w:rsid w:val="00E334AB"/>
    <w:rsid w:val="00E33634"/>
    <w:rsid w:val="00E33B70"/>
    <w:rsid w:val="00E343E6"/>
    <w:rsid w:val="00E344A2"/>
    <w:rsid w:val="00E34800"/>
    <w:rsid w:val="00E34A00"/>
    <w:rsid w:val="00E34FB1"/>
    <w:rsid w:val="00E35341"/>
    <w:rsid w:val="00E35453"/>
    <w:rsid w:val="00E35648"/>
    <w:rsid w:val="00E356F6"/>
    <w:rsid w:val="00E35720"/>
    <w:rsid w:val="00E3582C"/>
    <w:rsid w:val="00E35D21"/>
    <w:rsid w:val="00E361D2"/>
    <w:rsid w:val="00E3691E"/>
    <w:rsid w:val="00E36BED"/>
    <w:rsid w:val="00E36CAA"/>
    <w:rsid w:val="00E36DEC"/>
    <w:rsid w:val="00E3710B"/>
    <w:rsid w:val="00E374A2"/>
    <w:rsid w:val="00E374E5"/>
    <w:rsid w:val="00E37590"/>
    <w:rsid w:val="00E376CA"/>
    <w:rsid w:val="00E37E05"/>
    <w:rsid w:val="00E37E08"/>
    <w:rsid w:val="00E37F17"/>
    <w:rsid w:val="00E4000E"/>
    <w:rsid w:val="00E404DD"/>
    <w:rsid w:val="00E409C0"/>
    <w:rsid w:val="00E40AFC"/>
    <w:rsid w:val="00E40CF7"/>
    <w:rsid w:val="00E412E4"/>
    <w:rsid w:val="00E4139E"/>
    <w:rsid w:val="00E4158C"/>
    <w:rsid w:val="00E4169B"/>
    <w:rsid w:val="00E41846"/>
    <w:rsid w:val="00E41871"/>
    <w:rsid w:val="00E418AE"/>
    <w:rsid w:val="00E41D6C"/>
    <w:rsid w:val="00E41E92"/>
    <w:rsid w:val="00E42114"/>
    <w:rsid w:val="00E426FF"/>
    <w:rsid w:val="00E42C27"/>
    <w:rsid w:val="00E4306F"/>
    <w:rsid w:val="00E4327B"/>
    <w:rsid w:val="00E43B9E"/>
    <w:rsid w:val="00E43E90"/>
    <w:rsid w:val="00E4437A"/>
    <w:rsid w:val="00E4459F"/>
    <w:rsid w:val="00E44E4A"/>
    <w:rsid w:val="00E44F72"/>
    <w:rsid w:val="00E4515F"/>
    <w:rsid w:val="00E45796"/>
    <w:rsid w:val="00E45BD5"/>
    <w:rsid w:val="00E45CCE"/>
    <w:rsid w:val="00E45D58"/>
    <w:rsid w:val="00E45FAE"/>
    <w:rsid w:val="00E46164"/>
    <w:rsid w:val="00E46740"/>
    <w:rsid w:val="00E46A17"/>
    <w:rsid w:val="00E46C1D"/>
    <w:rsid w:val="00E47621"/>
    <w:rsid w:val="00E5040D"/>
    <w:rsid w:val="00E508DE"/>
    <w:rsid w:val="00E5145D"/>
    <w:rsid w:val="00E51660"/>
    <w:rsid w:val="00E5184E"/>
    <w:rsid w:val="00E51C30"/>
    <w:rsid w:val="00E51E2A"/>
    <w:rsid w:val="00E523C9"/>
    <w:rsid w:val="00E527E5"/>
    <w:rsid w:val="00E52889"/>
    <w:rsid w:val="00E52BFB"/>
    <w:rsid w:val="00E52ECC"/>
    <w:rsid w:val="00E53442"/>
    <w:rsid w:val="00E53693"/>
    <w:rsid w:val="00E53B19"/>
    <w:rsid w:val="00E5409F"/>
    <w:rsid w:val="00E544B2"/>
    <w:rsid w:val="00E5460D"/>
    <w:rsid w:val="00E5461B"/>
    <w:rsid w:val="00E5465E"/>
    <w:rsid w:val="00E54887"/>
    <w:rsid w:val="00E5499C"/>
    <w:rsid w:val="00E54A40"/>
    <w:rsid w:val="00E54CCD"/>
    <w:rsid w:val="00E54D08"/>
    <w:rsid w:val="00E555FE"/>
    <w:rsid w:val="00E55AD8"/>
    <w:rsid w:val="00E55E17"/>
    <w:rsid w:val="00E55EDA"/>
    <w:rsid w:val="00E56173"/>
    <w:rsid w:val="00E57402"/>
    <w:rsid w:val="00E5760B"/>
    <w:rsid w:val="00E57C65"/>
    <w:rsid w:val="00E60065"/>
    <w:rsid w:val="00E601B2"/>
    <w:rsid w:val="00E60248"/>
    <w:rsid w:val="00E6062D"/>
    <w:rsid w:val="00E6063C"/>
    <w:rsid w:val="00E60C61"/>
    <w:rsid w:val="00E60CC6"/>
    <w:rsid w:val="00E60D30"/>
    <w:rsid w:val="00E61211"/>
    <w:rsid w:val="00E614AF"/>
    <w:rsid w:val="00E61B83"/>
    <w:rsid w:val="00E61BDA"/>
    <w:rsid w:val="00E61F4B"/>
    <w:rsid w:val="00E61FED"/>
    <w:rsid w:val="00E62163"/>
    <w:rsid w:val="00E62167"/>
    <w:rsid w:val="00E6236C"/>
    <w:rsid w:val="00E62410"/>
    <w:rsid w:val="00E6264D"/>
    <w:rsid w:val="00E626A1"/>
    <w:rsid w:val="00E62A44"/>
    <w:rsid w:val="00E63067"/>
    <w:rsid w:val="00E63993"/>
    <w:rsid w:val="00E63B72"/>
    <w:rsid w:val="00E64361"/>
    <w:rsid w:val="00E644B0"/>
    <w:rsid w:val="00E6468A"/>
    <w:rsid w:val="00E6477F"/>
    <w:rsid w:val="00E65405"/>
    <w:rsid w:val="00E6596C"/>
    <w:rsid w:val="00E65BFC"/>
    <w:rsid w:val="00E65EC2"/>
    <w:rsid w:val="00E663EA"/>
    <w:rsid w:val="00E6651F"/>
    <w:rsid w:val="00E66759"/>
    <w:rsid w:val="00E66827"/>
    <w:rsid w:val="00E66BED"/>
    <w:rsid w:val="00E66F6D"/>
    <w:rsid w:val="00E67E37"/>
    <w:rsid w:val="00E67F13"/>
    <w:rsid w:val="00E70312"/>
    <w:rsid w:val="00E7092A"/>
    <w:rsid w:val="00E70AA9"/>
    <w:rsid w:val="00E70ABD"/>
    <w:rsid w:val="00E70AF7"/>
    <w:rsid w:val="00E70F7A"/>
    <w:rsid w:val="00E710E2"/>
    <w:rsid w:val="00E712EC"/>
    <w:rsid w:val="00E71376"/>
    <w:rsid w:val="00E71806"/>
    <w:rsid w:val="00E71D1C"/>
    <w:rsid w:val="00E71D5A"/>
    <w:rsid w:val="00E724CB"/>
    <w:rsid w:val="00E72901"/>
    <w:rsid w:val="00E73046"/>
    <w:rsid w:val="00E732D4"/>
    <w:rsid w:val="00E736D8"/>
    <w:rsid w:val="00E73737"/>
    <w:rsid w:val="00E73842"/>
    <w:rsid w:val="00E739F5"/>
    <w:rsid w:val="00E73BBC"/>
    <w:rsid w:val="00E74163"/>
    <w:rsid w:val="00E74769"/>
    <w:rsid w:val="00E74D1C"/>
    <w:rsid w:val="00E7516C"/>
    <w:rsid w:val="00E75445"/>
    <w:rsid w:val="00E7569F"/>
    <w:rsid w:val="00E75AAF"/>
    <w:rsid w:val="00E75D26"/>
    <w:rsid w:val="00E75DEC"/>
    <w:rsid w:val="00E761B8"/>
    <w:rsid w:val="00E764A8"/>
    <w:rsid w:val="00E76503"/>
    <w:rsid w:val="00E76616"/>
    <w:rsid w:val="00E7699C"/>
    <w:rsid w:val="00E770E6"/>
    <w:rsid w:val="00E77372"/>
    <w:rsid w:val="00E7786D"/>
    <w:rsid w:val="00E77C21"/>
    <w:rsid w:val="00E8039D"/>
    <w:rsid w:val="00E804D5"/>
    <w:rsid w:val="00E80608"/>
    <w:rsid w:val="00E80C3B"/>
    <w:rsid w:val="00E80D86"/>
    <w:rsid w:val="00E80D90"/>
    <w:rsid w:val="00E81353"/>
    <w:rsid w:val="00E81431"/>
    <w:rsid w:val="00E819CC"/>
    <w:rsid w:val="00E819D0"/>
    <w:rsid w:val="00E81BB7"/>
    <w:rsid w:val="00E8227C"/>
    <w:rsid w:val="00E824AA"/>
    <w:rsid w:val="00E82994"/>
    <w:rsid w:val="00E82E74"/>
    <w:rsid w:val="00E8344E"/>
    <w:rsid w:val="00E836E3"/>
    <w:rsid w:val="00E838A8"/>
    <w:rsid w:val="00E83C0D"/>
    <w:rsid w:val="00E83C7D"/>
    <w:rsid w:val="00E83D91"/>
    <w:rsid w:val="00E84461"/>
    <w:rsid w:val="00E84871"/>
    <w:rsid w:val="00E84CCF"/>
    <w:rsid w:val="00E85314"/>
    <w:rsid w:val="00E85513"/>
    <w:rsid w:val="00E8555C"/>
    <w:rsid w:val="00E8594E"/>
    <w:rsid w:val="00E85A54"/>
    <w:rsid w:val="00E85CCB"/>
    <w:rsid w:val="00E85D79"/>
    <w:rsid w:val="00E86B5E"/>
    <w:rsid w:val="00E86BD6"/>
    <w:rsid w:val="00E86D87"/>
    <w:rsid w:val="00E871B6"/>
    <w:rsid w:val="00E8725D"/>
    <w:rsid w:val="00E872DD"/>
    <w:rsid w:val="00E87586"/>
    <w:rsid w:val="00E87797"/>
    <w:rsid w:val="00E87880"/>
    <w:rsid w:val="00E87A45"/>
    <w:rsid w:val="00E87F86"/>
    <w:rsid w:val="00E9000B"/>
    <w:rsid w:val="00E9075A"/>
    <w:rsid w:val="00E90C44"/>
    <w:rsid w:val="00E915F9"/>
    <w:rsid w:val="00E9168D"/>
    <w:rsid w:val="00E919AB"/>
    <w:rsid w:val="00E91A05"/>
    <w:rsid w:val="00E920BE"/>
    <w:rsid w:val="00E92448"/>
    <w:rsid w:val="00E9276C"/>
    <w:rsid w:val="00E928B2"/>
    <w:rsid w:val="00E928E9"/>
    <w:rsid w:val="00E92A27"/>
    <w:rsid w:val="00E92B3F"/>
    <w:rsid w:val="00E92D1F"/>
    <w:rsid w:val="00E92EDE"/>
    <w:rsid w:val="00E930DC"/>
    <w:rsid w:val="00E9336F"/>
    <w:rsid w:val="00E934BE"/>
    <w:rsid w:val="00E934D6"/>
    <w:rsid w:val="00E93DFE"/>
    <w:rsid w:val="00E9454C"/>
    <w:rsid w:val="00E949BE"/>
    <w:rsid w:val="00E94DEB"/>
    <w:rsid w:val="00E94DF7"/>
    <w:rsid w:val="00E94F7C"/>
    <w:rsid w:val="00E9589B"/>
    <w:rsid w:val="00E95B67"/>
    <w:rsid w:val="00E95FE4"/>
    <w:rsid w:val="00E9601A"/>
    <w:rsid w:val="00E9602C"/>
    <w:rsid w:val="00E967B9"/>
    <w:rsid w:val="00E969F7"/>
    <w:rsid w:val="00E96B4B"/>
    <w:rsid w:val="00E96DA3"/>
    <w:rsid w:val="00E9717B"/>
    <w:rsid w:val="00E978EF"/>
    <w:rsid w:val="00EA0238"/>
    <w:rsid w:val="00EA026E"/>
    <w:rsid w:val="00EA0398"/>
    <w:rsid w:val="00EA0750"/>
    <w:rsid w:val="00EA0AC9"/>
    <w:rsid w:val="00EA0BA1"/>
    <w:rsid w:val="00EA0C4C"/>
    <w:rsid w:val="00EA1112"/>
    <w:rsid w:val="00EA112C"/>
    <w:rsid w:val="00EA142C"/>
    <w:rsid w:val="00EA24C5"/>
    <w:rsid w:val="00EA297B"/>
    <w:rsid w:val="00EA2DC0"/>
    <w:rsid w:val="00EA32BD"/>
    <w:rsid w:val="00EA3306"/>
    <w:rsid w:val="00EA331F"/>
    <w:rsid w:val="00EA3483"/>
    <w:rsid w:val="00EA3854"/>
    <w:rsid w:val="00EA3C4B"/>
    <w:rsid w:val="00EA42F2"/>
    <w:rsid w:val="00EA46B4"/>
    <w:rsid w:val="00EA47B0"/>
    <w:rsid w:val="00EA4A90"/>
    <w:rsid w:val="00EA4BB7"/>
    <w:rsid w:val="00EA54E4"/>
    <w:rsid w:val="00EA557B"/>
    <w:rsid w:val="00EA5676"/>
    <w:rsid w:val="00EA5F96"/>
    <w:rsid w:val="00EA6353"/>
    <w:rsid w:val="00EA644E"/>
    <w:rsid w:val="00EA6783"/>
    <w:rsid w:val="00EA6E4C"/>
    <w:rsid w:val="00EA71F9"/>
    <w:rsid w:val="00EA7235"/>
    <w:rsid w:val="00EA7453"/>
    <w:rsid w:val="00EA7705"/>
    <w:rsid w:val="00EA771C"/>
    <w:rsid w:val="00EA7D20"/>
    <w:rsid w:val="00EA7D72"/>
    <w:rsid w:val="00EA7F5F"/>
    <w:rsid w:val="00EB0323"/>
    <w:rsid w:val="00EB0639"/>
    <w:rsid w:val="00EB0E5A"/>
    <w:rsid w:val="00EB0FC7"/>
    <w:rsid w:val="00EB160B"/>
    <w:rsid w:val="00EB1D6D"/>
    <w:rsid w:val="00EB2216"/>
    <w:rsid w:val="00EB23D8"/>
    <w:rsid w:val="00EB2AB1"/>
    <w:rsid w:val="00EB2BD9"/>
    <w:rsid w:val="00EB2CA5"/>
    <w:rsid w:val="00EB2D2A"/>
    <w:rsid w:val="00EB2F1C"/>
    <w:rsid w:val="00EB30F6"/>
    <w:rsid w:val="00EB3159"/>
    <w:rsid w:val="00EB3725"/>
    <w:rsid w:val="00EB3777"/>
    <w:rsid w:val="00EB39E8"/>
    <w:rsid w:val="00EB3A82"/>
    <w:rsid w:val="00EB3DFD"/>
    <w:rsid w:val="00EB42E3"/>
    <w:rsid w:val="00EB4930"/>
    <w:rsid w:val="00EB49E6"/>
    <w:rsid w:val="00EB4B34"/>
    <w:rsid w:val="00EB4C68"/>
    <w:rsid w:val="00EB4C6C"/>
    <w:rsid w:val="00EB5500"/>
    <w:rsid w:val="00EB5775"/>
    <w:rsid w:val="00EB60D7"/>
    <w:rsid w:val="00EB635B"/>
    <w:rsid w:val="00EB63C1"/>
    <w:rsid w:val="00EB63D2"/>
    <w:rsid w:val="00EB6C10"/>
    <w:rsid w:val="00EB6F0A"/>
    <w:rsid w:val="00EB708C"/>
    <w:rsid w:val="00EB773C"/>
    <w:rsid w:val="00EC006B"/>
    <w:rsid w:val="00EC01E1"/>
    <w:rsid w:val="00EC081E"/>
    <w:rsid w:val="00EC09F8"/>
    <w:rsid w:val="00EC1154"/>
    <w:rsid w:val="00EC12FB"/>
    <w:rsid w:val="00EC24C9"/>
    <w:rsid w:val="00EC2624"/>
    <w:rsid w:val="00EC2A12"/>
    <w:rsid w:val="00EC2B6C"/>
    <w:rsid w:val="00EC3235"/>
    <w:rsid w:val="00EC3420"/>
    <w:rsid w:val="00EC344A"/>
    <w:rsid w:val="00EC3E60"/>
    <w:rsid w:val="00EC4068"/>
    <w:rsid w:val="00EC412E"/>
    <w:rsid w:val="00EC4464"/>
    <w:rsid w:val="00EC492E"/>
    <w:rsid w:val="00EC4964"/>
    <w:rsid w:val="00EC4B60"/>
    <w:rsid w:val="00EC4C68"/>
    <w:rsid w:val="00EC5856"/>
    <w:rsid w:val="00EC5992"/>
    <w:rsid w:val="00EC5DA4"/>
    <w:rsid w:val="00EC5E77"/>
    <w:rsid w:val="00EC6032"/>
    <w:rsid w:val="00EC62F8"/>
    <w:rsid w:val="00EC6364"/>
    <w:rsid w:val="00EC6719"/>
    <w:rsid w:val="00EC688A"/>
    <w:rsid w:val="00EC6AAA"/>
    <w:rsid w:val="00EC6E48"/>
    <w:rsid w:val="00EC7350"/>
    <w:rsid w:val="00EC765C"/>
    <w:rsid w:val="00EC7E73"/>
    <w:rsid w:val="00ED0012"/>
    <w:rsid w:val="00ED057F"/>
    <w:rsid w:val="00ED07DC"/>
    <w:rsid w:val="00ED0976"/>
    <w:rsid w:val="00ED1029"/>
    <w:rsid w:val="00ED1182"/>
    <w:rsid w:val="00ED161D"/>
    <w:rsid w:val="00ED1C78"/>
    <w:rsid w:val="00ED2275"/>
    <w:rsid w:val="00ED22EE"/>
    <w:rsid w:val="00ED2E3B"/>
    <w:rsid w:val="00ED2E59"/>
    <w:rsid w:val="00ED3409"/>
    <w:rsid w:val="00ED348A"/>
    <w:rsid w:val="00ED350B"/>
    <w:rsid w:val="00ED39C8"/>
    <w:rsid w:val="00ED3C77"/>
    <w:rsid w:val="00ED3DF4"/>
    <w:rsid w:val="00ED4544"/>
    <w:rsid w:val="00ED4A58"/>
    <w:rsid w:val="00ED4AEB"/>
    <w:rsid w:val="00ED5695"/>
    <w:rsid w:val="00ED59BD"/>
    <w:rsid w:val="00ED6786"/>
    <w:rsid w:val="00ED69CD"/>
    <w:rsid w:val="00ED6EB2"/>
    <w:rsid w:val="00ED6ED6"/>
    <w:rsid w:val="00ED7479"/>
    <w:rsid w:val="00ED7672"/>
    <w:rsid w:val="00ED7689"/>
    <w:rsid w:val="00ED77CF"/>
    <w:rsid w:val="00ED785E"/>
    <w:rsid w:val="00ED797A"/>
    <w:rsid w:val="00ED7B17"/>
    <w:rsid w:val="00EE04C5"/>
    <w:rsid w:val="00EE0511"/>
    <w:rsid w:val="00EE0984"/>
    <w:rsid w:val="00EE1BD8"/>
    <w:rsid w:val="00EE21BD"/>
    <w:rsid w:val="00EE235B"/>
    <w:rsid w:val="00EE23BB"/>
    <w:rsid w:val="00EE258A"/>
    <w:rsid w:val="00EE293A"/>
    <w:rsid w:val="00EE29DB"/>
    <w:rsid w:val="00EE2C92"/>
    <w:rsid w:val="00EE2CFD"/>
    <w:rsid w:val="00EE2D4A"/>
    <w:rsid w:val="00EE32A5"/>
    <w:rsid w:val="00EE3C43"/>
    <w:rsid w:val="00EE415A"/>
    <w:rsid w:val="00EE47CE"/>
    <w:rsid w:val="00EE4C20"/>
    <w:rsid w:val="00EE553D"/>
    <w:rsid w:val="00EE556E"/>
    <w:rsid w:val="00EE5B3E"/>
    <w:rsid w:val="00EE652E"/>
    <w:rsid w:val="00EE6682"/>
    <w:rsid w:val="00EE7143"/>
    <w:rsid w:val="00EE742B"/>
    <w:rsid w:val="00EE7510"/>
    <w:rsid w:val="00EE751B"/>
    <w:rsid w:val="00EE75D3"/>
    <w:rsid w:val="00EE7632"/>
    <w:rsid w:val="00EE7888"/>
    <w:rsid w:val="00EE7E88"/>
    <w:rsid w:val="00EF017E"/>
    <w:rsid w:val="00EF01A2"/>
    <w:rsid w:val="00EF049C"/>
    <w:rsid w:val="00EF07EA"/>
    <w:rsid w:val="00EF1B04"/>
    <w:rsid w:val="00EF1BE1"/>
    <w:rsid w:val="00EF20E2"/>
    <w:rsid w:val="00EF21F5"/>
    <w:rsid w:val="00EF3109"/>
    <w:rsid w:val="00EF322D"/>
    <w:rsid w:val="00EF3A43"/>
    <w:rsid w:val="00EF3DBB"/>
    <w:rsid w:val="00EF3DDD"/>
    <w:rsid w:val="00EF3F35"/>
    <w:rsid w:val="00EF40B1"/>
    <w:rsid w:val="00EF416F"/>
    <w:rsid w:val="00EF43F5"/>
    <w:rsid w:val="00EF476F"/>
    <w:rsid w:val="00EF4E88"/>
    <w:rsid w:val="00EF4EB5"/>
    <w:rsid w:val="00EF50A3"/>
    <w:rsid w:val="00EF53EA"/>
    <w:rsid w:val="00EF53F2"/>
    <w:rsid w:val="00EF5532"/>
    <w:rsid w:val="00EF58AA"/>
    <w:rsid w:val="00EF613B"/>
    <w:rsid w:val="00EF63F2"/>
    <w:rsid w:val="00EF69B5"/>
    <w:rsid w:val="00EF735C"/>
    <w:rsid w:val="00EF7504"/>
    <w:rsid w:val="00EF7A43"/>
    <w:rsid w:val="00EF7D63"/>
    <w:rsid w:val="00EF7E05"/>
    <w:rsid w:val="00EF7E34"/>
    <w:rsid w:val="00F00199"/>
    <w:rsid w:val="00F0073C"/>
    <w:rsid w:val="00F00BC0"/>
    <w:rsid w:val="00F00F7B"/>
    <w:rsid w:val="00F0107C"/>
    <w:rsid w:val="00F01496"/>
    <w:rsid w:val="00F017F7"/>
    <w:rsid w:val="00F01911"/>
    <w:rsid w:val="00F0233B"/>
    <w:rsid w:val="00F0245D"/>
    <w:rsid w:val="00F03162"/>
    <w:rsid w:val="00F031AB"/>
    <w:rsid w:val="00F0328E"/>
    <w:rsid w:val="00F0373C"/>
    <w:rsid w:val="00F03C54"/>
    <w:rsid w:val="00F0422E"/>
    <w:rsid w:val="00F042A9"/>
    <w:rsid w:val="00F04D57"/>
    <w:rsid w:val="00F04DE7"/>
    <w:rsid w:val="00F04FAC"/>
    <w:rsid w:val="00F05576"/>
    <w:rsid w:val="00F0561E"/>
    <w:rsid w:val="00F05636"/>
    <w:rsid w:val="00F05A35"/>
    <w:rsid w:val="00F05BF5"/>
    <w:rsid w:val="00F05C00"/>
    <w:rsid w:val="00F05E17"/>
    <w:rsid w:val="00F05F9F"/>
    <w:rsid w:val="00F0634C"/>
    <w:rsid w:val="00F067C7"/>
    <w:rsid w:val="00F0694E"/>
    <w:rsid w:val="00F075D7"/>
    <w:rsid w:val="00F0760E"/>
    <w:rsid w:val="00F07C4B"/>
    <w:rsid w:val="00F101D7"/>
    <w:rsid w:val="00F1062F"/>
    <w:rsid w:val="00F10774"/>
    <w:rsid w:val="00F10CA7"/>
    <w:rsid w:val="00F10D7A"/>
    <w:rsid w:val="00F10E89"/>
    <w:rsid w:val="00F114DC"/>
    <w:rsid w:val="00F116C1"/>
    <w:rsid w:val="00F11E21"/>
    <w:rsid w:val="00F11E48"/>
    <w:rsid w:val="00F1201E"/>
    <w:rsid w:val="00F12251"/>
    <w:rsid w:val="00F12306"/>
    <w:rsid w:val="00F12935"/>
    <w:rsid w:val="00F12D81"/>
    <w:rsid w:val="00F12E4E"/>
    <w:rsid w:val="00F12E94"/>
    <w:rsid w:val="00F13B5B"/>
    <w:rsid w:val="00F13E03"/>
    <w:rsid w:val="00F13E85"/>
    <w:rsid w:val="00F13F75"/>
    <w:rsid w:val="00F1459C"/>
    <w:rsid w:val="00F14656"/>
    <w:rsid w:val="00F147B3"/>
    <w:rsid w:val="00F147B7"/>
    <w:rsid w:val="00F14A61"/>
    <w:rsid w:val="00F14AE3"/>
    <w:rsid w:val="00F14E99"/>
    <w:rsid w:val="00F14EDB"/>
    <w:rsid w:val="00F15275"/>
    <w:rsid w:val="00F15451"/>
    <w:rsid w:val="00F15BCB"/>
    <w:rsid w:val="00F15D0E"/>
    <w:rsid w:val="00F15D49"/>
    <w:rsid w:val="00F15FF6"/>
    <w:rsid w:val="00F16196"/>
    <w:rsid w:val="00F16969"/>
    <w:rsid w:val="00F16FD5"/>
    <w:rsid w:val="00F170BC"/>
    <w:rsid w:val="00F173EC"/>
    <w:rsid w:val="00F17873"/>
    <w:rsid w:val="00F2000C"/>
    <w:rsid w:val="00F2036E"/>
    <w:rsid w:val="00F20B0B"/>
    <w:rsid w:val="00F20CA0"/>
    <w:rsid w:val="00F21054"/>
    <w:rsid w:val="00F2137D"/>
    <w:rsid w:val="00F21686"/>
    <w:rsid w:val="00F2179A"/>
    <w:rsid w:val="00F21E89"/>
    <w:rsid w:val="00F22372"/>
    <w:rsid w:val="00F228AD"/>
    <w:rsid w:val="00F22951"/>
    <w:rsid w:val="00F2327A"/>
    <w:rsid w:val="00F2335E"/>
    <w:rsid w:val="00F239CD"/>
    <w:rsid w:val="00F23A6F"/>
    <w:rsid w:val="00F23F26"/>
    <w:rsid w:val="00F24111"/>
    <w:rsid w:val="00F24239"/>
    <w:rsid w:val="00F24CD0"/>
    <w:rsid w:val="00F24D3E"/>
    <w:rsid w:val="00F24EAF"/>
    <w:rsid w:val="00F25085"/>
    <w:rsid w:val="00F25A81"/>
    <w:rsid w:val="00F25C3B"/>
    <w:rsid w:val="00F26305"/>
    <w:rsid w:val="00F264B0"/>
    <w:rsid w:val="00F2662B"/>
    <w:rsid w:val="00F26B7C"/>
    <w:rsid w:val="00F270E7"/>
    <w:rsid w:val="00F27175"/>
    <w:rsid w:val="00F2798C"/>
    <w:rsid w:val="00F27BDB"/>
    <w:rsid w:val="00F27FF2"/>
    <w:rsid w:val="00F30ACB"/>
    <w:rsid w:val="00F312CE"/>
    <w:rsid w:val="00F32038"/>
    <w:rsid w:val="00F32040"/>
    <w:rsid w:val="00F3235E"/>
    <w:rsid w:val="00F324DA"/>
    <w:rsid w:val="00F32632"/>
    <w:rsid w:val="00F3281C"/>
    <w:rsid w:val="00F32DB2"/>
    <w:rsid w:val="00F3347D"/>
    <w:rsid w:val="00F33E57"/>
    <w:rsid w:val="00F3446A"/>
    <w:rsid w:val="00F34619"/>
    <w:rsid w:val="00F3462F"/>
    <w:rsid w:val="00F352B0"/>
    <w:rsid w:val="00F354CF"/>
    <w:rsid w:val="00F3560E"/>
    <w:rsid w:val="00F3587E"/>
    <w:rsid w:val="00F35C78"/>
    <w:rsid w:val="00F35F9E"/>
    <w:rsid w:val="00F35FFE"/>
    <w:rsid w:val="00F36147"/>
    <w:rsid w:val="00F3623A"/>
    <w:rsid w:val="00F36463"/>
    <w:rsid w:val="00F364E6"/>
    <w:rsid w:val="00F36926"/>
    <w:rsid w:val="00F36B48"/>
    <w:rsid w:val="00F36F37"/>
    <w:rsid w:val="00F36F6E"/>
    <w:rsid w:val="00F370DE"/>
    <w:rsid w:val="00F372C0"/>
    <w:rsid w:val="00F37D61"/>
    <w:rsid w:val="00F37ECB"/>
    <w:rsid w:val="00F40406"/>
    <w:rsid w:val="00F404A1"/>
    <w:rsid w:val="00F406DF"/>
    <w:rsid w:val="00F406EE"/>
    <w:rsid w:val="00F40753"/>
    <w:rsid w:val="00F407AE"/>
    <w:rsid w:val="00F40831"/>
    <w:rsid w:val="00F409B5"/>
    <w:rsid w:val="00F4110B"/>
    <w:rsid w:val="00F414CF"/>
    <w:rsid w:val="00F41980"/>
    <w:rsid w:val="00F42B2F"/>
    <w:rsid w:val="00F430EB"/>
    <w:rsid w:val="00F430FC"/>
    <w:rsid w:val="00F431A3"/>
    <w:rsid w:val="00F4323B"/>
    <w:rsid w:val="00F43669"/>
    <w:rsid w:val="00F43B1C"/>
    <w:rsid w:val="00F43EB3"/>
    <w:rsid w:val="00F43FE7"/>
    <w:rsid w:val="00F44184"/>
    <w:rsid w:val="00F4452C"/>
    <w:rsid w:val="00F446D5"/>
    <w:rsid w:val="00F4508D"/>
    <w:rsid w:val="00F454EF"/>
    <w:rsid w:val="00F45670"/>
    <w:rsid w:val="00F45B53"/>
    <w:rsid w:val="00F45D31"/>
    <w:rsid w:val="00F45E3D"/>
    <w:rsid w:val="00F4635E"/>
    <w:rsid w:val="00F4647A"/>
    <w:rsid w:val="00F46896"/>
    <w:rsid w:val="00F468AD"/>
    <w:rsid w:val="00F46BE6"/>
    <w:rsid w:val="00F471AA"/>
    <w:rsid w:val="00F471E1"/>
    <w:rsid w:val="00F47571"/>
    <w:rsid w:val="00F47A01"/>
    <w:rsid w:val="00F47C39"/>
    <w:rsid w:val="00F47D7D"/>
    <w:rsid w:val="00F502B2"/>
    <w:rsid w:val="00F503D3"/>
    <w:rsid w:val="00F5098C"/>
    <w:rsid w:val="00F51009"/>
    <w:rsid w:val="00F51290"/>
    <w:rsid w:val="00F512FD"/>
    <w:rsid w:val="00F5178C"/>
    <w:rsid w:val="00F51AD7"/>
    <w:rsid w:val="00F51E58"/>
    <w:rsid w:val="00F52519"/>
    <w:rsid w:val="00F5316C"/>
    <w:rsid w:val="00F53230"/>
    <w:rsid w:val="00F5376B"/>
    <w:rsid w:val="00F53849"/>
    <w:rsid w:val="00F53E2B"/>
    <w:rsid w:val="00F54068"/>
    <w:rsid w:val="00F544C4"/>
    <w:rsid w:val="00F54B85"/>
    <w:rsid w:val="00F54F7F"/>
    <w:rsid w:val="00F551A7"/>
    <w:rsid w:val="00F55730"/>
    <w:rsid w:val="00F55A0C"/>
    <w:rsid w:val="00F56AD7"/>
    <w:rsid w:val="00F571EE"/>
    <w:rsid w:val="00F579F7"/>
    <w:rsid w:val="00F57ED5"/>
    <w:rsid w:val="00F6061F"/>
    <w:rsid w:val="00F60634"/>
    <w:rsid w:val="00F607DF"/>
    <w:rsid w:val="00F609DA"/>
    <w:rsid w:val="00F610BD"/>
    <w:rsid w:val="00F616FD"/>
    <w:rsid w:val="00F61CBF"/>
    <w:rsid w:val="00F61E8C"/>
    <w:rsid w:val="00F61EF0"/>
    <w:rsid w:val="00F623BE"/>
    <w:rsid w:val="00F6242C"/>
    <w:rsid w:val="00F6246A"/>
    <w:rsid w:val="00F625FD"/>
    <w:rsid w:val="00F62945"/>
    <w:rsid w:val="00F630AB"/>
    <w:rsid w:val="00F63974"/>
    <w:rsid w:val="00F63E2A"/>
    <w:rsid w:val="00F64050"/>
    <w:rsid w:val="00F6475A"/>
    <w:rsid w:val="00F64E39"/>
    <w:rsid w:val="00F64FF5"/>
    <w:rsid w:val="00F65299"/>
    <w:rsid w:val="00F653A5"/>
    <w:rsid w:val="00F65402"/>
    <w:rsid w:val="00F655E5"/>
    <w:rsid w:val="00F65649"/>
    <w:rsid w:val="00F65A15"/>
    <w:rsid w:val="00F65F91"/>
    <w:rsid w:val="00F6606A"/>
    <w:rsid w:val="00F667A6"/>
    <w:rsid w:val="00F667F0"/>
    <w:rsid w:val="00F66952"/>
    <w:rsid w:val="00F66C8B"/>
    <w:rsid w:val="00F67133"/>
    <w:rsid w:val="00F673BE"/>
    <w:rsid w:val="00F678D7"/>
    <w:rsid w:val="00F67AB3"/>
    <w:rsid w:val="00F702DB"/>
    <w:rsid w:val="00F707F9"/>
    <w:rsid w:val="00F710A1"/>
    <w:rsid w:val="00F713A1"/>
    <w:rsid w:val="00F713E7"/>
    <w:rsid w:val="00F71596"/>
    <w:rsid w:val="00F716A9"/>
    <w:rsid w:val="00F71917"/>
    <w:rsid w:val="00F71C54"/>
    <w:rsid w:val="00F72329"/>
    <w:rsid w:val="00F72836"/>
    <w:rsid w:val="00F72934"/>
    <w:rsid w:val="00F72C96"/>
    <w:rsid w:val="00F72D3A"/>
    <w:rsid w:val="00F72FD9"/>
    <w:rsid w:val="00F73509"/>
    <w:rsid w:val="00F73B99"/>
    <w:rsid w:val="00F73DEF"/>
    <w:rsid w:val="00F7417B"/>
    <w:rsid w:val="00F7419A"/>
    <w:rsid w:val="00F742EF"/>
    <w:rsid w:val="00F74412"/>
    <w:rsid w:val="00F744F0"/>
    <w:rsid w:val="00F74BFA"/>
    <w:rsid w:val="00F74CFB"/>
    <w:rsid w:val="00F74D93"/>
    <w:rsid w:val="00F74E27"/>
    <w:rsid w:val="00F753DC"/>
    <w:rsid w:val="00F755B0"/>
    <w:rsid w:val="00F755BC"/>
    <w:rsid w:val="00F75695"/>
    <w:rsid w:val="00F756C1"/>
    <w:rsid w:val="00F75C20"/>
    <w:rsid w:val="00F75CD1"/>
    <w:rsid w:val="00F75EF6"/>
    <w:rsid w:val="00F76046"/>
    <w:rsid w:val="00F76156"/>
    <w:rsid w:val="00F762DD"/>
    <w:rsid w:val="00F7656D"/>
    <w:rsid w:val="00F76769"/>
    <w:rsid w:val="00F76B9B"/>
    <w:rsid w:val="00F76C00"/>
    <w:rsid w:val="00F76D38"/>
    <w:rsid w:val="00F77186"/>
    <w:rsid w:val="00F77910"/>
    <w:rsid w:val="00F77B12"/>
    <w:rsid w:val="00F77D0A"/>
    <w:rsid w:val="00F80A79"/>
    <w:rsid w:val="00F80CA5"/>
    <w:rsid w:val="00F81225"/>
    <w:rsid w:val="00F8145B"/>
    <w:rsid w:val="00F81554"/>
    <w:rsid w:val="00F8174D"/>
    <w:rsid w:val="00F82091"/>
    <w:rsid w:val="00F82137"/>
    <w:rsid w:val="00F822B4"/>
    <w:rsid w:val="00F82342"/>
    <w:rsid w:val="00F8282A"/>
    <w:rsid w:val="00F82AD4"/>
    <w:rsid w:val="00F83278"/>
    <w:rsid w:val="00F83532"/>
    <w:rsid w:val="00F8372F"/>
    <w:rsid w:val="00F83EB4"/>
    <w:rsid w:val="00F849EC"/>
    <w:rsid w:val="00F84A36"/>
    <w:rsid w:val="00F84DE5"/>
    <w:rsid w:val="00F84E00"/>
    <w:rsid w:val="00F84FC0"/>
    <w:rsid w:val="00F853AE"/>
    <w:rsid w:val="00F8563B"/>
    <w:rsid w:val="00F85A0C"/>
    <w:rsid w:val="00F85AA2"/>
    <w:rsid w:val="00F85CA7"/>
    <w:rsid w:val="00F85D22"/>
    <w:rsid w:val="00F85E16"/>
    <w:rsid w:val="00F85F0A"/>
    <w:rsid w:val="00F8603B"/>
    <w:rsid w:val="00F86109"/>
    <w:rsid w:val="00F862DE"/>
    <w:rsid w:val="00F866DB"/>
    <w:rsid w:val="00F8700E"/>
    <w:rsid w:val="00F87076"/>
    <w:rsid w:val="00F872C2"/>
    <w:rsid w:val="00F874A8"/>
    <w:rsid w:val="00F876C2"/>
    <w:rsid w:val="00F8792E"/>
    <w:rsid w:val="00F87939"/>
    <w:rsid w:val="00F87AAF"/>
    <w:rsid w:val="00F87E9C"/>
    <w:rsid w:val="00F90203"/>
    <w:rsid w:val="00F902B9"/>
    <w:rsid w:val="00F90520"/>
    <w:rsid w:val="00F9056D"/>
    <w:rsid w:val="00F907AC"/>
    <w:rsid w:val="00F90C56"/>
    <w:rsid w:val="00F91471"/>
    <w:rsid w:val="00F91527"/>
    <w:rsid w:val="00F9182A"/>
    <w:rsid w:val="00F9187C"/>
    <w:rsid w:val="00F91C27"/>
    <w:rsid w:val="00F92092"/>
    <w:rsid w:val="00F9272A"/>
    <w:rsid w:val="00F92907"/>
    <w:rsid w:val="00F92A72"/>
    <w:rsid w:val="00F92ED8"/>
    <w:rsid w:val="00F932E7"/>
    <w:rsid w:val="00F933A6"/>
    <w:rsid w:val="00F9355F"/>
    <w:rsid w:val="00F937EC"/>
    <w:rsid w:val="00F93857"/>
    <w:rsid w:val="00F939BE"/>
    <w:rsid w:val="00F93BF8"/>
    <w:rsid w:val="00F93EA0"/>
    <w:rsid w:val="00F9456E"/>
    <w:rsid w:val="00F94801"/>
    <w:rsid w:val="00F94962"/>
    <w:rsid w:val="00F94A30"/>
    <w:rsid w:val="00F94FB0"/>
    <w:rsid w:val="00F95116"/>
    <w:rsid w:val="00F9587B"/>
    <w:rsid w:val="00F95E90"/>
    <w:rsid w:val="00F96216"/>
    <w:rsid w:val="00F9622D"/>
    <w:rsid w:val="00F96398"/>
    <w:rsid w:val="00F96BC0"/>
    <w:rsid w:val="00F96E32"/>
    <w:rsid w:val="00F9760C"/>
    <w:rsid w:val="00F97834"/>
    <w:rsid w:val="00F97862"/>
    <w:rsid w:val="00F97A3D"/>
    <w:rsid w:val="00F97DD8"/>
    <w:rsid w:val="00F97F54"/>
    <w:rsid w:val="00FA0212"/>
    <w:rsid w:val="00FA066F"/>
    <w:rsid w:val="00FA06F8"/>
    <w:rsid w:val="00FA0C08"/>
    <w:rsid w:val="00FA13DD"/>
    <w:rsid w:val="00FA1A90"/>
    <w:rsid w:val="00FA1B90"/>
    <w:rsid w:val="00FA1BCE"/>
    <w:rsid w:val="00FA2377"/>
    <w:rsid w:val="00FA2527"/>
    <w:rsid w:val="00FA25A3"/>
    <w:rsid w:val="00FA26ED"/>
    <w:rsid w:val="00FA2D9D"/>
    <w:rsid w:val="00FA2F16"/>
    <w:rsid w:val="00FA313D"/>
    <w:rsid w:val="00FA33AF"/>
    <w:rsid w:val="00FA3526"/>
    <w:rsid w:val="00FA35C3"/>
    <w:rsid w:val="00FA3749"/>
    <w:rsid w:val="00FA3B9D"/>
    <w:rsid w:val="00FA3F75"/>
    <w:rsid w:val="00FA3F82"/>
    <w:rsid w:val="00FA3FD2"/>
    <w:rsid w:val="00FA4145"/>
    <w:rsid w:val="00FA416A"/>
    <w:rsid w:val="00FA4439"/>
    <w:rsid w:val="00FA47D8"/>
    <w:rsid w:val="00FA48F6"/>
    <w:rsid w:val="00FA4C8B"/>
    <w:rsid w:val="00FA4D02"/>
    <w:rsid w:val="00FA4D3C"/>
    <w:rsid w:val="00FA51F3"/>
    <w:rsid w:val="00FA53D9"/>
    <w:rsid w:val="00FA5B4B"/>
    <w:rsid w:val="00FA5D75"/>
    <w:rsid w:val="00FA5E63"/>
    <w:rsid w:val="00FA608E"/>
    <w:rsid w:val="00FA67C5"/>
    <w:rsid w:val="00FA6810"/>
    <w:rsid w:val="00FA69F5"/>
    <w:rsid w:val="00FA7747"/>
    <w:rsid w:val="00FA7A05"/>
    <w:rsid w:val="00FA7CAE"/>
    <w:rsid w:val="00FA7F9D"/>
    <w:rsid w:val="00FB0047"/>
    <w:rsid w:val="00FB0169"/>
    <w:rsid w:val="00FB029E"/>
    <w:rsid w:val="00FB0309"/>
    <w:rsid w:val="00FB0322"/>
    <w:rsid w:val="00FB0417"/>
    <w:rsid w:val="00FB0745"/>
    <w:rsid w:val="00FB0FC9"/>
    <w:rsid w:val="00FB1574"/>
    <w:rsid w:val="00FB16CD"/>
    <w:rsid w:val="00FB17A3"/>
    <w:rsid w:val="00FB1860"/>
    <w:rsid w:val="00FB191E"/>
    <w:rsid w:val="00FB197D"/>
    <w:rsid w:val="00FB1A84"/>
    <w:rsid w:val="00FB1E30"/>
    <w:rsid w:val="00FB1FC8"/>
    <w:rsid w:val="00FB26DC"/>
    <w:rsid w:val="00FB2705"/>
    <w:rsid w:val="00FB2DDB"/>
    <w:rsid w:val="00FB2EBA"/>
    <w:rsid w:val="00FB31B8"/>
    <w:rsid w:val="00FB3948"/>
    <w:rsid w:val="00FB3A62"/>
    <w:rsid w:val="00FB3D33"/>
    <w:rsid w:val="00FB416A"/>
    <w:rsid w:val="00FB4324"/>
    <w:rsid w:val="00FB4776"/>
    <w:rsid w:val="00FB483B"/>
    <w:rsid w:val="00FB486A"/>
    <w:rsid w:val="00FB4BAD"/>
    <w:rsid w:val="00FB4BD7"/>
    <w:rsid w:val="00FB4D56"/>
    <w:rsid w:val="00FB4E1B"/>
    <w:rsid w:val="00FB5806"/>
    <w:rsid w:val="00FB59A8"/>
    <w:rsid w:val="00FB5A28"/>
    <w:rsid w:val="00FB5CA2"/>
    <w:rsid w:val="00FB5D1F"/>
    <w:rsid w:val="00FB5D89"/>
    <w:rsid w:val="00FB5F83"/>
    <w:rsid w:val="00FB60D1"/>
    <w:rsid w:val="00FB61E4"/>
    <w:rsid w:val="00FB66C4"/>
    <w:rsid w:val="00FB670F"/>
    <w:rsid w:val="00FB6728"/>
    <w:rsid w:val="00FB6A9C"/>
    <w:rsid w:val="00FB6F33"/>
    <w:rsid w:val="00FB7013"/>
    <w:rsid w:val="00FB765B"/>
    <w:rsid w:val="00FB774E"/>
    <w:rsid w:val="00FB77E3"/>
    <w:rsid w:val="00FB7823"/>
    <w:rsid w:val="00FB7A74"/>
    <w:rsid w:val="00FB7BBF"/>
    <w:rsid w:val="00FC0078"/>
    <w:rsid w:val="00FC0515"/>
    <w:rsid w:val="00FC07B1"/>
    <w:rsid w:val="00FC0EEB"/>
    <w:rsid w:val="00FC14B7"/>
    <w:rsid w:val="00FC1860"/>
    <w:rsid w:val="00FC199A"/>
    <w:rsid w:val="00FC1C44"/>
    <w:rsid w:val="00FC1CAC"/>
    <w:rsid w:val="00FC24E2"/>
    <w:rsid w:val="00FC2AEE"/>
    <w:rsid w:val="00FC2B76"/>
    <w:rsid w:val="00FC314A"/>
    <w:rsid w:val="00FC34BD"/>
    <w:rsid w:val="00FC3BD6"/>
    <w:rsid w:val="00FC3CA0"/>
    <w:rsid w:val="00FC3DBF"/>
    <w:rsid w:val="00FC3DC5"/>
    <w:rsid w:val="00FC4169"/>
    <w:rsid w:val="00FC4245"/>
    <w:rsid w:val="00FC4317"/>
    <w:rsid w:val="00FC449E"/>
    <w:rsid w:val="00FC4617"/>
    <w:rsid w:val="00FC48C9"/>
    <w:rsid w:val="00FC4A62"/>
    <w:rsid w:val="00FC4AAF"/>
    <w:rsid w:val="00FC4AD2"/>
    <w:rsid w:val="00FC5182"/>
    <w:rsid w:val="00FC55DA"/>
    <w:rsid w:val="00FC578F"/>
    <w:rsid w:val="00FC598E"/>
    <w:rsid w:val="00FC626E"/>
    <w:rsid w:val="00FC6661"/>
    <w:rsid w:val="00FC6DC9"/>
    <w:rsid w:val="00FC74E0"/>
    <w:rsid w:val="00FC7540"/>
    <w:rsid w:val="00FC771A"/>
    <w:rsid w:val="00FC782E"/>
    <w:rsid w:val="00FC7A84"/>
    <w:rsid w:val="00FC7A9E"/>
    <w:rsid w:val="00FC7B7E"/>
    <w:rsid w:val="00FC7BEC"/>
    <w:rsid w:val="00FD010E"/>
    <w:rsid w:val="00FD0300"/>
    <w:rsid w:val="00FD083E"/>
    <w:rsid w:val="00FD086A"/>
    <w:rsid w:val="00FD0DFD"/>
    <w:rsid w:val="00FD1064"/>
    <w:rsid w:val="00FD122E"/>
    <w:rsid w:val="00FD128F"/>
    <w:rsid w:val="00FD131D"/>
    <w:rsid w:val="00FD140A"/>
    <w:rsid w:val="00FD1657"/>
    <w:rsid w:val="00FD172B"/>
    <w:rsid w:val="00FD1DE1"/>
    <w:rsid w:val="00FD21AD"/>
    <w:rsid w:val="00FD2344"/>
    <w:rsid w:val="00FD294E"/>
    <w:rsid w:val="00FD2A8C"/>
    <w:rsid w:val="00FD2DFD"/>
    <w:rsid w:val="00FD2F12"/>
    <w:rsid w:val="00FD38DD"/>
    <w:rsid w:val="00FD3AAE"/>
    <w:rsid w:val="00FD3D84"/>
    <w:rsid w:val="00FD3F0B"/>
    <w:rsid w:val="00FD4A56"/>
    <w:rsid w:val="00FD4C1F"/>
    <w:rsid w:val="00FD4F9F"/>
    <w:rsid w:val="00FD55D8"/>
    <w:rsid w:val="00FD5DD2"/>
    <w:rsid w:val="00FD5DE9"/>
    <w:rsid w:val="00FD6102"/>
    <w:rsid w:val="00FD62F3"/>
    <w:rsid w:val="00FD68C1"/>
    <w:rsid w:val="00FD6E57"/>
    <w:rsid w:val="00FD7148"/>
    <w:rsid w:val="00FD7248"/>
    <w:rsid w:val="00FD7C61"/>
    <w:rsid w:val="00FD7EE3"/>
    <w:rsid w:val="00FE062A"/>
    <w:rsid w:val="00FE0A3D"/>
    <w:rsid w:val="00FE10DB"/>
    <w:rsid w:val="00FE1240"/>
    <w:rsid w:val="00FE1812"/>
    <w:rsid w:val="00FE18E1"/>
    <w:rsid w:val="00FE191D"/>
    <w:rsid w:val="00FE19FF"/>
    <w:rsid w:val="00FE2385"/>
    <w:rsid w:val="00FE26E4"/>
    <w:rsid w:val="00FE282D"/>
    <w:rsid w:val="00FE2B1B"/>
    <w:rsid w:val="00FE2C90"/>
    <w:rsid w:val="00FE2E6D"/>
    <w:rsid w:val="00FE2F6F"/>
    <w:rsid w:val="00FE3512"/>
    <w:rsid w:val="00FE3694"/>
    <w:rsid w:val="00FE3958"/>
    <w:rsid w:val="00FE3AAC"/>
    <w:rsid w:val="00FE3B48"/>
    <w:rsid w:val="00FE3BCD"/>
    <w:rsid w:val="00FE3C0E"/>
    <w:rsid w:val="00FE3C22"/>
    <w:rsid w:val="00FE43EB"/>
    <w:rsid w:val="00FE4E5B"/>
    <w:rsid w:val="00FE4F74"/>
    <w:rsid w:val="00FE52EA"/>
    <w:rsid w:val="00FE542D"/>
    <w:rsid w:val="00FE58E8"/>
    <w:rsid w:val="00FE5B68"/>
    <w:rsid w:val="00FE5DF9"/>
    <w:rsid w:val="00FE6123"/>
    <w:rsid w:val="00FE6161"/>
    <w:rsid w:val="00FE634C"/>
    <w:rsid w:val="00FE669E"/>
    <w:rsid w:val="00FE68A9"/>
    <w:rsid w:val="00FE6AF3"/>
    <w:rsid w:val="00FE7009"/>
    <w:rsid w:val="00FE71E1"/>
    <w:rsid w:val="00FE7511"/>
    <w:rsid w:val="00FE776D"/>
    <w:rsid w:val="00FE7940"/>
    <w:rsid w:val="00FE7B3F"/>
    <w:rsid w:val="00FE7C24"/>
    <w:rsid w:val="00FE7CE4"/>
    <w:rsid w:val="00FE7E9F"/>
    <w:rsid w:val="00FF0171"/>
    <w:rsid w:val="00FF041F"/>
    <w:rsid w:val="00FF07AF"/>
    <w:rsid w:val="00FF098E"/>
    <w:rsid w:val="00FF09E9"/>
    <w:rsid w:val="00FF0A16"/>
    <w:rsid w:val="00FF0E59"/>
    <w:rsid w:val="00FF0EDA"/>
    <w:rsid w:val="00FF0EEC"/>
    <w:rsid w:val="00FF16AC"/>
    <w:rsid w:val="00FF1801"/>
    <w:rsid w:val="00FF1A6E"/>
    <w:rsid w:val="00FF1CBF"/>
    <w:rsid w:val="00FF1F60"/>
    <w:rsid w:val="00FF21CB"/>
    <w:rsid w:val="00FF2641"/>
    <w:rsid w:val="00FF275F"/>
    <w:rsid w:val="00FF2A0B"/>
    <w:rsid w:val="00FF2B71"/>
    <w:rsid w:val="00FF2B8A"/>
    <w:rsid w:val="00FF3897"/>
    <w:rsid w:val="00FF3AE1"/>
    <w:rsid w:val="00FF3BCE"/>
    <w:rsid w:val="00FF3D61"/>
    <w:rsid w:val="00FF42C3"/>
    <w:rsid w:val="00FF445B"/>
    <w:rsid w:val="00FF4E3A"/>
    <w:rsid w:val="00FF5313"/>
    <w:rsid w:val="00FF58C6"/>
    <w:rsid w:val="00FF599F"/>
    <w:rsid w:val="00FF5AF8"/>
    <w:rsid w:val="00FF5E65"/>
    <w:rsid w:val="00FF5E98"/>
    <w:rsid w:val="00FF6025"/>
    <w:rsid w:val="00FF6411"/>
    <w:rsid w:val="00FF6560"/>
    <w:rsid w:val="00FF6BAD"/>
    <w:rsid w:val="00FF6BD9"/>
    <w:rsid w:val="00FF6D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1B24088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0"/>
    <w:lsdException w:name="toc 3" w:uiPriority="0"/>
    <w:lsdException w:name="toc 4" w:uiPriority="0"/>
    <w:lsdException w:name="footnote text" w:uiPriority="0"/>
    <w:lsdException w:name="header" w:uiPriority="0"/>
    <w:lsdException w:name="caption" w:semiHidden="0" w:uiPriority="0" w:unhideWhenUsed="0" w:qFormat="1"/>
    <w:lsdException w:name="footnote reference" w:uiPriority="0"/>
    <w:lsdException w:name="page number" w:uiPriority="0"/>
    <w:lsdException w:name="macro" w:uiPriority="0"/>
    <w:lsdException w:name="List Bullet" w:uiPriority="0"/>
    <w:lsdException w:name="List Bullet 2" w:uiPriority="0"/>
    <w:lsdException w:name="List Bullet 3" w:uiPriority="0"/>
    <w:lsdException w:name="List Bullet 4" w:uiPriority="0"/>
    <w:lsdException w:name="Title" w:semiHidden="0" w:uiPriority="10" w:unhideWhenUsed="0" w:qFormat="1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lock Text" w:uiPriority="0"/>
    <w:lsdException w:name="Strong" w:semiHidden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Table Simple 2" w:uiPriority="0"/>
    <w:lsdException w:name="Table 3D effects 2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aliases w:val=" Char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aliases w:val=" Char Char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BodyTextChar">
    <w:name w:val="Body Text Char"/>
    <w:aliases w:val="bt Char,body text Char,Body Char,Body Char Char"/>
    <w:uiPriority w:val="99"/>
    <w:locked/>
    <w:rsid w:val="0071520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link w:val="BodyText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aliases w:val=" Char12, Char121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aliases w:val=" Char12 Char, Char121 Char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uiPriority w:val="99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link w:val="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character" w:customStyle="1" w:styleId="Char">
    <w:name w:val="?? Char"/>
    <w:link w:val="a1"/>
    <w:uiPriority w:val="99"/>
    <w:rsid w:val="003D669C"/>
    <w:rPr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2E2583"/>
    <w:rPr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18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right="389" w:firstLine="540"/>
      <w:jc w:val="both"/>
    </w:pPr>
    <w:rPr>
      <w:rFonts w:asciiTheme="majorBidi" w:hAnsiTheme="majorBidi" w:cstheme="majorBidi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link w:val="AccPolicysubhead"/>
    <w:locked/>
    <w:rsid w:val="007118A9"/>
    <w:rPr>
      <w:rFonts w:asciiTheme="majorBidi" w:hAnsiTheme="majorBidi" w:cstheme="majorBidi"/>
      <w:b/>
      <w:i/>
      <w:iCs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537CD0"/>
    <w:pPr>
      <w:spacing w:after="0"/>
      <w:ind w:left="540" w:right="63" w:firstLine="0"/>
      <w:jc w:val="thaiDistribute"/>
    </w:pPr>
    <w:rPr>
      <w:i w:val="0"/>
      <w:iCs w:val="0"/>
    </w:rPr>
  </w:style>
  <w:style w:type="character" w:customStyle="1" w:styleId="AccPolicyalternativeChar">
    <w:name w:val="Acc Policy alternative Char"/>
    <w:link w:val="AccPolicyalternative"/>
    <w:locked/>
    <w:rsid w:val="00537CD0"/>
    <w:rPr>
      <w:rFonts w:asciiTheme="majorBidi" w:hAnsiTheme="majorBidi" w:cstheme="majorBidi"/>
      <w:b/>
      <w:sz w:val="30"/>
      <w:szCs w:val="30"/>
      <w:lang w:eastAsia="en-GB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uiPriority w:val="99"/>
    <w:rsid w:val="004434FD"/>
    <w:rPr>
      <w:rFonts w:cs="Times New Roman"/>
    </w:rPr>
  </w:style>
  <w:style w:type="character" w:customStyle="1" w:styleId="gt-icon-text1">
    <w:name w:val="gt-icon-text1"/>
    <w:uiPriority w:val="99"/>
    <w:rsid w:val="00AE4F6D"/>
    <w:rPr>
      <w:rFonts w:cs="Times New Roman"/>
    </w:rPr>
  </w:style>
  <w:style w:type="character" w:customStyle="1" w:styleId="shorttext">
    <w:name w:val="short_tex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986D1E"/>
    <w:rPr>
      <w:rFonts w:ascii="Arial" w:hAnsi="Arial" w:cs="Angsana New"/>
      <w:sz w:val="18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LineNumber">
    <w:name w:val="line number"/>
    <w:basedOn w:val="DefaultParagraphFont"/>
    <w:uiPriority w:val="99"/>
    <w:semiHidden/>
    <w:unhideWhenUsed/>
    <w:rsid w:val="00C7032C"/>
  </w:style>
  <w:style w:type="character" w:styleId="FootnoteReference">
    <w:name w:val="footnote reference"/>
    <w:aliases w:val="fr"/>
    <w:semiHidden/>
    <w:unhideWhenUsed/>
    <w:rsid w:val="00660FDC"/>
    <w:rPr>
      <w:vertAlign w:val="superscript"/>
    </w:rPr>
  </w:style>
  <w:style w:type="character" w:customStyle="1" w:styleId="Heading8Char1">
    <w:name w:val="Heading 8 Char1"/>
    <w:locked/>
    <w:rsid w:val="00E81431"/>
    <w:rPr>
      <w:rFonts w:cs="EucrosiaUPC"/>
      <w:b/>
      <w:bCs/>
      <w:sz w:val="32"/>
      <w:szCs w:val="32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11F1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311F18"/>
    <w:rPr>
      <w:rFonts w:ascii="Courier New" w:hAnsi="Courier New" w:cs="Courier New"/>
    </w:rPr>
  </w:style>
  <w:style w:type="paragraph" w:styleId="NoSpacing">
    <w:name w:val="No Spacing"/>
    <w:uiPriority w:val="1"/>
    <w:qFormat/>
    <w:rsid w:val="005C539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customStyle="1" w:styleId="HeaderChar1">
    <w:name w:val="Header Char1"/>
    <w:basedOn w:val="DefaultParagraphFont"/>
    <w:rsid w:val="00746A5E"/>
    <w:rPr>
      <w:rFonts w:ascii="Arial" w:eastAsia="Times New Roman" w:hAnsi="Arial" w:cs="Times New Roman"/>
      <w:sz w:val="18"/>
      <w:szCs w:val="18"/>
    </w:rPr>
  </w:style>
  <w:style w:type="paragraph" w:customStyle="1" w:styleId="Pa18">
    <w:name w:val="Pa18"/>
    <w:basedOn w:val="Normal"/>
    <w:next w:val="Normal"/>
    <w:uiPriority w:val="99"/>
    <w:rsid w:val="009052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table" w:customStyle="1" w:styleId="GridTable1LightAccent1">
    <w:name w:val="Grid Table 1 Light Accent 1"/>
    <w:basedOn w:val="TableNormal"/>
    <w:uiPriority w:val="46"/>
    <w:rsid w:val="002C0C35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2C0C3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2C0C35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2C0C35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customStyle="1" w:styleId="Pa47">
    <w:name w:val="Pa47"/>
    <w:basedOn w:val="Normal"/>
    <w:next w:val="Normal"/>
    <w:uiPriority w:val="99"/>
    <w:rsid w:val="002C0C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odyText2Char1">
    <w:name w:val="Body Text 2 Char1"/>
    <w:basedOn w:val="DefaultParagraphFont"/>
    <w:rsid w:val="002C0C35"/>
    <w:rPr>
      <w:rFonts w:ascii="Book Antiqua" w:eastAsia="Times New Roman" w:hAnsi="Book Antiqua" w:cs="Times New Roman"/>
      <w:szCs w:val="22"/>
    </w:rPr>
  </w:style>
  <w:style w:type="paragraph" w:styleId="NormalWeb">
    <w:name w:val="Normal (Web)"/>
    <w:basedOn w:val="Normal"/>
    <w:uiPriority w:val="99"/>
    <w:semiHidden/>
    <w:unhideWhenUsed/>
    <w:rsid w:val="002C0C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Heading1Char1">
    <w:name w:val="Heading 1 Char1"/>
    <w:basedOn w:val="DefaultParagraphFont"/>
    <w:rsid w:val="001C592E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rsid w:val="001C592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rsid w:val="001C592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1C592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rsid w:val="001C592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rsid w:val="001C592E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rsid w:val="001C592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basedOn w:val="DefaultParagraphFont"/>
    <w:rsid w:val="001C592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FooterChar1">
    <w:name w:val="Footer Char1"/>
    <w:basedOn w:val="DefaultParagraphFont"/>
    <w:uiPriority w:val="99"/>
    <w:rsid w:val="001C592E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rsid w:val="001C592E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rsid w:val="001C592E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1C592E"/>
    <w:rPr>
      <w:rFonts w:ascii="Arial" w:eastAsia="Times New Roman" w:hAnsi="Arial" w:cs="Times New Roman"/>
      <w:sz w:val="18"/>
      <w:szCs w:val="18"/>
    </w:rPr>
  </w:style>
  <w:style w:type="character" w:customStyle="1" w:styleId="BodyText3Char1">
    <w:name w:val="Body Text 3 Char1"/>
    <w:basedOn w:val="DefaultParagraphFont"/>
    <w:rsid w:val="001C592E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rsid w:val="001C592E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basedOn w:val="DefaultParagraphFont"/>
    <w:rsid w:val="001C592E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basedOn w:val="DefaultParagraphFont"/>
    <w:rsid w:val="001C592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1C592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1C592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1C592E"/>
  </w:style>
  <w:style w:type="character" w:customStyle="1" w:styleId="st1">
    <w:name w:val="st1"/>
    <w:basedOn w:val="DefaultParagraphFont"/>
    <w:rsid w:val="001C592E"/>
  </w:style>
  <w:style w:type="character" w:customStyle="1" w:styleId="alt-edited1">
    <w:name w:val="alt-edited1"/>
    <w:basedOn w:val="DefaultParagraphFont"/>
    <w:rsid w:val="001C592E"/>
    <w:rPr>
      <w:color w:val="4D90F0"/>
    </w:rPr>
  </w:style>
  <w:style w:type="paragraph" w:customStyle="1" w:styleId="Pa3">
    <w:name w:val="Pa3"/>
    <w:basedOn w:val="Normal"/>
    <w:next w:val="Normal"/>
    <w:uiPriority w:val="99"/>
    <w:rsid w:val="001C59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8">
    <w:name w:val="Pa38"/>
    <w:basedOn w:val="Normal"/>
    <w:next w:val="Normal"/>
    <w:uiPriority w:val="99"/>
    <w:rsid w:val="001C59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F63974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0"/>
    <w:lsdException w:name="toc 3" w:uiPriority="0"/>
    <w:lsdException w:name="toc 4" w:uiPriority="0"/>
    <w:lsdException w:name="footnote text" w:uiPriority="0"/>
    <w:lsdException w:name="header" w:uiPriority="0"/>
    <w:lsdException w:name="caption" w:semiHidden="0" w:uiPriority="0" w:unhideWhenUsed="0" w:qFormat="1"/>
    <w:lsdException w:name="footnote reference" w:uiPriority="0"/>
    <w:lsdException w:name="page number" w:uiPriority="0"/>
    <w:lsdException w:name="macro" w:uiPriority="0"/>
    <w:lsdException w:name="List Bullet" w:uiPriority="0"/>
    <w:lsdException w:name="List Bullet 2" w:uiPriority="0"/>
    <w:lsdException w:name="List Bullet 3" w:uiPriority="0"/>
    <w:lsdException w:name="List Bullet 4" w:uiPriority="0"/>
    <w:lsdException w:name="Title" w:semiHidden="0" w:uiPriority="10" w:unhideWhenUsed="0" w:qFormat="1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lock Text" w:uiPriority="0"/>
    <w:lsdException w:name="Strong" w:semiHidden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Table Simple 2" w:uiPriority="0"/>
    <w:lsdException w:name="Table 3D effects 2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aliases w:val=" Char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aliases w:val=" Char Char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BodyTextChar">
    <w:name w:val="Body Text Char"/>
    <w:aliases w:val="bt Char,body text Char,Body Char,Body Char Char"/>
    <w:uiPriority w:val="99"/>
    <w:locked/>
    <w:rsid w:val="0071520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link w:val="BodyText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aliases w:val=" Char12, Char121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aliases w:val=" Char12 Char, Char121 Char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uiPriority w:val="99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link w:val="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character" w:customStyle="1" w:styleId="Char">
    <w:name w:val="?? Char"/>
    <w:link w:val="a1"/>
    <w:uiPriority w:val="99"/>
    <w:rsid w:val="003D669C"/>
    <w:rPr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2E2583"/>
    <w:rPr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18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right="389" w:firstLine="540"/>
      <w:jc w:val="both"/>
    </w:pPr>
    <w:rPr>
      <w:rFonts w:asciiTheme="majorBidi" w:hAnsiTheme="majorBidi" w:cstheme="majorBidi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link w:val="AccPolicysubhead"/>
    <w:locked/>
    <w:rsid w:val="007118A9"/>
    <w:rPr>
      <w:rFonts w:asciiTheme="majorBidi" w:hAnsiTheme="majorBidi" w:cstheme="majorBidi"/>
      <w:b/>
      <w:i/>
      <w:iCs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537CD0"/>
    <w:pPr>
      <w:spacing w:after="0"/>
      <w:ind w:left="540" w:right="63" w:firstLine="0"/>
      <w:jc w:val="thaiDistribute"/>
    </w:pPr>
    <w:rPr>
      <w:i w:val="0"/>
      <w:iCs w:val="0"/>
    </w:rPr>
  </w:style>
  <w:style w:type="character" w:customStyle="1" w:styleId="AccPolicyalternativeChar">
    <w:name w:val="Acc Policy alternative Char"/>
    <w:link w:val="AccPolicyalternative"/>
    <w:locked/>
    <w:rsid w:val="00537CD0"/>
    <w:rPr>
      <w:rFonts w:asciiTheme="majorBidi" w:hAnsiTheme="majorBidi" w:cstheme="majorBidi"/>
      <w:b/>
      <w:sz w:val="30"/>
      <w:szCs w:val="30"/>
      <w:lang w:eastAsia="en-GB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uiPriority w:val="99"/>
    <w:rsid w:val="004434FD"/>
    <w:rPr>
      <w:rFonts w:cs="Times New Roman"/>
    </w:rPr>
  </w:style>
  <w:style w:type="character" w:customStyle="1" w:styleId="gt-icon-text1">
    <w:name w:val="gt-icon-text1"/>
    <w:uiPriority w:val="99"/>
    <w:rsid w:val="00AE4F6D"/>
    <w:rPr>
      <w:rFonts w:cs="Times New Roman"/>
    </w:rPr>
  </w:style>
  <w:style w:type="character" w:customStyle="1" w:styleId="shorttext">
    <w:name w:val="short_tex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986D1E"/>
    <w:rPr>
      <w:rFonts w:ascii="Arial" w:hAnsi="Arial" w:cs="Angsana New"/>
      <w:sz w:val="18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LineNumber">
    <w:name w:val="line number"/>
    <w:basedOn w:val="DefaultParagraphFont"/>
    <w:uiPriority w:val="99"/>
    <w:semiHidden/>
    <w:unhideWhenUsed/>
    <w:rsid w:val="00C7032C"/>
  </w:style>
  <w:style w:type="character" w:styleId="FootnoteReference">
    <w:name w:val="footnote reference"/>
    <w:aliases w:val="fr"/>
    <w:semiHidden/>
    <w:unhideWhenUsed/>
    <w:rsid w:val="00660FDC"/>
    <w:rPr>
      <w:vertAlign w:val="superscript"/>
    </w:rPr>
  </w:style>
  <w:style w:type="character" w:customStyle="1" w:styleId="Heading8Char1">
    <w:name w:val="Heading 8 Char1"/>
    <w:locked/>
    <w:rsid w:val="00E81431"/>
    <w:rPr>
      <w:rFonts w:cs="EucrosiaUPC"/>
      <w:b/>
      <w:bCs/>
      <w:sz w:val="32"/>
      <w:szCs w:val="32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11F1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311F18"/>
    <w:rPr>
      <w:rFonts w:ascii="Courier New" w:hAnsi="Courier New" w:cs="Courier New"/>
    </w:rPr>
  </w:style>
  <w:style w:type="paragraph" w:styleId="NoSpacing">
    <w:name w:val="No Spacing"/>
    <w:uiPriority w:val="1"/>
    <w:qFormat/>
    <w:rsid w:val="005C539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customStyle="1" w:styleId="HeaderChar1">
    <w:name w:val="Header Char1"/>
    <w:basedOn w:val="DefaultParagraphFont"/>
    <w:rsid w:val="00746A5E"/>
    <w:rPr>
      <w:rFonts w:ascii="Arial" w:eastAsia="Times New Roman" w:hAnsi="Arial" w:cs="Times New Roman"/>
      <w:sz w:val="18"/>
      <w:szCs w:val="18"/>
    </w:rPr>
  </w:style>
  <w:style w:type="paragraph" w:customStyle="1" w:styleId="Pa18">
    <w:name w:val="Pa18"/>
    <w:basedOn w:val="Normal"/>
    <w:next w:val="Normal"/>
    <w:uiPriority w:val="99"/>
    <w:rsid w:val="009052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table" w:customStyle="1" w:styleId="GridTable1LightAccent1">
    <w:name w:val="Grid Table 1 Light Accent 1"/>
    <w:basedOn w:val="TableNormal"/>
    <w:uiPriority w:val="46"/>
    <w:rsid w:val="002C0C35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2C0C3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2C0C35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2C0C35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customStyle="1" w:styleId="Pa47">
    <w:name w:val="Pa47"/>
    <w:basedOn w:val="Normal"/>
    <w:next w:val="Normal"/>
    <w:uiPriority w:val="99"/>
    <w:rsid w:val="002C0C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odyText2Char1">
    <w:name w:val="Body Text 2 Char1"/>
    <w:basedOn w:val="DefaultParagraphFont"/>
    <w:rsid w:val="002C0C35"/>
    <w:rPr>
      <w:rFonts w:ascii="Book Antiqua" w:eastAsia="Times New Roman" w:hAnsi="Book Antiqua" w:cs="Times New Roman"/>
      <w:szCs w:val="22"/>
    </w:rPr>
  </w:style>
  <w:style w:type="paragraph" w:styleId="NormalWeb">
    <w:name w:val="Normal (Web)"/>
    <w:basedOn w:val="Normal"/>
    <w:uiPriority w:val="99"/>
    <w:semiHidden/>
    <w:unhideWhenUsed/>
    <w:rsid w:val="002C0C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Heading1Char1">
    <w:name w:val="Heading 1 Char1"/>
    <w:basedOn w:val="DefaultParagraphFont"/>
    <w:rsid w:val="001C592E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rsid w:val="001C592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rsid w:val="001C592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1C592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rsid w:val="001C592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rsid w:val="001C592E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rsid w:val="001C592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basedOn w:val="DefaultParagraphFont"/>
    <w:rsid w:val="001C592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FooterChar1">
    <w:name w:val="Footer Char1"/>
    <w:basedOn w:val="DefaultParagraphFont"/>
    <w:uiPriority w:val="99"/>
    <w:rsid w:val="001C592E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rsid w:val="001C592E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rsid w:val="001C592E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1C592E"/>
    <w:rPr>
      <w:rFonts w:ascii="Arial" w:eastAsia="Times New Roman" w:hAnsi="Arial" w:cs="Times New Roman"/>
      <w:sz w:val="18"/>
      <w:szCs w:val="18"/>
    </w:rPr>
  </w:style>
  <w:style w:type="character" w:customStyle="1" w:styleId="BodyText3Char1">
    <w:name w:val="Body Text 3 Char1"/>
    <w:basedOn w:val="DefaultParagraphFont"/>
    <w:rsid w:val="001C592E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rsid w:val="001C592E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basedOn w:val="DefaultParagraphFont"/>
    <w:rsid w:val="001C592E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basedOn w:val="DefaultParagraphFont"/>
    <w:rsid w:val="001C592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1C592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1C592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1C592E"/>
  </w:style>
  <w:style w:type="character" w:customStyle="1" w:styleId="st1">
    <w:name w:val="st1"/>
    <w:basedOn w:val="DefaultParagraphFont"/>
    <w:rsid w:val="001C592E"/>
  </w:style>
  <w:style w:type="character" w:customStyle="1" w:styleId="alt-edited1">
    <w:name w:val="alt-edited1"/>
    <w:basedOn w:val="DefaultParagraphFont"/>
    <w:rsid w:val="001C592E"/>
    <w:rPr>
      <w:color w:val="4D90F0"/>
    </w:rPr>
  </w:style>
  <w:style w:type="paragraph" w:customStyle="1" w:styleId="Pa3">
    <w:name w:val="Pa3"/>
    <w:basedOn w:val="Normal"/>
    <w:next w:val="Normal"/>
    <w:uiPriority w:val="99"/>
    <w:rsid w:val="001C59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8">
    <w:name w:val="Pa38"/>
    <w:basedOn w:val="Normal"/>
    <w:next w:val="Normal"/>
    <w:uiPriority w:val="99"/>
    <w:rsid w:val="001C59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F6397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783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249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5883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465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1043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68617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5349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55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1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7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5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14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8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4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45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86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9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6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8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886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8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36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27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6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2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84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7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1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5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7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0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3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7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89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12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0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0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1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5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1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5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9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0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3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749DAB-8AC6-4A23-B47E-E2C457AB0B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3</Pages>
  <Words>4931</Words>
  <Characters>28112</Characters>
  <Application>Microsoft Office Word</Application>
  <DocSecurity>0</DocSecurity>
  <Lines>234</Lines>
  <Paragraphs>65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32978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creator>tadsong_h22</dc:creator>
  <cp:lastModifiedBy>Kannika Phasuk</cp:lastModifiedBy>
  <cp:revision>2</cp:revision>
  <cp:lastPrinted>2021-11-08T03:10:00Z</cp:lastPrinted>
  <dcterms:created xsi:type="dcterms:W3CDTF">2021-11-11T08:31:00Z</dcterms:created>
  <dcterms:modified xsi:type="dcterms:W3CDTF">2021-11-11T08:31:00Z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</Properties>
</file>