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92499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4F7613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FE5BDCF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BAF9FF1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0B97B034" w14:textId="26DC7B1F" w:rsidR="00344CAC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36C1034" w14:textId="77777777" w:rsidR="00773512" w:rsidRPr="009E555A" w:rsidRDefault="00773512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554F7196" w14:textId="77777777" w:rsidR="00344CAC" w:rsidRPr="009E555A" w:rsidRDefault="00344CAC" w:rsidP="00E8282F">
      <w:pPr>
        <w:rPr>
          <w:rFonts w:ascii="Angsana New" w:hAnsi="Angsana New"/>
          <w:b/>
          <w:bCs/>
          <w:sz w:val="20"/>
          <w:szCs w:val="20"/>
        </w:rPr>
      </w:pPr>
    </w:p>
    <w:p w14:paraId="63C57842" w14:textId="2ECE5114" w:rsidR="00344CAC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3C092596" w14:textId="77777777" w:rsidR="00773512" w:rsidRDefault="00773512" w:rsidP="00E8282F">
      <w:pPr>
        <w:rPr>
          <w:rFonts w:ascii="Angsana New" w:hAnsi="Angsana New"/>
          <w:b/>
          <w:bCs/>
          <w:sz w:val="32"/>
          <w:szCs w:val="32"/>
        </w:rPr>
      </w:pPr>
    </w:p>
    <w:p w14:paraId="3A4A3AF8" w14:textId="77777777" w:rsidR="007D720D" w:rsidRPr="009E555A" w:rsidRDefault="007D720D" w:rsidP="00E8282F">
      <w:pPr>
        <w:rPr>
          <w:rFonts w:ascii="Angsana New" w:hAnsi="Angsana New"/>
          <w:b/>
          <w:bCs/>
          <w:sz w:val="32"/>
          <w:szCs w:val="32"/>
        </w:rPr>
      </w:pPr>
    </w:p>
    <w:p w14:paraId="29A363FB" w14:textId="77777777" w:rsidR="0077006B" w:rsidRPr="009E555A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9E555A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9E555A">
        <w:rPr>
          <w:rFonts w:ascii="Angsana New" w:hAnsi="Angsana New"/>
          <w:sz w:val="52"/>
          <w:szCs w:val="52"/>
          <w:u w:val="none"/>
        </w:rPr>
        <w:t xml:space="preserve"> </w:t>
      </w:r>
      <w:r w:rsidRPr="009E555A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9E555A">
        <w:rPr>
          <w:rFonts w:ascii="Angsana New" w:hAnsi="Angsana New"/>
          <w:sz w:val="52"/>
          <w:szCs w:val="52"/>
          <w:u w:val="none"/>
        </w:rPr>
        <w:t>(</w:t>
      </w:r>
      <w:r w:rsidRPr="009E555A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9E555A">
        <w:rPr>
          <w:rFonts w:ascii="Angsana New" w:hAnsi="Angsana New"/>
          <w:sz w:val="52"/>
          <w:szCs w:val="52"/>
          <w:u w:val="none"/>
        </w:rPr>
        <w:t xml:space="preserve">) </w:t>
      </w:r>
      <w:r w:rsidRPr="009E555A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9E555A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DD59167" w14:textId="77777777" w:rsidR="0065260C" w:rsidRPr="009E555A" w:rsidRDefault="0065260C" w:rsidP="0065260C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537E913" w14:textId="05F8A67E" w:rsidR="0065260C" w:rsidRPr="009E555A" w:rsidRDefault="0065260C" w:rsidP="0065260C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C1EED" w:rsidRPr="00BC1EED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455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C1EED" w:rsidRPr="00BC1EED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CF52A6A" w14:textId="77777777" w:rsidR="0065260C" w:rsidRPr="009E555A" w:rsidRDefault="0065260C" w:rsidP="0065260C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68D3F1" w14:textId="77777777" w:rsidR="0065260C" w:rsidRPr="009E555A" w:rsidRDefault="0065260C" w:rsidP="0065260C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9E555A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28EFA1" w14:textId="77777777" w:rsidR="00344CAC" w:rsidRPr="009E555A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9E555A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9E555A" w:rsidRDefault="00125DA7" w:rsidP="00E8282F">
      <w:pPr>
        <w:rPr>
          <w:rFonts w:ascii="Angsana New" w:eastAsia="Cordia New" w:hAnsi="Angsana New"/>
          <w:sz w:val="30"/>
          <w:szCs w:val="30"/>
        </w:rPr>
      </w:pPr>
    </w:p>
    <w:p w14:paraId="064A1A18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3D7C7EF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81E0505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2B391EB" w14:textId="6C6FFBB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1DF1BCF0" w14:textId="3E151A81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75F704FB" w14:textId="77777777" w:rsidR="00D37E03" w:rsidRPr="00646543" w:rsidRDefault="00D37E03" w:rsidP="00D37E03">
      <w:pPr>
        <w:rPr>
          <w:rFonts w:ascii="Angsana New" w:hAnsi="Angsana New"/>
          <w:sz w:val="32"/>
          <w:szCs w:val="32"/>
        </w:rPr>
      </w:pPr>
    </w:p>
    <w:p w14:paraId="77ADBB21" w14:textId="77777777" w:rsidR="002F0981" w:rsidRPr="00E8282F" w:rsidRDefault="002F0981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  <w:r w:rsidRPr="00E8282F">
        <w:rPr>
          <w:rFonts w:ascii="Angsana New" w:hAnsi="Angsana New"/>
          <w:sz w:val="32"/>
          <w:szCs w:val="32"/>
          <w:u w:val="none"/>
          <w:cs/>
        </w:rPr>
        <w:t>รายงานการสอบทาน</w:t>
      </w:r>
      <w:r w:rsidRPr="00E8282F">
        <w:rPr>
          <w:rFonts w:ascii="Angsana New" w:hAnsi="Angsana New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E8282F">
        <w:rPr>
          <w:rFonts w:ascii="Angsana New" w:hAnsi="Angsana New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9E555A" w:rsidRDefault="002F0981" w:rsidP="00E8282F">
      <w:pPr>
        <w:rPr>
          <w:rFonts w:ascii="Angsana New" w:eastAsia="Cordia New" w:hAnsi="Angsana New"/>
          <w:sz w:val="30"/>
          <w:szCs w:val="30"/>
          <w:highlight w:val="yellow"/>
        </w:rPr>
      </w:pPr>
    </w:p>
    <w:p w14:paraId="574A0596" w14:textId="77777777" w:rsidR="002F0981" w:rsidRPr="00E8282F" w:rsidRDefault="002F0981" w:rsidP="00E8282F">
      <w:pPr>
        <w:rPr>
          <w:rFonts w:ascii="Angsana New" w:eastAsia="Cordia New" w:hAnsi="Angsana New"/>
          <w:b/>
          <w:bCs/>
          <w:sz w:val="30"/>
          <w:szCs w:val="30"/>
        </w:rPr>
      </w:pPr>
      <w:r w:rsidRPr="00E8282F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9E555A" w:rsidRDefault="002F0981" w:rsidP="00E8282F">
      <w:pPr>
        <w:rPr>
          <w:rFonts w:ascii="Angsana New" w:eastAsia="Cordia New" w:hAnsi="Angsana New"/>
          <w:b/>
          <w:bCs/>
          <w:sz w:val="30"/>
          <w:szCs w:val="30"/>
          <w:highlight w:val="yellow"/>
          <w:cs/>
        </w:rPr>
      </w:pPr>
    </w:p>
    <w:p w14:paraId="1EEE22C9" w14:textId="1BEF3C75" w:rsidR="00471241" w:rsidRPr="009E555A" w:rsidRDefault="00471241" w:rsidP="003F63C8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C1EED" w:rsidRPr="00BC1EED">
        <w:rPr>
          <w:rFonts w:ascii="Angsana New" w:hAnsi="Angsana New"/>
          <w:spacing w:val="-2"/>
          <w:sz w:val="30"/>
          <w:szCs w:val="30"/>
        </w:rPr>
        <w:t>30</w:t>
      </w:r>
      <w:r w:rsidR="0065260C">
        <w:rPr>
          <w:rFonts w:ascii="Angsana New" w:hAnsi="Angsana New"/>
          <w:spacing w:val="-2"/>
          <w:sz w:val="30"/>
          <w:szCs w:val="30"/>
        </w:rPr>
        <w:t xml:space="preserve"> </w:t>
      </w:r>
      <w:r w:rsidR="0065260C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pacing w:val="-2"/>
          <w:sz w:val="30"/>
          <w:szCs w:val="30"/>
        </w:rPr>
        <w:t>2564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>นรวมและงบกำไรขาดทุนเฉพาะกิจการ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65260C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BC1EED" w:rsidRPr="00BC1EED">
        <w:rPr>
          <w:rFonts w:ascii="Angsana New" w:hAnsi="Angsana New"/>
          <w:spacing w:val="-2"/>
          <w:sz w:val="30"/>
          <w:szCs w:val="30"/>
        </w:rPr>
        <w:t>30</w:t>
      </w:r>
      <w:r w:rsidR="0065260C">
        <w:rPr>
          <w:rFonts w:ascii="Angsana New" w:hAnsi="Angsana New"/>
          <w:spacing w:val="-2"/>
          <w:sz w:val="30"/>
          <w:szCs w:val="30"/>
        </w:rPr>
        <w:t xml:space="preserve"> </w:t>
      </w:r>
      <w:r w:rsidR="0065260C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pacing w:val="-2"/>
          <w:sz w:val="30"/>
          <w:szCs w:val="30"/>
        </w:rPr>
        <w:t>2564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</w:t>
      </w:r>
      <w:r w:rsidR="00B046A5">
        <w:rPr>
          <w:rFonts w:ascii="Angsana New" w:hAnsi="Angsana New"/>
          <w:sz w:val="30"/>
          <w:szCs w:val="30"/>
        </w:rPr>
        <w:br/>
      </w:r>
      <w:r w:rsidRPr="009168C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65260C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pacing w:val="-4"/>
          <w:sz w:val="30"/>
          <w:szCs w:val="30"/>
        </w:rPr>
        <w:t>30</w:t>
      </w:r>
      <w:r w:rsidR="0065260C">
        <w:rPr>
          <w:rFonts w:ascii="Angsana New" w:hAnsi="Angsana New"/>
          <w:spacing w:val="-4"/>
          <w:sz w:val="30"/>
          <w:szCs w:val="30"/>
        </w:rPr>
        <w:t xml:space="preserve"> </w:t>
      </w:r>
      <w:r w:rsidR="0065260C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pacing w:val="-4"/>
          <w:sz w:val="30"/>
          <w:szCs w:val="30"/>
        </w:rPr>
        <w:t>2564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BC1EED" w:rsidRPr="00BC1EED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="00BF1F4C">
        <w:rPr>
          <w:rFonts w:ascii="Angsana New" w:hAnsi="Angsana New"/>
          <w:spacing w:val="-2"/>
          <w:sz w:val="30"/>
          <w:szCs w:val="30"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 w:rsidR="00BF1F4C">
        <w:rPr>
          <w:rFonts w:ascii="Angsana New" w:hAnsi="Angsana New"/>
          <w:spacing w:val="-2"/>
          <w:sz w:val="30"/>
          <w:szCs w:val="30"/>
        </w:rPr>
        <w:br/>
      </w:r>
      <w:r w:rsidRPr="00D773ED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B94659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CC8931" w14:textId="77777777" w:rsidR="002F0981" w:rsidRPr="009E555A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</w:p>
    <w:p w14:paraId="17B7F3DF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13680A" w14:textId="2C3F3097" w:rsidR="00971DF7" w:rsidRPr="009E555A" w:rsidRDefault="00971DF7" w:rsidP="00971DF7">
      <w:pPr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C1EED" w:rsidRPr="00BC1EED">
        <w:rPr>
          <w:rFonts w:ascii="Angsana New" w:hAnsi="Angsana New"/>
          <w:sz w:val="30"/>
          <w:szCs w:val="30"/>
        </w:rPr>
        <w:t>2410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="005B4FA4">
        <w:rPr>
          <w:rFonts w:ascii="Angsana New" w:hAnsi="Angsana New"/>
          <w:sz w:val="30"/>
          <w:szCs w:val="30"/>
        </w:rPr>
        <w:br/>
      </w:r>
      <w:r w:rsidRPr="009E555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42C743F" w14:textId="77777777" w:rsidR="00B267C6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B267C6" w:rsidSect="00B267C6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  <w:r w:rsidRPr="009E555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8AF9B0" w14:textId="50F1B7FE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9077F" w14:textId="77777777" w:rsidR="00B267C6" w:rsidRDefault="00B267C6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B267C6" w:rsidSect="00B267C6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3C7C0F4C" w14:textId="677508A1" w:rsidR="002F0981" w:rsidRPr="009E555A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63988B" w14:textId="77777777" w:rsidR="00803629" w:rsidRPr="009E555A" w:rsidRDefault="00803629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DE006B4" w14:textId="5E25E39B" w:rsidR="00971DF7" w:rsidRPr="009E555A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C1EED" w:rsidRPr="00BC1EED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711992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EEEC47" w14:textId="77777777" w:rsidR="00DB4C54" w:rsidRDefault="00DB4C5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EB4279" w14:textId="77777777" w:rsidR="00826C32" w:rsidRPr="009E555A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61FE43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64362B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</w:rPr>
        <w:t>(</w:t>
      </w:r>
      <w:r w:rsidRPr="009E555A">
        <w:rPr>
          <w:rFonts w:ascii="Angsana New" w:hAnsi="Angsana New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2F1CF80" w14:textId="728365B2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เลขทะเบียน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4409</w:t>
      </w:r>
    </w:p>
    <w:p w14:paraId="31B21EF1" w14:textId="77777777" w:rsidR="002C4C1B" w:rsidRPr="009E555A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9DB4B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9F3571" w14:textId="364F43EB" w:rsidR="00715127" w:rsidRPr="009E555A" w:rsidRDefault="00BC1EED" w:rsidP="00715127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BC1EED">
        <w:rPr>
          <w:rFonts w:ascii="Angsana New" w:hAnsi="Angsana New"/>
          <w:sz w:val="30"/>
          <w:szCs w:val="30"/>
        </w:rPr>
        <w:t>11</w:t>
      </w:r>
      <w:r w:rsidR="00566CCA">
        <w:rPr>
          <w:rFonts w:ascii="Angsana New" w:hAnsi="Angsana New"/>
          <w:sz w:val="30"/>
          <w:szCs w:val="30"/>
        </w:rPr>
        <w:t xml:space="preserve"> </w:t>
      </w:r>
      <w:r w:rsidR="00566CC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BC1EED">
        <w:rPr>
          <w:rFonts w:ascii="Angsana New" w:hAnsi="Angsana New"/>
          <w:sz w:val="30"/>
          <w:szCs w:val="30"/>
        </w:rPr>
        <w:t>2564</w:t>
      </w:r>
    </w:p>
    <w:p w14:paraId="56F7E8E0" w14:textId="77777777" w:rsidR="00153E0E" w:rsidRPr="009E555A" w:rsidRDefault="00153E0E" w:rsidP="00153E0E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46EC0934" w14:textId="77777777" w:rsidR="00344CAC" w:rsidRPr="009E555A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793119" w14:textId="10A6D87A" w:rsidR="00696308" w:rsidRDefault="00696308" w:rsidP="00C53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CB858D" w14:textId="79CF6C21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25741C36" w14:textId="726AFE95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0DB59876" w14:textId="0AA6A3F0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35EBE316" w14:textId="3573A5F9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30B31946" w14:textId="61DD67C5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05E2EC80" w14:textId="6D97AE9B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6F1274C7" w14:textId="3216FBE4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36CA2E93" w14:textId="05698197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3B9D3C92" w14:textId="1A298828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46591536" w14:textId="628F98AC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39E0F971" w14:textId="06CE40AA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319380B7" w14:textId="02BDC6D9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4582288E" w14:textId="2D5AB27F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0B7E73A1" w14:textId="0D269187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p w14:paraId="1BA997B3" w14:textId="77777777" w:rsidR="00B267C6" w:rsidRPr="00B267C6" w:rsidRDefault="00B267C6" w:rsidP="00B267C6">
      <w:pPr>
        <w:rPr>
          <w:rFonts w:ascii="Angsana New" w:hAnsi="Angsana New"/>
          <w:sz w:val="30"/>
          <w:szCs w:val="30"/>
        </w:rPr>
      </w:pPr>
    </w:p>
    <w:sectPr w:rsidR="00B267C6" w:rsidRPr="00B267C6" w:rsidSect="00B267C6">
      <w:footerReference w:type="default" r:id="rId14"/>
      <w:type w:val="continuous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931E9" w14:textId="77777777" w:rsidR="008B3082" w:rsidRDefault="008B3082">
      <w:r>
        <w:separator/>
      </w:r>
    </w:p>
  </w:endnote>
  <w:endnote w:type="continuationSeparator" w:id="0">
    <w:p w14:paraId="259B52D5" w14:textId="77777777" w:rsidR="008B3082" w:rsidRDefault="008B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BBF99" w14:textId="62DF5043" w:rsidR="00C530D5" w:rsidRPr="00424EB8" w:rsidRDefault="00C530D5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Pr="00BC1EED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C530D5" w:rsidRDefault="00C530D5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4725E" w14:textId="38EB45D0" w:rsidR="00C530D5" w:rsidRPr="00424EB8" w:rsidRDefault="00C530D5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BC1EED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C530D5" w:rsidRDefault="00C530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D62DC" w14:textId="56442E08" w:rsidR="00B267C6" w:rsidRPr="00424EB8" w:rsidRDefault="00B267C6">
    <w:pPr>
      <w:pStyle w:val="Footer"/>
      <w:jc w:val="center"/>
      <w:rPr>
        <w:rFonts w:ascii="Angsana New" w:hAnsi="Angsana New"/>
        <w:sz w:val="30"/>
        <w:szCs w:val="30"/>
      </w:rPr>
    </w:pPr>
  </w:p>
  <w:p w14:paraId="641671AE" w14:textId="77777777" w:rsidR="00B267C6" w:rsidRDefault="00B267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454B1" w14:textId="1C1046DF" w:rsidR="00B267C6" w:rsidRPr="00424EB8" w:rsidRDefault="00B267C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56A1E663" w14:textId="77777777" w:rsidR="00B267C6" w:rsidRDefault="00B267C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A7187" w14:textId="77777777" w:rsidR="00B267C6" w:rsidRPr="00424EB8" w:rsidRDefault="00B267C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4E221465" w14:textId="77777777" w:rsidR="00B267C6" w:rsidRDefault="00B26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C1CCA" w14:textId="77777777" w:rsidR="008B3082" w:rsidRDefault="008B3082">
      <w:r>
        <w:separator/>
      </w:r>
    </w:p>
  </w:footnote>
  <w:footnote w:type="continuationSeparator" w:id="0">
    <w:p w14:paraId="12914A75" w14:textId="77777777" w:rsidR="008B3082" w:rsidRDefault="008B3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3D2BF" w14:textId="77777777" w:rsidR="00C530D5" w:rsidRPr="00BD6A29" w:rsidRDefault="00C530D5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7736E" w14:textId="77777777" w:rsidR="00B267C6" w:rsidRPr="00BD6A29" w:rsidRDefault="00B267C6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6"/>
  </w:num>
  <w:num w:numId="14">
    <w:abstractNumId w:val="21"/>
  </w:num>
  <w:num w:numId="15">
    <w:abstractNumId w:val="24"/>
  </w:num>
  <w:num w:numId="16">
    <w:abstractNumId w:val="38"/>
  </w:num>
  <w:num w:numId="17">
    <w:abstractNumId w:val="41"/>
  </w:num>
  <w:num w:numId="18">
    <w:abstractNumId w:val="28"/>
  </w:num>
  <w:num w:numId="19">
    <w:abstractNumId w:val="40"/>
  </w:num>
  <w:num w:numId="20">
    <w:abstractNumId w:val="15"/>
  </w:num>
  <w:num w:numId="21">
    <w:abstractNumId w:val="17"/>
  </w:num>
  <w:num w:numId="22">
    <w:abstractNumId w:val="35"/>
  </w:num>
  <w:num w:numId="23">
    <w:abstractNumId w:val="30"/>
  </w:num>
  <w:num w:numId="24">
    <w:abstractNumId w:val="26"/>
  </w:num>
  <w:num w:numId="25">
    <w:abstractNumId w:val="20"/>
  </w:num>
  <w:num w:numId="26">
    <w:abstractNumId w:val="42"/>
  </w:num>
  <w:num w:numId="27">
    <w:abstractNumId w:val="16"/>
  </w:num>
  <w:num w:numId="28">
    <w:abstractNumId w:val="25"/>
  </w:num>
  <w:num w:numId="29">
    <w:abstractNumId w:val="11"/>
  </w:num>
  <w:num w:numId="30">
    <w:abstractNumId w:val="23"/>
  </w:num>
  <w:num w:numId="31">
    <w:abstractNumId w:val="31"/>
  </w:num>
  <w:num w:numId="32">
    <w:abstractNumId w:val="12"/>
  </w:num>
  <w:num w:numId="33">
    <w:abstractNumId w:val="32"/>
  </w:num>
  <w:num w:numId="34">
    <w:abstractNumId w:val="10"/>
  </w:num>
  <w:num w:numId="35">
    <w:abstractNumId w:val="14"/>
  </w:num>
  <w:num w:numId="36">
    <w:abstractNumId w:val="29"/>
  </w:num>
  <w:num w:numId="37">
    <w:abstractNumId w:val="39"/>
  </w:num>
  <w:num w:numId="38">
    <w:abstractNumId w:val="37"/>
  </w:num>
  <w:num w:numId="39">
    <w:abstractNumId w:val="27"/>
  </w:num>
  <w:num w:numId="40">
    <w:abstractNumId w:val="43"/>
  </w:num>
  <w:num w:numId="41">
    <w:abstractNumId w:val="18"/>
  </w:num>
  <w:num w:numId="42">
    <w:abstractNumId w:val="34"/>
  </w:num>
  <w:num w:numId="43">
    <w:abstractNumId w:val="33"/>
  </w:num>
  <w:num w:numId="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6FC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05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2DFA"/>
    <w:rsid w:val="000C3306"/>
    <w:rsid w:val="000C3816"/>
    <w:rsid w:val="000C3D63"/>
    <w:rsid w:val="000C3FAF"/>
    <w:rsid w:val="000C40DF"/>
    <w:rsid w:val="000C4521"/>
    <w:rsid w:val="000C4840"/>
    <w:rsid w:val="000C5085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57A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5FC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07F12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8DE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C10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B32"/>
    <w:rsid w:val="00253C53"/>
    <w:rsid w:val="002546F3"/>
    <w:rsid w:val="002548A1"/>
    <w:rsid w:val="00254D67"/>
    <w:rsid w:val="00254DC2"/>
    <w:rsid w:val="0025511F"/>
    <w:rsid w:val="002551A9"/>
    <w:rsid w:val="00255698"/>
    <w:rsid w:val="00255864"/>
    <w:rsid w:val="00255BF5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A3D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064B"/>
    <w:rsid w:val="002A10FE"/>
    <w:rsid w:val="002A15F4"/>
    <w:rsid w:val="002A161C"/>
    <w:rsid w:val="002A1959"/>
    <w:rsid w:val="002A2055"/>
    <w:rsid w:val="002A230A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0F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20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3C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1E4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032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F3"/>
    <w:rsid w:val="004151FB"/>
    <w:rsid w:val="00415477"/>
    <w:rsid w:val="00415498"/>
    <w:rsid w:val="00415AA9"/>
    <w:rsid w:val="00415B2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767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B56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9F"/>
    <w:rsid w:val="00530C60"/>
    <w:rsid w:val="00530D3B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07D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82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CCA"/>
    <w:rsid w:val="00566EDA"/>
    <w:rsid w:val="00567010"/>
    <w:rsid w:val="0056751A"/>
    <w:rsid w:val="0056757D"/>
    <w:rsid w:val="005677ED"/>
    <w:rsid w:val="00567BE0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543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60C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235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98A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2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DDB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B3B"/>
    <w:rsid w:val="009A0F60"/>
    <w:rsid w:val="009A135D"/>
    <w:rsid w:val="009A15BC"/>
    <w:rsid w:val="009A1654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E53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8D0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13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7C6"/>
    <w:rsid w:val="00B26A2C"/>
    <w:rsid w:val="00B26B69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2C48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9D4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763"/>
    <w:rsid w:val="00BC0809"/>
    <w:rsid w:val="00BC110C"/>
    <w:rsid w:val="00BC1682"/>
    <w:rsid w:val="00BC1E84"/>
    <w:rsid w:val="00BC1EED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D5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94F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5894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06F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E4"/>
    <w:rsid w:val="00E272F9"/>
    <w:rsid w:val="00E273ED"/>
    <w:rsid w:val="00E27BED"/>
    <w:rsid w:val="00E27FE8"/>
    <w:rsid w:val="00E305B7"/>
    <w:rsid w:val="00E306AC"/>
    <w:rsid w:val="00E30A10"/>
    <w:rsid w:val="00E30BFE"/>
    <w:rsid w:val="00E30C76"/>
    <w:rsid w:val="00E30C78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BF2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99B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7AF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2F92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4EF3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F5"/>
    <w:rsid w:val="00F40197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6E85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A1C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04352935"/>
    <w:rsid w:val="1B704AF3"/>
    <w:rsid w:val="2151E4F1"/>
    <w:rsid w:val="44C79B93"/>
    <w:rsid w:val="474C246A"/>
    <w:rsid w:val="5911A4D4"/>
    <w:rsid w:val="5DBBB123"/>
    <w:rsid w:val="6636A738"/>
    <w:rsid w:val="67D4BAAB"/>
    <w:rsid w:val="6B01BE5E"/>
    <w:rsid w:val="6DF73B70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A9712FC5-D0E3-4199-A4A6-E9AD5E45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2021-11-03T10:58:00Z</cp:lastPrinted>
  <dcterms:created xsi:type="dcterms:W3CDTF">2021-11-08T10:48:00Z</dcterms:created>
  <dcterms:modified xsi:type="dcterms:W3CDTF">2021-11-08T10:52:00Z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