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9E555A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9E555A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C235F0" w:rsidRPr="009E555A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9E555A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62320" w:rsidRPr="009E555A" w14:paraId="1559A61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1B252EF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4580B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5260D6" w14:textId="0C2508E0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62320" w:rsidRPr="009E555A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9E555A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9E555A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9E555A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6019518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D773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บริษัทย่อยและ</w:t>
            </w:r>
            <w:r w:rsidRPr="001F4D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</w:tr>
      <w:tr w:rsidR="00362320" w:rsidRPr="009E555A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Pr="003623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362320" w:rsidRPr="009E555A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36232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475767" w:rsidRPr="009E555A" w14:paraId="0B1410C1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4892D5E" w14:textId="77777777" w:rsidR="00475767" w:rsidRPr="00362320" w:rsidRDefault="00475767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E44B7" w14:textId="77777777" w:rsidR="00475767" w:rsidRPr="00362320" w:rsidRDefault="00475767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BF0AF5" w14:textId="011F1950" w:rsidR="00475767" w:rsidRPr="00362320" w:rsidRDefault="00475767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33B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62320" w:rsidRPr="009E555A" w14:paraId="5F3F58EF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3D50A23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2A858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312AB0" w14:textId="5C35F65D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ใบสำคัญแสดงสิทธิที่จะซื้อหุ้น</w:t>
            </w:r>
          </w:p>
        </w:tc>
      </w:tr>
      <w:tr w:rsidR="00362320" w:rsidRPr="009E555A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362320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D62A09" w:rsidRPr="009E555A" w14:paraId="0C07625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E2A8EB8" w14:textId="77777777" w:rsidR="00D62A09" w:rsidRPr="00362320" w:rsidRDefault="00D62A09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1ED67" w14:textId="77777777" w:rsidR="00D62A09" w:rsidRPr="00362320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ED69FB" w14:textId="1BBDEC6F" w:rsidR="00D62A09" w:rsidRPr="00D62A09" w:rsidRDefault="00D62A09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62A0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2320" w:rsidRPr="009E555A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D62A09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</w:pPr>
            <w:r w:rsidRPr="00D62A0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D62A09">
              <w:rPr>
                <w:rFonts w:ascii="Angsana New" w:hAnsi="Angsana New" w:cs="Times New Roman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9E555A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36232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9E555A" w14:paraId="023B74D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6592E342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25460C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5E501C" w14:textId="3016349A" w:rsidR="00362320" w:rsidRPr="001F4D3F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F4D3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ผลกระทบจากการแพร่ระบาดของโรคติดเชื้อไวรัสโคโรนา</w:t>
            </w:r>
            <w:r w:rsidRPr="001F4D3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2019</w:t>
            </w:r>
            <w:r w:rsidRPr="001F4D3F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(Covid-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1F4D3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  <w:p w14:paraId="63FD29DA" w14:textId="6F9A142F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362320" w:rsidRPr="009E555A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362320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362320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17EF5C26" w:rsidR="00362320" w:rsidRPr="001F4D3F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773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6B23E6C3" w14:textId="77777777" w:rsidR="00F16933" w:rsidRPr="009E555A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br w:type="page"/>
      </w:r>
      <w:r w:rsidRPr="009E555A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9E555A">
        <w:rPr>
          <w:rFonts w:ascii="Angsana New" w:hAnsi="Angsana New"/>
          <w:sz w:val="30"/>
          <w:szCs w:val="30"/>
          <w:cs/>
        </w:rPr>
        <w:t>ระหว่างกาล</w:t>
      </w:r>
      <w:r w:rsidRPr="009E555A">
        <w:rPr>
          <w:rFonts w:ascii="Angsana New" w:hAnsi="Angsana New"/>
          <w:sz w:val="30"/>
          <w:szCs w:val="30"/>
          <w:cs/>
        </w:rPr>
        <w:t>นี้</w:t>
      </w:r>
    </w:p>
    <w:p w14:paraId="5B58B150" w14:textId="77777777" w:rsidR="00F16933" w:rsidRPr="0078546D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7283F" w14:textId="010F4D10" w:rsidR="006D186F" w:rsidRPr="0078546D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งบการเงิน</w:t>
      </w:r>
      <w:r w:rsidR="009168C6" w:rsidRPr="0078546D">
        <w:rPr>
          <w:rFonts w:ascii="Angsana New" w:hAnsi="Angsana New"/>
          <w:sz w:val="30"/>
          <w:szCs w:val="30"/>
          <w:cs/>
        </w:rPr>
        <w:t>ระหว่างกาล</w:t>
      </w:r>
      <w:r w:rsidRPr="0078546D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5367D0" w:rsidRPr="0078546D">
        <w:rPr>
          <w:rFonts w:ascii="Angsana New" w:hAnsi="Angsana New"/>
          <w:sz w:val="30"/>
          <w:szCs w:val="30"/>
          <w:cs/>
        </w:rPr>
        <w:t>การเงินจากคณะกรรมการเมื่อวันที</w:t>
      </w:r>
      <w:r w:rsidR="001514D9" w:rsidRPr="0078546D">
        <w:rPr>
          <w:rFonts w:ascii="Angsana New" w:hAnsi="Angsana New"/>
          <w:sz w:val="30"/>
          <w:szCs w:val="30"/>
          <w:cs/>
        </w:rPr>
        <w:t>่</w:t>
      </w:r>
      <w:r w:rsidR="00577354">
        <w:rPr>
          <w:rFonts w:ascii="Angsana New" w:hAnsi="Angsana New" w:hint="cs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11</w:t>
      </w:r>
      <w:r w:rsidR="00475767">
        <w:rPr>
          <w:rFonts w:ascii="Angsana New" w:hAnsi="Angsana New"/>
          <w:sz w:val="30"/>
          <w:szCs w:val="30"/>
        </w:rPr>
        <w:t xml:space="preserve"> </w:t>
      </w:r>
      <w:r w:rsidR="00475767">
        <w:rPr>
          <w:rFonts w:ascii="Angsana New" w:hAnsi="Angsana New" w:hint="cs"/>
          <w:sz w:val="30"/>
          <w:szCs w:val="30"/>
          <w:cs/>
        </w:rPr>
        <w:t>พฤศจิกายน</w:t>
      </w:r>
      <w:r w:rsidR="00D62A09">
        <w:rPr>
          <w:rFonts w:ascii="Angsana New" w:hAnsi="Angsana New" w:hint="cs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</w:p>
    <w:p w14:paraId="65EFDF16" w14:textId="77777777" w:rsidR="006D186F" w:rsidRPr="00577354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E45E7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ข้อมูลทั่วไป</w:t>
      </w:r>
    </w:p>
    <w:p w14:paraId="5BDC92DF" w14:textId="77777777" w:rsidR="00F16933" w:rsidRPr="0078546D" w:rsidRDefault="007D2AEC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Cordia New" w:hAnsi="Angsana New"/>
          <w:spacing w:val="-2"/>
          <w:sz w:val="30"/>
          <w:szCs w:val="30"/>
          <w:cs/>
        </w:rPr>
      </w:pPr>
      <w:r w:rsidRPr="0078546D">
        <w:rPr>
          <w:rFonts w:ascii="Angsana New" w:eastAsia="Cordia New" w:hAnsi="Angsana New"/>
          <w:spacing w:val="-2"/>
          <w:sz w:val="30"/>
          <w:szCs w:val="30"/>
          <w:cs/>
        </w:rPr>
        <w:tab/>
      </w:r>
    </w:p>
    <w:p w14:paraId="760B43CE" w14:textId="5356CC57" w:rsidR="007F2DBF" w:rsidRPr="0078546D" w:rsidRDefault="002D4BE4" w:rsidP="007F2D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A73488">
        <w:rPr>
          <w:rFonts w:ascii="Angsana New" w:hAnsi="Angsana New" w:hint="cs"/>
          <w:sz w:val="30"/>
          <w:szCs w:val="30"/>
          <w:cs/>
        </w:rPr>
        <w:t>และอาหาร</w:t>
      </w:r>
      <w:r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="007F2DBF" w:rsidRPr="0078546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บริษัทดำเนินธุรกิจหลักเกี่ยวกับการผลิตและจำหน่ายเครื่องดื่ม</w:t>
      </w:r>
      <w:r w:rsidR="007F2DBF">
        <w:rPr>
          <w:rFonts w:ascii="Angsana New" w:hAnsi="Angsana New" w:hint="cs"/>
          <w:sz w:val="30"/>
          <w:szCs w:val="30"/>
          <w:cs/>
        </w:rPr>
        <w:t>และอาหาร</w:t>
      </w:r>
      <w:r w:rsidR="007F2DBF" w:rsidRPr="0078546D">
        <w:rPr>
          <w:rFonts w:ascii="Angsana New" w:hAnsi="Angsana New"/>
          <w:sz w:val="30"/>
          <w:szCs w:val="30"/>
          <w:cs/>
        </w:rPr>
        <w:t>เพื่อสุขภาพ</w:t>
      </w:r>
      <w:r w:rsidR="007F2DBF">
        <w:rPr>
          <w:rFonts w:ascii="Angsana New" w:hAnsi="Angsana New" w:hint="cs"/>
          <w:sz w:val="30"/>
          <w:szCs w:val="30"/>
          <w:cs/>
        </w:rPr>
        <w:t xml:space="preserve"> และผลิตภัณฑ์จากมะพร้าว</w:t>
      </w:r>
    </w:p>
    <w:p w14:paraId="40D2FE6F" w14:textId="77777777" w:rsidR="002D4BE4" w:rsidRPr="0078546D" w:rsidRDefault="002D4BE4" w:rsidP="002D4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77C2C2" w14:textId="433FFA5F" w:rsidR="002D4BE4" w:rsidRPr="00E8282F" w:rsidRDefault="002D4BE4" w:rsidP="00E82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both"/>
        <w:rPr>
          <w:rFonts w:ascii="Angsana New" w:hAnsi="Angsana New"/>
          <w:sz w:val="30"/>
          <w:szCs w:val="30"/>
        </w:rPr>
      </w:pPr>
      <w:r w:rsidRPr="00E8282F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0B208F" w:rsidRPr="00E8282F">
        <w:rPr>
          <w:rFonts w:ascii="Angsana New" w:hAnsi="Angsana New"/>
          <w:sz w:val="30"/>
          <w:szCs w:val="30"/>
          <w:cs/>
        </w:rPr>
        <w:t>และบริษัทร่วม</w:t>
      </w:r>
      <w:r w:rsidRPr="00E8282F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C1EED" w:rsidRPr="00BC1EED">
        <w:rPr>
          <w:rFonts w:ascii="Angsana New" w:hAnsi="Angsana New"/>
          <w:sz w:val="30"/>
          <w:szCs w:val="30"/>
        </w:rPr>
        <w:t>30</w:t>
      </w:r>
      <w:r w:rsidR="0065260C">
        <w:rPr>
          <w:rFonts w:ascii="Angsana New" w:hAnsi="Angsana New"/>
          <w:sz w:val="30"/>
          <w:szCs w:val="30"/>
        </w:rPr>
        <w:t xml:space="preserve"> </w:t>
      </w:r>
      <w:r w:rsidR="0065260C">
        <w:rPr>
          <w:rFonts w:ascii="Angsana New" w:hAnsi="Angsana New"/>
          <w:sz w:val="30"/>
          <w:szCs w:val="30"/>
          <w:cs/>
        </w:rPr>
        <w:t>กันยายน</w:t>
      </w:r>
      <w:r w:rsidR="00106206" w:rsidRPr="00E8282F">
        <w:rPr>
          <w:rFonts w:ascii="Angsana New" w:hAnsi="Angsana New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="00DD14F9" w:rsidRPr="00E8282F">
        <w:rPr>
          <w:rFonts w:ascii="Angsana New" w:hAnsi="Angsana New"/>
          <w:sz w:val="30"/>
          <w:szCs w:val="30"/>
          <w:cs/>
        </w:rPr>
        <w:t xml:space="preserve"> และ</w:t>
      </w:r>
      <w:r w:rsidR="00B046A5">
        <w:rPr>
          <w:rFonts w:ascii="Angsana New" w:hAnsi="Angsana New" w:hint="cs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31</w:t>
      </w:r>
      <w:r w:rsidRPr="00E828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C1EED" w:rsidRPr="00BC1EED">
        <w:rPr>
          <w:rFonts w:ascii="Angsana New" w:hAnsi="Angsana New"/>
          <w:sz w:val="30"/>
          <w:szCs w:val="30"/>
        </w:rPr>
        <w:t>2563</w:t>
      </w:r>
      <w:r w:rsidRPr="00E8282F">
        <w:rPr>
          <w:rFonts w:ascii="Angsana New" w:hAnsi="Angsana New"/>
          <w:sz w:val="30"/>
          <w:szCs w:val="30"/>
        </w:rPr>
        <w:t xml:space="preserve"> </w:t>
      </w:r>
      <w:r w:rsidRPr="00E8282F">
        <w:rPr>
          <w:rFonts w:ascii="Angsana New" w:hAnsi="Angsana New"/>
          <w:sz w:val="30"/>
          <w:szCs w:val="30"/>
          <w:cs/>
        </w:rPr>
        <w:t>มีดังนี้</w:t>
      </w:r>
    </w:p>
    <w:p w14:paraId="027795E6" w14:textId="77777777" w:rsidR="00F16933" w:rsidRPr="0078546D" w:rsidRDefault="00F16933" w:rsidP="00607C9D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2070"/>
        <w:gridCol w:w="990"/>
        <w:gridCol w:w="270"/>
        <w:gridCol w:w="992"/>
      </w:tblGrid>
      <w:tr w:rsidR="0077006B" w:rsidRPr="009E555A" w14:paraId="20BC45D0" w14:textId="77777777" w:rsidTr="005639F1">
        <w:trPr>
          <w:tblHeader/>
        </w:trPr>
        <w:tc>
          <w:tcPr>
            <w:tcW w:w="2700" w:type="dxa"/>
          </w:tcPr>
          <w:p w14:paraId="40BE5120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603B17C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560C5EB9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</w:tcPr>
          <w:p w14:paraId="339ABDD8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1CAC1" w14:textId="77777777" w:rsidR="0077006B" w:rsidRPr="00E8282F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27C2C4C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006B" w:rsidRPr="009E555A" w14:paraId="2B6D8BD1" w14:textId="77777777" w:rsidTr="005639F1">
        <w:trPr>
          <w:tblHeader/>
        </w:trPr>
        <w:tc>
          <w:tcPr>
            <w:tcW w:w="2700" w:type="dxa"/>
          </w:tcPr>
          <w:p w14:paraId="71CF0D1C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40" w:type="dxa"/>
          </w:tcPr>
          <w:p w14:paraId="2F36CF21" w14:textId="77777777" w:rsidR="0077006B" w:rsidRPr="009E555A" w:rsidRDefault="0077006B" w:rsidP="00607C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070" w:type="dxa"/>
          </w:tcPr>
          <w:p w14:paraId="64B4E473" w14:textId="77777777" w:rsidR="0077006B" w:rsidRPr="009E555A" w:rsidRDefault="0077006B" w:rsidP="00607C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2" w:type="dxa"/>
            <w:gridSpan w:val="3"/>
          </w:tcPr>
          <w:p w14:paraId="0AAD0A37" w14:textId="77777777" w:rsidR="0077006B" w:rsidRPr="009E555A" w:rsidRDefault="0077006B" w:rsidP="00607C9D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D14F9" w:rsidRPr="009E555A" w14:paraId="37F5E4BD" w14:textId="77777777" w:rsidTr="005639F1">
        <w:trPr>
          <w:tblHeader/>
        </w:trPr>
        <w:tc>
          <w:tcPr>
            <w:tcW w:w="2700" w:type="dxa"/>
          </w:tcPr>
          <w:p w14:paraId="24998E5E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1F783E4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F8B9033" w14:textId="77777777" w:rsidR="00DD14F9" w:rsidRPr="009E555A" w:rsidRDefault="00DD14F9" w:rsidP="00E8282F">
            <w:pPr>
              <w:tabs>
                <w:tab w:val="clear" w:pos="3742"/>
                <w:tab w:val="left" w:pos="1515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27F495" w14:textId="3E472D6A" w:rsidR="00DD14F9" w:rsidRPr="00EA3857" w:rsidRDefault="00BC1EED" w:rsidP="009674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FDEBBF1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DCCECA" w14:textId="0927C92E" w:rsidR="00DD14F9" w:rsidRPr="009E555A" w:rsidRDefault="00BC1EED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DD14F9"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D14F9" w:rsidRPr="009E555A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D14F9" w:rsidRPr="009E555A" w14:paraId="1A721E5F" w14:textId="77777777" w:rsidTr="005639F1">
        <w:trPr>
          <w:tblHeader/>
        </w:trPr>
        <w:tc>
          <w:tcPr>
            <w:tcW w:w="2700" w:type="dxa"/>
          </w:tcPr>
          <w:p w14:paraId="6F54F9D4" w14:textId="77777777" w:rsidR="00DD14F9" w:rsidRPr="00B30795" w:rsidRDefault="00DD14F9" w:rsidP="00DD14F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40" w:type="dxa"/>
          </w:tcPr>
          <w:p w14:paraId="2A012BAF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5A12F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F353BED" w14:textId="4DB7E995" w:rsidR="00DD14F9" w:rsidRPr="009E555A" w:rsidRDefault="00BC1EED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848C140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A2A790A" w14:textId="555CAB62" w:rsidR="00DD14F9" w:rsidRPr="009E555A" w:rsidRDefault="00BC1EED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DD14F9" w:rsidRPr="009E555A" w14:paraId="2BB84BB3" w14:textId="77777777" w:rsidTr="005639F1">
        <w:tc>
          <w:tcPr>
            <w:tcW w:w="2700" w:type="dxa"/>
          </w:tcPr>
          <w:p w14:paraId="2703DCA8" w14:textId="77777777" w:rsidR="00DD14F9" w:rsidRPr="009E555A" w:rsidRDefault="00DD14F9" w:rsidP="00DD14F9">
            <w:pPr>
              <w:tabs>
                <w:tab w:val="left" w:pos="36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340" w:type="dxa"/>
          </w:tcPr>
          <w:p w14:paraId="5A34F112" w14:textId="77777777" w:rsidR="00DD14F9" w:rsidRPr="009E555A" w:rsidRDefault="00DD14F9" w:rsidP="00DD14F9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C1129CA" w14:textId="77777777" w:rsidR="00DD14F9" w:rsidRPr="009E555A" w:rsidRDefault="00DD14F9" w:rsidP="00DD14F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7CF396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9AD17" w14:textId="77777777" w:rsidR="00DD14F9" w:rsidRPr="00E8282F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7921EE7" w14:textId="77777777" w:rsidR="00DD14F9" w:rsidRPr="009E555A" w:rsidRDefault="00DD14F9" w:rsidP="00DD1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7AC9C5A1" w14:textId="77777777" w:rsidTr="005639F1">
        <w:tc>
          <w:tcPr>
            <w:tcW w:w="2700" w:type="dxa"/>
          </w:tcPr>
          <w:p w14:paraId="583CEC51" w14:textId="77777777" w:rsidR="00012D05" w:rsidRPr="009E555A" w:rsidRDefault="00012D05" w:rsidP="00012D0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2340" w:type="dxa"/>
          </w:tcPr>
          <w:p w14:paraId="3442B48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จำหน่ายผลิตภัณฑ์เครื่องดื่ม  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เพื่อสุขภาพ</w:t>
            </w:r>
          </w:p>
        </w:tc>
        <w:tc>
          <w:tcPr>
            <w:tcW w:w="2070" w:type="dxa"/>
          </w:tcPr>
          <w:p w14:paraId="7E151F85" w14:textId="77777777" w:rsidR="00012D05" w:rsidRPr="009E555A" w:rsidRDefault="00012D05" w:rsidP="00012D05">
            <w:pPr>
              <w:spacing w:line="240" w:lineRule="auto"/>
              <w:ind w:left="-15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ประเทศสโลวาเกีย</w:t>
            </w:r>
          </w:p>
        </w:tc>
        <w:tc>
          <w:tcPr>
            <w:tcW w:w="990" w:type="dxa"/>
          </w:tcPr>
          <w:p w14:paraId="0B672828" w14:textId="3F3455FE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F7C3D4F" w14:textId="77777777" w:rsidR="00012D05" w:rsidRPr="00E828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48AAB6" w14:textId="3A463C25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012D05" w:rsidRPr="009E555A" w14:paraId="67CEB3D0" w14:textId="77777777" w:rsidTr="005639F1">
        <w:tc>
          <w:tcPr>
            <w:tcW w:w="2700" w:type="dxa"/>
          </w:tcPr>
          <w:p w14:paraId="29AFB690" w14:textId="77777777" w:rsidR="00012D05" w:rsidRPr="009E555A" w:rsidRDefault="00012D05" w:rsidP="00012D05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เซ็ปเป้ โฮลดิ้ง          </w:t>
            </w:r>
          </w:p>
          <w:p w14:paraId="54FB7C91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(ประเทศไทย) จำกัด</w:t>
            </w:r>
          </w:p>
        </w:tc>
        <w:tc>
          <w:tcPr>
            <w:tcW w:w="2340" w:type="dxa"/>
          </w:tcPr>
          <w:p w14:paraId="4EE6A0BD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0B1593E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highlight w:val="magenta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2EB94630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4C66ECA" w14:textId="60920A0A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1B950813" w14:textId="77777777" w:rsidR="00012D05" w:rsidRPr="00E828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F638413" w14:textId="2C23D0C9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12D05" w:rsidRPr="009E555A" w14:paraId="239E535E" w14:textId="77777777" w:rsidTr="005639F1">
        <w:tc>
          <w:tcPr>
            <w:tcW w:w="2700" w:type="dxa"/>
          </w:tcPr>
          <w:p w14:paraId="7FD53216" w14:textId="77777777" w:rsidR="00012D05" w:rsidRPr="009E555A" w:rsidRDefault="00012D05" w:rsidP="00012D05">
            <w:pPr>
              <w:tabs>
                <w:tab w:val="clear" w:pos="907"/>
                <w:tab w:val="left" w:pos="102"/>
                <w:tab w:val="left" w:pos="360"/>
                <w:tab w:val="left" w:pos="90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</w:tcPr>
          <w:p w14:paraId="30EF7C0A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7663D2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E06779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EE7449" w14:textId="77777777" w:rsidR="00012D05" w:rsidRPr="00E828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3EFDA8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22DF6BDC" w14:textId="77777777" w:rsidTr="005639F1">
        <w:tc>
          <w:tcPr>
            <w:tcW w:w="2700" w:type="dxa"/>
          </w:tcPr>
          <w:p w14:paraId="0BF10216" w14:textId="77777777" w:rsidR="00012D05" w:rsidRPr="009E555A" w:rsidRDefault="00012D05" w:rsidP="00012D0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340" w:type="dxa"/>
          </w:tcPr>
          <w:p w14:paraId="37E9BDAA" w14:textId="77777777" w:rsidR="00012D05" w:rsidRPr="009E555A" w:rsidRDefault="00012D05" w:rsidP="00012D0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D1DFB07" w14:textId="77777777" w:rsidR="00012D05" w:rsidRPr="009E555A" w:rsidRDefault="00012D05" w:rsidP="00012D05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2233EDF9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3D3D264D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6DF31E54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012D05" w:rsidRPr="009E555A" w14:paraId="405C19B9" w14:textId="77777777" w:rsidTr="005639F1">
        <w:tc>
          <w:tcPr>
            <w:tcW w:w="2700" w:type="dxa"/>
          </w:tcPr>
          <w:p w14:paraId="7039ADC3" w14:textId="77777777" w:rsidR="00012D05" w:rsidRPr="009E555A" w:rsidRDefault="00012D05" w:rsidP="00012D05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(Hong Kong)</w:t>
            </w:r>
          </w:p>
          <w:p w14:paraId="6FCBFFAF" w14:textId="77777777" w:rsidR="00012D05" w:rsidRPr="009E555A" w:rsidRDefault="00012D05" w:rsidP="00012D05">
            <w:pPr>
              <w:tabs>
                <w:tab w:val="left" w:pos="117"/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001CC18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นำเข้า-ส่งออก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และจัด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จำหน่ายสินค้า</w:t>
            </w:r>
          </w:p>
        </w:tc>
        <w:tc>
          <w:tcPr>
            <w:tcW w:w="2070" w:type="dxa"/>
          </w:tcPr>
          <w:p w14:paraId="6A383F1D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ADA1FCB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6D0271F4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11DA9B39" w14:textId="1E79E8F3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0A819DA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98A794C" w14:textId="4C2070DB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12D05" w:rsidRPr="009E555A" w14:paraId="00048E2B" w14:textId="77777777" w:rsidTr="005639F1">
        <w:tc>
          <w:tcPr>
            <w:tcW w:w="2700" w:type="dxa"/>
          </w:tcPr>
          <w:p w14:paraId="2853A221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Hong Kong</w:t>
            </w:r>
          </w:p>
          <w:p w14:paraId="2B7F9040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Company Limited</w:t>
            </w:r>
          </w:p>
        </w:tc>
        <w:tc>
          <w:tcPr>
            <w:tcW w:w="2340" w:type="dxa"/>
          </w:tcPr>
          <w:p w14:paraId="57CDACEF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เพื่อให้บริการด้านบริหาร</w:t>
            </w:r>
          </w:p>
          <w:p w14:paraId="087023D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จัดการแก่บริษัทในเครือ</w:t>
            </w:r>
          </w:p>
        </w:tc>
        <w:tc>
          <w:tcPr>
            <w:tcW w:w="2070" w:type="dxa"/>
          </w:tcPr>
          <w:p w14:paraId="511ADE58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เขตบริหารพิเศษฮ่องกง  </w:t>
            </w:r>
          </w:p>
          <w:p w14:paraId="0ED0B282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แห่งสาธารณรัฐ</w:t>
            </w:r>
          </w:p>
          <w:p w14:paraId="775CE536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 xml:space="preserve">   ประชาชนจีน</w:t>
            </w:r>
          </w:p>
        </w:tc>
        <w:tc>
          <w:tcPr>
            <w:tcW w:w="990" w:type="dxa"/>
          </w:tcPr>
          <w:p w14:paraId="41D24D77" w14:textId="088DFD21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3BF2AA0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77148D9" w14:textId="5DDFB62D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12D05" w:rsidRPr="009E555A" w14:paraId="3E80B412" w14:textId="77777777" w:rsidTr="005639F1">
        <w:tc>
          <w:tcPr>
            <w:tcW w:w="2700" w:type="dxa"/>
          </w:tcPr>
          <w:p w14:paraId="49CEB939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(Shanghai) </w:t>
            </w:r>
          </w:p>
          <w:p w14:paraId="1AA4A2FE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</w:rPr>
              <w:t xml:space="preserve">   Co., Ltd.</w:t>
            </w:r>
          </w:p>
        </w:tc>
        <w:tc>
          <w:tcPr>
            <w:tcW w:w="2340" w:type="dxa"/>
          </w:tcPr>
          <w:p w14:paraId="390D9F19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จำหน่ายผลิตภัณฑ์เครื่องดื่ม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5A9D5E18" w14:textId="77777777" w:rsidR="00012D05" w:rsidRPr="009E555A" w:rsidRDefault="00012D05" w:rsidP="00012D05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สาธารณรัฐประชาชน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จีน</w:t>
            </w:r>
          </w:p>
        </w:tc>
        <w:tc>
          <w:tcPr>
            <w:tcW w:w="990" w:type="dxa"/>
          </w:tcPr>
          <w:p w14:paraId="622F9AA7" w14:textId="04164679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574CF400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E397D17" w14:textId="694AD44E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012D05" w:rsidRPr="009E555A" w14:paraId="67813688" w14:textId="77777777" w:rsidTr="005639F1">
        <w:tc>
          <w:tcPr>
            <w:tcW w:w="2700" w:type="dxa"/>
          </w:tcPr>
          <w:p w14:paraId="6A88F2C6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22D686C6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FD228A" w14:textId="77777777" w:rsidR="00012D05" w:rsidRDefault="00012D05" w:rsidP="00012D05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C22BBFB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280B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6017E4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03F4F4A7" w14:textId="77777777" w:rsidTr="005639F1">
        <w:tc>
          <w:tcPr>
            <w:tcW w:w="2700" w:type="dxa"/>
          </w:tcPr>
          <w:p w14:paraId="6315DBCB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</w:tcPr>
          <w:p w14:paraId="589DD329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39BAB29F" w14:textId="77777777" w:rsidR="00012D05" w:rsidRDefault="00012D05" w:rsidP="00012D05">
            <w:pPr>
              <w:ind w:right="-105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4A6358B9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4F9EAD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69873B2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7DE7204C" w14:textId="77777777" w:rsidTr="005639F1">
        <w:tc>
          <w:tcPr>
            <w:tcW w:w="2700" w:type="dxa"/>
          </w:tcPr>
          <w:p w14:paraId="7C79A225" w14:textId="3DFD72E1" w:rsidR="00012D05" w:rsidRPr="009E555A" w:rsidRDefault="00012D05" w:rsidP="00012D0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340" w:type="dxa"/>
          </w:tcPr>
          <w:p w14:paraId="614E699D" w14:textId="77777777" w:rsidR="00012D05" w:rsidRPr="009E555A" w:rsidRDefault="00012D05" w:rsidP="00012D0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2070" w:type="dxa"/>
          </w:tcPr>
          <w:p w14:paraId="183695C3" w14:textId="77777777" w:rsidR="00012D05" w:rsidRPr="009E555A" w:rsidRDefault="00012D05" w:rsidP="00012D05">
            <w:pPr>
              <w:ind w:left="72" w:right="-16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</w:p>
        </w:tc>
        <w:tc>
          <w:tcPr>
            <w:tcW w:w="990" w:type="dxa"/>
          </w:tcPr>
          <w:p w14:paraId="011C18A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270" w:type="dxa"/>
          </w:tcPr>
          <w:p w14:paraId="2DE9BA9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  <w:tc>
          <w:tcPr>
            <w:tcW w:w="992" w:type="dxa"/>
          </w:tcPr>
          <w:p w14:paraId="7AA743F6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highlight w:val="magenta"/>
              </w:rPr>
            </w:pPr>
          </w:p>
        </w:tc>
      </w:tr>
      <w:tr w:rsidR="00012D05" w:rsidRPr="009E555A" w14:paraId="5EC622A4" w14:textId="77777777" w:rsidTr="005639F1">
        <w:tc>
          <w:tcPr>
            <w:tcW w:w="2700" w:type="dxa"/>
          </w:tcPr>
          <w:p w14:paraId="26CF09CF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  <w:p w14:paraId="6FB809F6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ซึ่งมีบริษัทย่อย ดังนี้</w:t>
            </w:r>
          </w:p>
        </w:tc>
        <w:tc>
          <w:tcPr>
            <w:tcW w:w="2340" w:type="dxa"/>
          </w:tcPr>
          <w:p w14:paraId="02631250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ผลิตและจำหน่ายผลิตภัณฑ์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2DC248ED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117478FB" w14:textId="31E5B62C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3C51E73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D20CF86" w14:textId="5E611580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012D05" w:rsidRPr="009E555A" w14:paraId="39F41A2A" w14:textId="77777777" w:rsidTr="005639F1">
        <w:tc>
          <w:tcPr>
            <w:tcW w:w="2700" w:type="dxa"/>
          </w:tcPr>
          <w:p w14:paraId="722BDB0C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2340" w:type="dxa"/>
          </w:tcPr>
          <w:p w14:paraId="177F43AA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จำหน่ายผลิตภัณฑ์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จากมะพร้าว</w:t>
            </w:r>
          </w:p>
        </w:tc>
        <w:tc>
          <w:tcPr>
            <w:tcW w:w="2070" w:type="dxa"/>
          </w:tcPr>
          <w:p w14:paraId="08537E3E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061ECDD2" w14:textId="2C7E540D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66CA94BA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04B8A08E" w14:textId="7CAEA7A4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012D05" w:rsidRPr="009E555A" w14:paraId="02943AA5" w14:textId="77777777" w:rsidTr="005639F1">
        <w:tc>
          <w:tcPr>
            <w:tcW w:w="2700" w:type="dxa"/>
          </w:tcPr>
          <w:p w14:paraId="649C8809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เค เบสท์ ฟาร์ม จำกัด</w:t>
            </w:r>
          </w:p>
        </w:tc>
        <w:tc>
          <w:tcPr>
            <w:tcW w:w="2340" w:type="dxa"/>
          </w:tcPr>
          <w:p w14:paraId="641BA5BF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จัดหาและจำหน่าย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มะพร้าวสดในประเทศ</w:t>
            </w:r>
          </w:p>
        </w:tc>
        <w:tc>
          <w:tcPr>
            <w:tcW w:w="2070" w:type="dxa"/>
          </w:tcPr>
          <w:p w14:paraId="13B2807C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41F7BE55" w14:textId="7C6E009F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584D9FF0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4FDAAF5" w14:textId="57A15822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1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012D05" w:rsidRPr="009E555A" w14:paraId="4928788B" w14:textId="77777777" w:rsidTr="005639F1">
        <w:tc>
          <w:tcPr>
            <w:tcW w:w="2700" w:type="dxa"/>
          </w:tcPr>
          <w:p w14:paraId="0B9A83EB" w14:textId="77777777" w:rsidR="00012D05" w:rsidRPr="008B02AD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</w:rPr>
            </w:pPr>
          </w:p>
        </w:tc>
        <w:tc>
          <w:tcPr>
            <w:tcW w:w="2340" w:type="dxa"/>
          </w:tcPr>
          <w:p w14:paraId="41C375C9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28A7F53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643392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3F771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6880F8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082B14B4" w14:textId="77777777" w:rsidTr="005639F1">
        <w:tc>
          <w:tcPr>
            <w:tcW w:w="2700" w:type="dxa"/>
          </w:tcPr>
          <w:p w14:paraId="30A54D28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340" w:type="dxa"/>
          </w:tcPr>
          <w:p w14:paraId="508DB72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7B7E872" w14:textId="77777777" w:rsidR="00012D05" w:rsidRPr="009E555A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55D4DB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E37D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6D3031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13270F17" w14:textId="77777777" w:rsidTr="005639F1">
        <w:tc>
          <w:tcPr>
            <w:tcW w:w="2700" w:type="dxa"/>
          </w:tcPr>
          <w:p w14:paraId="77C5F476" w14:textId="77777777" w:rsidR="00012D05" w:rsidRPr="009E555A" w:rsidRDefault="00012D05" w:rsidP="00012D05">
            <w:pPr>
              <w:tabs>
                <w:tab w:val="left" w:pos="360"/>
                <w:tab w:val="left" w:pos="1440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ดาน่อน เซ็ปเป้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เบฟเวอเรจส์ จำกัด</w:t>
            </w:r>
          </w:p>
        </w:tc>
        <w:tc>
          <w:tcPr>
            <w:tcW w:w="2340" w:type="dxa"/>
            <w:shd w:val="clear" w:color="auto" w:fill="auto"/>
          </w:tcPr>
          <w:p w14:paraId="0040401E" w14:textId="77777777" w:rsidR="00012D05" w:rsidRPr="005A3947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จำหน่ายเครื่องดื่ม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5A39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เพื่อสุขภาพ</w:t>
            </w:r>
          </w:p>
        </w:tc>
        <w:tc>
          <w:tcPr>
            <w:tcW w:w="2070" w:type="dxa"/>
          </w:tcPr>
          <w:p w14:paraId="3BE86C15" w14:textId="77777777" w:rsidR="00012D05" w:rsidRPr="005A3947" w:rsidRDefault="00012D05" w:rsidP="00012D05">
            <w:pPr>
              <w:ind w:right="-16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5A394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</w:tcPr>
          <w:p w14:paraId="5E872969" w14:textId="50798D48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024C89D3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4D500D9D" w14:textId="12C3887D" w:rsidR="00012D05" w:rsidRPr="009E55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52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</w:tbl>
    <w:p w14:paraId="069C31DD" w14:textId="77777777" w:rsidR="00AE5CEF" w:rsidRPr="00AE5CEF" w:rsidRDefault="00AE5CEF" w:rsidP="00AE5CEF">
      <w:pPr>
        <w:ind w:left="540"/>
        <w:rPr>
          <w:rFonts w:ascii="Angsana New" w:hAnsi="Angsana New"/>
          <w:sz w:val="30"/>
          <w:szCs w:val="30"/>
        </w:rPr>
      </w:pPr>
    </w:p>
    <w:p w14:paraId="679925CA" w14:textId="77777777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E8282F">
        <w:rPr>
          <w:rFonts w:ascii="Angsana New" w:hAnsi="Angsana New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9E555A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F7414A" w14:textId="30B7AE1E" w:rsidR="00E57920" w:rsidRPr="009E555A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hint="cs"/>
          <w:sz w:val="30"/>
          <w:szCs w:val="30"/>
          <w:cs/>
        </w:rPr>
        <w:t>แบบย่อ</w:t>
      </w:r>
      <w:r w:rsidRPr="009E555A">
        <w:rPr>
          <w:rFonts w:ascii="Angsana New" w:hAnsi="Angsana New"/>
          <w:sz w:val="30"/>
          <w:szCs w:val="30"/>
          <w:cs/>
        </w:rPr>
        <w:t>นี้</w:t>
      </w:r>
      <w:r w:rsidRPr="00F45B8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F45B8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F45B8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F45B8D">
        <w:rPr>
          <w:rFonts w:ascii="Angsana New" w:hAnsi="Angsana New"/>
          <w:sz w:val="30"/>
          <w:szCs w:val="30"/>
          <w:cs/>
        </w:rPr>
        <w:t>จัดทำ</w:t>
      </w:r>
      <w:r w:rsidRPr="00F45B8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F45B8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>
        <w:rPr>
          <w:rFonts w:ascii="Angsana New" w:hAnsi="Angsana New"/>
          <w:sz w:val="30"/>
          <w:szCs w:val="30"/>
        </w:rPr>
        <w:t>“</w:t>
      </w:r>
      <w:r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/>
          <w:sz w:val="30"/>
          <w:szCs w:val="30"/>
        </w:rPr>
        <w:t>”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9E555A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BC1EED" w:rsidRPr="00BC1EED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 xml:space="preserve">เรื่อง </w:t>
      </w:r>
      <w:r w:rsidRPr="009E555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</w:t>
      </w:r>
      <w:r>
        <w:rPr>
          <w:rFonts w:ascii="Angsana New" w:hAnsi="Angsana New"/>
          <w:sz w:val="30"/>
          <w:szCs w:val="30"/>
          <w:cs/>
        </w:rPr>
        <w:t>าวิชาชีพบัญชีฯ</w:t>
      </w:r>
      <w:r w:rsidRPr="009E555A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DA323D" w:rsidRPr="00DA323D">
        <w:rPr>
          <w:rFonts w:ascii="Angsana New" w:hAnsi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C1EED" w:rsidRPr="00BC1EED">
        <w:rPr>
          <w:rFonts w:ascii="Angsana New" w:hAnsi="Angsana New"/>
          <w:sz w:val="30"/>
          <w:szCs w:val="30"/>
        </w:rPr>
        <w:t>31</w:t>
      </w:r>
      <w:r w:rsidR="00DA323D" w:rsidRPr="00DA323D">
        <w:rPr>
          <w:rFonts w:ascii="Angsana New" w:hAnsi="Angsana New"/>
          <w:sz w:val="30"/>
          <w:szCs w:val="30"/>
        </w:rPr>
        <w:t xml:space="preserve"> </w:t>
      </w:r>
      <w:r w:rsidR="00DA323D" w:rsidRPr="00DA323D">
        <w:rPr>
          <w:rFonts w:ascii="Angsana New" w:hAnsi="Angsana New"/>
          <w:sz w:val="30"/>
          <w:szCs w:val="30"/>
          <w:cs/>
        </w:rPr>
        <w:t xml:space="preserve">ธันวาคม </w:t>
      </w:r>
      <w:r w:rsidR="00BC1EED" w:rsidRPr="00BC1EED">
        <w:rPr>
          <w:rFonts w:ascii="Angsana New" w:hAnsi="Angsana New"/>
          <w:sz w:val="30"/>
          <w:szCs w:val="30"/>
        </w:rPr>
        <w:t>2563</w:t>
      </w:r>
    </w:p>
    <w:p w14:paraId="526AAE1F" w14:textId="77777777" w:rsidR="00F45B8D" w:rsidRPr="00043D9B" w:rsidRDefault="00F45B8D" w:rsidP="00D773ED">
      <w:pPr>
        <w:rPr>
          <w:rFonts w:ascii="Angsana New" w:hAnsi="Angsana New"/>
          <w:sz w:val="30"/>
          <w:szCs w:val="30"/>
        </w:rPr>
      </w:pPr>
    </w:p>
    <w:p w14:paraId="5A1DD8F1" w14:textId="2EEC3496" w:rsidR="00E57920" w:rsidRPr="007F2DBF" w:rsidRDefault="00E57920" w:rsidP="00E5792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3D9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>
        <w:rPr>
          <w:rFonts w:ascii="Angsana New" w:hAnsi="Angsana New" w:hint="cs"/>
          <w:sz w:val="30"/>
          <w:szCs w:val="30"/>
          <w:cs/>
        </w:rPr>
        <w:t>ที่</w:t>
      </w:r>
      <w:r w:rsidRPr="00043D9B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43D9B">
        <w:rPr>
          <w:rFonts w:ascii="Angsana New" w:hAnsi="Angsana New" w:hint="cs"/>
          <w:sz w:val="30"/>
          <w:szCs w:val="30"/>
          <w:cs/>
        </w:rPr>
        <w:t>ไว้</w:t>
      </w:r>
      <w:r w:rsidRPr="00043D9B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BC1EED" w:rsidRPr="00BC1EED">
        <w:rPr>
          <w:rFonts w:ascii="Angsana New" w:hAnsi="Angsana New"/>
          <w:sz w:val="30"/>
          <w:szCs w:val="30"/>
        </w:rPr>
        <w:t>31</w:t>
      </w:r>
      <w:r w:rsidRPr="00043D9B">
        <w:rPr>
          <w:rFonts w:ascii="Angsana New" w:hAnsi="Angsana New"/>
          <w:sz w:val="30"/>
          <w:szCs w:val="30"/>
        </w:rPr>
        <w:t xml:space="preserve"> </w:t>
      </w:r>
      <w:r w:rsidRPr="00043D9B">
        <w:rPr>
          <w:rFonts w:ascii="Angsana New" w:hAnsi="Angsana New"/>
          <w:sz w:val="30"/>
          <w:szCs w:val="30"/>
          <w:cs/>
        </w:rPr>
        <w:t xml:space="preserve">ธันวาคม </w:t>
      </w:r>
      <w:r w:rsidR="00BC1EED" w:rsidRPr="00BC1EED">
        <w:rPr>
          <w:rFonts w:ascii="Angsana New" w:hAnsi="Angsana New"/>
          <w:sz w:val="30"/>
          <w:szCs w:val="30"/>
        </w:rPr>
        <w:t>2563</w:t>
      </w:r>
      <w:r w:rsidRPr="00043D9B">
        <w:rPr>
          <w:rFonts w:ascii="Angsana New" w:hAnsi="Angsana New"/>
          <w:sz w:val="30"/>
          <w:szCs w:val="30"/>
          <w:cs/>
        </w:rPr>
        <w:t xml:space="preserve"> </w:t>
      </w:r>
    </w:p>
    <w:p w14:paraId="13FCD60B" w14:textId="2231E4B0" w:rsidR="007E6CF3" w:rsidRPr="002C0FEE" w:rsidRDefault="007E6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C1247C8" w14:textId="54355EC4" w:rsidR="00F16933" w:rsidRPr="00E8282F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253498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FEF863" w14:textId="3A121421" w:rsidR="00EA4ABD" w:rsidRDefault="00EA4ABD" w:rsidP="001F4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53498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ความสัมพันธ์ที่มีกับบริษัทย่อยและบริษัทร่วม</w:t>
      </w:r>
      <w:r w:rsidR="00936FCD" w:rsidRPr="00936FCD">
        <w:rPr>
          <w:rFonts w:ascii="Angsana New" w:hAnsi="Angsana New"/>
          <w:sz w:val="30"/>
          <w:szCs w:val="30"/>
          <w:cs/>
        </w:rPr>
        <w:t>ที่มีการเปลี่ยนแปลงอย่างมีสาระสำคัญ</w:t>
      </w:r>
      <w:r w:rsidR="00936FCD">
        <w:rPr>
          <w:rFonts w:ascii="Angsana New" w:hAnsi="Angsana New" w:hint="cs"/>
          <w:sz w:val="30"/>
          <w:szCs w:val="30"/>
          <w:cs/>
        </w:rPr>
        <w:t xml:space="preserve"> </w:t>
      </w:r>
      <w:r w:rsidRPr="00253498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1F4D3F">
        <w:rPr>
          <w:rFonts w:ascii="Angsana New" w:hAnsi="Angsana New"/>
          <w:sz w:val="30"/>
          <w:szCs w:val="30"/>
          <w:cs/>
        </w:rPr>
        <w:t xml:space="preserve">ข้อ </w:t>
      </w:r>
      <w:r w:rsidR="00BC1EED" w:rsidRPr="00BC1EED">
        <w:rPr>
          <w:rFonts w:ascii="Angsana New" w:hAnsi="Angsana New"/>
          <w:sz w:val="30"/>
          <w:szCs w:val="30"/>
        </w:rPr>
        <w:t>1</w:t>
      </w:r>
      <w:r w:rsidR="001F4D3F" w:rsidRPr="00D773ED">
        <w:rPr>
          <w:rFonts w:ascii="Angsana New" w:hAnsi="Angsana New"/>
          <w:sz w:val="30"/>
          <w:szCs w:val="30"/>
          <w:cs/>
        </w:rPr>
        <w:t xml:space="preserve"> และ</w:t>
      </w:r>
      <w:r w:rsidRPr="001F4D3F">
        <w:rPr>
          <w:rFonts w:ascii="Angsana New" w:hAnsi="Angsana New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5</w:t>
      </w:r>
      <w:r w:rsidRPr="001F4D3F">
        <w:rPr>
          <w:rFonts w:ascii="Angsana New" w:hAnsi="Angsana New"/>
          <w:sz w:val="30"/>
          <w:szCs w:val="30"/>
        </w:rPr>
        <w:t xml:space="preserve"> </w:t>
      </w:r>
      <w:r w:rsidRPr="001F4D3F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</w:t>
      </w:r>
      <w:r w:rsidRPr="00EB72D5">
        <w:rPr>
          <w:rFonts w:ascii="Angsana New" w:hAnsi="Angsana New"/>
          <w:sz w:val="30"/>
          <w:szCs w:val="30"/>
          <w:cs/>
        </w:rPr>
        <w:t>ทมีรายการระหว่างกันที่มีนัยสำคัญในระหว่างงวดมีดังต่อไปนี้</w:t>
      </w:r>
    </w:p>
    <w:p w14:paraId="6FCBC883" w14:textId="77777777" w:rsidR="001F4D3F" w:rsidRDefault="001F4D3F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2070"/>
        <w:gridCol w:w="3742"/>
      </w:tblGrid>
      <w:tr w:rsidR="00EA4ABD" w:rsidRPr="00EF21A7" w14:paraId="1A36EA7F" w14:textId="77777777" w:rsidTr="00D773ED">
        <w:trPr>
          <w:trHeight w:val="20"/>
          <w:tblHeader/>
        </w:trPr>
        <w:tc>
          <w:tcPr>
            <w:tcW w:w="3519" w:type="dxa"/>
          </w:tcPr>
          <w:p w14:paraId="6AE04816" w14:textId="45FBD87A" w:rsidR="00EA4ABD" w:rsidRPr="00EF21A7" w:rsidRDefault="00EA4ABD" w:rsidP="00EA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70" w:type="dxa"/>
          </w:tcPr>
          <w:p w14:paraId="393A6369" w14:textId="1C021B52" w:rsidR="00EA4ABD" w:rsidRPr="00EF21A7" w:rsidRDefault="00EA4ABD" w:rsidP="00EA4A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742" w:type="dxa"/>
          </w:tcPr>
          <w:p w14:paraId="100490E2" w14:textId="5C8DD900" w:rsidR="00EA4ABD" w:rsidRPr="00EF21A7" w:rsidRDefault="00EA4ABD" w:rsidP="00EA4ABD">
            <w:pPr>
              <w:tabs>
                <w:tab w:val="clear" w:pos="227"/>
              </w:tabs>
              <w:spacing w:line="240" w:lineRule="auto"/>
              <w:ind w:left="-20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A4ABD" w:rsidRPr="00EF21A7" w14:paraId="69F4B67E" w14:textId="77777777" w:rsidTr="00D773ED">
        <w:trPr>
          <w:trHeight w:val="20"/>
          <w:tblHeader/>
        </w:trPr>
        <w:tc>
          <w:tcPr>
            <w:tcW w:w="3519" w:type="dxa"/>
          </w:tcPr>
          <w:p w14:paraId="64865471" w14:textId="224EE388" w:rsidR="00EA4ABD" w:rsidRPr="00EF21A7" w:rsidRDefault="00EA4ABD" w:rsidP="00EA4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EB72D5">
              <w:rPr>
                <w:rFonts w:ascii="Angsana New" w:hAnsi="Angsana New"/>
                <w:sz w:val="30"/>
                <w:szCs w:val="30"/>
                <w:cs/>
              </w:rPr>
              <w:t>บริษัท โซเชียลแล็บ จำกัด</w:t>
            </w:r>
          </w:p>
        </w:tc>
        <w:tc>
          <w:tcPr>
            <w:tcW w:w="2070" w:type="dxa"/>
          </w:tcPr>
          <w:p w14:paraId="10626685" w14:textId="6A4A87EB" w:rsidR="00EA4ABD" w:rsidRPr="00EF21A7" w:rsidRDefault="00EA4ABD" w:rsidP="00EA4AB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42" w:type="dxa"/>
          </w:tcPr>
          <w:p w14:paraId="52F221C3" w14:textId="77777777" w:rsidR="00EA4ABD" w:rsidRDefault="00EA4ABD" w:rsidP="00EA4ABD">
            <w:pPr>
              <w:tabs>
                <w:tab w:val="clear" w:pos="227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เป็นบริษัทที่มีกรรมการที่มีความสัมพันธ์ทาง</w:t>
            </w:r>
          </w:p>
          <w:p w14:paraId="2A03AC46" w14:textId="2E0606C4" w:rsidR="00EA4ABD" w:rsidRPr="00EF21A7" w:rsidRDefault="00EA4ABD" w:rsidP="00EA4ABD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ครอบครัวกับกรรมการของบริษัท</w:t>
            </w:r>
          </w:p>
        </w:tc>
      </w:tr>
    </w:tbl>
    <w:p w14:paraId="7CF36E45" w14:textId="77777777" w:rsidR="0065260C" w:rsidRPr="00C17EF9" w:rsidRDefault="0065260C" w:rsidP="0065260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ook w:val="0000" w:firstRow="0" w:lastRow="0" w:firstColumn="0" w:lastColumn="0" w:noHBand="0" w:noVBand="0"/>
      </w:tblPr>
      <w:tblGrid>
        <w:gridCol w:w="4131"/>
        <w:gridCol w:w="989"/>
        <w:gridCol w:w="283"/>
        <w:gridCol w:w="1069"/>
        <w:gridCol w:w="273"/>
        <w:gridCol w:w="1077"/>
        <w:gridCol w:w="267"/>
        <w:gridCol w:w="1096"/>
      </w:tblGrid>
      <w:tr w:rsidR="0065260C" w:rsidRPr="009E555A" w14:paraId="1BE676BE" w14:textId="77777777" w:rsidTr="04352935">
        <w:trPr>
          <w:tblHeader/>
        </w:trPr>
        <w:tc>
          <w:tcPr>
            <w:tcW w:w="4131" w:type="dxa"/>
            <w:shd w:val="clear" w:color="auto" w:fill="auto"/>
          </w:tcPr>
          <w:p w14:paraId="21DA43D4" w14:textId="0D4E6302" w:rsidR="0065260C" w:rsidRPr="009E555A" w:rsidRDefault="00475767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2341" w:type="dxa"/>
            <w:gridSpan w:val="3"/>
            <w:shd w:val="clear" w:color="auto" w:fill="auto"/>
          </w:tcPr>
          <w:p w14:paraId="1AA00A62" w14:textId="77777777" w:rsidR="00475767" w:rsidRDefault="00475767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68F21C" w14:textId="4C2AA245" w:rsidR="0065260C" w:rsidRPr="009E555A" w:rsidRDefault="0065260C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4E1CEAB2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0" w:type="dxa"/>
            <w:gridSpan w:val="3"/>
            <w:shd w:val="clear" w:color="auto" w:fill="auto"/>
          </w:tcPr>
          <w:p w14:paraId="022055A0" w14:textId="77777777" w:rsidR="00475767" w:rsidRDefault="00475767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64964A" w14:textId="0521F0D2" w:rsidR="0065260C" w:rsidRPr="009E555A" w:rsidRDefault="0065260C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260C" w:rsidRPr="009E555A" w14:paraId="1D3E1B16" w14:textId="77777777" w:rsidTr="04352935">
        <w:trPr>
          <w:tblHeader/>
        </w:trPr>
        <w:tc>
          <w:tcPr>
            <w:tcW w:w="4131" w:type="dxa"/>
            <w:shd w:val="clear" w:color="auto" w:fill="auto"/>
          </w:tcPr>
          <w:p w14:paraId="7366130A" w14:textId="63260839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="00BC1EED" w:rsidRPr="00BC1E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989" w:type="dxa"/>
          </w:tcPr>
          <w:p w14:paraId="2DF5536E" w14:textId="412C2234" w:rsidR="0065260C" w:rsidRPr="009E555A" w:rsidRDefault="00BC1EED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14:paraId="378E72E9" w14:textId="77777777" w:rsidR="0065260C" w:rsidRPr="009E555A" w:rsidRDefault="0065260C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EDB2737" w14:textId="1F654D42" w:rsidR="0065260C" w:rsidRPr="009E555A" w:rsidRDefault="00BC1EED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</w:tcPr>
          <w:p w14:paraId="687C4943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31378EB" w14:textId="300B64B8" w:rsidR="0065260C" w:rsidRPr="009E555A" w:rsidRDefault="00BC1EED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7" w:type="dxa"/>
          </w:tcPr>
          <w:p w14:paraId="1D12803A" w14:textId="77777777" w:rsidR="0065260C" w:rsidRPr="009E555A" w:rsidRDefault="0065260C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9CDF508" w14:textId="35257C73" w:rsidR="0065260C" w:rsidRPr="009E555A" w:rsidRDefault="00BC1EED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65260C" w:rsidRPr="009E555A" w14:paraId="769D7C7F" w14:textId="77777777" w:rsidTr="04352935">
        <w:trPr>
          <w:tblHeader/>
        </w:trPr>
        <w:tc>
          <w:tcPr>
            <w:tcW w:w="4131" w:type="dxa"/>
            <w:shd w:val="clear" w:color="auto" w:fill="auto"/>
          </w:tcPr>
          <w:p w14:paraId="72A1D309" w14:textId="77777777" w:rsidR="0065260C" w:rsidRPr="009E555A" w:rsidRDefault="0065260C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4529FB60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260C" w:rsidRPr="009E555A" w14:paraId="307FD95F" w14:textId="77777777" w:rsidTr="04352935">
        <w:tc>
          <w:tcPr>
            <w:tcW w:w="4131" w:type="dxa"/>
            <w:shd w:val="clear" w:color="auto" w:fill="auto"/>
          </w:tcPr>
          <w:p w14:paraId="12BE0030" w14:textId="77777777" w:rsidR="0065260C" w:rsidRPr="009E555A" w:rsidRDefault="0065260C" w:rsidP="00652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  <w:shd w:val="clear" w:color="auto" w:fill="auto"/>
          </w:tcPr>
          <w:p w14:paraId="1E19E238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2083B55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0D92689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5A83CDF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2340E74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21B5102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CFF7D8A" w14:textId="77777777" w:rsidR="0065260C" w:rsidRPr="009E555A" w:rsidRDefault="0065260C" w:rsidP="006526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9E555A" w14:paraId="3DF58CB5" w14:textId="77777777" w:rsidTr="04352935">
        <w:tc>
          <w:tcPr>
            <w:tcW w:w="4131" w:type="dxa"/>
            <w:shd w:val="clear" w:color="auto" w:fill="auto"/>
          </w:tcPr>
          <w:p w14:paraId="33C2DADE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89" w:type="dxa"/>
            <w:shd w:val="clear" w:color="auto" w:fill="auto"/>
          </w:tcPr>
          <w:p w14:paraId="555349D1" w14:textId="2495C373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743C897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E7337BF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52E93FF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06F06FFD" w14:textId="1307B5A7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47</w:t>
            </w:r>
          </w:p>
        </w:tc>
        <w:tc>
          <w:tcPr>
            <w:tcW w:w="267" w:type="dxa"/>
            <w:shd w:val="clear" w:color="auto" w:fill="auto"/>
          </w:tcPr>
          <w:p w14:paraId="5104E1ED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435C1099" w14:textId="7344D7F8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316</w:t>
            </w:r>
          </w:p>
        </w:tc>
      </w:tr>
      <w:tr w:rsidR="00012D05" w:rsidRPr="009E555A" w14:paraId="345B0035" w14:textId="77777777" w:rsidTr="04352935">
        <w:tc>
          <w:tcPr>
            <w:tcW w:w="4131" w:type="dxa"/>
            <w:shd w:val="clear" w:color="auto" w:fill="auto"/>
          </w:tcPr>
          <w:p w14:paraId="1023CE67" w14:textId="77777777" w:rsidR="00012D05" w:rsidRPr="0064595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9" w:type="dxa"/>
            <w:shd w:val="clear" w:color="auto" w:fill="auto"/>
          </w:tcPr>
          <w:p w14:paraId="48B2064E" w14:textId="2077E726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0A8C3B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569141B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35145D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3E5B3BB5" w14:textId="047D7D49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63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056</w:t>
            </w:r>
          </w:p>
        </w:tc>
        <w:tc>
          <w:tcPr>
            <w:tcW w:w="267" w:type="dxa"/>
            <w:shd w:val="clear" w:color="auto" w:fill="auto"/>
          </w:tcPr>
          <w:p w14:paraId="4D0E5569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39EF8200" w14:textId="5E4865B4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37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439</w:t>
            </w:r>
          </w:p>
        </w:tc>
      </w:tr>
      <w:tr w:rsidR="00012D05" w:rsidRPr="009E555A" w14:paraId="75FDE901" w14:textId="77777777" w:rsidTr="04352935">
        <w:tc>
          <w:tcPr>
            <w:tcW w:w="4131" w:type="dxa"/>
            <w:shd w:val="clear" w:color="auto" w:fill="auto"/>
          </w:tcPr>
          <w:p w14:paraId="007B3F32" w14:textId="77777777" w:rsidR="00012D05" w:rsidRPr="0064595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shd w:val="clear" w:color="auto" w:fill="auto"/>
          </w:tcPr>
          <w:p w14:paraId="13341DB6" w14:textId="32EB6483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64799A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699EDEA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A48E773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077" w:type="dxa"/>
            <w:shd w:val="clear" w:color="auto" w:fill="auto"/>
          </w:tcPr>
          <w:p w14:paraId="49E3FE85" w14:textId="71A5F125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23</w:t>
            </w:r>
          </w:p>
        </w:tc>
        <w:tc>
          <w:tcPr>
            <w:tcW w:w="267" w:type="dxa"/>
            <w:shd w:val="clear" w:color="auto" w:fill="auto"/>
          </w:tcPr>
          <w:p w14:paraId="4AA802B1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2A7C19FE" w14:textId="1BE3B310" w:rsidR="00012D05" w:rsidRPr="009E555A" w:rsidRDefault="00012D05" w:rsidP="002A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D05" w:rsidRPr="009E555A" w14:paraId="42A99467" w14:textId="77777777" w:rsidTr="04352935">
        <w:tc>
          <w:tcPr>
            <w:tcW w:w="4131" w:type="dxa"/>
            <w:shd w:val="clear" w:color="auto" w:fill="auto"/>
          </w:tcPr>
          <w:p w14:paraId="28E0D35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9" w:type="dxa"/>
            <w:shd w:val="clear" w:color="auto" w:fill="auto"/>
          </w:tcPr>
          <w:p w14:paraId="54193DF9" w14:textId="0B7BC8EA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76B533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B647C6A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905A5A7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8B0EBE1" w14:textId="272516AC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401</w:t>
            </w:r>
          </w:p>
        </w:tc>
        <w:tc>
          <w:tcPr>
            <w:tcW w:w="267" w:type="dxa"/>
            <w:shd w:val="clear" w:color="auto" w:fill="auto"/>
          </w:tcPr>
          <w:p w14:paraId="66560C73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E287F55" w14:textId="37E7EE3C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color w:val="000000"/>
                <w:sz w:val="30"/>
                <w:szCs w:val="30"/>
              </w:rPr>
              <w:t>416</w:t>
            </w:r>
          </w:p>
        </w:tc>
      </w:tr>
      <w:tr w:rsidR="00012D05" w:rsidRPr="009E555A" w14:paraId="77AC3EEB" w14:textId="77777777" w:rsidTr="04352935">
        <w:tc>
          <w:tcPr>
            <w:tcW w:w="4131" w:type="dxa"/>
            <w:shd w:val="clear" w:color="auto" w:fill="auto"/>
          </w:tcPr>
          <w:p w14:paraId="7EAF19EB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E8238CB" w14:textId="26D76BE3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C9974C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4BDE007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E55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34846D5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6D22E7F" w14:textId="61301EFF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281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4EA52B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C230CBB" w14:textId="37D72B21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color w:val="000000"/>
                <w:sz w:val="30"/>
                <w:szCs w:val="30"/>
              </w:rPr>
              <w:t>249</w:t>
            </w:r>
          </w:p>
        </w:tc>
      </w:tr>
      <w:tr w:rsidR="00012D05" w:rsidRPr="009E555A" w14:paraId="0E35BA8A" w14:textId="77777777" w:rsidTr="04352935">
        <w:tc>
          <w:tcPr>
            <w:tcW w:w="4131" w:type="dxa"/>
            <w:shd w:val="clear" w:color="auto" w:fill="auto"/>
          </w:tcPr>
          <w:p w14:paraId="25F6A72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27808BF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1F43EFC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2211AD9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B0FC461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6EDBD5D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9868A00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39690D73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56DDADB5" w14:textId="77777777" w:rsidTr="04352935">
        <w:tc>
          <w:tcPr>
            <w:tcW w:w="4131" w:type="dxa"/>
            <w:shd w:val="clear" w:color="auto" w:fill="auto"/>
          </w:tcPr>
          <w:p w14:paraId="20E86E98" w14:textId="77777777" w:rsidR="00012D05" w:rsidRPr="004A6985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69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  <w:shd w:val="clear" w:color="auto" w:fill="auto"/>
          </w:tcPr>
          <w:p w14:paraId="0FE7847B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FD20C32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82AA5C3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1726349C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2FBD076F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1D30119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16DDD26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0701F018" w14:textId="77777777" w:rsidTr="04352935">
        <w:tc>
          <w:tcPr>
            <w:tcW w:w="4131" w:type="dxa"/>
            <w:shd w:val="clear" w:color="auto" w:fill="auto"/>
          </w:tcPr>
          <w:p w14:paraId="115DE601" w14:textId="77777777" w:rsidR="00012D05" w:rsidRPr="0064595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64595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89" w:type="dxa"/>
            <w:shd w:val="clear" w:color="auto" w:fill="auto"/>
          </w:tcPr>
          <w:p w14:paraId="5A4D6165" w14:textId="6DC8290D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183</w:t>
            </w:r>
          </w:p>
        </w:tc>
        <w:tc>
          <w:tcPr>
            <w:tcW w:w="283" w:type="dxa"/>
            <w:shd w:val="clear" w:color="auto" w:fill="auto"/>
          </w:tcPr>
          <w:p w14:paraId="659E3FE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3063D17" w14:textId="3414BD8C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color w:val="000000"/>
                <w:sz w:val="30"/>
                <w:szCs w:val="30"/>
              </w:rPr>
              <w:t>17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 w:hint="cs"/>
                <w:color w:val="000000"/>
                <w:sz w:val="30"/>
                <w:szCs w:val="30"/>
              </w:rPr>
              <w:t>773</w:t>
            </w:r>
          </w:p>
        </w:tc>
        <w:tc>
          <w:tcPr>
            <w:tcW w:w="273" w:type="dxa"/>
            <w:shd w:val="clear" w:color="auto" w:fill="auto"/>
          </w:tcPr>
          <w:p w14:paraId="2162495D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2A53C7E" w14:textId="23A34B49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183</w:t>
            </w:r>
          </w:p>
        </w:tc>
        <w:tc>
          <w:tcPr>
            <w:tcW w:w="267" w:type="dxa"/>
            <w:shd w:val="clear" w:color="auto" w:fill="auto"/>
          </w:tcPr>
          <w:p w14:paraId="280E9819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52EDC741" w14:textId="78DA0565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color w:val="000000"/>
                <w:sz w:val="30"/>
                <w:szCs w:val="30"/>
              </w:rPr>
              <w:t>17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 w:hint="cs"/>
                <w:color w:val="000000"/>
                <w:sz w:val="30"/>
                <w:szCs w:val="30"/>
              </w:rPr>
              <w:t>773</w:t>
            </w:r>
          </w:p>
        </w:tc>
      </w:tr>
      <w:tr w:rsidR="00012D05" w:rsidRPr="009E555A" w14:paraId="1B455E4C" w14:textId="77777777" w:rsidTr="04352935">
        <w:tc>
          <w:tcPr>
            <w:tcW w:w="4131" w:type="dxa"/>
            <w:shd w:val="clear" w:color="auto" w:fill="auto"/>
          </w:tcPr>
          <w:p w14:paraId="70647646" w14:textId="77777777" w:rsidR="00012D05" w:rsidRPr="0064595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9" w:type="dxa"/>
            <w:shd w:val="clear" w:color="auto" w:fill="auto"/>
          </w:tcPr>
          <w:p w14:paraId="591A460D" w14:textId="12CDA41C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283" w:type="dxa"/>
            <w:shd w:val="clear" w:color="auto" w:fill="auto"/>
          </w:tcPr>
          <w:p w14:paraId="5FFE4CD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9D6D86E" w14:textId="63CDC71B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273" w:type="dxa"/>
            <w:shd w:val="clear" w:color="auto" w:fill="auto"/>
          </w:tcPr>
          <w:p w14:paraId="0239C543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D5151E2" w14:textId="093BF816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131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140</w:t>
            </w:r>
          </w:p>
        </w:tc>
        <w:tc>
          <w:tcPr>
            <w:tcW w:w="267" w:type="dxa"/>
            <w:shd w:val="clear" w:color="auto" w:fill="auto"/>
          </w:tcPr>
          <w:p w14:paraId="33BF544C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4E11C87E" w14:textId="5CD99511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152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436</w:t>
            </w:r>
          </w:p>
        </w:tc>
      </w:tr>
      <w:tr w:rsidR="00012D05" w:rsidRPr="009E555A" w14:paraId="36008A87" w14:textId="77777777" w:rsidTr="04352935">
        <w:tc>
          <w:tcPr>
            <w:tcW w:w="4131" w:type="dxa"/>
            <w:shd w:val="clear" w:color="auto" w:fill="auto"/>
          </w:tcPr>
          <w:p w14:paraId="4F3F38E3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shd w:val="clear" w:color="auto" w:fill="auto"/>
          </w:tcPr>
          <w:p w14:paraId="47764DE8" w14:textId="580B75C9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83" w:type="dxa"/>
            <w:shd w:val="clear" w:color="auto" w:fill="auto"/>
          </w:tcPr>
          <w:p w14:paraId="2097974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29311AC" w14:textId="5CC874F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  <w:tc>
          <w:tcPr>
            <w:tcW w:w="273" w:type="dxa"/>
            <w:shd w:val="clear" w:color="auto" w:fill="auto"/>
          </w:tcPr>
          <w:p w14:paraId="0F19EB00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05907AF" w14:textId="2C9B205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67" w:type="dxa"/>
            <w:shd w:val="clear" w:color="auto" w:fill="auto"/>
          </w:tcPr>
          <w:p w14:paraId="2288B69E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71D2908E" w14:textId="1D1C07A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943</w:t>
            </w:r>
          </w:p>
        </w:tc>
      </w:tr>
      <w:tr w:rsidR="00012D05" w:rsidRPr="009E555A" w14:paraId="17FBFC02" w14:textId="77777777" w:rsidTr="04352935">
        <w:tc>
          <w:tcPr>
            <w:tcW w:w="4131" w:type="dxa"/>
            <w:shd w:val="clear" w:color="auto" w:fill="auto"/>
          </w:tcPr>
          <w:p w14:paraId="4DCF291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1F68659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30D6271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38638B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3F3A3F50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89BBC73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9996031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C0C1E8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4A875AB4" w14:textId="77777777" w:rsidTr="04352935">
        <w:tc>
          <w:tcPr>
            <w:tcW w:w="4131" w:type="dxa"/>
            <w:shd w:val="clear" w:color="auto" w:fill="auto"/>
          </w:tcPr>
          <w:p w14:paraId="24186A6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7B685A6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0320CCC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B219944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0301B78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3EA3FDB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CA0ACE4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B15B32B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263221CD" w14:textId="77777777" w:rsidTr="04352935">
        <w:tc>
          <w:tcPr>
            <w:tcW w:w="4131" w:type="dxa"/>
            <w:shd w:val="clear" w:color="auto" w:fill="auto"/>
          </w:tcPr>
          <w:p w14:paraId="33A2DFDF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0A734408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305AE78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0C02D09E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6309F884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08FDCDA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7A1859E1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33CFFE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718B1DCD" w14:textId="77777777" w:rsidTr="04352935">
        <w:tc>
          <w:tcPr>
            <w:tcW w:w="4131" w:type="dxa"/>
            <w:shd w:val="clear" w:color="auto" w:fill="auto"/>
          </w:tcPr>
          <w:p w14:paraId="06D6DB6C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7BAC80D8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3D7CAAB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886C0B0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549AED1D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6874ED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FE7AD9A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5FBA239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7A5899F9" w14:textId="77777777" w:rsidTr="04352935">
        <w:tc>
          <w:tcPr>
            <w:tcW w:w="4131" w:type="dxa"/>
            <w:shd w:val="clear" w:color="auto" w:fill="auto"/>
          </w:tcPr>
          <w:p w14:paraId="4128456D" w14:textId="77777777" w:rsidR="00012D05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5A5DBBEA" w14:textId="157EEBC9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58FEDC0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44B87C1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0A3CC16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6D91AB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1E2DD90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475A9330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8CD62EA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6181505C" w14:textId="77777777" w:rsidTr="04352935">
        <w:tc>
          <w:tcPr>
            <w:tcW w:w="4131" w:type="dxa"/>
            <w:shd w:val="clear" w:color="auto" w:fill="auto"/>
          </w:tcPr>
          <w:p w14:paraId="38FF9FD6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989" w:type="dxa"/>
            <w:shd w:val="clear" w:color="auto" w:fill="auto"/>
          </w:tcPr>
          <w:p w14:paraId="41A396AE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BD8650E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7A9ADBD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437B1BD4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4E76AB5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1CF581AA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117C1D6B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7E7521C1" w14:textId="77777777" w:rsidTr="04352935">
        <w:tc>
          <w:tcPr>
            <w:tcW w:w="4131" w:type="dxa"/>
            <w:shd w:val="clear" w:color="auto" w:fill="auto"/>
          </w:tcPr>
          <w:p w14:paraId="38F4C5FE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89" w:type="dxa"/>
            <w:shd w:val="clear" w:color="auto" w:fill="auto"/>
          </w:tcPr>
          <w:p w14:paraId="215C82AF" w14:textId="4F3DEA3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002</w:t>
            </w:r>
          </w:p>
        </w:tc>
        <w:tc>
          <w:tcPr>
            <w:tcW w:w="283" w:type="dxa"/>
            <w:shd w:val="clear" w:color="auto" w:fill="auto"/>
          </w:tcPr>
          <w:p w14:paraId="750E2C24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3BC0669A" w14:textId="2F9E60CE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238</w:t>
            </w:r>
          </w:p>
        </w:tc>
        <w:tc>
          <w:tcPr>
            <w:tcW w:w="273" w:type="dxa"/>
            <w:shd w:val="clear" w:color="auto" w:fill="auto"/>
          </w:tcPr>
          <w:p w14:paraId="5F2CEFCB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9F83462" w14:textId="71356CDE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267" w:type="dxa"/>
            <w:shd w:val="clear" w:color="auto" w:fill="auto"/>
          </w:tcPr>
          <w:p w14:paraId="21FE7430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9BC0E16" w14:textId="605295F8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012D05" w:rsidRPr="009E555A" w14:paraId="3A342863" w14:textId="77777777" w:rsidTr="04352935">
        <w:tc>
          <w:tcPr>
            <w:tcW w:w="4131" w:type="dxa"/>
            <w:shd w:val="clear" w:color="auto" w:fill="auto"/>
          </w:tcPr>
          <w:p w14:paraId="6E9CD90E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989" w:type="dxa"/>
            <w:shd w:val="clear" w:color="auto" w:fill="auto"/>
          </w:tcPr>
          <w:p w14:paraId="123FD650" w14:textId="0EFD42DE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283" w:type="dxa"/>
            <w:shd w:val="clear" w:color="auto" w:fill="auto"/>
          </w:tcPr>
          <w:p w14:paraId="360D8804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"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4027C9D6" w14:textId="6E3AD025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273" w:type="dxa"/>
            <w:shd w:val="clear" w:color="auto" w:fill="auto"/>
          </w:tcPr>
          <w:p w14:paraId="5176DC0D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57E4B93C" w14:textId="16F26D4A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631</w:t>
            </w:r>
          </w:p>
        </w:tc>
        <w:tc>
          <w:tcPr>
            <w:tcW w:w="267" w:type="dxa"/>
            <w:shd w:val="clear" w:color="auto" w:fill="auto"/>
          </w:tcPr>
          <w:p w14:paraId="7CA31CD1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  <w:shd w:val="clear" w:color="auto" w:fill="auto"/>
          </w:tcPr>
          <w:p w14:paraId="18957EF4" w14:textId="55B7E35A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60</w:t>
            </w:r>
          </w:p>
        </w:tc>
      </w:tr>
      <w:tr w:rsidR="00012D05" w:rsidRPr="009E555A" w14:paraId="4546858B" w14:textId="77777777" w:rsidTr="04352935">
        <w:tc>
          <w:tcPr>
            <w:tcW w:w="4131" w:type="dxa"/>
            <w:shd w:val="clear" w:color="auto" w:fill="auto"/>
          </w:tcPr>
          <w:p w14:paraId="7DFE3E5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shd w:val="clear" w:color="auto" w:fill="auto"/>
          </w:tcPr>
          <w:p w14:paraId="1DA9C042" w14:textId="64D49613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328</w:t>
            </w:r>
          </w:p>
        </w:tc>
        <w:tc>
          <w:tcPr>
            <w:tcW w:w="283" w:type="dxa"/>
            <w:shd w:val="clear" w:color="auto" w:fill="auto"/>
          </w:tcPr>
          <w:p w14:paraId="1441702E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D796423" w14:textId="4F5DC8C6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  <w:tc>
          <w:tcPr>
            <w:tcW w:w="273" w:type="dxa"/>
            <w:shd w:val="clear" w:color="auto" w:fill="auto"/>
          </w:tcPr>
          <w:p w14:paraId="25035ADF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CC1F3C8" w14:textId="4D15ED81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328</w:t>
            </w:r>
          </w:p>
        </w:tc>
        <w:tc>
          <w:tcPr>
            <w:tcW w:w="267" w:type="dxa"/>
            <w:shd w:val="clear" w:color="auto" w:fill="auto"/>
          </w:tcPr>
          <w:p w14:paraId="07B2002C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52BD5A85" w14:textId="3F327AAE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477</w:t>
            </w:r>
          </w:p>
        </w:tc>
      </w:tr>
      <w:tr w:rsidR="00012D05" w:rsidRPr="009E555A" w14:paraId="588F8C5C" w14:textId="77777777" w:rsidTr="04352935">
        <w:tc>
          <w:tcPr>
            <w:tcW w:w="4131" w:type="dxa"/>
            <w:shd w:val="clear" w:color="auto" w:fill="auto"/>
          </w:tcPr>
          <w:p w14:paraId="3D7E0E8C" w14:textId="481A2133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89" w:type="dxa"/>
            <w:shd w:val="clear" w:color="auto" w:fill="auto"/>
          </w:tcPr>
          <w:p w14:paraId="2800DDAA" w14:textId="760224B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83" w:type="dxa"/>
            <w:shd w:val="clear" w:color="auto" w:fill="auto"/>
          </w:tcPr>
          <w:p w14:paraId="44447D34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2840172" w14:textId="699492CE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73" w:type="dxa"/>
            <w:shd w:val="clear" w:color="auto" w:fill="auto"/>
          </w:tcPr>
          <w:p w14:paraId="6D3825D0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1E0F8DA2" w14:textId="6EBCF60C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411</w:t>
            </w:r>
          </w:p>
        </w:tc>
        <w:tc>
          <w:tcPr>
            <w:tcW w:w="267" w:type="dxa"/>
            <w:shd w:val="clear" w:color="auto" w:fill="auto"/>
          </w:tcPr>
          <w:p w14:paraId="55B93713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3D82A8B9" w14:textId="1FFC5C9B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159</w:t>
            </w:r>
          </w:p>
        </w:tc>
      </w:tr>
      <w:tr w:rsidR="00012D05" w:rsidRPr="009E555A" w14:paraId="5A879C5A" w14:textId="77777777" w:rsidTr="04352935">
        <w:tc>
          <w:tcPr>
            <w:tcW w:w="4131" w:type="dxa"/>
            <w:shd w:val="clear" w:color="auto" w:fill="auto"/>
          </w:tcPr>
          <w:p w14:paraId="16088662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89" w:type="dxa"/>
            <w:shd w:val="clear" w:color="auto" w:fill="auto"/>
          </w:tcPr>
          <w:p w14:paraId="601812B9" w14:textId="6224653A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83" w:type="dxa"/>
            <w:shd w:val="clear" w:color="auto" w:fill="auto"/>
          </w:tcPr>
          <w:p w14:paraId="16933B18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294ED32C" w14:textId="4C08327D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3" w:type="dxa"/>
            <w:shd w:val="clear" w:color="auto" w:fill="auto"/>
          </w:tcPr>
          <w:p w14:paraId="50081573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12BCE24" w14:textId="0B5B7DCA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67" w:type="dxa"/>
            <w:shd w:val="clear" w:color="auto" w:fill="auto"/>
          </w:tcPr>
          <w:p w14:paraId="68903476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7F397698" w14:textId="3A53C755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900</w:t>
            </w:r>
          </w:p>
        </w:tc>
      </w:tr>
      <w:tr w:rsidR="00012D05" w:rsidRPr="009E555A" w14:paraId="19B90D48" w14:textId="77777777" w:rsidTr="04352935">
        <w:tc>
          <w:tcPr>
            <w:tcW w:w="4131" w:type="dxa"/>
            <w:shd w:val="clear" w:color="auto" w:fill="auto"/>
          </w:tcPr>
          <w:p w14:paraId="1F8621B5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7C7DDA4" w14:textId="1A4AEC17" w:rsidR="00012D05" w:rsidRPr="009E555A" w:rsidRDefault="00BC1EED" w:rsidP="04352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498EC1F5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4B3A4B5" w14:textId="460A93FE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C258EA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CDA0CCF" w14:textId="36C3C2E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2A2829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right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05360E6" w14:textId="6297EA96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</w:p>
        </w:tc>
      </w:tr>
      <w:tr w:rsidR="00012D05" w:rsidRPr="009E555A" w14:paraId="1748A6CC" w14:textId="77777777" w:rsidTr="04352935">
        <w:tc>
          <w:tcPr>
            <w:tcW w:w="4131" w:type="dxa"/>
            <w:shd w:val="clear" w:color="auto" w:fill="auto"/>
          </w:tcPr>
          <w:p w14:paraId="6B3F3FB3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89" w:type="dxa"/>
            <w:shd w:val="clear" w:color="auto" w:fill="auto"/>
          </w:tcPr>
          <w:p w14:paraId="747B953D" w14:textId="6197313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283" w:type="dxa"/>
            <w:shd w:val="clear" w:color="auto" w:fill="auto"/>
          </w:tcPr>
          <w:p w14:paraId="4419480F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8EE4DE1" w14:textId="51003387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273" w:type="dxa"/>
            <w:shd w:val="clear" w:color="auto" w:fill="auto"/>
          </w:tcPr>
          <w:p w14:paraId="092E6FD5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584EF9B" w14:textId="381C462F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67E8F41C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6EE9B81A" w14:textId="15B25244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12D05" w:rsidRPr="00C17EF9" w14:paraId="0DBAAD54" w14:textId="77777777" w:rsidTr="04352935">
        <w:tc>
          <w:tcPr>
            <w:tcW w:w="4131" w:type="dxa"/>
            <w:shd w:val="clear" w:color="auto" w:fill="auto"/>
          </w:tcPr>
          <w:p w14:paraId="5933A292" w14:textId="77777777" w:rsidR="00012D05" w:rsidRPr="00C17EF9" w:rsidRDefault="00012D05" w:rsidP="00012D0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</w:tcPr>
          <w:p w14:paraId="2CF0994D" w14:textId="77777777" w:rsidR="00012D05" w:rsidRPr="00C17EF9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535E5C8" w14:textId="77777777" w:rsidR="00012D05" w:rsidRPr="00C17EF9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1FBCF616" w14:textId="77777777" w:rsidR="00012D05" w:rsidRPr="00C17EF9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2F3967F6" w14:textId="77777777" w:rsidR="00012D05" w:rsidRPr="00C17EF9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8560429" w14:textId="77777777" w:rsidR="00012D05" w:rsidRPr="00C17EF9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6EA70CA" w14:textId="77777777" w:rsidR="00012D05" w:rsidRPr="00C17EF9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0AF5AB56" w14:textId="77777777" w:rsidR="00012D05" w:rsidRPr="00C17EF9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258DB1A5" w14:textId="77777777" w:rsidTr="04352935">
        <w:tc>
          <w:tcPr>
            <w:tcW w:w="4131" w:type="dxa"/>
            <w:shd w:val="clear" w:color="auto" w:fill="auto"/>
          </w:tcPr>
          <w:p w14:paraId="4D983400" w14:textId="77777777" w:rsidR="00012D05" w:rsidRPr="009E555A" w:rsidRDefault="00012D05" w:rsidP="00012D0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89" w:type="dxa"/>
            <w:shd w:val="clear" w:color="auto" w:fill="auto"/>
          </w:tcPr>
          <w:p w14:paraId="630FBE9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E0F717B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1817896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14:paraId="3EFC0AE7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63B15C9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03BFA002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696A13FD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432"/>
              </w:tabs>
              <w:spacing w:after="0" w:line="240" w:lineRule="auto"/>
              <w:ind w:left="-108" w:right="24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12D05" w:rsidRPr="009E555A" w14:paraId="19309A0F" w14:textId="77777777" w:rsidTr="04352935">
        <w:tc>
          <w:tcPr>
            <w:tcW w:w="4131" w:type="dxa"/>
            <w:shd w:val="clear" w:color="auto" w:fill="auto"/>
          </w:tcPr>
          <w:p w14:paraId="47E4CD86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นและอื่นๆ</w:t>
            </w:r>
          </w:p>
        </w:tc>
        <w:tc>
          <w:tcPr>
            <w:tcW w:w="989" w:type="dxa"/>
            <w:shd w:val="clear" w:color="auto" w:fill="auto"/>
          </w:tcPr>
          <w:p w14:paraId="2FAD6B91" w14:textId="13341980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</w:p>
        </w:tc>
        <w:tc>
          <w:tcPr>
            <w:tcW w:w="283" w:type="dxa"/>
            <w:shd w:val="clear" w:color="auto" w:fill="auto"/>
          </w:tcPr>
          <w:p w14:paraId="2B046402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27D5B65" w14:textId="0FE7923B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379</w:t>
            </w:r>
          </w:p>
        </w:tc>
        <w:tc>
          <w:tcPr>
            <w:tcW w:w="273" w:type="dxa"/>
            <w:shd w:val="clear" w:color="auto" w:fill="auto"/>
          </w:tcPr>
          <w:p w14:paraId="7E281425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299C334" w14:textId="20C203F3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090</w:t>
            </w:r>
          </w:p>
        </w:tc>
        <w:tc>
          <w:tcPr>
            <w:tcW w:w="267" w:type="dxa"/>
            <w:shd w:val="clear" w:color="auto" w:fill="auto"/>
          </w:tcPr>
          <w:p w14:paraId="3FE29428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725A9C71" w14:textId="52F2785A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42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379</w:t>
            </w:r>
          </w:p>
        </w:tc>
      </w:tr>
      <w:tr w:rsidR="00012D05" w:rsidRPr="009E555A" w14:paraId="40A9AA1E" w14:textId="77777777" w:rsidTr="04352935">
        <w:tc>
          <w:tcPr>
            <w:tcW w:w="4131" w:type="dxa"/>
            <w:shd w:val="clear" w:color="auto" w:fill="auto"/>
          </w:tcPr>
          <w:p w14:paraId="7892E06D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989" w:type="dxa"/>
            <w:shd w:val="clear" w:color="auto" w:fill="auto"/>
          </w:tcPr>
          <w:p w14:paraId="35B8B188" w14:textId="4961A257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691</w:t>
            </w:r>
          </w:p>
        </w:tc>
        <w:tc>
          <w:tcPr>
            <w:tcW w:w="283" w:type="dxa"/>
            <w:shd w:val="clear" w:color="auto" w:fill="auto"/>
          </w:tcPr>
          <w:p w14:paraId="097F72AB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795ECFCD" w14:textId="5DA736FF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273" w:type="dxa"/>
            <w:shd w:val="clear" w:color="auto" w:fill="auto"/>
          </w:tcPr>
          <w:p w14:paraId="4556E8D4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22EE283" w14:textId="06848323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691</w:t>
            </w:r>
          </w:p>
        </w:tc>
        <w:tc>
          <w:tcPr>
            <w:tcW w:w="267" w:type="dxa"/>
            <w:shd w:val="clear" w:color="auto" w:fill="auto"/>
          </w:tcPr>
          <w:p w14:paraId="4BB478BB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6588802A" w14:textId="4CD0913F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663</w:t>
            </w:r>
          </w:p>
        </w:tc>
      </w:tr>
      <w:tr w:rsidR="00012D05" w:rsidRPr="009E555A" w14:paraId="5CA09DF0" w14:textId="77777777" w:rsidTr="04352935">
        <w:tc>
          <w:tcPr>
            <w:tcW w:w="4131" w:type="dxa"/>
            <w:shd w:val="clear" w:color="auto" w:fill="auto"/>
          </w:tcPr>
          <w:p w14:paraId="47F01917" w14:textId="77777777" w:rsidR="00012D05" w:rsidRPr="009E555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89" w:type="dxa"/>
            <w:shd w:val="clear" w:color="auto" w:fill="auto"/>
          </w:tcPr>
          <w:p w14:paraId="60FF592D" w14:textId="7A2AC724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605</w:t>
            </w:r>
          </w:p>
        </w:tc>
        <w:tc>
          <w:tcPr>
            <w:tcW w:w="283" w:type="dxa"/>
            <w:shd w:val="clear" w:color="auto" w:fill="auto"/>
          </w:tcPr>
          <w:p w14:paraId="3F0CFAAD" w14:textId="77777777" w:rsidR="00012D05" w:rsidRPr="009E555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14:paraId="6FF984D4" w14:textId="6FD0C3F6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73" w:type="dxa"/>
            <w:shd w:val="clear" w:color="auto" w:fill="auto"/>
          </w:tcPr>
          <w:p w14:paraId="5269ABE1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AF3C21C" w14:textId="24769537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605</w:t>
            </w:r>
          </w:p>
        </w:tc>
        <w:tc>
          <w:tcPr>
            <w:tcW w:w="267" w:type="dxa"/>
            <w:shd w:val="clear" w:color="auto" w:fill="auto"/>
          </w:tcPr>
          <w:p w14:paraId="346A912D" w14:textId="77777777" w:rsidR="00012D05" w:rsidRPr="009E555A" w:rsidRDefault="00012D05" w:rsidP="00012D05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096" w:type="dxa"/>
            <w:shd w:val="clear" w:color="auto" w:fill="auto"/>
          </w:tcPr>
          <w:p w14:paraId="77503F7D" w14:textId="6759DCBF" w:rsidR="00012D05" w:rsidRPr="009E555A" w:rsidRDefault="00BC1EED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color w:val="000000"/>
                <w:sz w:val="30"/>
                <w:szCs w:val="30"/>
              </w:rPr>
              <w:t>318</w:t>
            </w:r>
          </w:p>
        </w:tc>
      </w:tr>
    </w:tbl>
    <w:p w14:paraId="18D7E006" w14:textId="77777777" w:rsidR="0065260C" w:rsidRPr="00C17EF9" w:rsidRDefault="0065260C" w:rsidP="00652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/>
        <w:jc w:val="thaiDistribute"/>
        <w:rPr>
          <w:rFonts w:ascii="Angsana New" w:hAnsi="Angsana New"/>
          <w:sz w:val="30"/>
          <w:szCs w:val="30"/>
        </w:rPr>
      </w:pPr>
    </w:p>
    <w:p w14:paraId="3D3C9D7F" w14:textId="76710540" w:rsidR="00480BFD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480BFD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="005F70CA" w:rsidRPr="00480BFD">
        <w:rPr>
          <w:rFonts w:ascii="Angsana New" w:hAnsi="Angsana New" w:hint="cs"/>
          <w:spacing w:val="-2"/>
          <w:sz w:val="30"/>
          <w:szCs w:val="30"/>
          <w:cs/>
        </w:rPr>
        <w:t>ซื้อและ</w:t>
      </w:r>
      <w:r w:rsidRPr="00480BFD">
        <w:rPr>
          <w:rFonts w:ascii="Angsana New" w:hAnsi="Angsana New"/>
          <w:spacing w:val="-2"/>
          <w:sz w:val="30"/>
          <w:szCs w:val="30"/>
          <w:cs/>
        </w:rPr>
        <w:t>ขายระหว่างกัน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8E1296" w:rsidRPr="00480BFD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80BFD">
        <w:rPr>
          <w:rFonts w:ascii="Angsana New" w:hAnsi="Angsana New"/>
          <w:spacing w:val="-2"/>
          <w:sz w:val="30"/>
          <w:szCs w:val="30"/>
          <w:cs/>
        </w:rPr>
        <w:t>ที่แสดงไว้ข้างต้น ไม่รวมรายการ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ที่บริษัท</w:t>
      </w:r>
      <w:r w:rsidR="003D73E8" w:rsidRPr="00480BFD">
        <w:rPr>
          <w:rFonts w:ascii="Angsana New" w:hAnsi="Angsana New" w:hint="cs"/>
          <w:spacing w:val="-2"/>
          <w:sz w:val="30"/>
          <w:szCs w:val="30"/>
          <w:cs/>
        </w:rPr>
        <w:t>เป็นผู้รับจ้างผลิต และเป็นผู้จัดจำหน่ายสินค้าให้กับ</w:t>
      </w:r>
      <w:r w:rsidRPr="00480BFD">
        <w:rPr>
          <w:rFonts w:ascii="Angsana New" w:hAnsi="Angsana New" w:hint="cs"/>
          <w:spacing w:val="-2"/>
          <w:sz w:val="30"/>
          <w:szCs w:val="30"/>
          <w:cs/>
        </w:rPr>
        <w:t>บริษัทร่วม</w:t>
      </w:r>
      <w:r w:rsidRPr="00480BFD">
        <w:rPr>
          <w:rFonts w:ascii="Angsana New" w:hAnsi="Angsana New"/>
          <w:spacing w:val="-2"/>
          <w:sz w:val="30"/>
          <w:szCs w:val="30"/>
          <w:cs/>
        </w:rPr>
        <w:t>ทางอ้อมแห่งหนึ่ง</w:t>
      </w:r>
      <w:r w:rsidR="00AE5CEF" w:rsidRPr="00480BFD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65260C">
        <w:rPr>
          <w:rFonts w:ascii="Angsana New" w:hAnsi="Angsana New" w:hint="cs"/>
          <w:spacing w:val="-2"/>
          <w:sz w:val="30"/>
          <w:szCs w:val="30"/>
          <w:cs/>
        </w:rPr>
        <w:t>เก้าเดือน</w:t>
      </w:r>
      <w:r w:rsidR="00AE5CEF" w:rsidRPr="00480BFD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C1EED" w:rsidRPr="00BC1EED">
        <w:rPr>
          <w:rFonts w:ascii="Angsana New" w:hAnsi="Angsana New"/>
          <w:spacing w:val="-2"/>
          <w:sz w:val="30"/>
          <w:szCs w:val="30"/>
        </w:rPr>
        <w:t>30</w:t>
      </w:r>
      <w:r w:rsidR="0065260C">
        <w:rPr>
          <w:rFonts w:ascii="Angsana New" w:hAnsi="Angsana New"/>
          <w:spacing w:val="-2"/>
          <w:sz w:val="30"/>
          <w:szCs w:val="30"/>
        </w:rPr>
        <w:t xml:space="preserve"> </w:t>
      </w:r>
      <w:r w:rsidR="0065260C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E5CEF" w:rsidRPr="00480BF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2"/>
          <w:sz w:val="30"/>
          <w:szCs w:val="30"/>
        </w:rPr>
        <w:t>2564</w:t>
      </w:r>
      <w:r w:rsidR="007E2E2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pacing w:val="-2"/>
          <w:sz w:val="30"/>
          <w:szCs w:val="30"/>
          <w:cs/>
        </w:rPr>
        <w:t>เป็นจำนวน</w:t>
      </w:r>
      <w:r w:rsidR="00AE5CEF" w:rsidRPr="00D773ED">
        <w:rPr>
          <w:rFonts w:ascii="Angsana New" w:hAnsi="Angsana New"/>
          <w:spacing w:val="-2"/>
          <w:sz w:val="30"/>
          <w:szCs w:val="30"/>
          <w:cs/>
        </w:rPr>
        <w:t>เงิน</w:t>
      </w:r>
      <w:r w:rsidR="00480BFD" w:rsidRPr="00D773E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2"/>
          <w:sz w:val="30"/>
          <w:szCs w:val="30"/>
        </w:rPr>
        <w:t>89</w:t>
      </w:r>
      <w:r w:rsidR="00012D05" w:rsidRPr="00012D05">
        <w:rPr>
          <w:rFonts w:ascii="Angsana New" w:hAnsi="Angsana New"/>
          <w:spacing w:val="-2"/>
          <w:sz w:val="30"/>
          <w:szCs w:val="30"/>
        </w:rPr>
        <w:t>.</w:t>
      </w:r>
      <w:r w:rsidR="00BC1EED" w:rsidRPr="00BC1EED">
        <w:rPr>
          <w:rFonts w:ascii="Angsana New" w:hAnsi="Angsana New"/>
          <w:spacing w:val="-2"/>
          <w:sz w:val="30"/>
          <w:szCs w:val="30"/>
        </w:rPr>
        <w:t>71</w:t>
      </w:r>
      <w:r w:rsidR="00480BFD" w:rsidRPr="00012D05">
        <w:rPr>
          <w:rFonts w:ascii="Angsana New" w:hAnsi="Angsana New"/>
          <w:spacing w:val="-2"/>
          <w:sz w:val="30"/>
          <w:szCs w:val="30"/>
        </w:rPr>
        <w:t xml:space="preserve"> </w:t>
      </w:r>
      <w:r w:rsidR="00480BFD" w:rsidRPr="00012D0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480B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BC1EED" w:rsidRPr="00BC1EED">
        <w:rPr>
          <w:rFonts w:ascii="Angsana New" w:hAnsi="Angsana New"/>
          <w:i/>
          <w:iCs/>
          <w:spacing w:val="-2"/>
          <w:sz w:val="30"/>
          <w:szCs w:val="30"/>
        </w:rPr>
        <w:t>2563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BC1EED" w:rsidRPr="00BC1EED">
        <w:rPr>
          <w:rFonts w:ascii="Angsana New" w:hAnsi="Angsana New"/>
          <w:i/>
          <w:iCs/>
          <w:spacing w:val="-2"/>
          <w:sz w:val="30"/>
          <w:szCs w:val="30"/>
        </w:rPr>
        <w:t>106</w:t>
      </w:r>
      <w:r w:rsidR="00E777AF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BC1EED" w:rsidRPr="00BC1EED">
        <w:rPr>
          <w:rFonts w:ascii="Angsana New" w:hAnsi="Angsana New"/>
          <w:i/>
          <w:iCs/>
          <w:spacing w:val="-2"/>
          <w:sz w:val="30"/>
          <w:szCs w:val="30"/>
        </w:rPr>
        <w:t>24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B0C10" w:rsidRPr="00480BFD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EF21A7" w:rsidRPr="00480BFD">
        <w:rPr>
          <w:rFonts w:ascii="Angsana New" w:hAnsi="Angsana New"/>
          <w:i/>
          <w:iCs/>
          <w:spacing w:val="-2"/>
          <w:sz w:val="30"/>
          <w:szCs w:val="30"/>
        </w:rPr>
        <w:t>)</w:t>
      </w:r>
    </w:p>
    <w:p w14:paraId="7FACB978" w14:textId="77777777" w:rsidR="000B6B1C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0887D2C" w14:textId="77777777" w:rsidR="00E777AF" w:rsidRDefault="00E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9409007" w14:textId="76E5FEFD" w:rsidR="00D650E2" w:rsidRPr="00480BFD" w:rsidRDefault="00D650E2" w:rsidP="00E8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350" w:lineRule="exact"/>
        <w:ind w:firstLine="540"/>
        <w:rPr>
          <w:rFonts w:ascii="Angsana New" w:hAnsi="Angsana New"/>
          <w:sz w:val="30"/>
          <w:szCs w:val="30"/>
        </w:rPr>
      </w:pPr>
      <w:r w:rsidRPr="00480BFD">
        <w:rPr>
          <w:rFonts w:ascii="Angsana New" w:hAnsi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80BFD">
        <w:rPr>
          <w:rFonts w:ascii="Angsana New" w:hAnsi="Angsana New"/>
          <w:sz w:val="30"/>
          <w:szCs w:val="30"/>
        </w:rPr>
        <w:t xml:space="preserve"> </w:t>
      </w:r>
      <w:r w:rsidR="00BC1EED" w:rsidRPr="00BC1EED">
        <w:rPr>
          <w:rFonts w:ascii="Angsana New" w:hAnsi="Angsana New"/>
          <w:spacing w:val="-2"/>
          <w:sz w:val="30"/>
          <w:szCs w:val="30"/>
        </w:rPr>
        <w:t>30</w:t>
      </w:r>
      <w:r w:rsidR="0065260C">
        <w:rPr>
          <w:rFonts w:ascii="Angsana New" w:hAnsi="Angsana New"/>
          <w:spacing w:val="-2"/>
          <w:sz w:val="30"/>
          <w:szCs w:val="30"/>
        </w:rPr>
        <w:t xml:space="preserve"> </w:t>
      </w:r>
      <w:r w:rsidR="0065260C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AE1126" w:rsidRPr="00480BFD">
        <w:rPr>
          <w:rFonts w:ascii="Angsana New" w:hAnsi="Angsana New"/>
          <w:spacing w:val="-2"/>
          <w:sz w:val="30"/>
          <w:szCs w:val="30"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และ </w:t>
      </w:r>
      <w:r w:rsidR="00BC1EED" w:rsidRPr="00BC1EED">
        <w:rPr>
          <w:rFonts w:ascii="Angsana New" w:hAnsi="Angsana New"/>
          <w:sz w:val="30"/>
          <w:szCs w:val="30"/>
        </w:rPr>
        <w:t>31</w:t>
      </w:r>
      <w:r w:rsidRPr="00480BFD">
        <w:rPr>
          <w:rFonts w:ascii="Angsana New" w:hAnsi="Angsana New"/>
          <w:sz w:val="30"/>
          <w:szCs w:val="30"/>
          <w:cs/>
        </w:rPr>
        <w:t xml:space="preserve"> ธันวาคม</w:t>
      </w:r>
      <w:r w:rsidR="00950B7F" w:rsidRPr="00480BFD">
        <w:rPr>
          <w:rFonts w:ascii="Angsana New" w:hAnsi="Angsana New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2563</w:t>
      </w:r>
      <w:r w:rsidR="00DD14F9" w:rsidRPr="00480BFD">
        <w:rPr>
          <w:rFonts w:ascii="Angsana New" w:hAnsi="Angsana New"/>
          <w:sz w:val="30"/>
          <w:szCs w:val="30"/>
          <w:cs/>
        </w:rPr>
        <w:t xml:space="preserve"> </w:t>
      </w:r>
      <w:r w:rsidRPr="00480BFD">
        <w:rPr>
          <w:rFonts w:ascii="Angsana New" w:hAnsi="Angsana New"/>
          <w:sz w:val="30"/>
          <w:szCs w:val="30"/>
          <w:cs/>
        </w:rPr>
        <w:t>มีดังนี้</w:t>
      </w:r>
    </w:p>
    <w:p w14:paraId="20D4BE66" w14:textId="77777777" w:rsidR="0043229B" w:rsidRPr="00E82F92" w:rsidRDefault="0043229B" w:rsidP="00E82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firstLine="540"/>
        <w:rPr>
          <w:rFonts w:ascii="Angsana New" w:hAnsi="Angsana New"/>
          <w:sz w:val="16"/>
          <w:szCs w:val="16"/>
          <w:highlight w:val="green"/>
        </w:rPr>
      </w:pP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68"/>
        <w:gridCol w:w="1178"/>
        <w:gridCol w:w="281"/>
        <w:gridCol w:w="1251"/>
        <w:gridCol w:w="281"/>
        <w:gridCol w:w="1155"/>
      </w:tblGrid>
      <w:tr w:rsidR="0043229B" w:rsidRPr="00D533B8" w14:paraId="482B5BA7" w14:textId="77777777" w:rsidTr="00480BFD">
        <w:trPr>
          <w:tblHeader/>
        </w:trPr>
        <w:tc>
          <w:tcPr>
            <w:tcW w:w="2019" w:type="pct"/>
          </w:tcPr>
          <w:p w14:paraId="1C991C76" w14:textId="04D2FD4A" w:rsidR="0043229B" w:rsidRPr="00D533B8" w:rsidRDefault="0043229B" w:rsidP="00E82F92">
            <w:pPr>
              <w:tabs>
                <w:tab w:val="clear" w:pos="227"/>
                <w:tab w:val="left" w:pos="252"/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38E59756" w14:textId="77777777" w:rsidR="0043229B" w:rsidRPr="00D533B8" w:rsidRDefault="0043229B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AEB881F" w14:textId="77777777" w:rsidR="0043229B" w:rsidRPr="00D533B8" w:rsidRDefault="0043229B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14:paraId="18D1EADA" w14:textId="77777777" w:rsidR="0043229B" w:rsidRPr="00D533B8" w:rsidRDefault="0043229B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D533B8" w14:paraId="56BD7EB5" w14:textId="77777777" w:rsidTr="008B2EB9">
        <w:trPr>
          <w:tblHeader/>
        </w:trPr>
        <w:tc>
          <w:tcPr>
            <w:tcW w:w="2019" w:type="pct"/>
          </w:tcPr>
          <w:p w14:paraId="241A5EAA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22AE5303" w14:textId="5A57A5AD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14:paraId="14B356DC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F17F550" w14:textId="32F3CB0B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152ACB2B" w14:textId="77777777" w:rsidR="00721382" w:rsidRPr="00D533B8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5C0E094" w14:textId="783A0CFF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shd w:val="clear" w:color="auto" w:fill="auto"/>
          </w:tcPr>
          <w:p w14:paraId="73744AD4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F67A8A4" w14:textId="050B1DAA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D533B8" w14:paraId="1B1CF897" w14:textId="77777777" w:rsidTr="008B2EB9">
        <w:trPr>
          <w:tblHeader/>
        </w:trPr>
        <w:tc>
          <w:tcPr>
            <w:tcW w:w="2019" w:type="pct"/>
          </w:tcPr>
          <w:p w14:paraId="4267E0D2" w14:textId="0E94F9E5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24" w:type="pct"/>
            <w:shd w:val="clear" w:color="auto" w:fill="auto"/>
          </w:tcPr>
          <w:p w14:paraId="2628B940" w14:textId="28F95F5E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03578161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4F0B1165" w14:textId="17B82FE0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76A74181" w14:textId="77777777" w:rsidR="00721382" w:rsidRPr="00D533B8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88EEB3" w14:textId="050DC73E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0" w:type="pct"/>
            <w:shd w:val="clear" w:color="auto" w:fill="auto"/>
          </w:tcPr>
          <w:p w14:paraId="6539EDD1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A654BE1" w14:textId="54DBBB41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D533B8" w14:paraId="0A22A4AA" w14:textId="77777777" w:rsidTr="00480BFD">
        <w:trPr>
          <w:tblHeader/>
        </w:trPr>
        <w:tc>
          <w:tcPr>
            <w:tcW w:w="2019" w:type="pct"/>
          </w:tcPr>
          <w:p w14:paraId="41798A74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81" w:type="pct"/>
            <w:gridSpan w:val="7"/>
          </w:tcPr>
          <w:p w14:paraId="6EC1568F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1975" w:rsidRPr="00D533B8" w14:paraId="031CC107" w14:textId="77777777" w:rsidTr="008B2EB9">
        <w:tc>
          <w:tcPr>
            <w:tcW w:w="2019" w:type="pct"/>
          </w:tcPr>
          <w:p w14:paraId="6E13B2D8" w14:textId="78B31F7A" w:rsidR="002B1975" w:rsidRPr="00D533B8" w:rsidRDefault="002B1975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04C1054E" w14:textId="77777777" w:rsidR="002B1975" w:rsidRPr="00D533B8" w:rsidRDefault="002B1975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3" w:type="pct"/>
          </w:tcPr>
          <w:p w14:paraId="7BF5261F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</w:tcPr>
          <w:p w14:paraId="06C47A96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3A9F81C4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68" w:type="pct"/>
            <w:vAlign w:val="bottom"/>
          </w:tcPr>
          <w:p w14:paraId="14421BAA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50" w:type="pct"/>
          </w:tcPr>
          <w:p w14:paraId="472C0BF8" w14:textId="77777777" w:rsidR="002B1975" w:rsidRPr="00D533B8" w:rsidRDefault="002B1975" w:rsidP="00E82F92">
            <w:pPr>
              <w:spacing w:line="35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17" w:type="pct"/>
            <w:vAlign w:val="bottom"/>
          </w:tcPr>
          <w:p w14:paraId="7FD4004F" w14:textId="77777777" w:rsidR="002B1975" w:rsidRPr="00D533B8" w:rsidRDefault="002B1975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2B1975" w:rsidRPr="00D533B8" w14:paraId="30CABA3A" w14:textId="77777777" w:rsidTr="008B2EB9">
        <w:trPr>
          <w:trHeight w:val="87"/>
        </w:trPr>
        <w:tc>
          <w:tcPr>
            <w:tcW w:w="2019" w:type="pct"/>
          </w:tcPr>
          <w:p w14:paraId="0125D36F" w14:textId="3C4755C7" w:rsidR="002B1975" w:rsidRPr="00D533B8" w:rsidRDefault="002B1975" w:rsidP="00E82F92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4" w:type="pct"/>
          </w:tcPr>
          <w:p w14:paraId="232CEB0C" w14:textId="6D2BBDE8" w:rsidR="002B1975" w:rsidRPr="00D533B8" w:rsidRDefault="00012D0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D41EBCC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</w:tcPr>
          <w:p w14:paraId="34FF9989" w14:textId="469B56F1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CB1E33D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F6781C6" w14:textId="47474160" w:rsidR="002B1975" w:rsidRPr="00480BFD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  <w:lang w:val="en-US"/>
              </w:rPr>
              <w:t>20</w:t>
            </w:r>
          </w:p>
        </w:tc>
        <w:tc>
          <w:tcPr>
            <w:tcW w:w="150" w:type="pct"/>
          </w:tcPr>
          <w:p w14:paraId="20EA6C96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</w:tcPr>
          <w:p w14:paraId="5C54804C" w14:textId="7015083E" w:rsidR="002B1975" w:rsidRPr="00480BFD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</w:tr>
      <w:tr w:rsidR="002B1975" w:rsidRPr="00E82F92" w14:paraId="270845B3" w14:textId="77777777" w:rsidTr="008B2EB9">
        <w:tc>
          <w:tcPr>
            <w:tcW w:w="2019" w:type="pct"/>
          </w:tcPr>
          <w:p w14:paraId="6C571C02" w14:textId="77777777" w:rsidR="002B1975" w:rsidRPr="00E82F92" w:rsidRDefault="002B1975" w:rsidP="00E82F92">
            <w:pPr>
              <w:spacing w:line="350" w:lineRule="exact"/>
              <w:jc w:val="both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24" w:type="pct"/>
          </w:tcPr>
          <w:p w14:paraId="64DA69DE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14:paraId="2A1C4E47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29" w:type="pct"/>
          </w:tcPr>
          <w:p w14:paraId="1AF3D176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0" w:type="pct"/>
          </w:tcPr>
          <w:p w14:paraId="16B76347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14:paraId="1468523E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0" w:type="pct"/>
          </w:tcPr>
          <w:p w14:paraId="0127D7E3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pct"/>
            <w:vAlign w:val="bottom"/>
          </w:tcPr>
          <w:p w14:paraId="7091DE41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2B1975" w:rsidRPr="00D533B8" w14:paraId="5C9A857A" w14:textId="77777777" w:rsidTr="008B2EB9">
        <w:tc>
          <w:tcPr>
            <w:tcW w:w="2019" w:type="pct"/>
          </w:tcPr>
          <w:p w14:paraId="03669A34" w14:textId="46C97893" w:rsidR="002B1975" w:rsidRPr="00E6495E" w:rsidRDefault="002B1975" w:rsidP="00E82F92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 w:rsidRPr="00E649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12367CE2" w14:textId="77777777" w:rsidR="002B1975" w:rsidRPr="00EA5EBA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F61A239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6F99406B" w14:textId="77777777" w:rsidR="002B1975" w:rsidRPr="00EA5EBA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5492F4C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68" w:type="pct"/>
            <w:vAlign w:val="bottom"/>
          </w:tcPr>
          <w:p w14:paraId="43A85C23" w14:textId="77777777" w:rsidR="002B1975" w:rsidRPr="00480BFD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2CE38947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  <w:vAlign w:val="bottom"/>
          </w:tcPr>
          <w:p w14:paraId="3016251D" w14:textId="77777777" w:rsidR="002B1975" w:rsidRPr="00480BFD" w:rsidRDefault="002B1975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1975" w:rsidRPr="00D533B8" w14:paraId="402D68DD" w14:textId="77777777" w:rsidTr="008B2EB9">
        <w:tc>
          <w:tcPr>
            <w:tcW w:w="2019" w:type="pct"/>
          </w:tcPr>
          <w:p w14:paraId="2EFF7F26" w14:textId="7E8D2A14" w:rsidR="002B1975" w:rsidRPr="00E6495E" w:rsidRDefault="002B1975" w:rsidP="00E82F92">
            <w:pPr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E6495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E6495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4" w:type="pct"/>
          </w:tcPr>
          <w:p w14:paraId="1ABDA8E0" w14:textId="71FE13DC" w:rsidR="002B1975" w:rsidRPr="00EA5EBA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012D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43" w:type="pct"/>
          </w:tcPr>
          <w:p w14:paraId="79046B91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4"/>
                <w:szCs w:val="14"/>
                <w:highlight w:val="green"/>
              </w:rPr>
            </w:pPr>
          </w:p>
        </w:tc>
        <w:tc>
          <w:tcPr>
            <w:tcW w:w="629" w:type="pct"/>
          </w:tcPr>
          <w:p w14:paraId="399FA3D8" w14:textId="45B88D44" w:rsidR="002B1975" w:rsidRPr="00EA5EBA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2B19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  <w:tc>
          <w:tcPr>
            <w:tcW w:w="150" w:type="pct"/>
          </w:tcPr>
          <w:p w14:paraId="3C5D6D36" w14:textId="77777777" w:rsidR="002B1975" w:rsidRPr="00D533B8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7337EFD" w14:textId="0D7AB300" w:rsidR="002B1975" w:rsidRPr="00480BFD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012D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50" w:type="pct"/>
          </w:tcPr>
          <w:p w14:paraId="3D9BAFF7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7" w:type="pct"/>
          </w:tcPr>
          <w:p w14:paraId="18BA5A78" w14:textId="492A53F2" w:rsidR="002B1975" w:rsidRPr="00D533B8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  <w:r w:rsidR="002B197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046</w:t>
            </w:r>
          </w:p>
        </w:tc>
      </w:tr>
      <w:tr w:rsidR="002B1975" w:rsidRPr="00E82F92" w14:paraId="027A7BE9" w14:textId="77777777" w:rsidTr="008B2EB9">
        <w:tc>
          <w:tcPr>
            <w:tcW w:w="2019" w:type="pct"/>
          </w:tcPr>
          <w:p w14:paraId="291CB3C3" w14:textId="77777777" w:rsidR="002B1975" w:rsidRPr="00E82F92" w:rsidRDefault="002B1975" w:rsidP="00E82F92">
            <w:pPr>
              <w:spacing w:line="350" w:lineRule="exac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pct"/>
          </w:tcPr>
          <w:p w14:paraId="4D2912A3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14:paraId="3BBCC60A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29" w:type="pct"/>
          </w:tcPr>
          <w:p w14:paraId="54064AC5" w14:textId="77777777" w:rsidR="002B1975" w:rsidRPr="00E82F92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50" w:type="pct"/>
          </w:tcPr>
          <w:p w14:paraId="106F38F1" w14:textId="77777777" w:rsidR="002B1975" w:rsidRPr="00E82F92" w:rsidRDefault="002B1975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8" w:type="pct"/>
            <w:vAlign w:val="bottom"/>
          </w:tcPr>
          <w:p w14:paraId="15E83312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9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07FBF1E4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17" w:type="pct"/>
            <w:vAlign w:val="bottom"/>
          </w:tcPr>
          <w:p w14:paraId="677B5BB7" w14:textId="77777777" w:rsidR="002B1975" w:rsidRPr="00E82F92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9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1975" w:rsidRPr="007A411A" w14:paraId="2D9775F9" w14:textId="77777777" w:rsidTr="008B2EB9">
        <w:tc>
          <w:tcPr>
            <w:tcW w:w="2019" w:type="pct"/>
            <w:shd w:val="clear" w:color="auto" w:fill="auto"/>
          </w:tcPr>
          <w:p w14:paraId="2FF059DC" w14:textId="042E4833" w:rsidR="002B1975" w:rsidRPr="00BE149E" w:rsidRDefault="002B1975" w:rsidP="00E82F92">
            <w:pPr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149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14:paraId="32B419F4" w14:textId="77777777" w:rsidR="002B1975" w:rsidRPr="00EA5EB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25465A1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3ACBAFF9" w14:textId="77777777" w:rsidR="002B1975" w:rsidRPr="00EA5EB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32ABF2C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9F4BB0D" w14:textId="5F32DB53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CB8A0D1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1FE2328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1975" w:rsidRPr="007A411A" w14:paraId="7B93D29B" w14:textId="77777777" w:rsidTr="008B2EB9">
        <w:tc>
          <w:tcPr>
            <w:tcW w:w="2019" w:type="pct"/>
            <w:shd w:val="clear" w:color="auto" w:fill="auto"/>
          </w:tcPr>
          <w:p w14:paraId="52500887" w14:textId="3F5339FA" w:rsidR="002B1975" w:rsidRPr="007A411A" w:rsidRDefault="002B1975" w:rsidP="00E82F92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24" w:type="pct"/>
            <w:shd w:val="clear" w:color="auto" w:fill="auto"/>
          </w:tcPr>
          <w:p w14:paraId="63640BB7" w14:textId="07B7E3EC" w:rsidR="002B1975" w:rsidRPr="00EA5EBA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143" w:type="pct"/>
            <w:shd w:val="clear" w:color="auto" w:fill="auto"/>
          </w:tcPr>
          <w:p w14:paraId="1022622C" w14:textId="77777777" w:rsidR="002B1975" w:rsidRPr="007A411A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</w:tcPr>
          <w:p w14:paraId="121CDAAC" w14:textId="1279E3EB" w:rsidR="002B1975" w:rsidRPr="00EA5EBA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50" w:type="pct"/>
            <w:shd w:val="clear" w:color="auto" w:fill="auto"/>
          </w:tcPr>
          <w:p w14:paraId="77FDC429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D5B4444" w14:textId="65B92AB8" w:rsidR="002B1975" w:rsidRPr="00D533B8" w:rsidRDefault="00012D0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50" w:lineRule="exact"/>
              <w:ind w:right="-20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156C9C9" w14:textId="77777777" w:rsidR="002B1975" w:rsidRPr="00A4122F" w:rsidRDefault="002B1975" w:rsidP="00E82F92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7" w:type="pct"/>
            <w:shd w:val="clear" w:color="auto" w:fill="auto"/>
          </w:tcPr>
          <w:p w14:paraId="4987D8C5" w14:textId="091AD4F2" w:rsidR="002B1975" w:rsidRPr="00D533B8" w:rsidRDefault="002B1975" w:rsidP="00E82F92">
            <w:pPr>
              <w:pStyle w:val="acctfourfigures"/>
              <w:tabs>
                <w:tab w:val="clear" w:pos="765"/>
                <w:tab w:val="decimal" w:pos="690"/>
              </w:tabs>
              <w:spacing w:line="350" w:lineRule="exac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B1975" w:rsidRPr="00D533B8" w14:paraId="14D4C88A" w14:textId="77777777" w:rsidTr="008B2EB9">
        <w:tc>
          <w:tcPr>
            <w:tcW w:w="2019" w:type="pct"/>
          </w:tcPr>
          <w:p w14:paraId="4335D487" w14:textId="622C711A" w:rsidR="002B1975" w:rsidRPr="00D533B8" w:rsidRDefault="002B1975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272061" w14:textId="63981FE1" w:rsidR="002B1975" w:rsidRPr="00EA5EBA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  <w:r w:rsidR="00012D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43" w:type="pct"/>
          </w:tcPr>
          <w:p w14:paraId="0F11DAD8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B054D63" w14:textId="2D302B15" w:rsidR="002B1975" w:rsidRPr="0043315A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2B19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50" w:type="pct"/>
          </w:tcPr>
          <w:p w14:paraId="5576B34B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5C92667" w14:textId="4C3D3A79" w:rsidR="002B1975" w:rsidRPr="00D533B8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012D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361</w:t>
            </w:r>
          </w:p>
        </w:tc>
        <w:tc>
          <w:tcPr>
            <w:tcW w:w="150" w:type="pct"/>
          </w:tcPr>
          <w:p w14:paraId="50D3154F" w14:textId="77777777" w:rsidR="002B1975" w:rsidRPr="00D533B8" w:rsidRDefault="002B1975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4CE55403" w14:textId="39223CE7" w:rsidR="002B1975" w:rsidRPr="0043315A" w:rsidRDefault="00BC1EED" w:rsidP="00E82F92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2B1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083</w:t>
            </w:r>
          </w:p>
        </w:tc>
      </w:tr>
    </w:tbl>
    <w:p w14:paraId="7004A791" w14:textId="22721A46" w:rsidR="00721382" w:rsidRPr="00E82F92" w:rsidRDefault="00721382" w:rsidP="00E82F92">
      <w:pPr>
        <w:spacing w:line="350" w:lineRule="exact"/>
        <w:rPr>
          <w:rFonts w:ascii="Angsana New" w:hAnsi="Angsana New"/>
          <w:sz w:val="16"/>
          <w:szCs w:val="16"/>
        </w:rPr>
      </w:pPr>
    </w:p>
    <w:tbl>
      <w:tblPr>
        <w:tblW w:w="93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6"/>
        <w:gridCol w:w="1175"/>
        <w:gridCol w:w="268"/>
        <w:gridCol w:w="1168"/>
        <w:gridCol w:w="240"/>
        <w:gridCol w:w="1199"/>
      </w:tblGrid>
      <w:tr w:rsidR="0043229B" w:rsidRPr="00D533B8" w14:paraId="122E0392" w14:textId="77777777" w:rsidTr="00475767">
        <w:tc>
          <w:tcPr>
            <w:tcW w:w="2068" w:type="pct"/>
          </w:tcPr>
          <w:p w14:paraId="410EFF25" w14:textId="08B3AD1B" w:rsidR="0043229B" w:rsidRPr="00D533B8" w:rsidRDefault="0043229B" w:rsidP="00E82F92">
            <w:pPr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</w:tcPr>
          <w:p w14:paraId="775F13AB" w14:textId="77777777" w:rsidR="0043229B" w:rsidRPr="00D533B8" w:rsidRDefault="0043229B" w:rsidP="00E82F92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82702C" w14:textId="77777777" w:rsidR="0043229B" w:rsidRPr="00D533B8" w:rsidRDefault="0043229B" w:rsidP="00E82F92">
            <w:pPr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81614F0" w14:textId="77777777" w:rsidR="0043229B" w:rsidRPr="00D533B8" w:rsidRDefault="0043229B" w:rsidP="00E82F92">
            <w:pPr>
              <w:spacing w:line="35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26A" w:rsidRPr="00D533B8" w14:paraId="1C1F04BE" w14:textId="77777777" w:rsidTr="00475767">
        <w:tc>
          <w:tcPr>
            <w:tcW w:w="2068" w:type="pct"/>
          </w:tcPr>
          <w:p w14:paraId="6FC5E1A5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156E5F9F" w14:textId="696267A2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</w:tcPr>
          <w:p w14:paraId="465700CC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12C66821" w14:textId="625CD642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14:paraId="6095818B" w14:textId="77777777" w:rsidR="00721382" w:rsidRPr="00D533B8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2979D3E" w14:textId="3D211861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  <w:shd w:val="clear" w:color="auto" w:fill="auto"/>
          </w:tcPr>
          <w:p w14:paraId="6D783501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7964D44" w14:textId="423C28A4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21382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D026A" w:rsidRPr="00D533B8" w14:paraId="039AA654" w14:textId="77777777" w:rsidTr="00475767">
        <w:tc>
          <w:tcPr>
            <w:tcW w:w="2068" w:type="pct"/>
          </w:tcPr>
          <w:p w14:paraId="0A4BBD5A" w14:textId="075BF06F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="002B1975"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2B19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2B1975"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26" w:type="pct"/>
            <w:shd w:val="clear" w:color="auto" w:fill="auto"/>
          </w:tcPr>
          <w:p w14:paraId="16ABD9D9" w14:textId="57D950A3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9D11D7E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6654570" w14:textId="1AB69B8B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</w:tcPr>
          <w:p w14:paraId="3625AB49" w14:textId="77777777" w:rsidR="00721382" w:rsidRPr="00D533B8" w:rsidRDefault="00721382" w:rsidP="00E8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E28E1F0" w14:textId="621B9EE4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6170ACE5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shd w:val="clear" w:color="auto" w:fill="auto"/>
          </w:tcPr>
          <w:p w14:paraId="3AA5BEEF" w14:textId="45587A93" w:rsidR="00721382" w:rsidRPr="00D533B8" w:rsidRDefault="00BC1EED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D533B8" w14:paraId="0F3242F1" w14:textId="77777777" w:rsidTr="00475767">
        <w:tc>
          <w:tcPr>
            <w:tcW w:w="2068" w:type="pct"/>
          </w:tcPr>
          <w:p w14:paraId="5EEB8D46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32" w:type="pct"/>
            <w:gridSpan w:val="7"/>
          </w:tcPr>
          <w:p w14:paraId="0D97AF71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026A" w:rsidRPr="00D533B8" w14:paraId="0073E8F9" w14:textId="77777777" w:rsidTr="00475767">
        <w:tc>
          <w:tcPr>
            <w:tcW w:w="2068" w:type="pct"/>
          </w:tcPr>
          <w:p w14:paraId="163ED691" w14:textId="77777777" w:rsidR="00721382" w:rsidRPr="00D533B8" w:rsidRDefault="00721382" w:rsidP="00E82F92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6" w:type="pct"/>
          </w:tcPr>
          <w:p w14:paraId="03BA494D" w14:textId="77777777" w:rsidR="00721382" w:rsidRPr="00D533B8" w:rsidRDefault="00721382" w:rsidP="00E82F92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2" w:type="pct"/>
          </w:tcPr>
          <w:p w14:paraId="1C9AD389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7AB1E9F6" w14:textId="77777777" w:rsidR="00721382" w:rsidRPr="00D533B8" w:rsidRDefault="00721382" w:rsidP="00E82F92">
            <w:pPr>
              <w:spacing w:line="350" w:lineRule="exact"/>
              <w:ind w:right="-22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16696F3E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4" w:type="pct"/>
            <w:vAlign w:val="bottom"/>
          </w:tcPr>
          <w:p w14:paraId="65DD4E26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8" w:type="pct"/>
          </w:tcPr>
          <w:p w14:paraId="760C0395" w14:textId="77777777" w:rsidR="00721382" w:rsidRPr="00D533B8" w:rsidRDefault="00721382" w:rsidP="00E82F92">
            <w:pPr>
              <w:spacing w:line="350" w:lineRule="exact"/>
              <w:ind w:right="44"/>
              <w:jc w:val="righ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1" w:type="pct"/>
            <w:vAlign w:val="bottom"/>
          </w:tcPr>
          <w:p w14:paraId="45F26E07" w14:textId="77777777" w:rsidR="00721382" w:rsidRPr="00D533B8" w:rsidRDefault="00721382" w:rsidP="00E82F92">
            <w:pPr>
              <w:spacing w:line="350" w:lineRule="exact"/>
              <w:ind w:right="44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012D05" w:rsidRPr="00D533B8" w14:paraId="1B75EB3F" w14:textId="77777777" w:rsidTr="00475767">
        <w:tc>
          <w:tcPr>
            <w:tcW w:w="2068" w:type="pct"/>
          </w:tcPr>
          <w:p w14:paraId="79BD578B" w14:textId="72B39E7B" w:rsidR="00012D05" w:rsidRPr="00D533B8" w:rsidRDefault="00012D05" w:rsidP="00012D05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626" w:type="pct"/>
            <w:shd w:val="clear" w:color="auto" w:fill="auto"/>
          </w:tcPr>
          <w:p w14:paraId="6FD46D73" w14:textId="4D0081C6" w:rsidR="00012D05" w:rsidRPr="00D533B8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4377C731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65218AB9" w14:textId="2D24D401" w:rsidR="00012D05" w:rsidRPr="00D533B8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2D3D8F0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4364116" w14:textId="47060E4C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128" w:type="pct"/>
          </w:tcPr>
          <w:p w14:paraId="506BB0EC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E6F35F6" w14:textId="2BAD58B0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832</w:t>
            </w:r>
          </w:p>
        </w:tc>
      </w:tr>
      <w:tr w:rsidR="00012D05" w:rsidRPr="00D533B8" w14:paraId="0595D050" w14:textId="77777777" w:rsidTr="00475767">
        <w:tc>
          <w:tcPr>
            <w:tcW w:w="2068" w:type="pct"/>
          </w:tcPr>
          <w:p w14:paraId="15CE914D" w14:textId="673831FA" w:rsidR="00012D05" w:rsidRPr="00D533B8" w:rsidRDefault="00012D05" w:rsidP="00012D05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626" w:type="pct"/>
            <w:shd w:val="clear" w:color="auto" w:fill="auto"/>
          </w:tcPr>
          <w:p w14:paraId="30A90067" w14:textId="277F69AA" w:rsidR="00012D05" w:rsidRPr="00D533B8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E81498E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0EFBA22" w14:textId="0E86C0CE" w:rsidR="00012D05" w:rsidRPr="00D533B8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7C47342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6867AB3" w14:textId="3790314A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28" w:type="pct"/>
          </w:tcPr>
          <w:p w14:paraId="601E090E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7B4E4ABB" w14:textId="238AD7A2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012D05" w:rsidRPr="00D533B8" w14:paraId="563B5C88" w14:textId="77777777" w:rsidTr="00475767">
        <w:tc>
          <w:tcPr>
            <w:tcW w:w="2068" w:type="pct"/>
          </w:tcPr>
          <w:p w14:paraId="5F654196" w14:textId="6726FFB7" w:rsidR="00012D05" w:rsidRPr="009E555A" w:rsidRDefault="00012D05" w:rsidP="00012D05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เซ็ปเป้ โฮลดิ้ง (ประเทศไทย) จำกัด</w:t>
            </w:r>
          </w:p>
        </w:tc>
        <w:tc>
          <w:tcPr>
            <w:tcW w:w="626" w:type="pct"/>
            <w:shd w:val="clear" w:color="auto" w:fill="auto"/>
          </w:tcPr>
          <w:p w14:paraId="4A91FDFE" w14:textId="5E056557" w:rsidR="00012D05" w:rsidRPr="00D533B8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5DC9E5B1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257DB123" w14:textId="7D922E5A" w:rsidR="00012D05" w:rsidRPr="00D533B8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2014C87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6E1B573" w14:textId="4DE63FF9" w:rsidR="00012D05" w:rsidRPr="00D533B8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BFAF7E2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60483A6" w14:textId="33FE9E7D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833</w:t>
            </w:r>
          </w:p>
        </w:tc>
      </w:tr>
      <w:tr w:rsidR="00012D05" w:rsidRPr="00D533B8" w14:paraId="262D3ED0" w14:textId="77777777" w:rsidTr="00475767">
        <w:tc>
          <w:tcPr>
            <w:tcW w:w="2068" w:type="pct"/>
          </w:tcPr>
          <w:p w14:paraId="3E59B675" w14:textId="763A0E94" w:rsidR="00012D05" w:rsidRPr="009E555A" w:rsidRDefault="00012D05" w:rsidP="00012D05">
            <w:pPr>
              <w:tabs>
                <w:tab w:val="clear" w:pos="3742"/>
                <w:tab w:val="left" w:pos="720"/>
              </w:tabs>
              <w:spacing w:line="350" w:lineRule="exact"/>
              <w:ind w:right="-192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Trading (</w:t>
            </w:r>
            <w:r>
              <w:rPr>
                <w:rFonts w:ascii="Angsana New" w:hAnsi="Angsana New"/>
                <w:sz w:val="30"/>
                <w:szCs w:val="30"/>
              </w:rPr>
              <w:t>Hong Kong</w:t>
            </w:r>
            <w:r w:rsidRPr="009E555A">
              <w:rPr>
                <w:rFonts w:ascii="Angsana New" w:hAnsi="Angsana New"/>
                <w:sz w:val="30"/>
                <w:szCs w:val="30"/>
              </w:rPr>
              <w:t>) Co</w:t>
            </w:r>
            <w:r>
              <w:rPr>
                <w:rFonts w:ascii="Angsana New" w:hAnsi="Angsana New"/>
                <w:sz w:val="30"/>
                <w:szCs w:val="30"/>
              </w:rPr>
              <w:t>mpany Limited</w:t>
            </w:r>
          </w:p>
        </w:tc>
        <w:tc>
          <w:tcPr>
            <w:tcW w:w="626" w:type="pct"/>
            <w:shd w:val="clear" w:color="auto" w:fill="auto"/>
          </w:tcPr>
          <w:p w14:paraId="12B9734F" w14:textId="100D987E" w:rsidR="00012D05" w:rsidRPr="00D533B8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6F895824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030750FF" w14:textId="511F5803" w:rsidR="00012D05" w:rsidRPr="00D533B8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4ABAFA1D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219FC37" w14:textId="4132EC0A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376</w:t>
            </w:r>
          </w:p>
        </w:tc>
        <w:tc>
          <w:tcPr>
            <w:tcW w:w="128" w:type="pct"/>
          </w:tcPr>
          <w:p w14:paraId="39ED6DA6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4943E77" w14:textId="24AA61C3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012D05" w:rsidRPr="00D533B8" w14:paraId="7697C457" w14:textId="77777777" w:rsidTr="00475767">
        <w:tc>
          <w:tcPr>
            <w:tcW w:w="2068" w:type="pct"/>
          </w:tcPr>
          <w:p w14:paraId="30CF7466" w14:textId="3CF164B6" w:rsidR="00012D05" w:rsidRPr="00E6495E" w:rsidRDefault="00012D05" w:rsidP="00012D05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26" w:type="pct"/>
            <w:shd w:val="clear" w:color="auto" w:fill="auto"/>
          </w:tcPr>
          <w:p w14:paraId="21B147CC" w14:textId="749FE419" w:rsidR="00012D05" w:rsidRPr="00D533B8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291C0F50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34843E5D" w14:textId="17F9E3DA" w:rsidR="00012D05" w:rsidRPr="00D533B8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0594881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C3F6B16" w14:textId="46FA6255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128" w:type="pct"/>
          </w:tcPr>
          <w:p w14:paraId="77FBE5E2" w14:textId="77777777" w:rsidR="00012D05" w:rsidRPr="00D533B8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5AF0677" w14:textId="256224C1" w:rsidR="00012D05" w:rsidRPr="00FA01F2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947</w:t>
            </w:r>
          </w:p>
        </w:tc>
      </w:tr>
      <w:tr w:rsidR="00012D05" w:rsidRPr="00BD026A" w14:paraId="57786194" w14:textId="77777777" w:rsidTr="00475767">
        <w:tc>
          <w:tcPr>
            <w:tcW w:w="2068" w:type="pct"/>
          </w:tcPr>
          <w:p w14:paraId="375437E4" w14:textId="5101756A" w:rsidR="00012D05" w:rsidRPr="00BD026A" w:rsidRDefault="00012D05" w:rsidP="00012D05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6495E">
              <w:rPr>
                <w:rFonts w:ascii="Angsana New" w:hAnsi="Angsana New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626" w:type="pct"/>
            <w:shd w:val="clear" w:color="auto" w:fill="auto"/>
          </w:tcPr>
          <w:p w14:paraId="34F0EA17" w14:textId="34FE9A7A" w:rsidR="00012D05" w:rsidRPr="00BD026A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9513A0B" w14:textId="77777777" w:rsidR="00012D05" w:rsidRPr="00BD026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5C2C68A0" w14:textId="3439F6F7" w:rsidR="00012D05" w:rsidRPr="00BD026A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EB6978B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2DE08C09" w14:textId="745AE0FC" w:rsidR="00012D05" w:rsidRPr="00BD026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28" w:type="pct"/>
          </w:tcPr>
          <w:p w14:paraId="1A68F543" w14:textId="77777777" w:rsidR="00012D05" w:rsidRPr="00BD026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795C376" w14:textId="0936AD07" w:rsidR="00012D05" w:rsidRPr="00BD026A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012D05" w:rsidRPr="00E82F92" w14:paraId="529DF26B" w14:textId="77777777" w:rsidTr="00475767">
        <w:tc>
          <w:tcPr>
            <w:tcW w:w="2068" w:type="pct"/>
          </w:tcPr>
          <w:p w14:paraId="2CA2217F" w14:textId="77777777" w:rsidR="00012D05" w:rsidRPr="00E82F92" w:rsidRDefault="00012D05" w:rsidP="00012D05">
            <w:pPr>
              <w:spacing w:line="350" w:lineRule="exac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62EBCE1D" w14:textId="77777777" w:rsidR="00012D05" w:rsidRPr="00E82F92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2" w:type="pct"/>
          </w:tcPr>
          <w:p w14:paraId="0B4F2B98" w14:textId="77777777" w:rsidR="00012D05" w:rsidRPr="00E82F92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28" w:type="pct"/>
          </w:tcPr>
          <w:p w14:paraId="77481FC3" w14:textId="77777777" w:rsidR="00012D05" w:rsidRPr="00E82F92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3" w:type="pct"/>
          </w:tcPr>
          <w:p w14:paraId="24F768DD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vAlign w:val="bottom"/>
          </w:tcPr>
          <w:p w14:paraId="427EA4DA" w14:textId="77777777" w:rsidR="00012D05" w:rsidRPr="00E82F92" w:rsidDel="00330F6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0F870C60" w14:textId="77777777" w:rsidR="00012D05" w:rsidRPr="00E82F92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vAlign w:val="bottom"/>
          </w:tcPr>
          <w:p w14:paraId="4AF275CC" w14:textId="77777777" w:rsidR="00012D05" w:rsidRPr="00E82F92" w:rsidDel="00330F62" w:rsidRDefault="00012D05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012D05" w:rsidRPr="00BD026A" w14:paraId="56A1EED7" w14:textId="77777777" w:rsidTr="00475767">
        <w:tc>
          <w:tcPr>
            <w:tcW w:w="2068" w:type="pct"/>
          </w:tcPr>
          <w:p w14:paraId="789D761E" w14:textId="05131AFF" w:rsidR="00012D05" w:rsidRPr="00BD026A" w:rsidRDefault="00012D05" w:rsidP="00012D05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BC948A5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03F4C394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5FFFABE0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6E71A988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981BB99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06935B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44FDB6F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BD026A" w14:paraId="469841D5" w14:textId="77777777" w:rsidTr="00475767">
        <w:tc>
          <w:tcPr>
            <w:tcW w:w="2068" w:type="pct"/>
          </w:tcPr>
          <w:p w14:paraId="3455F8D3" w14:textId="07A5D466" w:rsidR="00012D05" w:rsidRPr="00BD026A" w:rsidRDefault="00012D05" w:rsidP="00012D05">
            <w:pPr>
              <w:spacing w:line="35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79275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79275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61378F37" w14:textId="7E2E94A6" w:rsidR="00012D05" w:rsidRPr="00BD026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2" w:type="pct"/>
          </w:tcPr>
          <w:p w14:paraId="2B7E25A5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176FDAA" w14:textId="5418651D" w:rsidR="00012D05" w:rsidRPr="00BD026A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12D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43" w:type="pct"/>
          </w:tcPr>
          <w:p w14:paraId="6CEE2A9D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7E5AA4C" w14:textId="79211F29" w:rsidR="00012D05" w:rsidRPr="00BD026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28" w:type="pct"/>
          </w:tcPr>
          <w:p w14:paraId="10C2D066" w14:textId="77777777" w:rsidR="00012D05" w:rsidRPr="00BD026A" w:rsidRDefault="00012D05" w:rsidP="00012D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350" w:lineRule="exact"/>
              <w:ind w:left="-108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1CC181AB" w14:textId="622E2F2B" w:rsidR="00012D05" w:rsidRPr="00BD026A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012D0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438</w:t>
            </w:r>
          </w:p>
        </w:tc>
      </w:tr>
      <w:tr w:rsidR="00012D05" w:rsidRPr="00E82F92" w14:paraId="685E5589" w14:textId="77777777" w:rsidTr="00475767">
        <w:tc>
          <w:tcPr>
            <w:tcW w:w="2068" w:type="pct"/>
          </w:tcPr>
          <w:p w14:paraId="2F47201F" w14:textId="77777777" w:rsidR="00012D05" w:rsidRPr="00E82F92" w:rsidRDefault="00012D05" w:rsidP="00012D05">
            <w:pPr>
              <w:spacing w:line="350" w:lineRule="exac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56A8240C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2" w:type="pct"/>
          </w:tcPr>
          <w:p w14:paraId="0B7BB196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23587713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143" w:type="pct"/>
          </w:tcPr>
          <w:p w14:paraId="13DCD47E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pct"/>
            <w:vAlign w:val="bottom"/>
          </w:tcPr>
          <w:p w14:paraId="19D0AF48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" w:type="pct"/>
          </w:tcPr>
          <w:p w14:paraId="75E117E6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vAlign w:val="bottom"/>
          </w:tcPr>
          <w:p w14:paraId="575EBBFA" w14:textId="77777777" w:rsidR="00012D05" w:rsidRPr="00E82F92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12D05" w:rsidRPr="00BD026A" w14:paraId="54672A53" w14:textId="77777777" w:rsidTr="00475767">
        <w:tc>
          <w:tcPr>
            <w:tcW w:w="2068" w:type="pct"/>
          </w:tcPr>
          <w:p w14:paraId="2F53EC50" w14:textId="7943C41C" w:rsidR="00012D05" w:rsidRPr="00BD026A" w:rsidRDefault="00012D05" w:rsidP="00012D05">
            <w:pPr>
              <w:spacing w:line="35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419D8D48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2" w:type="pct"/>
          </w:tcPr>
          <w:p w14:paraId="5441E34A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vAlign w:val="bottom"/>
          </w:tcPr>
          <w:p w14:paraId="7EB96971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3" w:type="pct"/>
          </w:tcPr>
          <w:p w14:paraId="2A0F12E8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F5515B1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E2DDEC0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60C72F1C" w14:textId="77777777" w:rsidR="00012D05" w:rsidRPr="00BD026A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2D05" w:rsidRPr="00D533B8" w14:paraId="504F1FD5" w14:textId="77777777" w:rsidTr="00475767">
        <w:tc>
          <w:tcPr>
            <w:tcW w:w="2068" w:type="pct"/>
          </w:tcPr>
          <w:p w14:paraId="14CF943D" w14:textId="78503B60" w:rsidR="00012D05" w:rsidRPr="00D533B8" w:rsidRDefault="00012D05" w:rsidP="00012D05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626" w:type="pct"/>
            <w:shd w:val="clear" w:color="auto" w:fill="auto"/>
          </w:tcPr>
          <w:p w14:paraId="7A7692B7" w14:textId="6430A638" w:rsidR="00012D05" w:rsidRPr="00D533B8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2" w:type="pct"/>
          </w:tcPr>
          <w:p w14:paraId="31E77D47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</w:tcPr>
          <w:p w14:paraId="18BDDDF1" w14:textId="767BCEDE" w:rsidR="00012D05" w:rsidRPr="00D533B8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143" w:type="pct"/>
          </w:tcPr>
          <w:p w14:paraId="46F83586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B2A40C1" w14:textId="355FFA4F" w:rsidR="00012D05" w:rsidRPr="00D533B8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28" w:type="pct"/>
          </w:tcPr>
          <w:p w14:paraId="5F02F53E" w14:textId="77777777" w:rsidR="00012D05" w:rsidRPr="00D533B8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0F873028" w14:textId="75AD3990" w:rsidR="00012D05" w:rsidRPr="00BD026A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012D05" w:rsidRPr="00D533B8" w14:paraId="3BCBB3F9" w14:textId="77777777" w:rsidTr="00475767">
        <w:tc>
          <w:tcPr>
            <w:tcW w:w="2068" w:type="pct"/>
          </w:tcPr>
          <w:p w14:paraId="298B944B" w14:textId="77777777" w:rsidR="00012D05" w:rsidRPr="00D533B8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6AC4CDBF" w14:textId="641BBCDA" w:rsidR="00012D05" w:rsidRPr="0086046B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142" w:type="pct"/>
          </w:tcPr>
          <w:p w14:paraId="1B1603B0" w14:textId="77777777" w:rsidR="00012D05" w:rsidRPr="0086046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982E9C" w14:textId="40C8A380" w:rsidR="00012D05" w:rsidRPr="0086046B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3" w:type="pct"/>
          </w:tcPr>
          <w:p w14:paraId="0740EEF1" w14:textId="77777777" w:rsidR="00012D05" w:rsidRPr="0086046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11B45FA" w14:textId="147AB159" w:rsidR="00012D05" w:rsidRPr="0086046B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086</w:t>
            </w:r>
          </w:p>
        </w:tc>
        <w:tc>
          <w:tcPr>
            <w:tcW w:w="128" w:type="pct"/>
          </w:tcPr>
          <w:p w14:paraId="6E586B06" w14:textId="77777777" w:rsidR="00012D05" w:rsidRPr="0086046B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10EB1E6" w14:textId="513A897F" w:rsidR="00012D05" w:rsidRPr="0086046B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012D0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012D05" w:rsidRPr="00D533B8" w14:paraId="38662535" w14:textId="77777777" w:rsidTr="00475767">
        <w:tc>
          <w:tcPr>
            <w:tcW w:w="2068" w:type="pct"/>
          </w:tcPr>
          <w:p w14:paraId="10C4351F" w14:textId="59318160" w:rsidR="00012D05" w:rsidRPr="00A4122F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21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F21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332F5D1" w14:textId="77777777" w:rsidR="00012D05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2369BAF" w14:textId="4D7F9990" w:rsidR="00012D05" w:rsidRPr="00276616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2" w:type="pct"/>
          </w:tcPr>
          <w:p w14:paraId="13FF75F9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A5D8C6D" w14:textId="4B4DEEA4" w:rsidR="00012D05" w:rsidRPr="00BD026A" w:rsidRDefault="00012D05" w:rsidP="00012D05">
            <w:pPr>
              <w:pStyle w:val="acctfourfigures"/>
              <w:tabs>
                <w:tab w:val="clear" w:pos="765"/>
                <w:tab w:val="decimal" w:pos="61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1E10991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36CFD901" w14:textId="77777777" w:rsidR="00012D05" w:rsidRDefault="00012D05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  <w:p w14:paraId="3138BC98" w14:textId="0BE7531F" w:rsidR="00012D05" w:rsidRPr="008A73E1" w:rsidRDefault="00012D05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229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8A7E08C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0B5E36BA" w14:textId="11256A91" w:rsidR="00012D05" w:rsidRPr="008A73E1" w:rsidRDefault="00012D05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2D05" w:rsidRPr="00D533B8" w14:paraId="53FF346B" w14:textId="77777777" w:rsidTr="00475767">
        <w:tc>
          <w:tcPr>
            <w:tcW w:w="2068" w:type="pct"/>
          </w:tcPr>
          <w:p w14:paraId="41AE3F77" w14:textId="510F632F" w:rsidR="00012D05" w:rsidRPr="00D533B8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59092" w14:textId="426A8D39" w:rsidR="00012D05" w:rsidRPr="00A4122F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618</w:t>
            </w:r>
          </w:p>
        </w:tc>
        <w:tc>
          <w:tcPr>
            <w:tcW w:w="142" w:type="pct"/>
          </w:tcPr>
          <w:p w14:paraId="3A4810CC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9B94131" w14:textId="33C0EB58" w:rsidR="00012D05" w:rsidRPr="00A4122F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012D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468</w:t>
            </w:r>
          </w:p>
        </w:tc>
        <w:tc>
          <w:tcPr>
            <w:tcW w:w="143" w:type="pct"/>
          </w:tcPr>
          <w:p w14:paraId="5306E1E5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4A14FA03" w14:textId="21167A52" w:rsidR="00012D05" w:rsidRPr="00A4122F" w:rsidRDefault="00BC1EED" w:rsidP="00012D05">
            <w:pPr>
              <w:pStyle w:val="acctfourfigures"/>
              <w:tabs>
                <w:tab w:val="clear" w:pos="765"/>
                <w:tab w:val="decimal" w:pos="888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12D0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</w:p>
        </w:tc>
        <w:tc>
          <w:tcPr>
            <w:tcW w:w="128" w:type="pct"/>
          </w:tcPr>
          <w:p w14:paraId="21C82D8B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787E8EB" w14:textId="35C76F20" w:rsidR="00012D05" w:rsidRPr="00A4122F" w:rsidRDefault="00BC1EED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012D05" w:rsidRPr="008445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068</w:t>
            </w:r>
          </w:p>
        </w:tc>
      </w:tr>
      <w:tr w:rsidR="00012D05" w:rsidRPr="00D533B8" w14:paraId="24FC1CFF" w14:textId="77777777" w:rsidTr="00475767">
        <w:tc>
          <w:tcPr>
            <w:tcW w:w="2068" w:type="pct"/>
          </w:tcPr>
          <w:p w14:paraId="000040B2" w14:textId="77777777" w:rsidR="00012D05" w:rsidRPr="00295EE2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43BEC356" w14:textId="0334BAC5" w:rsidR="00012D05" w:rsidRDefault="00012D05" w:rsidP="00012D05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8589A01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41744807" w14:textId="18EDCBA5" w:rsidR="00012D05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D05" w:rsidRPr="00D533B8" w14:paraId="5B91E993" w14:textId="77777777" w:rsidTr="00475767">
        <w:tc>
          <w:tcPr>
            <w:tcW w:w="2068" w:type="pct"/>
          </w:tcPr>
          <w:p w14:paraId="62255A2F" w14:textId="77777777" w:rsidR="00012D05" w:rsidRPr="00295EE2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4E01AB4B" w14:textId="1093EAEC" w:rsidR="00012D05" w:rsidRPr="00EA5EBA" w:rsidRDefault="00BC1EED" w:rsidP="00012D05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31153D81" w14:textId="77777777" w:rsidR="00012D05" w:rsidRPr="00EA5EBA" w:rsidRDefault="00012D05" w:rsidP="00012D05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16E54EDD" w14:textId="6C1B2E9B" w:rsidR="00012D05" w:rsidRDefault="00BC1EED" w:rsidP="00012D05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</w:tcPr>
          <w:p w14:paraId="760F3552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407D7E1B" w14:textId="19D9DE71" w:rsidR="00012D05" w:rsidRPr="00A4122F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295B9A44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3A39EEFB" w14:textId="26839F90" w:rsidR="00012D05" w:rsidRPr="0043315A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8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12D05" w:rsidRPr="00D533B8" w14:paraId="319A00C1" w14:textId="77777777" w:rsidTr="00475767">
        <w:tc>
          <w:tcPr>
            <w:tcW w:w="2068" w:type="pct"/>
          </w:tcPr>
          <w:p w14:paraId="0BE880AA" w14:textId="77777777" w:rsidR="00012D05" w:rsidRPr="00295EE2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2" w:type="pct"/>
            <w:gridSpan w:val="7"/>
            <w:shd w:val="clear" w:color="auto" w:fill="auto"/>
          </w:tcPr>
          <w:p w14:paraId="653B5E35" w14:textId="2E9556D5" w:rsidR="00012D05" w:rsidRPr="008E034D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right="-8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2D05" w:rsidRPr="00D533B8" w14:paraId="1034ECEF" w14:textId="77777777" w:rsidTr="00475767">
        <w:tc>
          <w:tcPr>
            <w:tcW w:w="2068" w:type="pct"/>
          </w:tcPr>
          <w:p w14:paraId="52AE41D9" w14:textId="1558C4BD" w:rsidR="00012D05" w:rsidRPr="00295EE2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จะเกิดขึ้นของลูกหนี้หมุนเวียนอื่น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</w:p>
        </w:tc>
        <w:tc>
          <w:tcPr>
            <w:tcW w:w="626" w:type="pct"/>
            <w:shd w:val="clear" w:color="auto" w:fill="auto"/>
          </w:tcPr>
          <w:p w14:paraId="02210D82" w14:textId="77777777" w:rsidR="00012D05" w:rsidRPr="008E034D" w:rsidRDefault="00012D05" w:rsidP="00012D05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90FE860" w14:textId="77777777" w:rsidR="00012D05" w:rsidRPr="00EA5EBA" w:rsidRDefault="00012D05" w:rsidP="00012D05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025294E8" w14:textId="77777777" w:rsidR="00012D05" w:rsidRPr="008E034D" w:rsidRDefault="00012D05" w:rsidP="00012D05">
            <w:pPr>
              <w:pStyle w:val="acctfourfigures"/>
              <w:tabs>
                <w:tab w:val="clear" w:pos="765"/>
                <w:tab w:val="decimal" w:pos="600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5272D39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AFEAC3E" w14:textId="77777777" w:rsidR="00012D05" w:rsidRPr="008E034D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57228A68" w14:textId="77777777" w:rsidR="00012D05" w:rsidRPr="00A4122F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6324A759" w14:textId="77777777" w:rsidR="00012D05" w:rsidRPr="008E034D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2D05" w:rsidRPr="00D533B8" w14:paraId="27CEC71B" w14:textId="77777777" w:rsidTr="00475767">
        <w:tc>
          <w:tcPr>
            <w:tcW w:w="2068" w:type="pct"/>
          </w:tcPr>
          <w:p w14:paraId="2408459A" w14:textId="56ED9AA2" w:rsidR="00012D05" w:rsidRPr="00295EE2" w:rsidRDefault="00012D05" w:rsidP="00012D05">
            <w:pPr>
              <w:tabs>
                <w:tab w:val="left" w:pos="720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8E034D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C62FC9C" w14:textId="77C8D2DA" w:rsidR="00012D05" w:rsidRPr="00597403" w:rsidRDefault="00012D05" w:rsidP="00012D05">
            <w:pPr>
              <w:pStyle w:val="acctfourfigures"/>
              <w:tabs>
                <w:tab w:val="clear" w:pos="765"/>
                <w:tab w:val="decimal" w:pos="609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C81DA71" w14:textId="77777777" w:rsidR="00012D05" w:rsidRPr="00597403" w:rsidRDefault="00012D05" w:rsidP="00012D05">
            <w:pPr>
              <w:pStyle w:val="acctfourfigures"/>
              <w:tabs>
                <w:tab w:val="clear" w:pos="765"/>
                <w:tab w:val="decimal" w:pos="782"/>
              </w:tabs>
              <w:spacing w:line="35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0CA5FEF0" w14:textId="413A17D5" w:rsidR="00012D05" w:rsidRPr="00475767" w:rsidRDefault="00012D05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475767"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75767"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 w:rsidRPr="0047576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57320784" w14:textId="77777777" w:rsidR="00012D05" w:rsidRPr="00597403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55733FC" w14:textId="5AF2DEF4" w:rsidR="00012D05" w:rsidRPr="00597403" w:rsidRDefault="00BC1EED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128" w:type="pct"/>
          </w:tcPr>
          <w:p w14:paraId="6D722D00" w14:textId="77777777" w:rsidR="00012D05" w:rsidRPr="00597403" w:rsidRDefault="00012D05" w:rsidP="00012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50354CC3" w14:textId="39C15FAE" w:rsidR="00012D05" w:rsidRPr="00597403" w:rsidRDefault="00012D05" w:rsidP="00012D05">
            <w:pPr>
              <w:pStyle w:val="acctfourfigures"/>
              <w:tabs>
                <w:tab w:val="clear" w:pos="765"/>
                <w:tab w:val="decimal" w:pos="918"/>
              </w:tabs>
              <w:spacing w:line="35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213DD8E2" w14:textId="30AED9D0" w:rsidR="001D0EC4" w:rsidRPr="00D773ED" w:rsidRDefault="001D0EC4" w:rsidP="00E82F92">
      <w:pPr>
        <w:spacing w:line="350" w:lineRule="exact"/>
        <w:rPr>
          <w:sz w:val="30"/>
          <w:szCs w:val="30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2"/>
        <w:gridCol w:w="994"/>
        <w:gridCol w:w="236"/>
        <w:gridCol w:w="817"/>
        <w:gridCol w:w="9"/>
        <w:gridCol w:w="228"/>
        <w:gridCol w:w="9"/>
        <w:gridCol w:w="978"/>
        <w:gridCol w:w="9"/>
        <w:gridCol w:w="227"/>
        <w:gridCol w:w="9"/>
        <w:gridCol w:w="725"/>
        <w:gridCol w:w="9"/>
        <w:gridCol w:w="227"/>
        <w:gridCol w:w="9"/>
        <w:gridCol w:w="726"/>
        <w:gridCol w:w="9"/>
        <w:gridCol w:w="227"/>
        <w:gridCol w:w="9"/>
        <w:gridCol w:w="1055"/>
        <w:gridCol w:w="9"/>
        <w:gridCol w:w="238"/>
        <w:gridCol w:w="9"/>
        <w:gridCol w:w="1065"/>
        <w:gridCol w:w="10"/>
      </w:tblGrid>
      <w:tr w:rsidR="00426F0D" w:rsidRPr="00ED38E4" w14:paraId="2977A308" w14:textId="77777777" w:rsidTr="00415B29">
        <w:trPr>
          <w:tblHeader/>
        </w:trPr>
        <w:tc>
          <w:tcPr>
            <w:tcW w:w="1533" w:type="dxa"/>
            <w:shd w:val="clear" w:color="auto" w:fill="auto"/>
            <w:vAlign w:val="bottom"/>
          </w:tcPr>
          <w:p w14:paraId="375B9FFD" w14:textId="54000E9F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293" w:type="dxa"/>
            <w:gridSpan w:val="6"/>
            <w:shd w:val="clear" w:color="auto" w:fill="auto"/>
            <w:vAlign w:val="bottom"/>
          </w:tcPr>
          <w:p w14:paraId="422FC1CD" w14:textId="0003F484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549" w:type="dxa"/>
            <w:gridSpan w:val="18"/>
            <w:shd w:val="clear" w:color="auto" w:fill="auto"/>
            <w:vAlign w:val="bottom"/>
          </w:tcPr>
          <w:p w14:paraId="3D2AAE90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6560" w:rsidRPr="00ED38E4" w14:paraId="0D3FFADC" w14:textId="77777777" w:rsidTr="00415B29">
        <w:trPr>
          <w:gridAfter w:val="1"/>
          <w:wAfter w:w="9" w:type="dxa"/>
          <w:tblHeader/>
        </w:trPr>
        <w:tc>
          <w:tcPr>
            <w:tcW w:w="1533" w:type="dxa"/>
            <w:shd w:val="clear" w:color="auto" w:fill="auto"/>
            <w:vAlign w:val="bottom"/>
          </w:tcPr>
          <w:p w14:paraId="6DB61FC7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EE0622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C6E3579" w14:textId="3C127780" w:rsidR="00426F0D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290" w:type="dxa"/>
            <w:gridSpan w:val="4"/>
            <w:shd w:val="clear" w:color="auto" w:fill="auto"/>
            <w:vAlign w:val="bottom"/>
          </w:tcPr>
          <w:p w14:paraId="5EDA93E5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9914A71" w14:textId="2E58E2D6" w:rsidR="00426F0D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45E1A2F3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C350C35" w14:textId="49C90EFD" w:rsidR="00426F0D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426F0D" w:rsidRPr="0043264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26F0D" w:rsidRPr="0043264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22357B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2D6A7CA3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3C4198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47AD4FE4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DEB857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2152CBA2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  <w:gridSpan w:val="2"/>
          </w:tcPr>
          <w:p w14:paraId="005ABA28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6998C44B" w14:textId="77777777" w:rsidR="00426F0D" w:rsidRPr="00432645" w:rsidRDefault="00426F0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E95A0A0" w14:textId="413CED60" w:rsidR="00426F0D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A6560" w:rsidRPr="00ED38E4" w14:paraId="23830197" w14:textId="77777777" w:rsidTr="00415B29">
        <w:trPr>
          <w:gridAfter w:val="1"/>
          <w:wAfter w:w="10" w:type="dxa"/>
          <w:tblHeader/>
        </w:trPr>
        <w:tc>
          <w:tcPr>
            <w:tcW w:w="1533" w:type="dxa"/>
            <w:shd w:val="clear" w:color="auto" w:fill="auto"/>
            <w:vAlign w:val="bottom"/>
          </w:tcPr>
          <w:p w14:paraId="6A879081" w14:textId="55402A35" w:rsidR="0041295B" w:rsidRPr="00432645" w:rsidRDefault="00FD2419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FD24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DBF82BF" w14:textId="16BCA889" w:rsidR="0041295B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07CA14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0E0424D" w14:textId="608568E0" w:rsidR="0041295B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65C4011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3C129994" w14:textId="3E1B2DFD" w:rsidR="0041295B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09A8E98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  <w:vAlign w:val="bottom"/>
          </w:tcPr>
          <w:p w14:paraId="345D302A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0D9804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  <w:vAlign w:val="bottom"/>
          </w:tcPr>
          <w:p w14:paraId="028DCCB7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F33451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  <w:vAlign w:val="bottom"/>
          </w:tcPr>
          <w:p w14:paraId="512AC4DE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  <w:gridSpan w:val="2"/>
          </w:tcPr>
          <w:p w14:paraId="70CF6764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4" w:type="dxa"/>
            <w:gridSpan w:val="2"/>
            <w:vAlign w:val="bottom"/>
          </w:tcPr>
          <w:p w14:paraId="5FBE5300" w14:textId="6AEB1121" w:rsidR="0041295B" w:rsidRPr="00432645" w:rsidRDefault="00BC1EED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295B" w:rsidRPr="00ED38E4" w14:paraId="5DA8A700" w14:textId="77777777" w:rsidTr="00415B29">
        <w:trPr>
          <w:tblHeader/>
        </w:trPr>
        <w:tc>
          <w:tcPr>
            <w:tcW w:w="1533" w:type="dxa"/>
            <w:shd w:val="clear" w:color="auto" w:fill="auto"/>
          </w:tcPr>
          <w:p w14:paraId="73E0C87B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56" w:type="dxa"/>
            <w:gridSpan w:val="4"/>
            <w:shd w:val="clear" w:color="auto" w:fill="auto"/>
          </w:tcPr>
          <w:p w14:paraId="11781398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9459E7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49" w:type="dxa"/>
            <w:gridSpan w:val="18"/>
            <w:shd w:val="clear" w:color="auto" w:fill="auto"/>
          </w:tcPr>
          <w:p w14:paraId="4449C8C9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8A6560" w:rsidRPr="00ED38E4" w14:paraId="6D78E78D" w14:textId="77777777" w:rsidTr="00415B29">
        <w:trPr>
          <w:gridAfter w:val="1"/>
          <w:wAfter w:w="10" w:type="dxa"/>
        </w:trPr>
        <w:tc>
          <w:tcPr>
            <w:tcW w:w="1533" w:type="dxa"/>
            <w:shd w:val="clear" w:color="auto" w:fill="auto"/>
          </w:tcPr>
          <w:p w14:paraId="2A1B9EFE" w14:textId="77777777" w:rsidR="0041295B" w:rsidRPr="009E555A" w:rsidRDefault="0041295B" w:rsidP="00E82F92">
            <w:pPr>
              <w:spacing w:line="35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4" w:type="dxa"/>
            <w:shd w:val="clear" w:color="auto" w:fill="auto"/>
          </w:tcPr>
          <w:p w14:paraId="00AF30A6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BE9F086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38BD2291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AE3EA78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24A6D69C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F83F06C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73AB193A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5F3B68B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71AE9855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216EAAA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54356A47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203AFC90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11F7E0D4" w14:textId="77777777" w:rsidR="0041295B" w:rsidRPr="00432645" w:rsidRDefault="0041295B" w:rsidP="00E8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C48" w:rsidRPr="00ED38E4" w14:paraId="230F12D9" w14:textId="77777777" w:rsidTr="00415B29">
        <w:trPr>
          <w:gridAfter w:val="1"/>
          <w:wAfter w:w="10" w:type="dxa"/>
        </w:trPr>
        <w:tc>
          <w:tcPr>
            <w:tcW w:w="1533" w:type="dxa"/>
            <w:shd w:val="clear" w:color="auto" w:fill="auto"/>
          </w:tcPr>
          <w:p w14:paraId="5257F173" w14:textId="77777777" w:rsidR="00B52C48" w:rsidRPr="009E555A" w:rsidRDefault="00B52C48" w:rsidP="00B52C48">
            <w:pPr>
              <w:spacing w:line="350" w:lineRule="exact"/>
              <w:ind w:left="255" w:right="-105" w:hanging="255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Sappe</w:t>
            </w:r>
            <w:proofErr w:type="spellEnd"/>
            <w:r w:rsidRPr="009E555A">
              <w:rPr>
                <w:rFonts w:ascii="Angsana New" w:hAnsi="Angsana New"/>
                <w:sz w:val="30"/>
                <w:szCs w:val="30"/>
              </w:rPr>
              <w:t xml:space="preserve"> Europe </w:t>
            </w:r>
            <w:proofErr w:type="spellStart"/>
            <w:r w:rsidRPr="009E555A">
              <w:rPr>
                <w:rFonts w:ascii="Angsana New" w:hAnsi="Angsana New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994" w:type="dxa"/>
            <w:shd w:val="clear" w:color="auto" w:fill="auto"/>
          </w:tcPr>
          <w:p w14:paraId="166D8EE0" w14:textId="77777777" w:rsidR="00B52C48" w:rsidRDefault="00B52C48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173BEB0" w14:textId="4BE47419" w:rsidR="00B52C48" w:rsidRPr="009E555A" w:rsidRDefault="00BC1EED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067429F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4440807B" w14:textId="77777777" w:rsidR="00B52C48" w:rsidRDefault="00B52C48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473C20C" w14:textId="34DB639C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E842F8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357953AC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B490E" w14:textId="015772F2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</w:t>
            </w:r>
            <w:r w:rsidR="00B52C48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7E7C91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4208840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787DC8C0" w14:textId="7F17DF61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8B542E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678029B7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82927E0" w14:textId="3ACD488B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EB9AEF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3D84FE98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2A3A582" w14:textId="7C6846DC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47" w:type="dxa"/>
            <w:gridSpan w:val="2"/>
          </w:tcPr>
          <w:p w14:paraId="2B11282C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065FC621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4C3EDF73" w14:textId="54CCF749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9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B52C48" w:rsidRPr="00ED38E4" w14:paraId="60657108" w14:textId="77777777" w:rsidTr="00415B29">
        <w:trPr>
          <w:gridAfter w:val="1"/>
          <w:wAfter w:w="10" w:type="dxa"/>
        </w:trPr>
        <w:tc>
          <w:tcPr>
            <w:tcW w:w="1533" w:type="dxa"/>
            <w:shd w:val="clear" w:color="auto" w:fill="auto"/>
          </w:tcPr>
          <w:p w14:paraId="1452E108" w14:textId="77777777" w:rsidR="00B52C48" w:rsidRPr="009E555A" w:rsidRDefault="00B52C48" w:rsidP="00B52C48">
            <w:pPr>
              <w:tabs>
                <w:tab w:val="left" w:pos="720"/>
              </w:tabs>
              <w:spacing w:line="350" w:lineRule="exact"/>
              <w:ind w:left="255" w:right="-105" w:hanging="25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ออล โ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</w:t>
            </w:r>
            <w:r w:rsidRPr="009E555A">
              <w:rPr>
                <w:rFonts w:ascii="Angsana New" w:hAnsi="Angsana New"/>
                <w:spacing w:val="-4"/>
                <w:sz w:val="30"/>
                <w:szCs w:val="30"/>
                <w:cs/>
              </w:rPr>
              <w:t>โค กรุ๊ป จำกัด</w:t>
            </w:r>
          </w:p>
        </w:tc>
        <w:tc>
          <w:tcPr>
            <w:tcW w:w="994" w:type="dxa"/>
            <w:shd w:val="clear" w:color="auto" w:fill="auto"/>
          </w:tcPr>
          <w:p w14:paraId="49FFC295" w14:textId="77777777" w:rsidR="00B52C48" w:rsidRDefault="00B52C48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4FA0714" w14:textId="744BEECA" w:rsidR="00B52C48" w:rsidRPr="003945A5" w:rsidRDefault="00BC1EED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6EE3248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5007A634" w14:textId="77777777" w:rsidR="00B52C48" w:rsidRDefault="00B52C48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B0BA77B" w14:textId="5741F1AB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2503C9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3B225047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144B715D" w14:textId="46F5416E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48A95E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5517B9E6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579657E9" w14:textId="028DA735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B75A8A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7064C805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193241" w14:textId="655A6B9D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  <w:tab w:val="decimal" w:pos="423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A9C47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458481AB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E24BA3" w14:textId="076F65A6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627CA094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24DA7A7C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2292B0D" w14:textId="0FBC75CF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B52C48" w:rsidRPr="00ED38E4" w14:paraId="614B48E0" w14:textId="77777777" w:rsidTr="00415B29">
        <w:trPr>
          <w:gridAfter w:val="1"/>
          <w:wAfter w:w="10" w:type="dxa"/>
        </w:trPr>
        <w:tc>
          <w:tcPr>
            <w:tcW w:w="1533" w:type="dxa"/>
            <w:shd w:val="clear" w:color="auto" w:fill="auto"/>
          </w:tcPr>
          <w:p w14:paraId="2EAE1B8C" w14:textId="1D7EAB1E" w:rsidR="00B52C48" w:rsidRPr="009E555A" w:rsidRDefault="00B52C48" w:rsidP="00B52C48">
            <w:pPr>
              <w:tabs>
                <w:tab w:val="left" w:pos="720"/>
              </w:tabs>
              <w:spacing w:line="350" w:lineRule="exact"/>
              <w:ind w:left="255" w:right="-10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ออล 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โคโค จำกัด</w:t>
            </w:r>
          </w:p>
        </w:tc>
        <w:tc>
          <w:tcPr>
            <w:tcW w:w="994" w:type="dxa"/>
            <w:shd w:val="clear" w:color="auto" w:fill="auto"/>
          </w:tcPr>
          <w:p w14:paraId="5871951F" w14:textId="77777777" w:rsidR="00B52C48" w:rsidRDefault="00B52C48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CA3B437" w14:textId="6023972C" w:rsidR="00B52C48" w:rsidRPr="003945A5" w:rsidRDefault="00BC1EED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3F45793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58D772DC" w14:textId="77777777" w:rsidR="00B52C48" w:rsidRDefault="00B52C48" w:rsidP="00B52C48">
            <w:pPr>
              <w:pStyle w:val="acctfourfigures"/>
              <w:tabs>
                <w:tab w:val="clear" w:pos="765"/>
              </w:tabs>
              <w:spacing w:line="35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7475D7C" w14:textId="4379DDC4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DA5496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shd w:val="clear" w:color="auto" w:fill="auto"/>
          </w:tcPr>
          <w:p w14:paraId="05152C38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822713A" w14:textId="4257D500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  <w:r w:rsidR="00B52C48"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5EA8B2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31D99B38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  <w:p w14:paraId="267A7A59" w14:textId="042485B2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3B47F5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58DF535B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856891" w14:textId="0A8DA46D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  <w:tab w:val="decimal" w:pos="423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09859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579B53B1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B563ED5" w14:textId="7CE6849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06B53079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2"/>
          </w:tcPr>
          <w:p w14:paraId="66261C33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7011432F" w14:textId="2F2E73D5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550</w:t>
            </w:r>
          </w:p>
        </w:tc>
      </w:tr>
      <w:tr w:rsidR="00B52C48" w:rsidRPr="00ED38E4" w14:paraId="46B69F3C" w14:textId="77777777" w:rsidTr="00415B29">
        <w:trPr>
          <w:gridAfter w:val="1"/>
          <w:wAfter w:w="10" w:type="dxa"/>
        </w:trPr>
        <w:tc>
          <w:tcPr>
            <w:tcW w:w="1533" w:type="dxa"/>
            <w:shd w:val="clear" w:color="auto" w:fill="auto"/>
          </w:tcPr>
          <w:p w14:paraId="17363D30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shd w:val="clear" w:color="auto" w:fill="auto"/>
          </w:tcPr>
          <w:p w14:paraId="16D60779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BE966CE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3419A901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7755FBB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CE67701" w14:textId="2B152B52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5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52C48" w:rsidRPr="002B1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07034AF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BA1F6D1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F867036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638BC1F9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39D5F21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47571728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73202CC6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</w:tcBorders>
          </w:tcPr>
          <w:p w14:paraId="3462A091" w14:textId="3410979D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826</w:t>
            </w:r>
          </w:p>
        </w:tc>
      </w:tr>
      <w:tr w:rsidR="00B52C48" w:rsidRPr="00ED38E4" w14:paraId="673A9642" w14:textId="77777777" w:rsidTr="00415B29">
        <w:tc>
          <w:tcPr>
            <w:tcW w:w="3589" w:type="dxa"/>
            <w:gridSpan w:val="5"/>
            <w:shd w:val="clear" w:color="auto" w:fill="auto"/>
          </w:tcPr>
          <w:p w14:paraId="4BA52B6D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E40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E40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E403E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</w:t>
            </w:r>
          </w:p>
          <w:p w14:paraId="44E8E898" w14:textId="5AE2DDCF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336" w:hanging="3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2FDDAB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118B2F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6557C9C7" w14:textId="0391D5FC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B1975"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8</w:t>
            </w:r>
            <w:r w:rsidRPr="002B1975"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629</w:t>
            </w:r>
            <w:r w:rsidRPr="002B19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3E4BD44" w14:textId="4F2975B8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293DE21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16BCDB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7158021C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855E33B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71FB4066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gridSpan w:val="2"/>
          </w:tcPr>
          <w:p w14:paraId="4EE26D75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bottom w:val="single" w:sz="4" w:space="0" w:color="auto"/>
            </w:tcBorders>
          </w:tcPr>
          <w:p w14:paraId="70886B55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  <w:p w14:paraId="5F8E0AA0" w14:textId="279F8C9E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216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C48" w:rsidRPr="00ED38E4" w14:paraId="07052543" w14:textId="77777777" w:rsidTr="00415B29">
        <w:trPr>
          <w:gridAfter w:val="1"/>
          <w:wAfter w:w="10" w:type="dxa"/>
        </w:trPr>
        <w:tc>
          <w:tcPr>
            <w:tcW w:w="1533" w:type="dxa"/>
            <w:shd w:val="clear" w:color="auto" w:fill="auto"/>
          </w:tcPr>
          <w:p w14:paraId="4DA33EAA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64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shd w:val="clear" w:color="auto" w:fill="auto"/>
          </w:tcPr>
          <w:p w14:paraId="0AA7CDB0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8A88D1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7" w:type="dxa"/>
            <w:shd w:val="clear" w:color="auto" w:fill="auto"/>
          </w:tcPr>
          <w:p w14:paraId="77AF9662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29335A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A3C004" w14:textId="3B038F7E" w:rsidR="00B52C48" w:rsidRPr="00432645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52C48" w:rsidRPr="002B19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0A1565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dxa"/>
            <w:gridSpan w:val="2"/>
            <w:shd w:val="clear" w:color="auto" w:fill="auto"/>
          </w:tcPr>
          <w:p w14:paraId="0BE3A986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5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EB276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  <w:gridSpan w:val="2"/>
            <w:shd w:val="clear" w:color="auto" w:fill="auto"/>
          </w:tcPr>
          <w:p w14:paraId="5352D329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50" w:lineRule="exact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B7BAFB3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gridSpan w:val="2"/>
            <w:shd w:val="clear" w:color="auto" w:fill="auto"/>
          </w:tcPr>
          <w:p w14:paraId="43103DC5" w14:textId="77777777" w:rsidR="00B52C48" w:rsidRPr="00432645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611E7CF1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5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AC033D" w14:textId="5183DD73" w:rsidR="00B52C48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5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610</w:t>
            </w:r>
          </w:p>
        </w:tc>
      </w:tr>
    </w:tbl>
    <w:p w14:paraId="3372EB44" w14:textId="77777777" w:rsidR="00F40197" w:rsidRPr="009A6F57" w:rsidRDefault="00F401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59" w:type="dxa"/>
        <w:tblInd w:w="450" w:type="dxa"/>
        <w:tblLook w:val="0000" w:firstRow="0" w:lastRow="0" w:firstColumn="0" w:lastColumn="0" w:noHBand="0" w:noVBand="0"/>
      </w:tblPr>
      <w:tblGrid>
        <w:gridCol w:w="6496"/>
        <w:gridCol w:w="269"/>
        <w:gridCol w:w="1221"/>
        <w:gridCol w:w="256"/>
        <w:gridCol w:w="1117"/>
      </w:tblGrid>
      <w:tr w:rsidR="00475767" w:rsidRPr="0087759A" w14:paraId="661DBA94" w14:textId="77777777" w:rsidTr="00415B29">
        <w:tc>
          <w:tcPr>
            <w:tcW w:w="6496" w:type="dxa"/>
          </w:tcPr>
          <w:p w14:paraId="6388AA7E" w14:textId="77777777" w:rsidR="00475767" w:rsidRPr="00C04DE0" w:rsidRDefault="0047576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F15708" w14:textId="77777777" w:rsidR="00475767" w:rsidRPr="0087759A" w:rsidRDefault="0047576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4" w:type="dxa"/>
            <w:gridSpan w:val="3"/>
          </w:tcPr>
          <w:p w14:paraId="15A49611" w14:textId="77777777" w:rsidR="00475767" w:rsidRPr="0087759A" w:rsidRDefault="0047576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767" w:rsidRPr="0087759A" w14:paraId="077857E1" w14:textId="77777777" w:rsidTr="00415B29">
        <w:tc>
          <w:tcPr>
            <w:tcW w:w="6496" w:type="dxa"/>
          </w:tcPr>
          <w:p w14:paraId="1D8BA6A5" w14:textId="77777777" w:rsidR="00475767" w:rsidRPr="0087759A" w:rsidRDefault="0047576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4C7571" w14:textId="77777777" w:rsidR="00475767" w:rsidRPr="0087759A" w:rsidRDefault="0047576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</w:tcPr>
          <w:p w14:paraId="34427739" w14:textId="26CFB9E0" w:rsidR="00475767" w:rsidRPr="0087759A" w:rsidRDefault="00BC1EED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6" w:type="dxa"/>
          </w:tcPr>
          <w:p w14:paraId="74E49341" w14:textId="77777777" w:rsidR="00475767" w:rsidRPr="0087759A" w:rsidRDefault="00475767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FF224BD" w14:textId="388D0628" w:rsidR="00475767" w:rsidRPr="0087759A" w:rsidRDefault="00BC1EED" w:rsidP="005826F4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475767" w:rsidRPr="0087759A" w14:paraId="598B256F" w14:textId="77777777" w:rsidTr="00415B29">
        <w:tc>
          <w:tcPr>
            <w:tcW w:w="6496" w:type="dxa"/>
          </w:tcPr>
          <w:p w14:paraId="7D07C159" w14:textId="77777777" w:rsidR="00475767" w:rsidRPr="0087759A" w:rsidRDefault="00475767" w:rsidP="0047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917A94" w14:textId="77777777" w:rsidR="00475767" w:rsidRPr="0087759A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4" w:type="dxa"/>
            <w:gridSpan w:val="3"/>
          </w:tcPr>
          <w:p w14:paraId="267E623A" w14:textId="2F688469" w:rsidR="00475767" w:rsidRPr="00330F62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3264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43264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75767" w:rsidRPr="0087759A" w14:paraId="60C5B5D7" w14:textId="77777777" w:rsidTr="00415B29">
        <w:tc>
          <w:tcPr>
            <w:tcW w:w="6496" w:type="dxa"/>
          </w:tcPr>
          <w:p w14:paraId="02C74288" w14:textId="48365BC9" w:rsidR="00475767" w:rsidRPr="009E403E" w:rsidRDefault="00475767" w:rsidP="0047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8" w:right="-110" w:hanging="17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675A37">
              <w:rPr>
                <w:rFonts w:ascii="Angsana New" w:hAnsi="Angsana New"/>
                <w:sz w:val="30"/>
                <w:szCs w:val="30"/>
                <w:cs/>
              </w:rPr>
              <w:t>ของเงินให้กู้ยืม</w:t>
            </w:r>
            <w:r w:rsidRPr="00675A37">
              <w:rPr>
                <w:rFonts w:asciiTheme="majorBidi" w:hAnsiTheme="majorBidi" w:cstheme="majorBidi"/>
                <w:sz w:val="30"/>
                <w:szCs w:val="30"/>
                <w:cs/>
              </w:rPr>
              <w:t>สำหรั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</w:p>
        </w:tc>
        <w:tc>
          <w:tcPr>
            <w:tcW w:w="269" w:type="dxa"/>
          </w:tcPr>
          <w:p w14:paraId="2C2483F5" w14:textId="77777777" w:rsidR="00475767" w:rsidRPr="0087759A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</w:tcPr>
          <w:p w14:paraId="0FE7230D" w14:textId="77777777" w:rsidR="00475767" w:rsidRPr="0087759A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138636B" w14:textId="77777777" w:rsidR="00475767" w:rsidRPr="0087759A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5B4AD477" w14:textId="77777777" w:rsidR="00475767" w:rsidRPr="0087759A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5767" w:rsidRPr="0087759A" w14:paraId="27929898" w14:textId="77777777" w:rsidTr="00415B29">
        <w:tc>
          <w:tcPr>
            <w:tcW w:w="6496" w:type="dxa"/>
          </w:tcPr>
          <w:p w14:paraId="2E1BE6D0" w14:textId="3C48B659" w:rsidR="00475767" w:rsidRPr="0087759A" w:rsidRDefault="00475767" w:rsidP="0047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เก้าเดือน</w:t>
            </w:r>
            <w:r w:rsidRPr="0087759A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9" w:type="dxa"/>
          </w:tcPr>
          <w:p w14:paraId="2C69DC77" w14:textId="77777777" w:rsidR="00475767" w:rsidRPr="009E403E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743B9153" w14:textId="29AC5D59" w:rsidR="00475767" w:rsidRPr="00616AF8" w:rsidRDefault="00BC1EED" w:rsidP="00475767">
            <w:pPr>
              <w:tabs>
                <w:tab w:val="clear" w:pos="907"/>
              </w:tabs>
              <w:spacing w:line="240" w:lineRule="auto"/>
              <w:ind w:right="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56" w:type="dxa"/>
          </w:tcPr>
          <w:p w14:paraId="2C432406" w14:textId="77777777" w:rsidR="00475767" w:rsidRPr="009E403E" w:rsidRDefault="00475767" w:rsidP="00475767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14:paraId="26C9D239" w14:textId="20BC273B" w:rsidR="00475767" w:rsidRDefault="00BC1EED" w:rsidP="00415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804</w:t>
            </w:r>
          </w:p>
        </w:tc>
      </w:tr>
    </w:tbl>
    <w:p w14:paraId="561B00C5" w14:textId="4B926C57" w:rsidR="00B03167" w:rsidRDefault="00B03167">
      <w: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162"/>
        <w:gridCol w:w="272"/>
        <w:gridCol w:w="1234"/>
        <w:gridCol w:w="274"/>
        <w:gridCol w:w="1174"/>
        <w:gridCol w:w="287"/>
        <w:gridCol w:w="1181"/>
      </w:tblGrid>
      <w:tr w:rsidR="00D4408C" w:rsidRPr="009E555A" w14:paraId="76CD8F63" w14:textId="77777777" w:rsidTr="00A84D63">
        <w:tc>
          <w:tcPr>
            <w:tcW w:w="1960" w:type="pct"/>
          </w:tcPr>
          <w:p w14:paraId="65209E01" w14:textId="30DAD49B" w:rsidR="00D4408C" w:rsidRPr="009E555A" w:rsidRDefault="00D4408C" w:rsidP="00882A27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2F5A8B71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FA44A4A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9" w:type="pct"/>
            <w:gridSpan w:val="3"/>
          </w:tcPr>
          <w:p w14:paraId="1CC2C35D" w14:textId="77777777" w:rsidR="00D4408C" w:rsidRPr="009E555A" w:rsidRDefault="00D4408C" w:rsidP="00882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F4B0D76" w14:textId="77777777" w:rsidTr="00426F0D">
        <w:tc>
          <w:tcPr>
            <w:tcW w:w="1960" w:type="pct"/>
          </w:tcPr>
          <w:p w14:paraId="4702C98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3" w:type="pct"/>
          </w:tcPr>
          <w:p w14:paraId="50FAA7A5" w14:textId="5EF54469" w:rsidR="00721382" w:rsidRPr="009E555A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8" w:type="pct"/>
          </w:tcPr>
          <w:p w14:paraId="3AFE5017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49535274" w14:textId="2B3A958E" w:rsidR="00721382" w:rsidRPr="009E555A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1C8F0CA7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36E51459" w14:textId="14A66A1D" w:rsidR="00721382" w:rsidRPr="009E555A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6" w:type="pct"/>
          </w:tcPr>
          <w:p w14:paraId="0D4A5E3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90D538C" w14:textId="5E391D04" w:rsidR="00721382" w:rsidRPr="009E555A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9E555A" w14:paraId="0E0BCC30" w14:textId="77777777" w:rsidTr="00426F0D">
        <w:tc>
          <w:tcPr>
            <w:tcW w:w="1960" w:type="pct"/>
          </w:tcPr>
          <w:p w14:paraId="4D50150C" w14:textId="6BEB4CB3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3" w:type="pct"/>
          </w:tcPr>
          <w:p w14:paraId="14445B82" w14:textId="3953D165" w:rsidR="00721382" w:rsidRPr="009E555A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D773E28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</w:tcPr>
          <w:p w14:paraId="0298334A" w14:textId="6C8B3233" w:rsidR="00721382" w:rsidRPr="009E555A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9" w:type="pct"/>
          </w:tcPr>
          <w:p w14:paraId="23F45E8C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DBF155" w14:textId="4B68C25F" w:rsidR="00721382" w:rsidRPr="009E555A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6" w:type="pct"/>
          </w:tcPr>
          <w:p w14:paraId="40C63DDE" w14:textId="77777777" w:rsidR="00721382" w:rsidRPr="009E555A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404E62" w14:textId="45BDA6B3" w:rsidR="00721382" w:rsidRPr="009E555A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9E555A" w14:paraId="097F5CB3" w14:textId="77777777" w:rsidTr="00426F0D">
        <w:tc>
          <w:tcPr>
            <w:tcW w:w="1960" w:type="pct"/>
          </w:tcPr>
          <w:p w14:paraId="75A504F5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0" w:type="pct"/>
            <w:gridSpan w:val="7"/>
          </w:tcPr>
          <w:p w14:paraId="56BC1BB2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28425D5E" w14:textId="77777777" w:rsidTr="00426F0D">
        <w:tc>
          <w:tcPr>
            <w:tcW w:w="1960" w:type="pct"/>
          </w:tcPr>
          <w:p w14:paraId="7613FB1E" w14:textId="0382F11F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3" w:type="pct"/>
          </w:tcPr>
          <w:p w14:paraId="7795A1A9" w14:textId="77777777" w:rsidR="00721382" w:rsidRPr="009E555A" w:rsidRDefault="00721382" w:rsidP="0072138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8" w:type="pct"/>
          </w:tcPr>
          <w:p w14:paraId="4267C2A9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2" w:type="pct"/>
          </w:tcPr>
          <w:p w14:paraId="21A3A763" w14:textId="77777777" w:rsidR="00721382" w:rsidRPr="009E555A" w:rsidRDefault="00721382" w:rsidP="00721382">
            <w:pPr>
              <w:spacing w:line="240" w:lineRule="auto"/>
              <w:ind w:right="-22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9" w:type="pct"/>
          </w:tcPr>
          <w:p w14:paraId="1E593A36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vAlign w:val="bottom"/>
          </w:tcPr>
          <w:p w14:paraId="601AFAC3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56" w:type="pct"/>
          </w:tcPr>
          <w:p w14:paraId="0613002E" w14:textId="77777777" w:rsidR="00721382" w:rsidRPr="009E555A" w:rsidRDefault="00721382" w:rsidP="00721382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43" w:type="pct"/>
            <w:vAlign w:val="bottom"/>
          </w:tcPr>
          <w:p w14:paraId="21FAA96C" w14:textId="77777777" w:rsidR="00721382" w:rsidRPr="009E555A" w:rsidRDefault="00721382" w:rsidP="00721382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52C48" w:rsidRPr="009E555A" w14:paraId="462FEABC" w14:textId="77777777" w:rsidTr="00426F0D">
        <w:tc>
          <w:tcPr>
            <w:tcW w:w="1960" w:type="pct"/>
          </w:tcPr>
          <w:p w14:paraId="15049D6B" w14:textId="77777777" w:rsidR="00B52C48" w:rsidRPr="009E555A" w:rsidRDefault="00B52C48" w:rsidP="00B52C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3" w:type="pct"/>
            <w:shd w:val="clear" w:color="auto" w:fill="auto"/>
            <w:vAlign w:val="bottom"/>
          </w:tcPr>
          <w:p w14:paraId="6D17C32C" w14:textId="6BE80A69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8" w:type="pct"/>
            <w:shd w:val="clear" w:color="auto" w:fill="auto"/>
          </w:tcPr>
          <w:p w14:paraId="43A75CC1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14:paraId="069E3601" w14:textId="10D509FD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9" w:type="pct"/>
            <w:shd w:val="clear" w:color="auto" w:fill="auto"/>
          </w:tcPr>
          <w:p w14:paraId="7E8A6853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ED13F8D" w14:textId="07D02A78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56" w:type="pct"/>
          </w:tcPr>
          <w:p w14:paraId="5C7FC063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C0490B3" w14:textId="62336973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B52C48" w:rsidRPr="009E555A" w14:paraId="7DF911D6" w14:textId="77777777" w:rsidTr="00426F0D">
        <w:tc>
          <w:tcPr>
            <w:tcW w:w="1960" w:type="pct"/>
          </w:tcPr>
          <w:p w14:paraId="374D019E" w14:textId="77777777" w:rsidR="00B52C48" w:rsidRPr="009E555A" w:rsidRDefault="00B52C48" w:rsidP="00B52C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E3A4" w14:textId="523DAF21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8" w:type="pct"/>
            <w:shd w:val="clear" w:color="auto" w:fill="auto"/>
          </w:tcPr>
          <w:p w14:paraId="6780CADD" w14:textId="77777777" w:rsidR="00B52C48" w:rsidRPr="00A84D63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37AA4" w14:textId="449183BA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49" w:type="pct"/>
            <w:shd w:val="clear" w:color="auto" w:fill="auto"/>
          </w:tcPr>
          <w:p w14:paraId="61B4D72B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748B" w14:textId="06CD2CE1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063</w:t>
            </w:r>
          </w:p>
        </w:tc>
        <w:tc>
          <w:tcPr>
            <w:tcW w:w="156" w:type="pct"/>
          </w:tcPr>
          <w:p w14:paraId="7316F639" w14:textId="77777777" w:rsidR="00B52C48" w:rsidRPr="00A84D63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78"/>
              </w:tabs>
              <w:spacing w:after="0"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52F0E11E" w14:textId="02EBE038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B52C48" w:rsidRPr="009E555A" w14:paraId="529307A1" w14:textId="77777777" w:rsidTr="00426F0D">
        <w:tc>
          <w:tcPr>
            <w:tcW w:w="1960" w:type="pct"/>
          </w:tcPr>
          <w:p w14:paraId="572E4C0E" w14:textId="77777777" w:rsidR="00B52C48" w:rsidRPr="009E555A" w:rsidRDefault="00B52C48" w:rsidP="00B52C4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8A51B" w14:textId="424036BB" w:rsidR="00B52C48" w:rsidRPr="00A84D63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8" w:type="pct"/>
            <w:shd w:val="clear" w:color="auto" w:fill="auto"/>
          </w:tcPr>
          <w:p w14:paraId="0052C57E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F2D99" w14:textId="3F66121D" w:rsidR="00B52C48" w:rsidRPr="00A84D63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9" w:type="pct"/>
            <w:shd w:val="clear" w:color="auto" w:fill="auto"/>
          </w:tcPr>
          <w:p w14:paraId="7E34EA3F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B6CC8" w14:textId="0B9C7E6D" w:rsidR="00B52C48" w:rsidRPr="00A84D63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56" w:type="pct"/>
          </w:tcPr>
          <w:p w14:paraId="04592308" w14:textId="77777777" w:rsidR="00B52C48" w:rsidRPr="00A84D63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18C5F" w14:textId="6BB48AA2" w:rsidR="00B52C48" w:rsidRPr="00A84D63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</w:tr>
    </w:tbl>
    <w:p w14:paraId="48EB79E3" w14:textId="77777777" w:rsidR="009E428C" w:rsidRPr="007223FF" w:rsidRDefault="009E428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2"/>
        <w:gridCol w:w="1173"/>
        <w:gridCol w:w="274"/>
        <w:gridCol w:w="1217"/>
        <w:gridCol w:w="29"/>
        <w:gridCol w:w="237"/>
        <w:gridCol w:w="1173"/>
        <w:gridCol w:w="274"/>
        <w:gridCol w:w="1201"/>
      </w:tblGrid>
      <w:tr w:rsidR="00062B69" w:rsidRPr="009E555A" w14:paraId="0C450DA6" w14:textId="77777777" w:rsidTr="00426F0D">
        <w:trPr>
          <w:tblHeader/>
        </w:trPr>
        <w:tc>
          <w:tcPr>
            <w:tcW w:w="1962" w:type="pct"/>
          </w:tcPr>
          <w:p w14:paraId="6D9893A3" w14:textId="0F43C5D5" w:rsidR="00062B69" w:rsidRPr="009E555A" w:rsidRDefault="00062B69" w:rsidP="00062B6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4"/>
          </w:tcPr>
          <w:p w14:paraId="1164C07D" w14:textId="77777777" w:rsidR="00062B69" w:rsidRPr="009E555A" w:rsidRDefault="00062B69" w:rsidP="00426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1394104" w14:textId="77777777" w:rsidR="00062B69" w:rsidRPr="009E555A" w:rsidRDefault="00062B69" w:rsidP="00062B6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6C802CD6" w14:textId="77777777" w:rsidR="00062B69" w:rsidRPr="009E555A" w:rsidRDefault="00062B69" w:rsidP="00062B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25F4679C" w14:textId="77777777" w:rsidTr="00151C30">
        <w:trPr>
          <w:trHeight w:val="335"/>
          <w:tblHeader/>
        </w:trPr>
        <w:tc>
          <w:tcPr>
            <w:tcW w:w="1962" w:type="pct"/>
          </w:tcPr>
          <w:p w14:paraId="50294F2D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9" w:type="pct"/>
          </w:tcPr>
          <w:p w14:paraId="5BCF6230" w14:textId="4FD77A7E" w:rsidR="00721382" w:rsidRPr="009E555A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3DF6BA6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D5A01FF" w14:textId="2090BEF6" w:rsidR="00721382" w:rsidRPr="009E555A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410B61CA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B3472A" w14:textId="7621380A" w:rsidR="00721382" w:rsidRPr="009E555A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9" w:type="pct"/>
          </w:tcPr>
          <w:p w14:paraId="34BE0CB8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9FACF6C" w14:textId="0882223F" w:rsidR="00721382" w:rsidRPr="009E555A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6BC" w:rsidRPr="009E555A" w14:paraId="79F30DA1" w14:textId="77777777" w:rsidTr="00151C30">
        <w:trPr>
          <w:trHeight w:val="335"/>
          <w:tblHeader/>
        </w:trPr>
        <w:tc>
          <w:tcPr>
            <w:tcW w:w="1962" w:type="pct"/>
          </w:tcPr>
          <w:p w14:paraId="2C378B70" w14:textId="398B7EEB" w:rsidR="003B36BC" w:rsidRPr="009E555A" w:rsidRDefault="003B36BC" w:rsidP="003B36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14:paraId="69ED1144" w14:textId="3F1B1731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6BC45C7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3FCDC899" w14:textId="2488B232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gridSpan w:val="2"/>
          </w:tcPr>
          <w:p w14:paraId="54955F3C" w14:textId="77777777" w:rsidR="003B36BC" w:rsidRPr="009E555A" w:rsidRDefault="003B36BC" w:rsidP="003B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1736FD8" w14:textId="59D8103D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9" w:type="pct"/>
          </w:tcPr>
          <w:p w14:paraId="44966C4A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9C51CE9" w14:textId="37FB5C17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9E555A" w14:paraId="0CF98CD9" w14:textId="77777777" w:rsidTr="00426F0D">
        <w:trPr>
          <w:tblHeader/>
        </w:trPr>
        <w:tc>
          <w:tcPr>
            <w:tcW w:w="1962" w:type="pct"/>
          </w:tcPr>
          <w:p w14:paraId="7C5EC468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38" w:type="pct"/>
            <w:gridSpan w:val="8"/>
          </w:tcPr>
          <w:p w14:paraId="5AA1D1C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41836898" w14:textId="77777777" w:rsidTr="00151C30">
        <w:tc>
          <w:tcPr>
            <w:tcW w:w="1962" w:type="pct"/>
          </w:tcPr>
          <w:p w14:paraId="5C9D143B" w14:textId="7777777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111E0C81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D26803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</w:tcPr>
          <w:p w14:paraId="4AED08F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27CD4D4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9FD833D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5DA073CF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6F87A2F4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40197" w:rsidRPr="009E555A" w14:paraId="689CAFD4" w14:textId="77777777" w:rsidTr="00151C30">
        <w:tc>
          <w:tcPr>
            <w:tcW w:w="1962" w:type="pct"/>
            <w:shd w:val="clear" w:color="auto" w:fill="auto"/>
          </w:tcPr>
          <w:p w14:paraId="69507618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9" w:type="pct"/>
            <w:shd w:val="clear" w:color="auto" w:fill="auto"/>
          </w:tcPr>
          <w:p w14:paraId="4ECF5F9E" w14:textId="03BB801F" w:rsidR="00F40197" w:rsidRPr="009E555A" w:rsidRDefault="00B52C48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049415A1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00E842D" w14:textId="31798E23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07F17F27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shd w:val="clear" w:color="auto" w:fill="auto"/>
          </w:tcPr>
          <w:p w14:paraId="56A7B59C" w14:textId="5B658037" w:rsidR="00F40197" w:rsidRPr="009E555A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17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49" w:type="pct"/>
            <w:shd w:val="clear" w:color="auto" w:fill="auto"/>
          </w:tcPr>
          <w:p w14:paraId="7AEF1595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411BF542" w14:textId="4548E6C5" w:rsidR="00F40197" w:rsidRPr="00D533B8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14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F40197" w:rsidRPr="007223FF" w14:paraId="28F6D9A5" w14:textId="77777777" w:rsidTr="00151C30">
        <w:tc>
          <w:tcPr>
            <w:tcW w:w="1962" w:type="pct"/>
          </w:tcPr>
          <w:p w14:paraId="5E124376" w14:textId="77777777" w:rsidR="00F40197" w:rsidRPr="007223FF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7DB2F1D6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54F49521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4609EC87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5C3D335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448A5BC4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AEF3AEF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6B4964E" w14:textId="77777777" w:rsidR="00F40197" w:rsidRPr="007223FF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9E555A" w14:paraId="6D5C9606" w14:textId="77777777" w:rsidTr="00151C30">
        <w:tc>
          <w:tcPr>
            <w:tcW w:w="1962" w:type="pct"/>
          </w:tcPr>
          <w:p w14:paraId="21086855" w14:textId="77777777" w:rsidR="00F40197" w:rsidRPr="009E555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9" w:type="pct"/>
            <w:shd w:val="clear" w:color="auto" w:fill="auto"/>
          </w:tcPr>
          <w:p w14:paraId="5A97531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14:paraId="7A5BFE8F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41A64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14:paraId="0F9545EB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CA8047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04C016A3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583110C1" w14:textId="77777777" w:rsidR="00F40197" w:rsidRPr="00F76849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C48" w:rsidRPr="009E555A" w14:paraId="38C9A5F5" w14:textId="77777777" w:rsidTr="00151C30">
        <w:tc>
          <w:tcPr>
            <w:tcW w:w="1962" w:type="pct"/>
          </w:tcPr>
          <w:p w14:paraId="13F46330" w14:textId="77777777" w:rsidR="00B52C48" w:rsidRPr="009E555A" w:rsidRDefault="00B52C48" w:rsidP="00B52C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ิษัท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D75CE8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9" w:type="pct"/>
            <w:shd w:val="clear" w:color="auto" w:fill="auto"/>
          </w:tcPr>
          <w:p w14:paraId="218DD76B" w14:textId="1879DFDE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9" w:type="pct"/>
            <w:shd w:val="clear" w:color="auto" w:fill="auto"/>
          </w:tcPr>
          <w:p w14:paraId="598DF970" w14:textId="77777777" w:rsidR="00B52C48" w:rsidRPr="009E555A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shd w:val="clear" w:color="auto" w:fill="auto"/>
          </w:tcPr>
          <w:p w14:paraId="36A72829" w14:textId="23FEFAB6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68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45BC8B01" w14:textId="77777777" w:rsidR="00B52C48" w:rsidRPr="009E555A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D2D8498" w14:textId="7231F78E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149" w:type="pct"/>
          </w:tcPr>
          <w:p w14:paraId="0644B641" w14:textId="77777777" w:rsidR="00B52C48" w:rsidRPr="009E555A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51098FC" w14:textId="4D23E83A" w:rsidR="00B52C48" w:rsidRPr="007323D0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68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B52C48" w:rsidRPr="009E555A" w14:paraId="65F0B405" w14:textId="77777777" w:rsidTr="00151C30">
        <w:tc>
          <w:tcPr>
            <w:tcW w:w="1962" w:type="pct"/>
          </w:tcPr>
          <w:p w14:paraId="2AF07A80" w14:textId="77777777" w:rsidR="00B52C48" w:rsidRPr="009E555A" w:rsidRDefault="00B52C48" w:rsidP="00B52C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859D0" w14:textId="50E97B74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401</w:t>
            </w:r>
          </w:p>
        </w:tc>
        <w:tc>
          <w:tcPr>
            <w:tcW w:w="149" w:type="pct"/>
            <w:shd w:val="clear" w:color="auto" w:fill="auto"/>
          </w:tcPr>
          <w:p w14:paraId="7DBA6E2E" w14:textId="77777777" w:rsidR="00B52C48" w:rsidRPr="009E555A" w:rsidRDefault="00B52C48" w:rsidP="00B52C4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1D0F2" w14:textId="5AD6E742" w:rsidR="00B52C48" w:rsidRPr="009E403E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5" w:type="pct"/>
            <w:gridSpan w:val="2"/>
            <w:shd w:val="clear" w:color="auto" w:fill="auto"/>
          </w:tcPr>
          <w:p w14:paraId="5059C607" w14:textId="77777777" w:rsidR="00B52C48" w:rsidRPr="009E403E" w:rsidRDefault="00B52C48" w:rsidP="00B52C4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0EECF6" w14:textId="2758A4E0" w:rsidR="00B52C48" w:rsidRPr="009E403E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49" w:type="pct"/>
          </w:tcPr>
          <w:p w14:paraId="1AA55ADB" w14:textId="77777777" w:rsidR="00B52C48" w:rsidRPr="009E403E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549B53F5" w14:textId="654F59FE" w:rsidR="00B52C48" w:rsidRPr="009E403E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</w:p>
        </w:tc>
      </w:tr>
    </w:tbl>
    <w:p w14:paraId="040E0D93" w14:textId="23370BF5" w:rsidR="009E403E" w:rsidRPr="00D773ED" w:rsidRDefault="009E40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9"/>
        <w:gridCol w:w="1170"/>
        <w:gridCol w:w="273"/>
        <w:gridCol w:w="1217"/>
        <w:gridCol w:w="273"/>
        <w:gridCol w:w="1169"/>
        <w:gridCol w:w="273"/>
        <w:gridCol w:w="1211"/>
      </w:tblGrid>
      <w:tr w:rsidR="00C22191" w:rsidRPr="009E555A" w14:paraId="573CACC2" w14:textId="77777777" w:rsidTr="0069707C">
        <w:trPr>
          <w:tblHeader/>
        </w:trPr>
        <w:tc>
          <w:tcPr>
            <w:tcW w:w="1989" w:type="pct"/>
          </w:tcPr>
          <w:p w14:paraId="01B0450C" w14:textId="30B56886" w:rsidR="00C22191" w:rsidRPr="009E555A" w:rsidRDefault="00C22191" w:rsidP="00FF7AB9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4" w:type="pct"/>
            <w:gridSpan w:val="3"/>
          </w:tcPr>
          <w:p w14:paraId="6255987A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8C7663B" w14:textId="77777777" w:rsidR="00C22191" w:rsidRPr="009E555A" w:rsidRDefault="00C22191" w:rsidP="00FF7AB9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64A98ABF" w14:textId="77777777" w:rsidR="00C22191" w:rsidRPr="009E555A" w:rsidRDefault="00C22191" w:rsidP="00FF7AB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9E555A" w14:paraId="0AC7773F" w14:textId="77777777" w:rsidTr="0041295B">
        <w:trPr>
          <w:trHeight w:val="335"/>
          <w:tblHeader/>
        </w:trPr>
        <w:tc>
          <w:tcPr>
            <w:tcW w:w="1989" w:type="pct"/>
          </w:tcPr>
          <w:p w14:paraId="4DBC737B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" w:type="pct"/>
          </w:tcPr>
          <w:p w14:paraId="51A709D4" w14:textId="1D657E6C" w:rsidR="00721382" w:rsidRPr="009E555A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1030E32F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883B65" w14:textId="0D1125BB" w:rsidR="00721382" w:rsidRPr="009E555A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0B5B69D0" w14:textId="77777777" w:rsidR="00721382" w:rsidRPr="009E555A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CF6F50D" w14:textId="447A8DAF" w:rsidR="00721382" w:rsidRPr="009E555A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14:paraId="3923DF2C" w14:textId="77777777" w:rsidR="00721382" w:rsidRPr="009E555A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0356098" w14:textId="0B87CFD9" w:rsidR="00721382" w:rsidRPr="009E555A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B36BC" w:rsidRPr="009E555A" w14:paraId="3A949EB9" w14:textId="77777777" w:rsidTr="0041295B">
        <w:trPr>
          <w:trHeight w:val="335"/>
          <w:tblHeader/>
        </w:trPr>
        <w:tc>
          <w:tcPr>
            <w:tcW w:w="1989" w:type="pct"/>
          </w:tcPr>
          <w:p w14:paraId="21365F11" w14:textId="73E2ECA9" w:rsidR="003B36BC" w:rsidRPr="009E555A" w:rsidRDefault="003B36BC" w:rsidP="003B36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>
              <w:br w:type="page"/>
            </w:r>
            <w:r>
              <w:br w:type="page"/>
            </w: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62A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9E5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</w:tcPr>
          <w:p w14:paraId="3DE9C4FA" w14:textId="220F5CBB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C366E55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F337F9B" w14:textId="422FE714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55B33726" w14:textId="77777777" w:rsidR="003B36BC" w:rsidRPr="009E555A" w:rsidRDefault="003B36BC" w:rsidP="003B36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577E7A" w14:textId="7667060A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29BE7B5" w14:textId="77777777" w:rsidR="003B36BC" w:rsidRPr="009E555A" w:rsidRDefault="003B36BC" w:rsidP="003B36BC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214FF58" w14:textId="1701580A" w:rsidR="003B36BC" w:rsidRPr="009E555A" w:rsidRDefault="00BC1EED" w:rsidP="003B36BC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9E555A" w14:paraId="58A86D99" w14:textId="77777777" w:rsidTr="0069707C">
        <w:trPr>
          <w:tblHeader/>
        </w:trPr>
        <w:tc>
          <w:tcPr>
            <w:tcW w:w="1989" w:type="pct"/>
          </w:tcPr>
          <w:p w14:paraId="7299EB2E" w14:textId="77777777" w:rsidR="00721382" w:rsidRPr="009E555A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11" w:type="pct"/>
            <w:gridSpan w:val="7"/>
          </w:tcPr>
          <w:p w14:paraId="15E04AF6" w14:textId="77777777" w:rsidR="00721382" w:rsidRPr="009E555A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9E555A" w14:paraId="57BCBEDD" w14:textId="77777777" w:rsidTr="0041295B">
        <w:tc>
          <w:tcPr>
            <w:tcW w:w="1989" w:type="pct"/>
          </w:tcPr>
          <w:p w14:paraId="50816331" w14:textId="68868007" w:rsidR="00721382" w:rsidRPr="009E555A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0EC73C20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5A4BA1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7F141535" w14:textId="77777777" w:rsidR="00721382" w:rsidRPr="009E555A" w:rsidRDefault="00721382" w:rsidP="00F40197">
            <w:pPr>
              <w:tabs>
                <w:tab w:val="decimal" w:pos="873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7E9B86" w14:textId="77777777" w:rsidR="00721382" w:rsidRPr="009E555A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213487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E8F883" w14:textId="77777777" w:rsidR="00721382" w:rsidRPr="009E555A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C92686C" w14:textId="77777777" w:rsidR="00721382" w:rsidRPr="009E555A" w:rsidRDefault="00721382" w:rsidP="0072138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40197" w:rsidRPr="009E555A" w14:paraId="130B1BBE" w14:textId="77777777" w:rsidTr="0041295B">
        <w:tc>
          <w:tcPr>
            <w:tcW w:w="1989" w:type="pct"/>
            <w:shd w:val="clear" w:color="auto" w:fill="auto"/>
          </w:tcPr>
          <w:p w14:paraId="7EF316FF" w14:textId="622966D3" w:rsidR="00F40197" w:rsidRPr="009E555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31" w:type="pct"/>
            <w:shd w:val="clear" w:color="auto" w:fill="auto"/>
          </w:tcPr>
          <w:p w14:paraId="4EC6385C" w14:textId="102158E7" w:rsidR="00F40197" w:rsidRPr="009E555A" w:rsidRDefault="00B52C48" w:rsidP="00F401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6D07DA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2D2F548" w14:textId="537EB772" w:rsidR="00F40197" w:rsidRPr="009E555A" w:rsidRDefault="00F40197" w:rsidP="00F4019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18C91C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0" w:type="pct"/>
            <w:shd w:val="clear" w:color="auto" w:fill="auto"/>
          </w:tcPr>
          <w:p w14:paraId="1BE81DFA" w14:textId="748F58C1" w:rsidR="00F40197" w:rsidRPr="009E555A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  <w:shd w:val="clear" w:color="auto" w:fill="auto"/>
          </w:tcPr>
          <w:p w14:paraId="32D2BB64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shd w:val="clear" w:color="auto" w:fill="auto"/>
          </w:tcPr>
          <w:p w14:paraId="596BAE50" w14:textId="539D81B2" w:rsidR="00F40197" w:rsidRPr="00D533B8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F40197" w:rsidRPr="007223FF" w14:paraId="705FAF57" w14:textId="77777777" w:rsidTr="0041295B">
        <w:tc>
          <w:tcPr>
            <w:tcW w:w="1989" w:type="pct"/>
          </w:tcPr>
          <w:p w14:paraId="2C33F1FC" w14:textId="7D15431F" w:rsidR="007223FF" w:rsidRPr="00D773ED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FD71F98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AE3FC42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7515B59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72A4A57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C729962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734421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080985D3" w14:textId="77777777" w:rsidR="00F40197" w:rsidRPr="00D773ED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7223FF" w:rsidRPr="0087759A" w14:paraId="2CDC05AE" w14:textId="77777777" w:rsidTr="0041295B">
        <w:tc>
          <w:tcPr>
            <w:tcW w:w="1989" w:type="pct"/>
          </w:tcPr>
          <w:p w14:paraId="4F82471E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53EF25E9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88E3796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2F7241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E30AC2B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C49ECB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0A6B44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9C1DA2E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F8B29A1" w14:textId="77777777" w:rsidTr="0041295B">
        <w:tc>
          <w:tcPr>
            <w:tcW w:w="1989" w:type="pct"/>
          </w:tcPr>
          <w:p w14:paraId="0FD2BE6E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2E029C0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CAE6F8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1AF9AADF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71CE727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DCC19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FAE85C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41B107F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FD624B2" w14:textId="77777777" w:rsidTr="0041295B">
        <w:tc>
          <w:tcPr>
            <w:tcW w:w="1989" w:type="pct"/>
          </w:tcPr>
          <w:p w14:paraId="58C8E758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2E5FFD5A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3872C21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3B4BDEF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7E772C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52A5CC2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3567F9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1CE2B212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23FF" w:rsidRPr="0087759A" w14:paraId="334AF9D8" w14:textId="77777777" w:rsidTr="0041295B">
        <w:tc>
          <w:tcPr>
            <w:tcW w:w="1989" w:type="pct"/>
          </w:tcPr>
          <w:p w14:paraId="154A976F" w14:textId="77777777" w:rsidR="007223FF" w:rsidRPr="00D533B8" w:rsidRDefault="007223FF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69A03DD6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37123A4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6712FCE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F43DAE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931034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72883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B9F725" w14:textId="77777777" w:rsidR="007223FF" w:rsidRPr="0087759A" w:rsidRDefault="007223FF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87759A" w14:paraId="34ED930C" w14:textId="77777777" w:rsidTr="0041295B">
        <w:tc>
          <w:tcPr>
            <w:tcW w:w="1989" w:type="pct"/>
          </w:tcPr>
          <w:p w14:paraId="5ACDB19C" w14:textId="1FC2EC58" w:rsidR="00F40197" w:rsidRPr="0087759A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631" w:type="pct"/>
            <w:shd w:val="clear" w:color="auto" w:fill="auto"/>
          </w:tcPr>
          <w:p w14:paraId="2023886A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E34FCB7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1CFA06B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49FB98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245BE12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99C028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D6DB60B" w14:textId="77777777" w:rsidR="00F40197" w:rsidRPr="0087759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4478" w:rsidRPr="0087759A" w14:paraId="45831230" w14:textId="77777777" w:rsidTr="0041295B">
        <w:tc>
          <w:tcPr>
            <w:tcW w:w="1989" w:type="pct"/>
          </w:tcPr>
          <w:p w14:paraId="192EFF0A" w14:textId="2090DF78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D533B8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D533B8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31" w:type="pct"/>
            <w:shd w:val="clear" w:color="auto" w:fill="auto"/>
            <w:vAlign w:val="bottom"/>
          </w:tcPr>
          <w:p w14:paraId="3AFAE7A4" w14:textId="32055301" w:rsidR="00C24478" w:rsidRPr="0087759A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47" w:type="pct"/>
            <w:shd w:val="clear" w:color="auto" w:fill="auto"/>
          </w:tcPr>
          <w:p w14:paraId="46956395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  <w:vAlign w:val="bottom"/>
          </w:tcPr>
          <w:p w14:paraId="6C1A1F45" w14:textId="7C1A97AE" w:rsidR="00C24478" w:rsidRPr="0087759A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627</w:t>
            </w:r>
          </w:p>
        </w:tc>
        <w:tc>
          <w:tcPr>
            <w:tcW w:w="147" w:type="pct"/>
            <w:shd w:val="clear" w:color="auto" w:fill="auto"/>
          </w:tcPr>
          <w:p w14:paraId="412E9998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3C73C0E" w14:textId="14679321" w:rsidR="00C24478" w:rsidRPr="0087759A" w:rsidRDefault="00B52C4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D57A4C6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  <w:vAlign w:val="bottom"/>
          </w:tcPr>
          <w:p w14:paraId="265928E8" w14:textId="20B5A5C0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5CFCE35A" w14:textId="77777777" w:rsidTr="0041295B">
        <w:tc>
          <w:tcPr>
            <w:tcW w:w="1989" w:type="pct"/>
          </w:tcPr>
          <w:p w14:paraId="505DA755" w14:textId="6C03FD87" w:rsidR="00C24478" w:rsidRPr="0087759A" w:rsidRDefault="00C24478" w:rsidP="00C2447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บริษัท โตโยกซ์ เทรดดิ้ง (ไทยแลนด์) จำกัด</w:t>
            </w:r>
          </w:p>
        </w:tc>
        <w:tc>
          <w:tcPr>
            <w:tcW w:w="631" w:type="pct"/>
            <w:shd w:val="clear" w:color="auto" w:fill="auto"/>
          </w:tcPr>
          <w:p w14:paraId="33E9574C" w14:textId="7A6E93A9" w:rsidR="00C24478" w:rsidRPr="006341A1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  <w:shd w:val="clear" w:color="auto" w:fill="auto"/>
          </w:tcPr>
          <w:p w14:paraId="19C6DC46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CFD1EDA" w14:textId="30A430EC" w:rsidR="00C24478" w:rsidRPr="0087759A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15957E98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3264830" w14:textId="58DD6A18" w:rsidR="00C24478" w:rsidRPr="00BD4759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47" w:type="pct"/>
          </w:tcPr>
          <w:p w14:paraId="0EAC3168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7EF01FB2" w14:textId="7C513599" w:rsidR="00C24478" w:rsidRPr="0087759A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B52C48" w:rsidRPr="0087759A" w14:paraId="7D9CE291" w14:textId="77777777" w:rsidTr="0041295B">
        <w:tc>
          <w:tcPr>
            <w:tcW w:w="1989" w:type="pct"/>
          </w:tcPr>
          <w:p w14:paraId="36838E39" w14:textId="14596A61" w:rsidR="00B52C48" w:rsidRPr="00D533B8" w:rsidRDefault="00B52C48" w:rsidP="00C2447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โฮ</w:t>
            </w:r>
            <w:r w:rsidR="002A230A"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เซ็นเตอร์ จำกัด</w:t>
            </w:r>
          </w:p>
        </w:tc>
        <w:tc>
          <w:tcPr>
            <w:tcW w:w="631" w:type="pct"/>
            <w:shd w:val="clear" w:color="auto" w:fill="auto"/>
          </w:tcPr>
          <w:p w14:paraId="6FF403FC" w14:textId="17F3EC29" w:rsidR="00B52C48" w:rsidRPr="006341A1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58</w:t>
            </w:r>
          </w:p>
        </w:tc>
        <w:tc>
          <w:tcPr>
            <w:tcW w:w="147" w:type="pct"/>
            <w:shd w:val="clear" w:color="auto" w:fill="auto"/>
          </w:tcPr>
          <w:p w14:paraId="7F49CE3C" w14:textId="77777777" w:rsidR="00B52C48" w:rsidRPr="0087759A" w:rsidRDefault="00B52C4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D79BF05" w14:textId="0DF777ED" w:rsidR="00B52C48" w:rsidRPr="00330F62" w:rsidRDefault="00FF4A1C" w:rsidP="00FF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2A1F9F5" w14:textId="77777777" w:rsidR="00B52C48" w:rsidRPr="0087759A" w:rsidRDefault="00B52C4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2AFF0F5C" w14:textId="3481B529" w:rsidR="00B52C48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15FD10B8" w14:textId="77777777" w:rsidR="00B52C48" w:rsidRPr="0087759A" w:rsidRDefault="00B52C4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28772395" w14:textId="6AF08951" w:rsidR="00B52C48" w:rsidRPr="00330F62" w:rsidRDefault="00FF4A1C" w:rsidP="00FF4A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42D19E22" w14:textId="77777777" w:rsidTr="0041295B">
        <w:tc>
          <w:tcPr>
            <w:tcW w:w="1989" w:type="pct"/>
          </w:tcPr>
          <w:p w14:paraId="661ED887" w14:textId="3D045890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31" w:type="pct"/>
            <w:shd w:val="clear" w:color="auto" w:fill="auto"/>
          </w:tcPr>
          <w:p w14:paraId="4865A2FC" w14:textId="6EFB0592" w:rsidR="00C24478" w:rsidRPr="0087759A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  <w:shd w:val="clear" w:color="auto" w:fill="auto"/>
          </w:tcPr>
          <w:p w14:paraId="7E2A859E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shd w:val="clear" w:color="auto" w:fill="auto"/>
          </w:tcPr>
          <w:p w14:paraId="40550A11" w14:textId="471F24CB" w:rsidR="00C24478" w:rsidRPr="0087759A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  <w:shd w:val="clear" w:color="auto" w:fill="auto"/>
          </w:tcPr>
          <w:p w14:paraId="196FF7D5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shd w:val="clear" w:color="auto" w:fill="auto"/>
          </w:tcPr>
          <w:p w14:paraId="77836F0E" w14:textId="2CD95845" w:rsidR="00C24478" w:rsidRPr="00BD4759" w:rsidRDefault="00B52C4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4873A3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</w:tcPr>
          <w:p w14:paraId="5E88D7F4" w14:textId="2D43B9D3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6E6F6C7D" w14:textId="77777777" w:rsidTr="0041295B">
        <w:tc>
          <w:tcPr>
            <w:tcW w:w="1989" w:type="pct"/>
          </w:tcPr>
          <w:p w14:paraId="7EAC46CE" w14:textId="59F8E471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759A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32253F7A" w14:textId="0E3F59D2" w:rsidR="00C24478" w:rsidRPr="00DB7039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47" w:type="pct"/>
            <w:shd w:val="clear" w:color="auto" w:fill="auto"/>
          </w:tcPr>
          <w:p w14:paraId="5A0101DC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73B14D41" w14:textId="15AAF1FB" w:rsidR="00C24478" w:rsidRPr="00A84D63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47" w:type="pct"/>
            <w:shd w:val="clear" w:color="auto" w:fill="auto"/>
          </w:tcPr>
          <w:p w14:paraId="73EDABE0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7FE7948D" w14:textId="291C12CE" w:rsidR="00C24478" w:rsidRPr="00A84D63" w:rsidRDefault="00B52C4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23ADFE1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57ABA1EA" w14:textId="59D9FA02" w:rsidR="00C24478" w:rsidRPr="009E403E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4478" w:rsidRPr="0087759A" w14:paraId="755A3281" w14:textId="77777777" w:rsidTr="0041295B">
        <w:tc>
          <w:tcPr>
            <w:tcW w:w="1989" w:type="pct"/>
          </w:tcPr>
          <w:p w14:paraId="391297CD" w14:textId="61979F9F" w:rsidR="00C24478" w:rsidRPr="0087759A" w:rsidRDefault="00C24478" w:rsidP="00C24478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5667EB" w14:textId="62AB00A7" w:rsidR="00C24478" w:rsidRPr="00A84D63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042</w:t>
            </w:r>
          </w:p>
        </w:tc>
        <w:tc>
          <w:tcPr>
            <w:tcW w:w="147" w:type="pct"/>
            <w:shd w:val="clear" w:color="auto" w:fill="auto"/>
          </w:tcPr>
          <w:p w14:paraId="22DD710C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6A890" w14:textId="000C0F3A" w:rsidR="00C24478" w:rsidRPr="00D533B8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3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147" w:type="pct"/>
            <w:shd w:val="clear" w:color="auto" w:fill="auto"/>
          </w:tcPr>
          <w:p w14:paraId="45BD4F90" w14:textId="77777777" w:rsidR="00C24478" w:rsidRPr="0087759A" w:rsidRDefault="00C24478" w:rsidP="00C2447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A22A72" w14:textId="116037E0" w:rsidR="00C24478" w:rsidRPr="002D6FDC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147" w:type="pct"/>
          </w:tcPr>
          <w:p w14:paraId="0A4316CF" w14:textId="77777777" w:rsidR="00C24478" w:rsidRPr="0087759A" w:rsidRDefault="00C24478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EA9F0" w14:textId="5CD6131C" w:rsidR="00C24478" w:rsidRPr="00D533B8" w:rsidRDefault="00BC1EED" w:rsidP="00C24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</w:p>
        </w:tc>
      </w:tr>
    </w:tbl>
    <w:p w14:paraId="43A1F97C" w14:textId="014A4580" w:rsidR="00DB1915" w:rsidRPr="002A230A" w:rsidRDefault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3"/>
        <w:gridCol w:w="274"/>
        <w:gridCol w:w="1218"/>
        <w:gridCol w:w="279"/>
        <w:gridCol w:w="1174"/>
        <w:gridCol w:w="274"/>
        <w:gridCol w:w="1197"/>
      </w:tblGrid>
      <w:tr w:rsidR="00F40197" w:rsidRPr="009E555A" w14:paraId="359199C3" w14:textId="77777777" w:rsidTr="005826F4">
        <w:trPr>
          <w:trHeight w:val="335"/>
          <w:tblHeader/>
        </w:trPr>
        <w:tc>
          <w:tcPr>
            <w:tcW w:w="3690" w:type="dxa"/>
          </w:tcPr>
          <w:p w14:paraId="6424D880" w14:textId="77777777" w:rsidR="00F40197" w:rsidRPr="009E555A" w:rsidRDefault="00F40197" w:rsidP="005826F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65" w:type="dxa"/>
            <w:gridSpan w:val="3"/>
          </w:tcPr>
          <w:p w14:paraId="749281FC" w14:textId="77777777" w:rsidR="00F40197" w:rsidRPr="00423998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391986F" w14:textId="77777777" w:rsidR="00F40197" w:rsidRPr="009E555A" w:rsidRDefault="00F40197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</w:tcPr>
          <w:p w14:paraId="7391A5C6" w14:textId="77777777" w:rsidR="00F40197" w:rsidRPr="00423998" w:rsidRDefault="00F40197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0197" w:rsidRPr="009E555A" w14:paraId="5A91187A" w14:textId="77777777" w:rsidTr="005826F4">
        <w:trPr>
          <w:trHeight w:val="335"/>
          <w:tblHeader/>
        </w:trPr>
        <w:tc>
          <w:tcPr>
            <w:tcW w:w="3690" w:type="dxa"/>
          </w:tcPr>
          <w:p w14:paraId="2DC498FF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3" w:type="dxa"/>
          </w:tcPr>
          <w:p w14:paraId="6A2E293A" w14:textId="5E816466" w:rsidR="00F40197" w:rsidRPr="009E555A" w:rsidRDefault="00BC1EED" w:rsidP="00F4019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07F097ED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34010A42" w14:textId="1087D0DE" w:rsidR="00F40197" w:rsidRPr="009E555A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F4019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9" w:type="dxa"/>
          </w:tcPr>
          <w:p w14:paraId="26F3516E" w14:textId="77777777" w:rsidR="00F40197" w:rsidRPr="009E555A" w:rsidRDefault="00F40197" w:rsidP="00F4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5F87BF6D" w14:textId="77FBBF91" w:rsidR="00F40197" w:rsidRPr="009E555A" w:rsidRDefault="00BC1EED" w:rsidP="00F40197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75C7A9F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D03BC1" w14:textId="3FCF2261" w:rsidR="00F40197" w:rsidRPr="009E555A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F40197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40197" w:rsidRPr="009E555A" w14:paraId="35AE8B29" w14:textId="77777777" w:rsidTr="005826F4">
        <w:trPr>
          <w:trHeight w:val="335"/>
          <w:tblHeader/>
        </w:trPr>
        <w:tc>
          <w:tcPr>
            <w:tcW w:w="3690" w:type="dxa"/>
          </w:tcPr>
          <w:p w14:paraId="0B64F776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3" w:type="dxa"/>
          </w:tcPr>
          <w:p w14:paraId="3B761600" w14:textId="6FBC9E93" w:rsidR="00F40197" w:rsidRPr="009E555A" w:rsidRDefault="00BC1EED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3C36D751" w14:textId="77777777" w:rsidR="00F40197" w:rsidRPr="009E555A" w:rsidRDefault="00F40197" w:rsidP="00F401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</w:tcPr>
          <w:p w14:paraId="1EEF05AF" w14:textId="0788E65A" w:rsidR="00F40197" w:rsidRPr="009E555A" w:rsidRDefault="00BC1EED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9" w:type="dxa"/>
          </w:tcPr>
          <w:p w14:paraId="52B9DA72" w14:textId="77777777" w:rsidR="00F40197" w:rsidRPr="009E555A" w:rsidRDefault="00F40197" w:rsidP="00F401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EFE3961" w14:textId="6E68BF7D" w:rsidR="00F40197" w:rsidRPr="009E555A" w:rsidRDefault="00BC1EED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4" w:type="dxa"/>
          </w:tcPr>
          <w:p w14:paraId="39EC22A5" w14:textId="77777777" w:rsidR="00F40197" w:rsidRPr="009E555A" w:rsidRDefault="00F40197" w:rsidP="00F4019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2F9D6B4" w14:textId="2F277BF5" w:rsidR="00F40197" w:rsidRPr="009E555A" w:rsidRDefault="00BC1EED" w:rsidP="00F4019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40197" w:rsidRPr="009E555A" w14:paraId="3087C954" w14:textId="77777777" w:rsidTr="005826F4">
        <w:trPr>
          <w:tblHeader/>
        </w:trPr>
        <w:tc>
          <w:tcPr>
            <w:tcW w:w="3690" w:type="dxa"/>
          </w:tcPr>
          <w:p w14:paraId="041D8096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9" w:type="dxa"/>
            <w:gridSpan w:val="7"/>
          </w:tcPr>
          <w:p w14:paraId="7ADAA20D" w14:textId="77777777" w:rsidR="00F40197" w:rsidRPr="009E555A" w:rsidRDefault="00F40197" w:rsidP="00F40197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197" w:rsidRPr="008E6E1A" w14:paraId="17C26579" w14:textId="77777777" w:rsidTr="005826F4">
        <w:tc>
          <w:tcPr>
            <w:tcW w:w="3690" w:type="dxa"/>
          </w:tcPr>
          <w:p w14:paraId="6443780D" w14:textId="77777777" w:rsidR="00F40197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82D4B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3" w:type="dxa"/>
            <w:shd w:val="clear" w:color="auto" w:fill="auto"/>
          </w:tcPr>
          <w:p w14:paraId="0B617114" w14:textId="414F7BC4" w:rsidR="00F40197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276</w:t>
            </w:r>
          </w:p>
        </w:tc>
        <w:tc>
          <w:tcPr>
            <w:tcW w:w="274" w:type="dxa"/>
            <w:shd w:val="clear" w:color="auto" w:fill="auto"/>
          </w:tcPr>
          <w:p w14:paraId="343BC463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8" w:type="dxa"/>
            <w:shd w:val="clear" w:color="auto" w:fill="auto"/>
          </w:tcPr>
          <w:p w14:paraId="73E9E5AD" w14:textId="68597AF8" w:rsidR="00F40197" w:rsidRPr="0043315A" w:rsidRDefault="00BC1EED" w:rsidP="00F40197">
            <w:pPr>
              <w:tabs>
                <w:tab w:val="clear" w:pos="907"/>
                <w:tab w:val="left" w:pos="872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41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79" w:type="dxa"/>
            <w:shd w:val="clear" w:color="auto" w:fill="auto"/>
          </w:tcPr>
          <w:p w14:paraId="6F1D0446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739D6F5" w14:textId="07F65D4A" w:rsidR="00F40197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29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74" w:type="dxa"/>
          </w:tcPr>
          <w:p w14:paraId="10F853A4" w14:textId="77777777" w:rsidR="00F40197" w:rsidRPr="009E555A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1AD7DDE" w14:textId="71000B5E" w:rsidR="00F40197" w:rsidRPr="0043315A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34</w:t>
            </w:r>
            <w:r w:rsidR="00F40197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F40197" w:rsidRPr="009E555A" w14:paraId="7FCC3C71" w14:textId="77777777" w:rsidTr="005826F4">
        <w:tc>
          <w:tcPr>
            <w:tcW w:w="3690" w:type="dxa"/>
          </w:tcPr>
          <w:p w14:paraId="17BB92CC" w14:textId="77777777" w:rsidR="00F40197" w:rsidRPr="009E555A" w:rsidRDefault="00F40197" w:rsidP="00F4019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B6CA9" w14:textId="36211F01" w:rsidR="00F40197" w:rsidRPr="009E555A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74" w:type="dxa"/>
            <w:shd w:val="clear" w:color="auto" w:fill="auto"/>
          </w:tcPr>
          <w:p w14:paraId="75844CFC" w14:textId="77777777" w:rsidR="00F40197" w:rsidRPr="009E555A" w:rsidRDefault="00F40197" w:rsidP="00F401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A4539" w14:textId="6BB99957" w:rsidR="00F40197" w:rsidRPr="00382D4B" w:rsidRDefault="00BC1EED" w:rsidP="00F40197">
            <w:pPr>
              <w:spacing w:line="240" w:lineRule="auto"/>
              <w:ind w:right="1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F40197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9" w:type="dxa"/>
            <w:shd w:val="clear" w:color="auto" w:fill="auto"/>
          </w:tcPr>
          <w:p w14:paraId="268E8848" w14:textId="77777777" w:rsidR="00F40197" w:rsidRPr="009E403E" w:rsidRDefault="00F40197" w:rsidP="00F4019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EED46" w14:textId="7FC1EE60" w:rsidR="00F40197" w:rsidRPr="009E403E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4" w:type="dxa"/>
          </w:tcPr>
          <w:p w14:paraId="68B17C54" w14:textId="77777777" w:rsidR="00F40197" w:rsidRPr="009E403E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BFBA3EA" w14:textId="127FDEB5" w:rsidR="00F40197" w:rsidRPr="00382D4B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F40197" w:rsidRPr="00382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441</w:t>
            </w:r>
          </w:p>
        </w:tc>
      </w:tr>
    </w:tbl>
    <w:p w14:paraId="07A4E34A" w14:textId="77E9895E" w:rsidR="00F40197" w:rsidRPr="002A230A" w:rsidRDefault="00F40197">
      <w:pPr>
        <w:rPr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7"/>
        <w:gridCol w:w="975"/>
        <w:gridCol w:w="236"/>
        <w:gridCol w:w="1009"/>
        <w:gridCol w:w="123"/>
        <w:gridCol w:w="120"/>
        <w:gridCol w:w="961"/>
        <w:gridCol w:w="7"/>
        <w:gridCol w:w="236"/>
        <w:gridCol w:w="29"/>
        <w:gridCol w:w="654"/>
        <w:gridCol w:w="284"/>
        <w:gridCol w:w="218"/>
        <w:gridCol w:w="272"/>
        <w:gridCol w:w="157"/>
        <w:gridCol w:w="236"/>
        <w:gridCol w:w="791"/>
        <w:gridCol w:w="265"/>
        <w:gridCol w:w="7"/>
        <w:gridCol w:w="240"/>
        <w:gridCol w:w="950"/>
        <w:gridCol w:w="63"/>
      </w:tblGrid>
      <w:tr w:rsidR="00AE3BE1" w:rsidRPr="00AE3BE1" w14:paraId="29AAD35D" w14:textId="77777777" w:rsidTr="002A230A">
        <w:tc>
          <w:tcPr>
            <w:tcW w:w="1437" w:type="dxa"/>
            <w:shd w:val="clear" w:color="auto" w:fill="auto"/>
            <w:vAlign w:val="bottom"/>
          </w:tcPr>
          <w:p w14:paraId="76A48EBC" w14:textId="341AEA8D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shd w:val="clear" w:color="auto" w:fill="auto"/>
            <w:vAlign w:val="bottom"/>
          </w:tcPr>
          <w:p w14:paraId="2204A91A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27D80604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0" w:type="dxa"/>
            <w:gridSpan w:val="16"/>
            <w:shd w:val="clear" w:color="auto" w:fill="auto"/>
            <w:vAlign w:val="bottom"/>
          </w:tcPr>
          <w:p w14:paraId="256B8A71" w14:textId="77777777" w:rsidR="00AE3BE1" w:rsidRPr="00AE3BE1" w:rsidRDefault="00AE3BE1" w:rsidP="00432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295B" w:rsidRPr="00AE3BE1" w14:paraId="50D46113" w14:textId="77777777" w:rsidTr="002A230A">
        <w:tc>
          <w:tcPr>
            <w:tcW w:w="1437" w:type="dxa"/>
            <w:shd w:val="clear" w:color="auto" w:fill="auto"/>
            <w:vAlign w:val="bottom"/>
          </w:tcPr>
          <w:p w14:paraId="197B671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E2F6C3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C579262" w14:textId="6FB7CEC9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7A4F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A0C989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D6067F5" w14:textId="2F95982D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5680FE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2D9DBB6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72AC04D" w14:textId="7BDD4798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41295B" w:rsidRPr="00AE3B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295B" w:rsidRPr="00AE3BE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1FFCB3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gridSpan w:val="2"/>
            <w:shd w:val="clear" w:color="auto" w:fill="auto"/>
            <w:vAlign w:val="bottom"/>
          </w:tcPr>
          <w:p w14:paraId="0C2E37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41D50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bottom"/>
          </w:tcPr>
          <w:p w14:paraId="539CE4D1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314E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22456F6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ผลต่างอัตราแลกเปลี่ยนเงินตรา</w:t>
            </w:r>
          </w:p>
        </w:tc>
        <w:tc>
          <w:tcPr>
            <w:tcW w:w="247" w:type="dxa"/>
            <w:gridSpan w:val="2"/>
          </w:tcPr>
          <w:p w14:paraId="5CCFB6E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5939046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345C37C5" w14:textId="0ED639F8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65260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41295B" w:rsidRPr="00AE3BE1" w14:paraId="50EF97B2" w14:textId="77777777" w:rsidTr="002A230A">
        <w:tc>
          <w:tcPr>
            <w:tcW w:w="1437" w:type="dxa"/>
            <w:shd w:val="clear" w:color="auto" w:fill="auto"/>
            <w:vAlign w:val="bottom"/>
          </w:tcPr>
          <w:p w14:paraId="7E9CEDF1" w14:textId="271BAABA" w:rsidR="0041295B" w:rsidRPr="00AE3BE1" w:rsidRDefault="007E0140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6120CC" w14:textId="617E60DF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421D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D029530" w14:textId="532A857C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07221DBF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42DBCA8E" w14:textId="0E94D5B4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67CD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3" w:type="dxa"/>
            <w:gridSpan w:val="2"/>
            <w:shd w:val="clear" w:color="auto" w:fill="auto"/>
            <w:vAlign w:val="bottom"/>
          </w:tcPr>
          <w:p w14:paraId="7F1FC9A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87D0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  <w:vAlign w:val="bottom"/>
          </w:tcPr>
          <w:p w14:paraId="524662F6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4F4D15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  <w:vAlign w:val="bottom"/>
          </w:tcPr>
          <w:p w14:paraId="0A4D228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247" w:type="dxa"/>
            <w:gridSpan w:val="2"/>
          </w:tcPr>
          <w:p w14:paraId="4C317CB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gridSpan w:val="2"/>
            <w:vAlign w:val="bottom"/>
          </w:tcPr>
          <w:p w14:paraId="218A47C2" w14:textId="1E6C2A98" w:rsidR="0041295B" w:rsidRPr="00AE3BE1" w:rsidRDefault="00BC1EED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1295B" w:rsidRPr="00AE3BE1" w14:paraId="27699C38" w14:textId="77777777" w:rsidTr="002A230A">
        <w:tc>
          <w:tcPr>
            <w:tcW w:w="1437" w:type="dxa"/>
            <w:shd w:val="clear" w:color="auto" w:fill="auto"/>
          </w:tcPr>
          <w:p w14:paraId="129B66A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0" w:type="dxa"/>
            <w:gridSpan w:val="3"/>
            <w:shd w:val="clear" w:color="auto" w:fill="auto"/>
          </w:tcPr>
          <w:p w14:paraId="6EBEBA9C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609E29E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0" w:type="dxa"/>
            <w:gridSpan w:val="16"/>
            <w:shd w:val="clear" w:color="auto" w:fill="auto"/>
          </w:tcPr>
          <w:p w14:paraId="6447894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E3B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</w:t>
            </w: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41295B" w:rsidRPr="00AE3BE1" w14:paraId="56BCCC1E" w14:textId="77777777" w:rsidTr="002A230A">
        <w:tc>
          <w:tcPr>
            <w:tcW w:w="3657" w:type="dxa"/>
            <w:gridSpan w:val="4"/>
            <w:shd w:val="clear" w:color="auto" w:fill="auto"/>
          </w:tcPr>
          <w:p w14:paraId="199AD1C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36DC8E8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05C1466D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B7646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309425C7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7A130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6C38647B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73AF5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531A120A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2A32F262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14:paraId="7F8970E4" w14:textId="77777777" w:rsidR="0041295B" w:rsidRPr="00AE3BE1" w:rsidRDefault="0041295B" w:rsidP="00412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2C48" w:rsidRPr="00AE3BE1" w14:paraId="1E972E1F" w14:textId="77777777" w:rsidTr="002A230A">
        <w:tc>
          <w:tcPr>
            <w:tcW w:w="1437" w:type="dxa"/>
            <w:shd w:val="clear" w:color="auto" w:fill="auto"/>
          </w:tcPr>
          <w:p w14:paraId="23EF8D51" w14:textId="77777777" w:rsidR="00B52C48" w:rsidRPr="00AE3BE1" w:rsidRDefault="00B52C48" w:rsidP="00B52C48">
            <w:pPr>
              <w:spacing w:line="240" w:lineRule="auto"/>
              <w:ind w:left="255" w:right="-105" w:hanging="25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Italmarket</w:t>
            </w:r>
            <w:proofErr w:type="spellEnd"/>
            <w:r w:rsidRPr="00AE3BE1">
              <w:rPr>
                <w:rFonts w:ascii="Angsana New" w:hAnsi="Angsana New"/>
                <w:sz w:val="30"/>
                <w:szCs w:val="30"/>
              </w:rPr>
              <w:t xml:space="preserve"> Slovakia, </w:t>
            </w:r>
            <w:proofErr w:type="spellStart"/>
            <w:r w:rsidRPr="00AE3BE1">
              <w:rPr>
                <w:rFonts w:ascii="Angsana New" w:hAnsi="Angsana New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975" w:type="dxa"/>
            <w:shd w:val="clear" w:color="auto" w:fill="auto"/>
            <w:vAlign w:val="bottom"/>
          </w:tcPr>
          <w:p w14:paraId="6A416A67" w14:textId="5BA63939" w:rsidR="00B52C48" w:rsidRPr="00AE3BE1" w:rsidRDefault="00BC1EED" w:rsidP="00B52C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A9BEDCC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AFE9907" w14:textId="53318336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4418D4B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  <w:vAlign w:val="bottom"/>
          </w:tcPr>
          <w:p w14:paraId="0136626F" w14:textId="368131CB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  <w:shd w:val="clear" w:color="auto" w:fill="auto"/>
          </w:tcPr>
          <w:p w14:paraId="1E6AE8C2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2C21A6AD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0294E" w14:textId="22040D1F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ED579D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6BD6F41A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746DBB2" w14:textId="305F7E8F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66F998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0D40191A" w14:textId="77777777" w:rsidR="00B52C4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  <w:p w14:paraId="3D8207B6" w14:textId="5ACBADA4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47" w:type="dxa"/>
            <w:gridSpan w:val="2"/>
          </w:tcPr>
          <w:p w14:paraId="406E97DA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14:paraId="58644E2B" w14:textId="77777777" w:rsidR="00B52C48" w:rsidRDefault="00B52C48" w:rsidP="00B52C4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C44BA7" w14:textId="414DCB21" w:rsidR="00B52C48" w:rsidRPr="00D773ED" w:rsidRDefault="00BC1EED" w:rsidP="00B52C4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149</w:t>
            </w:r>
          </w:p>
        </w:tc>
      </w:tr>
      <w:tr w:rsidR="00B52C48" w:rsidRPr="00AE3BE1" w14:paraId="65407B69" w14:textId="77777777" w:rsidTr="002A230A">
        <w:tc>
          <w:tcPr>
            <w:tcW w:w="1437" w:type="dxa"/>
            <w:shd w:val="clear" w:color="auto" w:fill="auto"/>
          </w:tcPr>
          <w:p w14:paraId="28D116D5" w14:textId="77777777" w:rsidR="00B52C48" w:rsidRPr="00AE3BE1" w:rsidRDefault="00B52C48" w:rsidP="00B52C48">
            <w:pPr>
              <w:spacing w:line="240" w:lineRule="auto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865AC5D" w14:textId="1ED31767" w:rsidR="00B52C48" w:rsidRPr="00AE3BE1" w:rsidRDefault="00BC1EED" w:rsidP="00B52C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0</w:t>
            </w:r>
            <w:r w:rsidR="00B52C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F925475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5BBF0344" w14:textId="5998446B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0</w:t>
            </w:r>
            <w:r w:rsidR="00B52C4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9ED1DCC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289CE9A3" w14:textId="3F81EFA3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shd w:val="clear" w:color="auto" w:fill="auto"/>
          </w:tcPr>
          <w:p w14:paraId="26BBD37B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0EACD12E" w14:textId="7822EF22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6E18DBB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6607055D" w14:textId="02FAB584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65B719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772E0CA6" w14:textId="5B91AD5D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7" w:type="dxa"/>
            <w:gridSpan w:val="2"/>
          </w:tcPr>
          <w:p w14:paraId="3CA842F4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14:paraId="1E1D4DDB" w14:textId="54C25515" w:rsidR="00B52C48" w:rsidRPr="00AE3BE1" w:rsidRDefault="00BC1EED" w:rsidP="00B52C4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679</w:t>
            </w:r>
          </w:p>
        </w:tc>
      </w:tr>
      <w:tr w:rsidR="00B52C48" w:rsidRPr="00AE3BE1" w14:paraId="17045CCC" w14:textId="77777777" w:rsidTr="002A230A">
        <w:tc>
          <w:tcPr>
            <w:tcW w:w="1437" w:type="dxa"/>
            <w:shd w:val="clear" w:color="auto" w:fill="auto"/>
          </w:tcPr>
          <w:p w14:paraId="75CB5577" w14:textId="77777777" w:rsidR="00B52C48" w:rsidRPr="00AE3BE1" w:rsidRDefault="00B52C48" w:rsidP="00B52C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49AACC5" w14:textId="1606FE65" w:rsidR="00B52C48" w:rsidRPr="00AE3BE1" w:rsidRDefault="00BC1EED" w:rsidP="00B52C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CE2C2D5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25920DF" w14:textId="0DE8E46F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B52C48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604EED64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shd w:val="clear" w:color="auto" w:fill="auto"/>
          </w:tcPr>
          <w:p w14:paraId="4EF60233" w14:textId="43236A7A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695</w:t>
            </w:r>
          </w:p>
        </w:tc>
        <w:tc>
          <w:tcPr>
            <w:tcW w:w="236" w:type="dxa"/>
            <w:shd w:val="clear" w:color="auto" w:fill="auto"/>
          </w:tcPr>
          <w:p w14:paraId="4EBF3572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187224DE" w14:textId="6F3CD8BF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FD12F1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20CC8D88" w14:textId="67123F20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25E561F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581ADA8C" w14:textId="39D47F55" w:rsidR="00B52C48" w:rsidRPr="00AE3BE1" w:rsidRDefault="00B52C48" w:rsidP="00B52C48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7" w:type="dxa"/>
            <w:gridSpan w:val="2"/>
          </w:tcPr>
          <w:p w14:paraId="193F0D4B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2"/>
          </w:tcPr>
          <w:p w14:paraId="22EDC752" w14:textId="0705A47E" w:rsidR="00B52C48" w:rsidRPr="00AE3BE1" w:rsidRDefault="00BC1EED" w:rsidP="00B52C4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52C48" w:rsidRPr="1B704AF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</w:tr>
      <w:tr w:rsidR="00B52C48" w:rsidRPr="00AE3BE1" w14:paraId="7D6B0644" w14:textId="77777777" w:rsidTr="002A230A">
        <w:tc>
          <w:tcPr>
            <w:tcW w:w="1437" w:type="dxa"/>
            <w:shd w:val="clear" w:color="auto" w:fill="auto"/>
          </w:tcPr>
          <w:p w14:paraId="1D68C6F1" w14:textId="77777777" w:rsidR="00B52C48" w:rsidRPr="00AE3BE1" w:rsidRDefault="00B52C48" w:rsidP="00B52C4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A4D44E" w14:textId="0E59C983" w:rsidR="00B52C48" w:rsidRPr="00AE3BE1" w:rsidRDefault="00B52C48" w:rsidP="00B52C4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719C7C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68D2D51" w14:textId="7B7DA1EE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1106853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7F0135" w14:textId="3E3E26EB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6C5E2BE9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73C78BCB" w14:textId="0C540443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94AD837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57559E5B" w14:textId="420C94FB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A8E3E0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0C3AC18C" w14:textId="57D12CE4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7" w:type="dxa"/>
            <w:gridSpan w:val="2"/>
          </w:tcPr>
          <w:p w14:paraId="451FE20A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</w:tcPr>
          <w:p w14:paraId="732F6CBA" w14:textId="28813370" w:rsidR="00B52C48" w:rsidRPr="00AE3BE1" w:rsidRDefault="00BC1EED" w:rsidP="00B52C4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B52C48" w:rsidRPr="00AE3BE1" w14:paraId="09231FBC" w14:textId="77777777" w:rsidTr="002A230A">
        <w:tc>
          <w:tcPr>
            <w:tcW w:w="1437" w:type="dxa"/>
            <w:shd w:val="clear" w:color="auto" w:fill="auto"/>
          </w:tcPr>
          <w:p w14:paraId="0DDC51B9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  <w:shd w:val="clear" w:color="auto" w:fill="auto"/>
          </w:tcPr>
          <w:p w14:paraId="5837D2CA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9E6C24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8A79C57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1256171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17E97E" w14:textId="146B5B5C" w:rsidR="00B52C48" w:rsidRPr="00AE3BE1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36" w:type="dxa"/>
            <w:shd w:val="clear" w:color="auto" w:fill="auto"/>
          </w:tcPr>
          <w:p w14:paraId="5A655E83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3" w:type="dxa"/>
            <w:gridSpan w:val="2"/>
            <w:shd w:val="clear" w:color="auto" w:fill="auto"/>
          </w:tcPr>
          <w:p w14:paraId="7DE7BC53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E30BC35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dxa"/>
            <w:gridSpan w:val="3"/>
            <w:shd w:val="clear" w:color="auto" w:fill="auto"/>
          </w:tcPr>
          <w:p w14:paraId="6EB10110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82AB6A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0AF6CADE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gridSpan w:val="2"/>
          </w:tcPr>
          <w:p w14:paraId="38D15375" w14:textId="77777777" w:rsidR="00B52C48" w:rsidRPr="00AE3BE1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7B7ACE" w14:textId="188D7FF0" w:rsidR="00B52C48" w:rsidRPr="00AE3BE1" w:rsidRDefault="00BC1EED" w:rsidP="00B52C4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</w:p>
        </w:tc>
      </w:tr>
      <w:tr w:rsidR="00470105" w:rsidRPr="00AE3BE1" w14:paraId="0A938E8C" w14:textId="77777777" w:rsidTr="002A230A">
        <w:tblPrEx>
          <w:tblLook w:val="0000" w:firstRow="0" w:lastRow="0" w:firstColumn="0" w:lastColumn="0" w:noHBand="0" w:noVBand="0"/>
        </w:tblPrEx>
        <w:trPr>
          <w:gridAfter w:val="1"/>
          <w:wAfter w:w="63" w:type="dxa"/>
          <w:trHeight w:val="424"/>
        </w:trPr>
        <w:tc>
          <w:tcPr>
            <w:tcW w:w="3780" w:type="dxa"/>
            <w:gridSpan w:val="5"/>
          </w:tcPr>
          <w:p w14:paraId="4496E2FB" w14:textId="4825B281" w:rsidR="00470105" w:rsidRPr="00AE3BE1" w:rsidRDefault="00470105" w:rsidP="00470105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09" w:type="dxa"/>
            <w:gridSpan w:val="8"/>
          </w:tcPr>
          <w:p w14:paraId="6B8EA1F4" w14:textId="014DE4C3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9E8079F" w14:textId="77777777" w:rsidR="00470105" w:rsidRPr="00AE3BE1" w:rsidRDefault="00470105" w:rsidP="00470105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6" w:type="dxa"/>
            <w:gridSpan w:val="7"/>
          </w:tcPr>
          <w:p w14:paraId="357953E0" w14:textId="19CD4963" w:rsidR="00470105" w:rsidRPr="00AE3BE1" w:rsidRDefault="00470105" w:rsidP="00470105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1382" w:rsidRPr="00AE3BE1" w14:paraId="4A883E3C" w14:textId="77777777" w:rsidTr="002A230A">
        <w:tblPrEx>
          <w:tblLook w:val="0000" w:firstRow="0" w:lastRow="0" w:firstColumn="0" w:lastColumn="0" w:noHBand="0" w:noVBand="0"/>
        </w:tblPrEx>
        <w:trPr>
          <w:gridAfter w:val="1"/>
          <w:wAfter w:w="63" w:type="dxa"/>
        </w:trPr>
        <w:tc>
          <w:tcPr>
            <w:tcW w:w="3780" w:type="dxa"/>
            <w:gridSpan w:val="5"/>
          </w:tcPr>
          <w:p w14:paraId="59D03FFD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14:paraId="2533B06B" w14:textId="36D16479" w:rsidR="00721382" w:rsidRPr="00AE3BE1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gridSpan w:val="3"/>
          </w:tcPr>
          <w:p w14:paraId="4B03B4BD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3"/>
          </w:tcPr>
          <w:p w14:paraId="68399584" w14:textId="35223677" w:rsidR="00721382" w:rsidRPr="00AE3BE1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429E783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56A3380C" w14:textId="4C5D119C" w:rsidR="00721382" w:rsidRPr="00AE3BE1" w:rsidRDefault="00BC1EED" w:rsidP="00721382">
            <w:pPr>
              <w:tabs>
                <w:tab w:val="clear" w:pos="907"/>
              </w:tabs>
              <w:spacing w:line="240" w:lineRule="auto"/>
              <w:ind w:left="-10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2" w:type="dxa"/>
            <w:gridSpan w:val="2"/>
          </w:tcPr>
          <w:p w14:paraId="4EAA0BAF" w14:textId="77777777" w:rsidR="00721382" w:rsidRPr="00AE3BE1" w:rsidRDefault="00721382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6C8F24EB" w14:textId="4362E5D2" w:rsidR="00721382" w:rsidRPr="00AE3BE1" w:rsidRDefault="00BC1EED" w:rsidP="0072138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721382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21382" w:rsidRPr="00AE3BE1" w14:paraId="51A43CA1" w14:textId="77777777" w:rsidTr="002A230A">
        <w:tblPrEx>
          <w:tblLook w:val="0000" w:firstRow="0" w:lastRow="0" w:firstColumn="0" w:lastColumn="0" w:noHBand="0" w:noVBand="0"/>
        </w:tblPrEx>
        <w:trPr>
          <w:gridAfter w:val="1"/>
          <w:wAfter w:w="63" w:type="dxa"/>
        </w:trPr>
        <w:tc>
          <w:tcPr>
            <w:tcW w:w="3780" w:type="dxa"/>
            <w:gridSpan w:val="5"/>
          </w:tcPr>
          <w:p w14:paraId="67C86F2B" w14:textId="13B2B46B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  <w:r w:rsidRPr="00AE3B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1" w:type="dxa"/>
            <w:gridSpan w:val="2"/>
          </w:tcPr>
          <w:p w14:paraId="0F5DA9A1" w14:textId="6FDED6AC" w:rsidR="00721382" w:rsidRPr="00AE3BE1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gridSpan w:val="3"/>
          </w:tcPr>
          <w:p w14:paraId="17413346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3"/>
          </w:tcPr>
          <w:p w14:paraId="3B58B73B" w14:textId="3E5E5CA2" w:rsidR="00721382" w:rsidRPr="00AE3BE1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</w:tcPr>
          <w:p w14:paraId="557A321E" w14:textId="77777777" w:rsidR="00721382" w:rsidRPr="00AE3BE1" w:rsidRDefault="00721382" w:rsidP="007213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3"/>
            <w:shd w:val="clear" w:color="auto" w:fill="auto"/>
          </w:tcPr>
          <w:p w14:paraId="4BE18104" w14:textId="3E63AB1F" w:rsidR="00721382" w:rsidRPr="00AE3BE1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51F414F" w14:textId="77777777" w:rsidR="00721382" w:rsidRPr="00AE3BE1" w:rsidRDefault="00721382" w:rsidP="00721382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shd w:val="clear" w:color="auto" w:fill="auto"/>
          </w:tcPr>
          <w:p w14:paraId="3B1938C9" w14:textId="31052EC3" w:rsidR="00721382" w:rsidRPr="00AE3BE1" w:rsidRDefault="00BC1EED" w:rsidP="00721382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21382" w:rsidRPr="00AE3BE1" w14:paraId="48661926" w14:textId="77777777" w:rsidTr="002A230A">
        <w:tblPrEx>
          <w:tblLook w:val="0000" w:firstRow="0" w:lastRow="0" w:firstColumn="0" w:lastColumn="0" w:noHBand="0" w:noVBand="0"/>
        </w:tblPrEx>
        <w:trPr>
          <w:gridAfter w:val="1"/>
          <w:wAfter w:w="63" w:type="dxa"/>
        </w:trPr>
        <w:tc>
          <w:tcPr>
            <w:tcW w:w="3780" w:type="dxa"/>
            <w:gridSpan w:val="5"/>
          </w:tcPr>
          <w:p w14:paraId="24B6BC84" w14:textId="77777777" w:rsidR="00721382" w:rsidRPr="00AE3BE1" w:rsidRDefault="00721382" w:rsidP="0072138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16"/>
          </w:tcPr>
          <w:p w14:paraId="116AC722" w14:textId="77777777" w:rsidR="00721382" w:rsidRPr="00AE3BE1" w:rsidRDefault="00721382" w:rsidP="00721382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1382" w:rsidRPr="00AE3BE1" w14:paraId="4B3F1CEE" w14:textId="77777777" w:rsidTr="002A230A">
        <w:tblPrEx>
          <w:tblLook w:val="0000" w:firstRow="0" w:lastRow="0" w:firstColumn="0" w:lastColumn="0" w:noHBand="0" w:noVBand="0"/>
        </w:tblPrEx>
        <w:trPr>
          <w:gridAfter w:val="1"/>
          <w:wAfter w:w="63" w:type="dxa"/>
        </w:trPr>
        <w:tc>
          <w:tcPr>
            <w:tcW w:w="3780" w:type="dxa"/>
            <w:gridSpan w:val="5"/>
          </w:tcPr>
          <w:p w14:paraId="0FDFB0AE" w14:textId="77777777" w:rsidR="00721382" w:rsidRPr="00AE3BE1" w:rsidRDefault="00721382" w:rsidP="00721382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E3B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1" w:type="dxa"/>
            <w:gridSpan w:val="2"/>
            <w:shd w:val="clear" w:color="auto" w:fill="auto"/>
          </w:tcPr>
          <w:p w14:paraId="1389CFF1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28FB0407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gridSpan w:val="3"/>
          </w:tcPr>
          <w:p w14:paraId="40D65237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1CE15E" w14:textId="77777777" w:rsidR="00721382" w:rsidRPr="00AE3BE1" w:rsidRDefault="00721382" w:rsidP="00721382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3"/>
          </w:tcPr>
          <w:p w14:paraId="63FEC7BC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4041696A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2875D37D" w14:textId="77777777" w:rsidR="00721382" w:rsidRPr="00AE3BE1" w:rsidRDefault="00721382" w:rsidP="0072138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0197" w:rsidRPr="00AE3BE1" w14:paraId="7841B892" w14:textId="77777777" w:rsidTr="002A230A">
        <w:tblPrEx>
          <w:tblLook w:val="0000" w:firstRow="0" w:lastRow="0" w:firstColumn="0" w:lastColumn="0" w:noHBand="0" w:noVBand="0"/>
        </w:tblPrEx>
        <w:trPr>
          <w:gridAfter w:val="1"/>
          <w:wAfter w:w="63" w:type="dxa"/>
        </w:trPr>
        <w:tc>
          <w:tcPr>
            <w:tcW w:w="3780" w:type="dxa"/>
            <w:gridSpan w:val="5"/>
          </w:tcPr>
          <w:p w14:paraId="4F45AAFB" w14:textId="77777777" w:rsidR="00F40197" w:rsidRPr="00AE3BE1" w:rsidRDefault="00F40197" w:rsidP="00F40197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E3BE1">
              <w:rPr>
                <w:rFonts w:ascii="Angsana New" w:hAnsi="Angsana New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EBD34D4" w14:textId="565C22DA" w:rsidR="00F40197" w:rsidRPr="00AE3BE1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2" w:type="dxa"/>
            <w:gridSpan w:val="3"/>
            <w:shd w:val="clear" w:color="auto" w:fill="auto"/>
          </w:tcPr>
          <w:p w14:paraId="7BA07417" w14:textId="77777777" w:rsidR="00F40197" w:rsidRPr="00AE3BE1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59296B5" w14:textId="2FBEB2B2" w:rsidR="00F40197" w:rsidRPr="00AE3BE1" w:rsidRDefault="00BC1EED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F401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022</w:t>
            </w:r>
          </w:p>
        </w:tc>
        <w:tc>
          <w:tcPr>
            <w:tcW w:w="272" w:type="dxa"/>
            <w:shd w:val="clear" w:color="auto" w:fill="auto"/>
          </w:tcPr>
          <w:p w14:paraId="73AC7D6F" w14:textId="77777777" w:rsidR="00F40197" w:rsidRPr="00AE3BE1" w:rsidRDefault="00F40197" w:rsidP="00F40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3B5509CE" w14:textId="58A6D7D8" w:rsidR="00F40197" w:rsidRPr="00AE3BE1" w:rsidRDefault="00B52C48" w:rsidP="00F401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gridSpan w:val="2"/>
          </w:tcPr>
          <w:p w14:paraId="4865EEB0" w14:textId="77777777" w:rsidR="00F40197" w:rsidRPr="00AE3BE1" w:rsidRDefault="00F40197" w:rsidP="00F4019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190" w:type="dxa"/>
            <w:gridSpan w:val="2"/>
            <w:tcBorders>
              <w:bottom w:val="double" w:sz="4" w:space="0" w:color="auto"/>
            </w:tcBorders>
          </w:tcPr>
          <w:p w14:paraId="0982C163" w14:textId="5E17A676" w:rsidR="00F40197" w:rsidRPr="00AE3BE1" w:rsidRDefault="00F40197" w:rsidP="00F40197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C52AF6E" w14:textId="77777777" w:rsidR="001F2A6C" w:rsidRPr="00EC5A3C" w:rsidRDefault="001F2A6C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B20C223" w14:textId="4E5A760C" w:rsidR="009417A9" w:rsidRPr="001F2A6C" w:rsidRDefault="002E3714" w:rsidP="00A84D63">
      <w:pPr>
        <w:tabs>
          <w:tab w:val="left" w:pos="720"/>
        </w:tabs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E3BE1">
        <w:rPr>
          <w:rFonts w:ascii="Angsana New" w:hAnsi="Angsana New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BC1EED" w:rsidRPr="00BC1EED">
        <w:rPr>
          <w:rFonts w:ascii="Angsana New" w:hAnsi="Angsana New"/>
          <w:spacing w:val="-6"/>
          <w:sz w:val="30"/>
          <w:szCs w:val="30"/>
        </w:rPr>
        <w:t>109</w:t>
      </w:r>
      <w:r w:rsidRPr="00AE3BE1">
        <w:rPr>
          <w:rFonts w:ascii="Angsana New" w:hAnsi="Angsana New"/>
          <w:spacing w:val="-6"/>
          <w:sz w:val="30"/>
          <w:szCs w:val="30"/>
        </w:rPr>
        <w:t>,</w:t>
      </w:r>
      <w:r w:rsidR="00BC1EED" w:rsidRPr="00BC1EED">
        <w:rPr>
          <w:rFonts w:ascii="Angsana New" w:hAnsi="Angsana New"/>
          <w:spacing w:val="-6"/>
          <w:sz w:val="30"/>
          <w:szCs w:val="30"/>
        </w:rPr>
        <w:t>076</w:t>
      </w:r>
      <w:r w:rsidRPr="00AE3BE1">
        <w:rPr>
          <w:rFonts w:ascii="Angsana New" w:hAnsi="Angsana New"/>
          <w:spacing w:val="-6"/>
          <w:sz w:val="30"/>
          <w:szCs w:val="30"/>
        </w:rPr>
        <w:t>.</w:t>
      </w:r>
      <w:r w:rsidR="00BC1EED" w:rsidRPr="00BC1EED">
        <w:rPr>
          <w:rFonts w:ascii="Angsana New" w:hAnsi="Angsana New"/>
          <w:spacing w:val="-6"/>
          <w:sz w:val="30"/>
          <w:szCs w:val="30"/>
        </w:rPr>
        <w:t>03</w:t>
      </w:r>
      <w:r w:rsidRPr="00AE3BE1">
        <w:rPr>
          <w:rFonts w:ascii="Angsana New" w:hAnsi="Angsana New"/>
          <w:spacing w:val="-6"/>
          <w:sz w:val="30"/>
          <w:szCs w:val="30"/>
        </w:rPr>
        <w:t xml:space="preserve"> 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>ยูโร</w:t>
      </w:r>
      <w:r w:rsidR="00140858" w:rsidRPr="00AE3BE1">
        <w:rPr>
          <w:rFonts w:ascii="Angsana New" w:hAnsi="Angsana New"/>
          <w:spacing w:val="-6"/>
          <w:sz w:val="30"/>
          <w:szCs w:val="30"/>
        </w:rPr>
        <w:br/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t>ให้</w:t>
      </w:r>
      <w:r w:rsidRPr="00AE3BE1">
        <w:rPr>
          <w:rFonts w:ascii="Angsana New" w:hAnsi="Angsana New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AE3BE1">
        <w:rPr>
          <w:rFonts w:ascii="Angsana New" w:hAnsi="Angsana New"/>
          <w:spacing w:val="-6"/>
          <w:sz w:val="30"/>
          <w:szCs w:val="30"/>
        </w:rPr>
        <w:t> </w:t>
      </w:r>
      <w:r w:rsidRPr="00AE3BE1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="005A046B" w:rsidRPr="00AE3BE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40858" w:rsidRPr="00AE3BE1">
        <w:rPr>
          <w:rFonts w:ascii="Angsana New" w:hAnsi="Angsana New"/>
          <w:spacing w:val="-6"/>
          <w:sz w:val="30"/>
          <w:szCs w:val="30"/>
          <w:cs/>
        </w:rPr>
        <w:br/>
      </w:r>
      <w:r w:rsidR="00BC1EED" w:rsidRPr="00BC1EED">
        <w:rPr>
          <w:rFonts w:ascii="Angsana New" w:hAnsi="Angsana New"/>
          <w:sz w:val="30"/>
          <w:szCs w:val="30"/>
        </w:rPr>
        <w:t>30</w:t>
      </w:r>
      <w:r w:rsidR="0065260C">
        <w:rPr>
          <w:rFonts w:ascii="Angsana New" w:hAnsi="Angsana New"/>
          <w:sz w:val="30"/>
          <w:szCs w:val="30"/>
        </w:rPr>
        <w:t xml:space="preserve"> </w:t>
      </w:r>
      <w:r w:rsidR="0065260C">
        <w:rPr>
          <w:rFonts w:ascii="Angsana New" w:hAnsi="Angsana New"/>
          <w:sz w:val="30"/>
          <w:szCs w:val="30"/>
          <w:cs/>
        </w:rPr>
        <w:t>กันยายน</w:t>
      </w:r>
      <w:r w:rsidR="0041295B" w:rsidRPr="00D62A09">
        <w:rPr>
          <w:rFonts w:ascii="Angsana New" w:hAnsi="Angsana New" w:hint="cs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="00217C27" w:rsidRPr="00D62A09">
        <w:rPr>
          <w:rFonts w:ascii="Angsana New" w:hAnsi="Angsana New"/>
          <w:sz w:val="30"/>
          <w:szCs w:val="30"/>
          <w:cs/>
        </w:rPr>
        <w:t xml:space="preserve"> </w:t>
      </w:r>
      <w:r w:rsidRPr="00D62A09">
        <w:rPr>
          <w:rFonts w:ascii="Angsana New" w:hAnsi="Angsana New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D62A09">
        <w:rPr>
          <w:rFonts w:ascii="Angsana New" w:hAnsi="Angsana New"/>
          <w:sz w:val="30"/>
          <w:szCs w:val="30"/>
          <w:cs/>
        </w:rPr>
        <w:t>มข้อบังคับของบริษัทย่อยดังกล่าว</w:t>
      </w:r>
      <w:r w:rsidRPr="00D62A09">
        <w:rPr>
          <w:rFonts w:ascii="Angsana New" w:hAnsi="Angsana New"/>
          <w:sz w:val="30"/>
          <w:szCs w:val="30"/>
          <w:cs/>
        </w:rPr>
        <w:t>เป็น</w:t>
      </w:r>
      <w:r w:rsidRPr="002643A0">
        <w:rPr>
          <w:rFonts w:ascii="Angsana New" w:hAnsi="Angsana New"/>
          <w:sz w:val="30"/>
          <w:szCs w:val="30"/>
          <w:cs/>
        </w:rPr>
        <w:t>จำนวน</w:t>
      </w:r>
      <w:r w:rsidRPr="00B52C48">
        <w:rPr>
          <w:rFonts w:ascii="Angsana New" w:hAnsi="Angsana New"/>
          <w:sz w:val="30"/>
          <w:szCs w:val="30"/>
          <w:cs/>
        </w:rPr>
        <w:t>เงิน</w:t>
      </w:r>
      <w:r w:rsidRPr="00B52C4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pacing w:val="-6"/>
          <w:sz w:val="30"/>
          <w:szCs w:val="30"/>
        </w:rPr>
        <w:t>4</w:t>
      </w:r>
      <w:r w:rsidR="00B52C48" w:rsidRPr="00B52C48">
        <w:rPr>
          <w:rFonts w:ascii="Angsana New" w:hAnsi="Angsana New"/>
          <w:spacing w:val="-6"/>
          <w:sz w:val="30"/>
          <w:szCs w:val="30"/>
        </w:rPr>
        <w:t>.</w:t>
      </w:r>
      <w:r w:rsidR="00BC1EED" w:rsidRPr="00BC1EED">
        <w:rPr>
          <w:rFonts w:ascii="Angsana New" w:hAnsi="Angsana New"/>
          <w:spacing w:val="-6"/>
          <w:sz w:val="30"/>
          <w:szCs w:val="30"/>
        </w:rPr>
        <w:t>29</w:t>
      </w:r>
      <w:r w:rsidR="00B52C48" w:rsidRPr="00B52C48">
        <w:rPr>
          <w:rFonts w:ascii="Angsana New" w:hAnsi="Angsana New"/>
          <w:spacing w:val="-6"/>
          <w:sz w:val="30"/>
          <w:szCs w:val="30"/>
        </w:rPr>
        <w:t xml:space="preserve"> </w:t>
      </w:r>
      <w:r w:rsidRPr="00B52C48">
        <w:rPr>
          <w:rFonts w:ascii="Angsana New" w:hAnsi="Angsana New"/>
          <w:spacing w:val="-6"/>
          <w:sz w:val="30"/>
          <w:szCs w:val="30"/>
          <w:cs/>
        </w:rPr>
        <w:t>ล้าน</w:t>
      </w:r>
      <w:r w:rsidRPr="002643A0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140858" w:rsidRPr="002643A0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BC1EED" w:rsidRPr="00BC1EE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217C27" w:rsidRPr="002643A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BC1EED" w:rsidRPr="00BC1EED">
        <w:rPr>
          <w:rFonts w:ascii="Angsana New" w:hAnsi="Angsana New" w:hint="cs"/>
          <w:i/>
          <w:iCs/>
          <w:spacing w:val="-6"/>
          <w:sz w:val="30"/>
          <w:szCs w:val="30"/>
        </w:rPr>
        <w:t>6</w:t>
      </w:r>
      <w:r w:rsidR="00BC1EED" w:rsidRPr="00BC1EED">
        <w:rPr>
          <w:rFonts w:ascii="Angsana New" w:hAnsi="Angsana New"/>
          <w:i/>
          <w:iCs/>
          <w:spacing w:val="-6"/>
          <w:sz w:val="30"/>
          <w:szCs w:val="30"/>
        </w:rPr>
        <w:t>3</w:t>
      </w:r>
      <w:r w:rsidR="006918FF"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BC1EED" w:rsidRPr="00BC1EED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="000A4F59">
        <w:rPr>
          <w:rFonts w:ascii="Angsana New" w:hAnsi="Angsana New"/>
          <w:i/>
          <w:iCs/>
          <w:spacing w:val="-6"/>
          <w:sz w:val="30"/>
          <w:szCs w:val="30"/>
        </w:rPr>
        <w:t>.</w:t>
      </w:r>
      <w:r w:rsidR="00BC1EED" w:rsidRPr="00BC1EED">
        <w:rPr>
          <w:rFonts w:ascii="Angsana New" w:hAnsi="Angsana New"/>
          <w:i/>
          <w:iCs/>
          <w:spacing w:val="-6"/>
          <w:sz w:val="30"/>
          <w:szCs w:val="30"/>
        </w:rPr>
        <w:t>02</w:t>
      </w:r>
      <w:r w:rsidR="00217C27"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1F2A6C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</w:t>
      </w:r>
      <w:r w:rsidRPr="001F2A6C">
        <w:rPr>
          <w:rFonts w:ascii="Angsana New" w:hAnsi="Angsana New"/>
          <w:i/>
          <w:iCs/>
          <w:spacing w:val="-6"/>
          <w:sz w:val="30"/>
          <w:szCs w:val="30"/>
        </w:rPr>
        <w:t xml:space="preserve">) </w:t>
      </w:r>
      <w:r w:rsidRPr="001F2A6C">
        <w:rPr>
          <w:rFonts w:ascii="Angsana New" w:hAnsi="Angsana New"/>
          <w:spacing w:val="-6"/>
          <w:sz w:val="30"/>
          <w:szCs w:val="30"/>
          <w:cs/>
        </w:rPr>
        <w:t xml:space="preserve">ภายใต้ </w:t>
      </w:r>
      <w:r w:rsidRPr="001F2A6C">
        <w:rPr>
          <w:rFonts w:ascii="Angsana New" w:hAnsi="Angsana New"/>
          <w:spacing w:val="-6"/>
          <w:sz w:val="30"/>
          <w:szCs w:val="30"/>
        </w:rPr>
        <w:t>“</w:t>
      </w:r>
      <w:r w:rsidRPr="001F2A6C">
        <w:rPr>
          <w:rFonts w:ascii="Angsana New" w:hAnsi="Angsana New"/>
          <w:spacing w:val="-6"/>
          <w:sz w:val="30"/>
          <w:szCs w:val="30"/>
          <w:cs/>
        </w:rPr>
        <w:t>หนี้สินไม่หมุนเวียนอื่น</w:t>
      </w:r>
      <w:r w:rsidRPr="001F2A6C">
        <w:rPr>
          <w:rFonts w:ascii="Angsana New" w:hAnsi="Angsana New"/>
          <w:spacing w:val="-6"/>
          <w:sz w:val="30"/>
          <w:szCs w:val="30"/>
        </w:rPr>
        <w:t xml:space="preserve">” </w:t>
      </w:r>
      <w:r w:rsidRPr="001F2A6C">
        <w:rPr>
          <w:rFonts w:ascii="Angsana New" w:hAnsi="Angsana New"/>
          <w:spacing w:val="-6"/>
          <w:sz w:val="30"/>
          <w:szCs w:val="30"/>
          <w:cs/>
        </w:rPr>
        <w:t>ในงบการเงินรวม</w:t>
      </w:r>
      <w:r w:rsidRPr="001F2A6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191D67F" w14:textId="17CA4DCA" w:rsidR="00716DCF" w:rsidRDefault="0071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56C889A" w14:textId="17546AE3" w:rsidR="00E5706B" w:rsidRPr="00E5706B" w:rsidRDefault="00E5706B" w:rsidP="00941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B651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สำคัญ</w:t>
      </w:r>
      <w:r w:rsidRPr="00E5706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ที่ทำกับบุคคลหรือกิจการที่เกี่ยวข้องกัน  </w:t>
      </w:r>
    </w:p>
    <w:p w14:paraId="2899A41B" w14:textId="77777777" w:rsidR="0041295B" w:rsidRPr="00EC5A3C" w:rsidRDefault="0041295B" w:rsidP="007E01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OLE_LINK2"/>
    </w:p>
    <w:bookmarkEnd w:id="0"/>
    <w:p w14:paraId="7FC21677" w14:textId="77777777" w:rsidR="00716DCF" w:rsidRPr="00A2438A" w:rsidRDefault="00716DCF" w:rsidP="00716DC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outlineLvl w:val="1"/>
        <w:rPr>
          <w:rFonts w:ascii="Angsana New" w:hAnsi="Angsana New"/>
          <w:i/>
          <w:iCs/>
          <w:sz w:val="30"/>
          <w:szCs w:val="30"/>
        </w:rPr>
      </w:pPr>
      <w:r w:rsidRPr="00A2438A">
        <w:rPr>
          <w:rFonts w:ascii="Angsana New" w:hAnsi="Angsana New"/>
          <w:i/>
          <w:iCs/>
          <w:sz w:val="30"/>
          <w:szCs w:val="30"/>
          <w:cs/>
        </w:rPr>
        <w:t>สัญญา</w:t>
      </w:r>
      <w:r w:rsidRPr="00A2438A">
        <w:rPr>
          <w:rFonts w:ascii="Angsana New" w:hAnsi="Angsana New" w:hint="cs"/>
          <w:i/>
          <w:iCs/>
          <w:sz w:val="30"/>
          <w:szCs w:val="30"/>
          <w:cs/>
        </w:rPr>
        <w:t>ว่าจ้างให้เป็นผู้ผลิต</w:t>
      </w:r>
    </w:p>
    <w:p w14:paraId="53E4DA07" w14:textId="77777777" w:rsidR="00716DCF" w:rsidRPr="00271373" w:rsidRDefault="00716DCF" w:rsidP="00716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0D8D0FB2" w14:textId="00DBF9A1" w:rsidR="00716DCF" w:rsidRPr="00271373" w:rsidRDefault="00716DCF" w:rsidP="00716D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14CBA">
        <w:rPr>
          <w:rFonts w:ascii="Angsana New" w:hAnsi="Angsana New"/>
          <w:sz w:val="30"/>
          <w:szCs w:val="30"/>
          <w:cs/>
        </w:rPr>
        <w:t>บริษัท</w:t>
      </w:r>
      <w:r w:rsidRPr="001F2A6C">
        <w:rPr>
          <w:rFonts w:ascii="Angsana New" w:hAnsi="Angsana New"/>
          <w:sz w:val="30"/>
          <w:szCs w:val="30"/>
          <w:cs/>
        </w:rPr>
        <w:t>มีสัญญาว่าจ้างให้เป็นผู้ผลิตกับบริษัท</w:t>
      </w:r>
      <w:r w:rsidRPr="001F2A6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โซเชียลแล็บ</w:t>
      </w:r>
      <w:r w:rsidRPr="001F2A6C">
        <w:rPr>
          <w:rFonts w:ascii="Angsana New" w:hAnsi="Angsana New"/>
          <w:sz w:val="30"/>
          <w:szCs w:val="30"/>
          <w:cs/>
        </w:rPr>
        <w:t xml:space="preserve"> จำกัด ซึ่งเป็น</w:t>
      </w:r>
      <w:r w:rsidRPr="005D2280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ที่มี</w:t>
      </w:r>
      <w:r w:rsidRPr="005D2280">
        <w:rPr>
          <w:rFonts w:ascii="Angsana New" w:hAnsi="Angsana New"/>
          <w:sz w:val="30"/>
          <w:szCs w:val="30"/>
          <w:cs/>
        </w:rPr>
        <w:t>กรรมการที่มีความสัมพันธ์ทาง</w:t>
      </w:r>
      <w:r w:rsidRPr="00271373">
        <w:rPr>
          <w:rFonts w:ascii="Angsana New" w:hAnsi="Angsana New"/>
          <w:sz w:val="30"/>
          <w:szCs w:val="30"/>
          <w:cs/>
        </w:rPr>
        <w:t>ครอบครัวกับกรรมการของบริษัท</w:t>
      </w:r>
      <w:r w:rsidRPr="00271373">
        <w:rPr>
          <w:rFonts w:ascii="Angsana New" w:hAnsi="Angsana New" w:hint="cs"/>
          <w:sz w:val="30"/>
          <w:szCs w:val="30"/>
          <w:cs/>
        </w:rPr>
        <w:t xml:space="preserve"> </w:t>
      </w:r>
      <w:r w:rsidRPr="00271373">
        <w:rPr>
          <w:rFonts w:ascii="Angsana New" w:hAnsi="Angsana New"/>
          <w:sz w:val="30"/>
          <w:szCs w:val="30"/>
          <w:cs/>
        </w:rPr>
        <w:t>โดยที่คู่สัญญาตกลงว่าจ้างให้บริษัทเป็นผู้ผลิต</w:t>
      </w:r>
      <w:r w:rsidRPr="00271373">
        <w:rPr>
          <w:rFonts w:ascii="Angsana New" w:hAnsi="Angsana New" w:hint="cs"/>
          <w:sz w:val="30"/>
          <w:szCs w:val="30"/>
          <w:cs/>
        </w:rPr>
        <w:t>ผลิตภัณฑ์เสริมอาหารคอลลาเจน</w:t>
      </w:r>
      <w:r w:rsidRPr="00271373">
        <w:rPr>
          <w:rFonts w:ascii="Angsana New" w:hAnsi="Angsana New"/>
          <w:sz w:val="30"/>
          <w:szCs w:val="30"/>
          <w:cs/>
        </w:rPr>
        <w:t xml:space="preserve"> โดยบริษัทเป็นผู้จัดหาวัตถุดิบ</w:t>
      </w:r>
      <w:r w:rsidRPr="00271373">
        <w:rPr>
          <w:rFonts w:ascii="Angsana New" w:hAnsi="Angsana New" w:hint="cs"/>
          <w:sz w:val="30"/>
          <w:szCs w:val="30"/>
          <w:cs/>
        </w:rPr>
        <w:t xml:space="preserve"> ฉลาก </w:t>
      </w:r>
      <w:r w:rsidRPr="00271373">
        <w:rPr>
          <w:rFonts w:ascii="Angsana New" w:hAnsi="Angsana New"/>
          <w:sz w:val="30"/>
          <w:szCs w:val="30"/>
          <w:cs/>
        </w:rPr>
        <w:t>และ</w:t>
      </w:r>
      <w:r w:rsidRPr="00271373">
        <w:rPr>
          <w:rFonts w:ascii="Angsana New" w:hAnsi="Angsana New" w:hint="cs"/>
          <w:sz w:val="30"/>
          <w:szCs w:val="30"/>
          <w:cs/>
        </w:rPr>
        <w:t>ภาชนะ</w:t>
      </w:r>
      <w:r w:rsidRPr="00271373">
        <w:rPr>
          <w:rFonts w:ascii="Angsana New" w:hAnsi="Angsana New"/>
          <w:sz w:val="30"/>
          <w:szCs w:val="30"/>
          <w:cs/>
        </w:rPr>
        <w:t>บรรจุที่จะใช้ในการผลิต สัญญาฉบับนี้มีผลบังคับใช้</w:t>
      </w:r>
      <w:r w:rsidRPr="00271373">
        <w:rPr>
          <w:rFonts w:ascii="Angsana New" w:hAnsi="Angsana New" w:hint="cs"/>
          <w:sz w:val="30"/>
          <w:szCs w:val="30"/>
          <w:cs/>
        </w:rPr>
        <w:t>ตั้งแต่</w:t>
      </w:r>
      <w:r w:rsidRPr="00271373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  <w:cs/>
        </w:rPr>
        <w:br/>
      </w:r>
      <w:r w:rsidR="00BC1EED" w:rsidRPr="00BC1EED">
        <w:rPr>
          <w:rFonts w:ascii="Angsana New" w:hAnsi="Angsana New"/>
          <w:sz w:val="30"/>
          <w:szCs w:val="30"/>
        </w:rPr>
        <w:t>11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 w:hint="cs"/>
          <w:sz w:val="30"/>
          <w:szCs w:val="30"/>
          <w:cs/>
        </w:rPr>
        <w:t>มีนาคม</w:t>
      </w:r>
      <w:r w:rsidRPr="00271373">
        <w:rPr>
          <w:rFonts w:ascii="Angsana New" w:hAnsi="Angsana New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BC1EED" w:rsidRPr="00BC1EED">
        <w:rPr>
          <w:rFonts w:ascii="Angsana New" w:hAnsi="Angsana New"/>
          <w:sz w:val="30"/>
          <w:szCs w:val="30"/>
        </w:rPr>
        <w:t>15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C1EED" w:rsidRPr="00BC1EED">
        <w:rPr>
          <w:rFonts w:ascii="Angsana New" w:hAnsi="Angsana New" w:hint="cs"/>
          <w:sz w:val="30"/>
          <w:szCs w:val="30"/>
        </w:rPr>
        <w:t>2565</w:t>
      </w:r>
      <w:r w:rsidRPr="00271373">
        <w:rPr>
          <w:rFonts w:ascii="Angsana New" w:hAnsi="Angsana New"/>
          <w:sz w:val="30"/>
          <w:szCs w:val="30"/>
        </w:rPr>
        <w:t xml:space="preserve"> </w:t>
      </w:r>
      <w:r w:rsidRPr="00271373">
        <w:rPr>
          <w:rFonts w:ascii="Angsana New" w:hAnsi="Angsana New"/>
          <w:sz w:val="30"/>
          <w:szCs w:val="30"/>
          <w:cs/>
        </w:rPr>
        <w:t>คู่สัญญามีภาระผูกพันที่จะต้องจ่าย</w:t>
      </w:r>
      <w:r w:rsidRPr="00271373">
        <w:rPr>
          <w:rFonts w:ascii="Angsana New" w:hAnsi="Angsana New" w:hint="cs"/>
          <w:sz w:val="30"/>
          <w:szCs w:val="30"/>
          <w:cs/>
        </w:rPr>
        <w:t>ค่าบริการ</w:t>
      </w:r>
      <w:r w:rsidRPr="00271373">
        <w:rPr>
          <w:rFonts w:ascii="Angsana New" w:hAnsi="Angsana New"/>
          <w:sz w:val="30"/>
          <w:szCs w:val="30"/>
          <w:cs/>
        </w:rPr>
        <w:t>ตาม</w:t>
      </w:r>
      <w:r w:rsidRPr="00271373">
        <w:rPr>
          <w:rFonts w:ascii="Angsana New" w:hAnsi="Angsana New" w:hint="cs"/>
          <w:sz w:val="30"/>
          <w:szCs w:val="30"/>
          <w:cs/>
        </w:rPr>
        <w:t>อัตรา</w:t>
      </w:r>
      <w:r w:rsidRPr="00271373">
        <w:rPr>
          <w:rFonts w:ascii="Angsana New" w:hAnsi="Angsana New"/>
          <w:sz w:val="30"/>
          <w:szCs w:val="30"/>
          <w:cs/>
        </w:rPr>
        <w:t>ที่ระบุไว้ในสัญญา</w:t>
      </w:r>
    </w:p>
    <w:p w14:paraId="428174C4" w14:textId="77777777" w:rsidR="00982FB7" w:rsidRPr="00EC5A3C" w:rsidRDefault="00982FB7">
      <w:pPr>
        <w:rPr>
          <w:rFonts w:asciiTheme="majorBidi" w:hAnsiTheme="majorBidi" w:cstheme="majorBidi"/>
          <w:sz w:val="30"/>
          <w:szCs w:val="30"/>
        </w:rPr>
      </w:pPr>
    </w:p>
    <w:p w14:paraId="1CE7AA66" w14:textId="77777777" w:rsidR="002D5395" w:rsidRDefault="002D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8B57339" w14:textId="3428D106" w:rsidR="00716DCF" w:rsidRPr="00E8282F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77777777" w:rsidR="00CF74A9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260"/>
      </w:tblGrid>
      <w:tr w:rsidR="000B6B1C" w:rsidRPr="007248D9" w14:paraId="36EEF0E7" w14:textId="77777777" w:rsidTr="005826F4">
        <w:trPr>
          <w:cantSplit/>
          <w:tblHeader/>
        </w:trPr>
        <w:tc>
          <w:tcPr>
            <w:tcW w:w="3960" w:type="dxa"/>
            <w:vAlign w:val="bottom"/>
          </w:tcPr>
          <w:p w14:paraId="538CB428" w14:textId="77777777" w:rsidR="000B6B1C" w:rsidRPr="007248D9" w:rsidRDefault="000B6B1C" w:rsidP="005826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57E84DE7" w14:textId="77777777" w:rsidR="000B6B1C" w:rsidRPr="007248D9" w:rsidRDefault="000B6B1C" w:rsidP="005826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6017BED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  <w:hideMark/>
          </w:tcPr>
          <w:p w14:paraId="01FBE0E2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51B6" w:rsidRPr="007248D9" w14:paraId="5A6CED40" w14:textId="77777777" w:rsidTr="00DA323D">
        <w:trPr>
          <w:cantSplit/>
          <w:tblHeader/>
        </w:trPr>
        <w:tc>
          <w:tcPr>
            <w:tcW w:w="3960" w:type="dxa"/>
            <w:vAlign w:val="bottom"/>
          </w:tcPr>
          <w:p w14:paraId="25F2DF2D" w14:textId="77777777" w:rsidR="00B651B6" w:rsidRPr="007248D9" w:rsidRDefault="00B651B6" w:rsidP="00B651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687545" w14:textId="70F7FEA6" w:rsidR="00B651B6" w:rsidRP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4F67D38C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2B88E2" w14:textId="4B27C99E" w:rsidR="00B651B6" w:rsidRP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B651B6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8" w:type="dxa"/>
          </w:tcPr>
          <w:p w14:paraId="6A2F3CF0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3141A02D" w14:textId="5EB04564" w:rsid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</w:tcPr>
          <w:p w14:paraId="3DAAA1C9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0D61C7" w14:textId="3B2DCB8F" w:rsidR="00B651B6" w:rsidRP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B651B6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51B6" w:rsidRPr="007248D9" w14:paraId="7D9FE631" w14:textId="77777777" w:rsidTr="00DA323D">
        <w:trPr>
          <w:cantSplit/>
          <w:tblHeader/>
        </w:trPr>
        <w:tc>
          <w:tcPr>
            <w:tcW w:w="3960" w:type="dxa"/>
            <w:vAlign w:val="bottom"/>
          </w:tcPr>
          <w:p w14:paraId="5463751B" w14:textId="77777777" w:rsidR="00B651B6" w:rsidRPr="007248D9" w:rsidRDefault="00B651B6" w:rsidP="00B651B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079C2" w14:textId="3AB89A1F" w:rsidR="00B651B6" w:rsidRP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F9BBEFF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FB2D54" w14:textId="50930A87" w:rsidR="00B651B6" w:rsidRP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7306D08C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77B6D50" w14:textId="2661B4E3" w:rsid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051D89FB" w14:textId="77777777" w:rsidR="00B651B6" w:rsidRPr="00B651B6" w:rsidRDefault="00B651B6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9431595" w14:textId="001522DE" w:rsidR="00B651B6" w:rsidRPr="00B651B6" w:rsidRDefault="00BC1EED" w:rsidP="00B651B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B6B1C" w:rsidRPr="007248D9" w14:paraId="2E105C06" w14:textId="77777777" w:rsidTr="005826F4">
        <w:trPr>
          <w:cantSplit/>
          <w:tblHeader/>
        </w:trPr>
        <w:tc>
          <w:tcPr>
            <w:tcW w:w="3960" w:type="dxa"/>
            <w:vAlign w:val="bottom"/>
            <w:hideMark/>
          </w:tcPr>
          <w:p w14:paraId="466D4F6B" w14:textId="77777777" w:rsidR="000B6B1C" w:rsidRPr="007248D9" w:rsidRDefault="000B6B1C" w:rsidP="005826F4">
            <w:pPr>
              <w:rPr>
                <w:rFonts w:ascii="Angsana New" w:hAnsi="Angsana New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6A8C93D6" w14:textId="77777777" w:rsidR="000B6B1C" w:rsidRPr="007248D9" w:rsidRDefault="000B6B1C" w:rsidP="005826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B6B1C" w:rsidRPr="007248D9" w14:paraId="2C74C355" w14:textId="77777777" w:rsidTr="005826F4">
        <w:trPr>
          <w:cantSplit/>
        </w:trPr>
        <w:tc>
          <w:tcPr>
            <w:tcW w:w="3960" w:type="dxa"/>
            <w:hideMark/>
          </w:tcPr>
          <w:p w14:paraId="44A71F81" w14:textId="77777777" w:rsidR="000B6B1C" w:rsidRPr="007248D9" w:rsidRDefault="000B6B1C" w:rsidP="005826F4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A708316" w14:textId="73AD6E5B" w:rsidR="000B6B1C" w:rsidRPr="00B854F7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="00B52C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180" w:type="dxa"/>
          </w:tcPr>
          <w:p w14:paraId="2961BA10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2BADD6" w14:textId="2E8B6497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259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648</w:t>
            </w:r>
          </w:p>
        </w:tc>
        <w:tc>
          <w:tcPr>
            <w:tcW w:w="178" w:type="dxa"/>
          </w:tcPr>
          <w:p w14:paraId="17B8C329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623BC43" w14:textId="531EA1B6" w:rsidR="000B6B1C" w:rsidRPr="007248D9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197</w:t>
            </w:r>
            <w:r w:rsidR="00B52C4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180" w:type="dxa"/>
          </w:tcPr>
          <w:p w14:paraId="43FA0AF1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286A8" w14:textId="4FCD891A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257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0B6B1C" w:rsidRPr="007248D9" w14:paraId="4B093551" w14:textId="77777777" w:rsidTr="005826F4">
        <w:trPr>
          <w:cantSplit/>
        </w:trPr>
        <w:tc>
          <w:tcPr>
            <w:tcW w:w="3960" w:type="dxa"/>
            <w:hideMark/>
          </w:tcPr>
          <w:p w14:paraId="167667BA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77607DC" w14:textId="77777777" w:rsidR="000B6B1C" w:rsidRPr="007248D9" w:rsidRDefault="000B6B1C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187316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40FF9" w14:textId="77777777" w:rsidR="000B6B1C" w:rsidRPr="00AB3C96" w:rsidRDefault="000B6B1C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E59C65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ADBFD5" w14:textId="77777777" w:rsidR="000B6B1C" w:rsidRPr="007248D9" w:rsidRDefault="000B6B1C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0A532DC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9CEBA7" w14:textId="77777777" w:rsidR="000B6B1C" w:rsidRPr="00AB3C96" w:rsidRDefault="000B6B1C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6B1C" w:rsidRPr="007248D9" w14:paraId="174186E8" w14:textId="77777777" w:rsidTr="005826F4">
        <w:trPr>
          <w:cantSplit/>
        </w:trPr>
        <w:tc>
          <w:tcPr>
            <w:tcW w:w="3960" w:type="dxa"/>
            <w:hideMark/>
          </w:tcPr>
          <w:p w14:paraId="3B4F417D" w14:textId="1008836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9022D0" w14:textId="6F812F8F" w:rsidR="000B6B1C" w:rsidRPr="007248D9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  <w:r w:rsidR="00B52C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343</w:t>
            </w:r>
          </w:p>
        </w:tc>
        <w:tc>
          <w:tcPr>
            <w:tcW w:w="180" w:type="dxa"/>
          </w:tcPr>
          <w:p w14:paraId="36946D90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3C0BA5" w14:textId="0B329E95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172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78" w:type="dxa"/>
          </w:tcPr>
          <w:p w14:paraId="5597AD14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6D7C716" w14:textId="6B45856F" w:rsidR="000B6B1C" w:rsidRPr="00D773ED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B52C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767</w:t>
            </w:r>
          </w:p>
        </w:tc>
        <w:tc>
          <w:tcPr>
            <w:tcW w:w="180" w:type="dxa"/>
          </w:tcPr>
          <w:p w14:paraId="0EFD6346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D62476" w14:textId="1DC3ACE6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160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478</w:t>
            </w:r>
          </w:p>
        </w:tc>
      </w:tr>
      <w:tr w:rsidR="000B6B1C" w:rsidRPr="007248D9" w14:paraId="4BE3C295" w14:textId="77777777" w:rsidTr="005826F4">
        <w:trPr>
          <w:cantSplit/>
        </w:trPr>
        <w:tc>
          <w:tcPr>
            <w:tcW w:w="3960" w:type="dxa"/>
            <w:hideMark/>
          </w:tcPr>
          <w:p w14:paraId="47E1230F" w14:textId="4F050EC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BC1EED" w:rsidRPr="00BC1EED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30AD9CE" w14:textId="5705AFE7" w:rsidR="000B6B1C" w:rsidRPr="007248D9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B52C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</w:p>
        </w:tc>
        <w:tc>
          <w:tcPr>
            <w:tcW w:w="180" w:type="dxa"/>
          </w:tcPr>
          <w:p w14:paraId="72528821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33D4116" w14:textId="087AD4EB" w:rsidR="000B6B1C" w:rsidRPr="00AB3C96" w:rsidRDefault="00BC1EED" w:rsidP="00B6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444</w:t>
            </w:r>
          </w:p>
        </w:tc>
        <w:tc>
          <w:tcPr>
            <w:tcW w:w="178" w:type="dxa"/>
          </w:tcPr>
          <w:p w14:paraId="3FF6E6CC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00F8F9" w14:textId="285B1F9A" w:rsidR="000B6B1C" w:rsidRPr="007248D9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52C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631</w:t>
            </w:r>
          </w:p>
        </w:tc>
        <w:tc>
          <w:tcPr>
            <w:tcW w:w="180" w:type="dxa"/>
          </w:tcPr>
          <w:p w14:paraId="065C52A2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DAD32A" w14:textId="380DA6DE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496</w:t>
            </w:r>
          </w:p>
        </w:tc>
      </w:tr>
      <w:tr w:rsidR="000B6B1C" w:rsidRPr="007248D9" w14:paraId="1279E4D1" w14:textId="77777777" w:rsidTr="005826F4">
        <w:trPr>
          <w:cantSplit/>
        </w:trPr>
        <w:tc>
          <w:tcPr>
            <w:tcW w:w="3960" w:type="dxa"/>
            <w:hideMark/>
          </w:tcPr>
          <w:p w14:paraId="7BAC9D2D" w14:textId="5DDDD9DA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2816B964" w14:textId="1F7ED1D9" w:rsidR="000B6B1C" w:rsidRPr="007248D9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733</w:t>
            </w:r>
          </w:p>
        </w:tc>
        <w:tc>
          <w:tcPr>
            <w:tcW w:w="180" w:type="dxa"/>
          </w:tcPr>
          <w:p w14:paraId="0AD2F67E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46E5FC" w14:textId="226BBDE8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6CF1E6CF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30937B" w14:textId="06FFE85B" w:rsidR="000B6B1C" w:rsidRPr="007248D9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180" w:type="dxa"/>
          </w:tcPr>
          <w:p w14:paraId="3D9687F6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EABDA2" w14:textId="3129A4E2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0B6B1C" w:rsidRPr="007248D9" w14:paraId="10810C34" w14:textId="77777777" w:rsidTr="005826F4">
        <w:trPr>
          <w:cantSplit/>
        </w:trPr>
        <w:tc>
          <w:tcPr>
            <w:tcW w:w="3960" w:type="dxa"/>
            <w:hideMark/>
          </w:tcPr>
          <w:p w14:paraId="694BEE28" w14:textId="1D8974B1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F00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5245" w14:textId="0481552C" w:rsidR="000B6B1C" w:rsidRPr="007248D9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52C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</w:t>
            </w:r>
          </w:p>
        </w:tc>
        <w:tc>
          <w:tcPr>
            <w:tcW w:w="180" w:type="dxa"/>
          </w:tcPr>
          <w:p w14:paraId="0AECDD76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F8BAC7" w14:textId="3FD72DCC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0B6B1C" w:rsidRPr="00AB3C96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178" w:type="dxa"/>
          </w:tcPr>
          <w:p w14:paraId="50224600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44272" w14:textId="79890104" w:rsidR="000B6B1C" w:rsidRPr="007248D9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180" w:type="dxa"/>
          </w:tcPr>
          <w:p w14:paraId="48D5DE17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E78E" w14:textId="461291A8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0B6B1C" w:rsidRPr="007248D9" w14:paraId="13AA1FAE" w14:textId="77777777" w:rsidTr="005826F4">
        <w:trPr>
          <w:cantSplit/>
        </w:trPr>
        <w:tc>
          <w:tcPr>
            <w:tcW w:w="3960" w:type="dxa"/>
            <w:hideMark/>
          </w:tcPr>
          <w:p w14:paraId="41BDE3A8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D389C9" w14:textId="1B59DF8F" w:rsidR="000B6B1C" w:rsidRPr="007248D9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="00B52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049</w:t>
            </w:r>
          </w:p>
        </w:tc>
        <w:tc>
          <w:tcPr>
            <w:tcW w:w="180" w:type="dxa"/>
          </w:tcPr>
          <w:p w14:paraId="4A59B11F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CC894" w14:textId="020DA27B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78" w:type="dxa"/>
          </w:tcPr>
          <w:p w14:paraId="2FD7B932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88E81" w14:textId="169B51CC" w:rsidR="000B6B1C" w:rsidRPr="007248D9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  <w:r w:rsidR="00B52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180" w:type="dxa"/>
          </w:tcPr>
          <w:p w14:paraId="51AFAE73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44579" w14:textId="0B26FFDD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  <w:tr w:rsidR="000B6B1C" w:rsidRPr="007248D9" w14:paraId="49867605" w14:textId="77777777" w:rsidTr="005826F4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008E1F32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248D9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F717E" w14:textId="5890FB42" w:rsidR="000B6B1C" w:rsidRPr="00B854F7" w:rsidRDefault="00B52C48" w:rsidP="005826F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615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DC1CEAE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22E1B2" w14:textId="77777777" w:rsidR="000B6B1C" w:rsidRDefault="000B6B1C" w:rsidP="005826F4">
            <w:pPr>
              <w:pStyle w:val="acctfourfigures"/>
              <w:tabs>
                <w:tab w:val="clear" w:pos="765"/>
                <w:tab w:val="decimal" w:pos="550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394680" w14:textId="2F18EC21" w:rsidR="000B6B1C" w:rsidRPr="00AB3C96" w:rsidRDefault="000B6B1C" w:rsidP="005826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852785E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055C9" w14:textId="21F1B342" w:rsidR="000B6B1C" w:rsidRPr="0055013A" w:rsidRDefault="00B52C48" w:rsidP="005826F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47DD3B" w14:textId="77777777" w:rsidR="000B6B1C" w:rsidRPr="007248D9" w:rsidRDefault="000B6B1C" w:rsidP="005826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2FEF8C6" w14:textId="77777777" w:rsidR="000B6B1C" w:rsidRPr="00AB3C96" w:rsidRDefault="000B6B1C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  <w:p w14:paraId="6A9AA3B0" w14:textId="77777777" w:rsidR="000B6B1C" w:rsidRPr="00AB3C96" w:rsidRDefault="000B6B1C" w:rsidP="005826F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B3C9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B6B1C" w:rsidRPr="007248D9" w14:paraId="71E5B535" w14:textId="77777777" w:rsidTr="005826F4">
        <w:trPr>
          <w:cantSplit/>
        </w:trPr>
        <w:tc>
          <w:tcPr>
            <w:tcW w:w="3960" w:type="dxa"/>
            <w:hideMark/>
          </w:tcPr>
          <w:p w14:paraId="466A8AE9" w14:textId="77777777" w:rsidR="000B6B1C" w:rsidRPr="007248D9" w:rsidRDefault="000B6B1C" w:rsidP="005826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FF878" w14:textId="7535F0F1" w:rsidR="000B6B1C" w:rsidRPr="00D773ED" w:rsidRDefault="00BC1EED" w:rsidP="005826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  <w:r w:rsidR="00B52C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434</w:t>
            </w:r>
          </w:p>
        </w:tc>
        <w:tc>
          <w:tcPr>
            <w:tcW w:w="180" w:type="dxa"/>
          </w:tcPr>
          <w:p w14:paraId="7CCBD5AD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155FF" w14:textId="541F3F56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435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78" w:type="dxa"/>
          </w:tcPr>
          <w:p w14:paraId="23DCDB26" w14:textId="77777777" w:rsidR="000B6B1C" w:rsidRPr="007248D9" w:rsidRDefault="000B6B1C" w:rsidP="005826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00D87" w14:textId="24BD9DB4" w:rsidR="000B6B1C" w:rsidRPr="007248D9" w:rsidRDefault="00BC1EED" w:rsidP="005826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322</w:t>
            </w:r>
            <w:r w:rsidR="00B52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</w:p>
        </w:tc>
        <w:tc>
          <w:tcPr>
            <w:tcW w:w="180" w:type="dxa"/>
          </w:tcPr>
          <w:p w14:paraId="4AA3F43F" w14:textId="77777777" w:rsidR="000B6B1C" w:rsidRPr="007248D9" w:rsidRDefault="000B6B1C" w:rsidP="005826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EDDE6A3" w14:textId="6AE2D6B8" w:rsidR="000B6B1C" w:rsidRPr="00AB3C96" w:rsidRDefault="00BC1EED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0B6B1C" w:rsidRPr="00AB3C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917</w:t>
            </w:r>
          </w:p>
        </w:tc>
      </w:tr>
    </w:tbl>
    <w:p w14:paraId="4662D66C" w14:textId="77777777" w:rsidR="00B91245" w:rsidRPr="00D773ED" w:rsidRDefault="00B91245" w:rsidP="00D773E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4557FF" w14:textId="3A593392" w:rsidR="00B91245" w:rsidRPr="00E8282F" w:rsidRDefault="00B91245" w:rsidP="00B91245">
      <w:pPr>
        <w:pStyle w:val="Heading1"/>
        <w:numPr>
          <w:ilvl w:val="0"/>
          <w:numId w:val="19"/>
        </w:numPr>
        <w:ind w:left="567" w:hanging="567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</w:t>
      </w: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บริษัทย่อยและ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14:paraId="50D1B967" w14:textId="6739E235" w:rsidR="000B6B1C" w:rsidRPr="00D773ED" w:rsidRDefault="000B6B1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3"/>
        <w:gridCol w:w="178"/>
        <w:gridCol w:w="1381"/>
        <w:gridCol w:w="180"/>
        <w:gridCol w:w="1305"/>
      </w:tblGrid>
      <w:tr w:rsidR="00B91245" w:rsidRPr="007248D9" w14:paraId="3B2C7516" w14:textId="77777777" w:rsidTr="00D773ED">
        <w:trPr>
          <w:cantSplit/>
          <w:tblHeader/>
        </w:trPr>
        <w:tc>
          <w:tcPr>
            <w:tcW w:w="6213" w:type="dxa"/>
            <w:vAlign w:val="bottom"/>
          </w:tcPr>
          <w:p w14:paraId="23A9644C" w14:textId="77777777" w:rsidR="00B91245" w:rsidRPr="00D773ED" w:rsidRDefault="00B9124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3F67CF8F" w:rsidR="00B91245" w:rsidRPr="007248D9" w:rsidRDefault="00B91245" w:rsidP="00B9124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สิ้นสุดวันที่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3968CA62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1" w:type="dxa"/>
            <w:vAlign w:val="bottom"/>
          </w:tcPr>
          <w:p w14:paraId="0428E2AE" w14:textId="65365490" w:rsidR="00B91245" w:rsidRPr="00BD78DF" w:rsidRDefault="00B91245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F8CCEDB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47E87064" w14:textId="4214F59C" w:rsidR="00B91245" w:rsidRPr="00BD78DF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1245" w:rsidRPr="007248D9" w14:paraId="432C02D7" w14:textId="77777777" w:rsidTr="003F63C8">
        <w:trPr>
          <w:cantSplit/>
          <w:tblHeader/>
        </w:trPr>
        <w:tc>
          <w:tcPr>
            <w:tcW w:w="6213" w:type="dxa"/>
            <w:vAlign w:val="bottom"/>
          </w:tcPr>
          <w:p w14:paraId="593DC557" w14:textId="77777777" w:rsidR="00B91245" w:rsidRPr="007248D9" w:rsidRDefault="00B91245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79E5152E" w14:textId="77777777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6" w:type="dxa"/>
            <w:gridSpan w:val="3"/>
          </w:tcPr>
          <w:p w14:paraId="57ED3C38" w14:textId="360DA198" w:rsidR="00B91245" w:rsidRPr="00B651B6" w:rsidRDefault="00B91245" w:rsidP="003F63C8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248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91245" w:rsidRPr="007248D9" w14:paraId="483DEEC5" w14:textId="77777777" w:rsidTr="00D773ED">
        <w:trPr>
          <w:cantSplit/>
        </w:trPr>
        <w:tc>
          <w:tcPr>
            <w:tcW w:w="6213" w:type="dxa"/>
            <w:vAlign w:val="bottom"/>
          </w:tcPr>
          <w:p w14:paraId="39149A75" w14:textId="69175ED0" w:rsidR="00B91245" w:rsidRPr="002643A0" w:rsidRDefault="00B91245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0C2F544A" w14:textId="77777777" w:rsidR="00B91245" w:rsidRPr="007248D9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0EC1587A" w14:textId="77777777" w:rsidR="00B91245" w:rsidRPr="007248D9" w:rsidRDefault="00B9124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6BFFA3" w14:textId="77777777" w:rsidR="00B91245" w:rsidRPr="007248D9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C3AD65A" w14:textId="442E1C0A" w:rsidR="00B91245" w:rsidRPr="00AB3C96" w:rsidRDefault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1245" w:rsidRPr="007248D9" w14:paraId="14F2ADF8" w14:textId="77777777" w:rsidTr="00D773ED">
        <w:trPr>
          <w:cantSplit/>
        </w:trPr>
        <w:tc>
          <w:tcPr>
            <w:tcW w:w="6213" w:type="dxa"/>
            <w:vAlign w:val="bottom"/>
          </w:tcPr>
          <w:p w14:paraId="5ED886EF" w14:textId="6326411C" w:rsidR="00B91245" w:rsidRPr="002643A0" w:rsidRDefault="00B9124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</w:t>
            </w:r>
            <w:r w:rsidR="002643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 เซ็ปเป้ โฮลดิ้ง (ประเทศไทย) จำกัด</w:t>
            </w:r>
          </w:p>
        </w:tc>
        <w:tc>
          <w:tcPr>
            <w:tcW w:w="178" w:type="dxa"/>
          </w:tcPr>
          <w:p w14:paraId="176026D9" w14:textId="77777777" w:rsidR="00B91245" w:rsidRPr="00D773ED" w:rsidRDefault="00B9124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1" w:type="dxa"/>
          </w:tcPr>
          <w:p w14:paraId="5EBF21F4" w14:textId="44E38BCF" w:rsidR="00B91245" w:rsidRPr="007248D9" w:rsidRDefault="00B52C48" w:rsidP="00D773ED">
            <w:pPr>
              <w:pStyle w:val="acctfourfigures"/>
              <w:tabs>
                <w:tab w:val="decimal" w:pos="701"/>
              </w:tabs>
              <w:spacing w:line="240" w:lineRule="auto"/>
              <w:ind w:left="-79" w:right="34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658686A6" w14:textId="77777777" w:rsidR="00B91245" w:rsidRPr="007248D9" w:rsidRDefault="00B9124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E8758E" w14:textId="3ECDCEAA" w:rsidR="00B91245" w:rsidRPr="00AB3C96" w:rsidRDefault="00BC1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01E05" w:rsidRPr="007248D9" w14:paraId="7A38547B" w14:textId="77777777" w:rsidTr="003F63C8">
        <w:trPr>
          <w:cantSplit/>
        </w:trPr>
        <w:tc>
          <w:tcPr>
            <w:tcW w:w="6213" w:type="dxa"/>
            <w:vAlign w:val="bottom"/>
          </w:tcPr>
          <w:p w14:paraId="04EEB728" w14:textId="77777777" w:rsidR="00601E05" w:rsidRPr="00D773ED" w:rsidRDefault="00601E0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54F51E9F" w14:textId="77777777" w:rsidR="00601E05" w:rsidRPr="007248D9" w:rsidRDefault="00601E0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5AA4903A" w14:textId="77777777" w:rsidR="00601E05" w:rsidRPr="007248D9" w:rsidRDefault="00601E0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3DF26F" w14:textId="77777777" w:rsidR="00601E05" w:rsidRPr="007248D9" w:rsidRDefault="00601E0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18A85B5" w14:textId="77777777" w:rsidR="00601E05" w:rsidRPr="00AB3C96" w:rsidRDefault="00601E0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E05" w:rsidRPr="007248D9" w14:paraId="596AA008" w14:textId="77777777" w:rsidTr="003F63C8">
        <w:trPr>
          <w:cantSplit/>
        </w:trPr>
        <w:tc>
          <w:tcPr>
            <w:tcW w:w="6213" w:type="dxa"/>
            <w:vAlign w:val="bottom"/>
          </w:tcPr>
          <w:p w14:paraId="1AD66D6B" w14:textId="74FD20B2" w:rsidR="00601E05" w:rsidRPr="00D773ED" w:rsidRDefault="00601E05" w:rsidP="00B912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43A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บริษัทร่วมทางอ้อม</w:t>
            </w:r>
          </w:p>
        </w:tc>
        <w:tc>
          <w:tcPr>
            <w:tcW w:w="178" w:type="dxa"/>
          </w:tcPr>
          <w:p w14:paraId="2F30611D" w14:textId="77777777" w:rsidR="00601E05" w:rsidRPr="007248D9" w:rsidRDefault="00601E05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6E0A54B2" w14:textId="77777777" w:rsidR="00601E05" w:rsidRPr="007248D9" w:rsidRDefault="00601E05" w:rsidP="00B9124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603597" w14:textId="77777777" w:rsidR="00601E05" w:rsidRPr="007248D9" w:rsidRDefault="00601E05" w:rsidP="00B912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EF49E53" w14:textId="77777777" w:rsidR="00601E05" w:rsidRPr="00AB3C96" w:rsidRDefault="00601E05" w:rsidP="00B91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E05" w:rsidRPr="007248D9" w14:paraId="0805B825" w14:textId="77777777" w:rsidTr="003F63C8">
        <w:trPr>
          <w:cantSplit/>
        </w:trPr>
        <w:tc>
          <w:tcPr>
            <w:tcW w:w="6213" w:type="dxa"/>
            <w:vAlign w:val="bottom"/>
          </w:tcPr>
          <w:p w14:paraId="3EDA385D" w14:textId="72E0DD86" w:rsidR="00601E05" w:rsidRPr="00D773ED" w:rsidRDefault="00601E05" w:rsidP="00601E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="002643A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643A0" w:rsidRPr="00E0040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 จำกัด</w:t>
            </w:r>
            <w:r w:rsidR="002643A0" w:rsidRPr="00E0040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4B1176F" w14:textId="77777777" w:rsidR="00601E05" w:rsidRPr="007248D9" w:rsidRDefault="00601E05" w:rsidP="00601E0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dxa"/>
          </w:tcPr>
          <w:p w14:paraId="28DCDA63" w14:textId="15227ECA" w:rsidR="00601E05" w:rsidRPr="00D773ED" w:rsidRDefault="00BC1EED" w:rsidP="00601E0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B52C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BB2D25F" w14:textId="77777777" w:rsidR="00601E05" w:rsidRPr="007248D9" w:rsidRDefault="00601E05" w:rsidP="00601E0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3D4826" w14:textId="4BBCB62B" w:rsidR="00601E05" w:rsidRPr="00AB3C96" w:rsidRDefault="00B52C48" w:rsidP="00D77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BE82103" w14:textId="77777777" w:rsidR="00DB3221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2A023BF" w14:textId="77777777" w:rsidR="002643A0" w:rsidRDefault="002643A0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B8D3626" w14:textId="77777777" w:rsidR="002643A0" w:rsidRDefault="002643A0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36035B7" w14:textId="77777777" w:rsidR="002643A0" w:rsidRDefault="002643A0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5CD1D51" w14:textId="7B0C8D7B" w:rsidR="00DB3221" w:rsidRDefault="00DB3221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E1A85">
        <w:rPr>
          <w:rFonts w:ascii="Angsana New" w:hAnsi="Angsana New"/>
          <w:sz w:val="30"/>
          <w:szCs w:val="30"/>
          <w:cs/>
        </w:rPr>
        <w:lastRenderedPageBreak/>
        <w:t>ในเดือน</w:t>
      </w:r>
      <w:r w:rsidRPr="00EE1A85">
        <w:rPr>
          <w:rFonts w:ascii="Angsana New" w:hAnsi="Angsana New" w:hint="cs"/>
          <w:sz w:val="30"/>
          <w:szCs w:val="30"/>
          <w:cs/>
        </w:rPr>
        <w:t>มกราคม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Pr="00EE1A85">
        <w:rPr>
          <w:rFonts w:ascii="Angsana New" w:hAnsi="Angsana New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BC1EED" w:rsidRPr="00BC1EED">
        <w:rPr>
          <w:rFonts w:ascii="Angsana New" w:hAnsi="Angsana New"/>
          <w:sz w:val="30"/>
          <w:szCs w:val="30"/>
        </w:rPr>
        <w:t>290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="00BC1EED" w:rsidRPr="00BC1EED">
        <w:rPr>
          <w:rFonts w:ascii="Angsana New" w:hAnsi="Angsana New"/>
          <w:sz w:val="30"/>
          <w:szCs w:val="30"/>
        </w:rPr>
        <w:t>320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BC1EED" w:rsidRPr="00BC1EED">
        <w:rPr>
          <w:rFonts w:ascii="Angsana New" w:hAnsi="Angsana New"/>
          <w:sz w:val="30"/>
          <w:szCs w:val="30"/>
        </w:rPr>
        <w:t>32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BC1EED" w:rsidRPr="00BC1EED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BC1EED" w:rsidRPr="00BC1EED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BC1EED" w:rsidRPr="00BC1EED">
        <w:rPr>
          <w:rFonts w:ascii="Angsana New" w:hAnsi="Angsana New"/>
          <w:sz w:val="30"/>
          <w:szCs w:val="30"/>
        </w:rPr>
        <w:t>10</w:t>
      </w:r>
      <w:r w:rsidRPr="00EE1A85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 w:rsidR="00BC1EED" w:rsidRPr="00BC1EED">
        <w:rPr>
          <w:rFonts w:ascii="Angsana New" w:hAnsi="Angsana New"/>
          <w:sz w:val="30"/>
          <w:szCs w:val="30"/>
        </w:rPr>
        <w:t>30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="00BC1EED" w:rsidRPr="00BC1EED">
        <w:rPr>
          <w:rFonts w:ascii="Angsana New" w:hAnsi="Angsana New"/>
          <w:sz w:val="30"/>
          <w:szCs w:val="30"/>
        </w:rPr>
        <w:t>3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BC1EED" w:rsidRPr="00BC1EED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>,</w:t>
      </w:r>
      <w:r w:rsidR="00BC1EED" w:rsidRPr="00BC1EED">
        <w:rPr>
          <w:rFonts w:ascii="Angsana New" w:hAnsi="Angsana New"/>
          <w:sz w:val="30"/>
          <w:szCs w:val="30"/>
        </w:rPr>
        <w:t>000</w:t>
      </w:r>
      <w:r w:rsidRPr="00EE1A85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="00BC1EED" w:rsidRPr="00BC1EED">
        <w:rPr>
          <w:rFonts w:ascii="Angsana New" w:hAnsi="Angsana New"/>
          <w:sz w:val="30"/>
          <w:szCs w:val="30"/>
        </w:rPr>
        <w:t>10</w:t>
      </w:r>
      <w:r w:rsidRPr="00EE1A85">
        <w:rPr>
          <w:rFonts w:ascii="Angsana New" w:hAnsi="Angsana New"/>
          <w:sz w:val="30"/>
          <w:szCs w:val="30"/>
          <w:cs/>
        </w:rPr>
        <w:t xml:space="preserve"> บาท) บริษัทได้ชำระค่าหุ้นแล้วเป็นจำนวนเงิน </w:t>
      </w:r>
      <w:r w:rsidR="00BC1EED" w:rsidRPr="00BC1EED">
        <w:rPr>
          <w:rFonts w:ascii="Angsana New" w:hAnsi="Angsana New"/>
          <w:sz w:val="30"/>
          <w:szCs w:val="30"/>
        </w:rPr>
        <w:t>30</w:t>
      </w:r>
      <w:r w:rsidRPr="00EE1A85">
        <w:rPr>
          <w:rFonts w:ascii="Angsana New" w:hAnsi="Angsana New"/>
          <w:sz w:val="30"/>
          <w:szCs w:val="30"/>
          <w:cs/>
        </w:rPr>
        <w:t xml:space="preserve"> ล้านบาท ทั้งนี้บริษัท เซ็ปเป้ โฮลดิ้ง (ประเทศไทย) จำกัด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E1A85">
        <w:rPr>
          <w:rFonts w:ascii="Angsana New" w:hAnsi="Angsana New"/>
          <w:sz w:val="30"/>
          <w:szCs w:val="30"/>
          <w:cs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BC1EED" w:rsidRPr="00BC1EED">
        <w:rPr>
          <w:rFonts w:ascii="Angsana New" w:hAnsi="Angsana New"/>
          <w:sz w:val="30"/>
          <w:szCs w:val="30"/>
        </w:rPr>
        <w:t>8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Pr="00EE1A85">
        <w:rPr>
          <w:rFonts w:ascii="Angsana New" w:hAnsi="Angsana New" w:hint="cs"/>
          <w:sz w:val="30"/>
          <w:szCs w:val="30"/>
          <w:cs/>
        </w:rPr>
        <w:t>มกราคม</w:t>
      </w:r>
      <w:r w:rsidRPr="00EE1A85">
        <w:rPr>
          <w:rFonts w:ascii="Angsana New" w:hAnsi="Angsana New"/>
          <w:sz w:val="30"/>
          <w:szCs w:val="30"/>
          <w:cs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</w:p>
    <w:p w14:paraId="2E929CA1" w14:textId="77777777" w:rsidR="002D5395" w:rsidRPr="00EE1A85" w:rsidRDefault="002D5395" w:rsidP="00DB3221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6B8012F" w14:textId="24E9B8E4" w:rsidR="00DB3221" w:rsidRDefault="00DB3221" w:rsidP="00DB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F0DFE">
        <w:rPr>
          <w:rFonts w:ascii="Angsana New" w:hAnsi="Angsana New"/>
          <w:sz w:val="30"/>
          <w:szCs w:val="30"/>
          <w:cs/>
        </w:rPr>
        <w:t xml:space="preserve">จากการเข้าซื้อหุ้นในบริษัท ออล โคโค กรุ๊ป จำกัดเป็นครั้งแรกในปี </w:t>
      </w:r>
      <w:r w:rsidR="00BC1EED" w:rsidRPr="00BC1EED">
        <w:rPr>
          <w:rFonts w:ascii="Angsana New" w:hAnsi="Angsana New"/>
          <w:sz w:val="30"/>
          <w:szCs w:val="30"/>
        </w:rPr>
        <w:t>2559</w:t>
      </w:r>
      <w:r w:rsidRPr="00AF0DFE">
        <w:rPr>
          <w:rFonts w:ascii="Angsana New" w:hAnsi="Angsana New"/>
          <w:sz w:val="30"/>
          <w:szCs w:val="30"/>
          <w:cs/>
        </w:rPr>
        <w:t xml:space="preserve"> กลุ่มบริษัทมีสิทธิเข้าซื้อหุ้นเพิ่มเติมอีกในจำนวนรวมไม่เกินร้อยละ </w:t>
      </w:r>
      <w:r w:rsidR="00BC1EED" w:rsidRPr="00BC1EED">
        <w:rPr>
          <w:rFonts w:ascii="Angsana New" w:hAnsi="Angsana New"/>
          <w:sz w:val="30"/>
          <w:szCs w:val="30"/>
        </w:rPr>
        <w:t>9</w:t>
      </w:r>
      <w:r w:rsidRPr="00AF0DFE">
        <w:rPr>
          <w:rFonts w:ascii="Angsana New" w:hAnsi="Angsana New"/>
          <w:sz w:val="30"/>
          <w:szCs w:val="30"/>
          <w:cs/>
        </w:rPr>
        <w:t xml:space="preserve"> ภายหลังครบกำหนด </w:t>
      </w:r>
      <w:r w:rsidR="00BC1EED" w:rsidRPr="00BC1EED">
        <w:rPr>
          <w:rFonts w:ascii="Angsana New" w:hAnsi="Angsana New"/>
          <w:sz w:val="30"/>
          <w:szCs w:val="30"/>
        </w:rPr>
        <w:t>4</w:t>
      </w:r>
      <w:r w:rsidRPr="00AF0DFE">
        <w:rPr>
          <w:rFonts w:ascii="Angsana New" w:hAnsi="Angsana New"/>
          <w:sz w:val="30"/>
          <w:szCs w:val="30"/>
          <w:cs/>
        </w:rPr>
        <w:t xml:space="preserve"> ปี นับจากวันที่สัญญาซื้อเงินลงทุนครั้งแรกมีผลบังคับใช้ในราคาประเมิน ณ ขณะนั้น</w:t>
      </w:r>
    </w:p>
    <w:p w14:paraId="0C12667B" w14:textId="77777777" w:rsidR="00DB3221" w:rsidRPr="00D773ED" w:rsidRDefault="00DB3221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8F240A5" w14:textId="6E35A98A" w:rsidR="00DB3221" w:rsidRDefault="00DB3221" w:rsidP="00DB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 w:rsidR="00BC1EED" w:rsidRPr="00BC1EED">
        <w:rPr>
          <w:rFonts w:asciiTheme="majorBidi" w:hAnsiTheme="majorBidi" w:cstheme="majorBidi"/>
          <w:sz w:val="30"/>
          <w:szCs w:val="30"/>
        </w:rPr>
        <w:t>2559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กลุ่มบริษัทได้จำหน่ายส่วนได้เสียทั้งหมดจำนวน </w:t>
      </w:r>
      <w:r w:rsidR="00BC1EED" w:rsidRPr="00BC1EED">
        <w:rPr>
          <w:rFonts w:asciiTheme="majorBidi" w:hAnsiTheme="majorBidi" w:cstheme="majorBidi"/>
          <w:sz w:val="30"/>
          <w:szCs w:val="30"/>
        </w:rPr>
        <w:t>2</w:t>
      </w:r>
      <w:r w:rsidRPr="004D6364">
        <w:rPr>
          <w:rFonts w:asciiTheme="majorBidi" w:hAnsiTheme="majorBidi" w:cstheme="majorBidi"/>
          <w:sz w:val="30"/>
          <w:szCs w:val="30"/>
        </w:rPr>
        <w:t>,</w:t>
      </w:r>
      <w:r w:rsidR="00BC1EED" w:rsidRPr="00BC1EED">
        <w:rPr>
          <w:rFonts w:asciiTheme="majorBidi" w:hAnsiTheme="majorBidi" w:cstheme="majorBidi"/>
          <w:sz w:val="30"/>
          <w:szCs w:val="30"/>
        </w:rPr>
        <w:t>550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BC1EED" w:rsidRPr="00BC1EED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Pr="004D6364">
        <w:rPr>
          <w:rFonts w:asciiTheme="majorBidi" w:hAnsiTheme="majorBidi" w:cstheme="majorBidi"/>
          <w:sz w:val="30"/>
          <w:szCs w:val="30"/>
        </w:rPr>
        <w:t xml:space="preserve">PT. </w:t>
      </w:r>
      <w:proofErr w:type="spellStart"/>
      <w:r w:rsidRPr="004D6364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4D6364">
        <w:rPr>
          <w:rFonts w:asciiTheme="majorBidi" w:hAnsiTheme="majorBidi" w:cstheme="majorBidi"/>
          <w:sz w:val="30"/>
          <w:szCs w:val="30"/>
        </w:rPr>
        <w:t xml:space="preserve"> Indonesia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ในขณะนั้น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กลุ่มบริษัทมีสิทธิในการซื้อหุ้นคืนจากบริษัทดังกล่าวในสัดส่วนร้อยละ </w:t>
      </w:r>
      <w:r w:rsidR="00BC1EED" w:rsidRPr="00BC1EED">
        <w:rPr>
          <w:rFonts w:asciiTheme="majorBidi" w:hAnsiTheme="majorBidi" w:cstheme="majorBidi"/>
          <w:sz w:val="30"/>
          <w:szCs w:val="30"/>
        </w:rPr>
        <w:t>51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 ของทุนที่จดทะเบียนและเรียกชำระแล้ว ภายใน </w:t>
      </w:r>
      <w:r w:rsidR="00BC1EED" w:rsidRPr="00BC1EED">
        <w:rPr>
          <w:rFonts w:asciiTheme="majorBidi" w:hAnsiTheme="majorBidi" w:cstheme="majorBidi"/>
          <w:sz w:val="30"/>
          <w:szCs w:val="30"/>
        </w:rPr>
        <w:t>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ปีแต่ไม่เกิน </w:t>
      </w:r>
      <w:r w:rsidR="00BC1EED" w:rsidRPr="00BC1EED">
        <w:rPr>
          <w:rFonts w:asciiTheme="majorBidi" w:hAnsiTheme="majorBidi" w:cstheme="majorBidi"/>
          <w:sz w:val="30"/>
          <w:szCs w:val="30"/>
        </w:rPr>
        <w:t>5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 xml:space="preserve">ปีนับจากวันที่จำหน่ายเงินลงทุน ราคาซื้อคืนจะมีมูลค่า </w:t>
      </w:r>
      <w:r w:rsidR="00BC1EED" w:rsidRPr="00BC1EED">
        <w:rPr>
          <w:rFonts w:asciiTheme="majorBidi" w:hAnsiTheme="majorBidi" w:cstheme="majorBidi"/>
          <w:sz w:val="30"/>
          <w:szCs w:val="30"/>
        </w:rPr>
        <w:t>82</w:t>
      </w:r>
      <w:r w:rsidRPr="004D6364">
        <w:rPr>
          <w:rFonts w:asciiTheme="majorBidi" w:hAnsiTheme="majorBidi" w:cstheme="majorBidi"/>
          <w:sz w:val="30"/>
          <w:szCs w:val="30"/>
        </w:rPr>
        <w:t>.</w:t>
      </w:r>
      <w:r w:rsidR="00BC1EED" w:rsidRPr="00BC1EED">
        <w:rPr>
          <w:rFonts w:asciiTheme="majorBidi" w:hAnsiTheme="majorBidi" w:cstheme="majorBidi"/>
          <w:sz w:val="30"/>
          <w:szCs w:val="30"/>
        </w:rPr>
        <w:t>03</w:t>
      </w:r>
      <w:r w:rsidRPr="004D6364">
        <w:rPr>
          <w:rFonts w:asciiTheme="majorBidi" w:hAnsiTheme="majorBidi" w:cstheme="majorBidi"/>
          <w:sz w:val="30"/>
          <w:szCs w:val="30"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D63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6364">
        <w:rPr>
          <w:rFonts w:asciiTheme="majorBidi" w:hAnsiTheme="majorBidi" w:cstheme="majorBidi"/>
          <w:sz w:val="30"/>
          <w:szCs w:val="30"/>
          <w:cs/>
        </w:rPr>
        <w:t>แต่ในกรณีที่มีการเพิ่มทุนจดทะเบียน ราคาซื้อคืนของทุนจดทะเบียนที่เพิ่มขึ้นมาจากการประเมินราคาของที่ปรึกษาทางการเงินอิสระ อย่างไรก็ตามผู้บริหารยังไม่ได้พิจารณาการใช้สิทธิดังกล่าว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="00BC1EED" w:rsidRPr="00BC1EED">
        <w:rPr>
          <w:rFonts w:asciiTheme="majorBidi" w:hAnsiTheme="majorBidi" w:cstheme="majorBidi"/>
          <w:sz w:val="30"/>
          <w:szCs w:val="30"/>
        </w:rPr>
        <w:t>30</w:t>
      </w:r>
      <w:r w:rsidR="0065260C">
        <w:rPr>
          <w:rFonts w:asciiTheme="majorBidi" w:hAnsiTheme="majorBidi" w:cstheme="majorBidi"/>
          <w:sz w:val="30"/>
          <w:szCs w:val="30"/>
        </w:rPr>
        <w:t xml:space="preserve"> </w:t>
      </w:r>
      <w:r w:rsidR="0065260C">
        <w:rPr>
          <w:rFonts w:asciiTheme="majorBidi" w:hAnsiTheme="majorBidi" w:cstheme="majorBidi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BC1EED" w:rsidRPr="00BC1EED">
        <w:rPr>
          <w:rFonts w:asciiTheme="majorBidi" w:hAnsiTheme="majorBidi" w:cstheme="majorBidi"/>
          <w:sz w:val="30"/>
          <w:szCs w:val="30"/>
        </w:rPr>
        <w:t>2564</w:t>
      </w:r>
    </w:p>
    <w:p w14:paraId="79BD2E3A" w14:textId="69A362DA" w:rsidR="00DB3221" w:rsidRPr="00D773ED" w:rsidRDefault="00DB3221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5EE949" w14:textId="6AF918F5" w:rsidR="00DB3221" w:rsidRPr="00771234" w:rsidRDefault="00DB3221" w:rsidP="00DB3221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E00406">
        <w:rPr>
          <w:rFonts w:ascii="Angsana New" w:hAnsi="Angsana New" w:hint="cs"/>
          <w:color w:val="000000"/>
          <w:sz w:val="30"/>
          <w:szCs w:val="30"/>
          <w:cs/>
          <w:lang w:bidi="th-TH"/>
        </w:rPr>
        <w:t xml:space="preserve">ในเดือนกุมภาพันธ์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ได้เพิ่มทุนจดทะเบียนของบริษัทจากจำนวนเงิน </w:t>
      </w:r>
      <w:r w:rsidR="00BC1EED" w:rsidRPr="00BC1EED">
        <w:rPr>
          <w:rFonts w:ascii="Angsana New" w:hAnsi="Angsana New" w:hint="cs"/>
          <w:color w:val="000000"/>
          <w:sz w:val="30"/>
          <w:szCs w:val="30"/>
          <w:lang w:val="en-US" w:bidi="th-TH"/>
        </w:rPr>
        <w:t>200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เป็น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300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โดยออกหุ้นสามัญเพิ่มทุนเป็นจำนวนเงิน </w:t>
      </w:r>
      <w:r w:rsidR="00BC1EED" w:rsidRPr="00BC1EED">
        <w:rPr>
          <w:rFonts w:ascii="Angsana New" w:hAnsi="Angsana New" w:hint="cs"/>
          <w:color w:val="000000"/>
          <w:sz w:val="30"/>
          <w:szCs w:val="30"/>
          <w:lang w:val="en-US" w:bidi="th-TH"/>
        </w:rPr>
        <w:t>100</w:t>
      </w:r>
      <w:r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ล้านบาท (จำนวน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1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>,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000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หุ้น มูลค่าหุ้นละ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100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บาท) บริษัทย่อยได้ชำระเงินค่าหุ้นเป็นจำนวนเงิน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ล้านบาท โดยสัดส่วนการลงทุนของกลุ่มบริษัทไม่เปลี่ยนแปลง ทั้งนี้บริษัท ดาน่อน เซ็ปเป้ เบฟเวอเรจส์ จำกัด</w:t>
      </w:r>
      <w:r w:rsidRPr="00E00406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ได้จดทะเบียนการเปลี่ยนแปลงทุนดังกล่าวต่อกระทรวงพาณิชย์เมื่อวันที่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25</w:t>
      </w:r>
      <w:r w:rsidRPr="00E00406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กุมภาพันธ์ </w:t>
      </w:r>
      <w:r w:rsidR="00BC1EED" w:rsidRPr="00BC1EED">
        <w:rPr>
          <w:rFonts w:ascii="Angsana New" w:hAnsi="Angsana New"/>
          <w:color w:val="000000"/>
          <w:sz w:val="30"/>
          <w:szCs w:val="30"/>
          <w:lang w:val="en-US" w:bidi="th-TH"/>
        </w:rPr>
        <w:t>2564</w:t>
      </w:r>
    </w:p>
    <w:p w14:paraId="40A6CA1D" w14:textId="11A5FA6D" w:rsidR="002D5395" w:rsidRDefault="002D5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76A49BB2" w14:textId="0D9BBC45" w:rsidR="00D7771D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5826F4">
        <w:rPr>
          <w:rFonts w:ascii="Angsana New" w:hAnsi="Angsana New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 xml:space="preserve">  </w:t>
      </w:r>
    </w:p>
    <w:p w14:paraId="2A924D07" w14:textId="1850B788" w:rsidR="005826F4" w:rsidRPr="00B44502" w:rsidRDefault="005826F4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18A54BC2" w14:textId="23545AE0" w:rsidR="00D63CC5" w:rsidRDefault="00D63CC5" w:rsidP="00D63C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33440">
        <w:rPr>
          <w:rFonts w:ascii="Angsana New" w:hAnsi="Angsana New"/>
          <w:spacing w:val="-6"/>
          <w:sz w:val="30"/>
          <w:szCs w:val="30"/>
          <w:cs/>
        </w:rPr>
        <w:t>ก</w:t>
      </w:r>
      <w:r w:rsidRPr="00333440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157E45">
        <w:rPr>
          <w:rFonts w:ascii="Angsana New" w:hAnsi="Angsana New"/>
          <w:sz w:val="30"/>
          <w:szCs w:val="30"/>
          <w:cs/>
        </w:rPr>
        <w:t>อุปกรณ์และสินทรัพย์สิทธิการใช้ระหว่าง</w:t>
      </w:r>
      <w:r w:rsidRPr="00333440">
        <w:rPr>
          <w:rFonts w:ascii="Angsana New" w:hAnsi="Angsana New"/>
          <w:sz w:val="30"/>
          <w:szCs w:val="30"/>
          <w:cs/>
        </w:rPr>
        <w:t>งวด</w:t>
      </w:r>
      <w:r w:rsidR="0065260C">
        <w:rPr>
          <w:rFonts w:ascii="Angsana New" w:hAnsi="Angsana New"/>
          <w:sz w:val="30"/>
          <w:szCs w:val="30"/>
          <w:cs/>
        </w:rPr>
        <w:t>เก้าเดือน</w:t>
      </w:r>
      <w:r w:rsidRPr="0033344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333440">
        <w:rPr>
          <w:rFonts w:ascii="Angsana New" w:hAnsi="Angsana New"/>
          <w:sz w:val="30"/>
          <w:szCs w:val="30"/>
        </w:rPr>
        <w:br/>
      </w:r>
      <w:r w:rsidR="00BC1EED" w:rsidRPr="00BC1EED">
        <w:rPr>
          <w:rFonts w:ascii="Angsana New" w:hAnsi="Angsana New"/>
          <w:sz w:val="30"/>
          <w:szCs w:val="30"/>
        </w:rPr>
        <w:t>30</w:t>
      </w:r>
      <w:r w:rsidR="0065260C">
        <w:rPr>
          <w:rFonts w:ascii="Angsana New" w:hAnsi="Angsana New"/>
          <w:sz w:val="30"/>
          <w:szCs w:val="30"/>
        </w:rPr>
        <w:t xml:space="preserve"> </w:t>
      </w:r>
      <w:r w:rsidR="0065260C">
        <w:rPr>
          <w:rFonts w:ascii="Angsana New" w:hAnsi="Angsana New"/>
          <w:sz w:val="30"/>
          <w:szCs w:val="30"/>
          <w:cs/>
        </w:rPr>
        <w:t>กันยายน</w:t>
      </w:r>
      <w:r w:rsidRPr="00333440">
        <w:rPr>
          <w:rFonts w:ascii="Angsana New" w:hAnsi="Angsana New"/>
          <w:sz w:val="30"/>
          <w:szCs w:val="30"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Pr="00333440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B9D9D38" w14:textId="77777777" w:rsidR="00D63CC5" w:rsidRPr="00B44502" w:rsidRDefault="00D63CC5" w:rsidP="00D63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5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7"/>
        <w:gridCol w:w="1072"/>
        <w:gridCol w:w="237"/>
        <w:gridCol w:w="1565"/>
        <w:gridCol w:w="237"/>
        <w:gridCol w:w="1109"/>
        <w:gridCol w:w="237"/>
        <w:gridCol w:w="1569"/>
      </w:tblGrid>
      <w:tr w:rsidR="005826F4" w:rsidRPr="009E555A" w14:paraId="2627D519" w14:textId="77777777" w:rsidTr="00B52C48">
        <w:trPr>
          <w:tblHeader/>
        </w:trPr>
        <w:tc>
          <w:tcPr>
            <w:tcW w:w="1843" w:type="pct"/>
          </w:tcPr>
          <w:p w14:paraId="6414955F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6" w:type="pct"/>
            <w:gridSpan w:val="3"/>
            <w:vAlign w:val="bottom"/>
          </w:tcPr>
          <w:p w14:paraId="04B350C1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pct"/>
            <w:gridSpan w:val="3"/>
            <w:vAlign w:val="bottom"/>
          </w:tcPr>
          <w:p w14:paraId="6BCCAD78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269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</w:p>
        </w:tc>
      </w:tr>
      <w:tr w:rsidR="005826F4" w:rsidRPr="009E555A" w14:paraId="02A78A71" w14:textId="77777777" w:rsidTr="00D773ED">
        <w:trPr>
          <w:tblHeader/>
        </w:trPr>
        <w:tc>
          <w:tcPr>
            <w:tcW w:w="1843" w:type="pct"/>
          </w:tcPr>
          <w:p w14:paraId="6126E756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85C47B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2CF6E4A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vAlign w:val="bottom"/>
          </w:tcPr>
          <w:p w14:paraId="1551D3B2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7F3309FC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9E555A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822" w:type="pct"/>
            <w:vAlign w:val="bottom"/>
          </w:tcPr>
          <w:p w14:paraId="567DEFC7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386480A2" w14:textId="77777777" w:rsidR="005826F4" w:rsidRPr="009E555A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9E555A">
              <w:rPr>
                <w:rFonts w:ascii="Angsana New" w:hAnsi="Angsana New"/>
                <w:sz w:val="30"/>
                <w:szCs w:val="30"/>
              </w:rPr>
              <w:t>-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9E555A" w14:paraId="4357B1EA" w14:textId="77777777" w:rsidTr="00B52C48">
        <w:trPr>
          <w:tblHeader/>
        </w:trPr>
        <w:tc>
          <w:tcPr>
            <w:tcW w:w="1843" w:type="pct"/>
          </w:tcPr>
          <w:p w14:paraId="7076BE61" w14:textId="77777777" w:rsidR="005826F4" w:rsidRPr="009E555A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7" w:type="pct"/>
            <w:gridSpan w:val="7"/>
            <w:vAlign w:val="bottom"/>
          </w:tcPr>
          <w:p w14:paraId="16728B53" w14:textId="77777777" w:rsidR="005826F4" w:rsidRPr="004D6364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636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C48" w:rsidRPr="009E555A" w14:paraId="7883A856" w14:textId="77777777" w:rsidTr="00D773ED">
        <w:trPr>
          <w:tblHeader/>
        </w:trPr>
        <w:tc>
          <w:tcPr>
            <w:tcW w:w="1843" w:type="pct"/>
          </w:tcPr>
          <w:p w14:paraId="46230313" w14:textId="6B1B15C5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62" w:type="pct"/>
          </w:tcPr>
          <w:p w14:paraId="4839B7C2" w14:textId="685BBB5B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837</w:t>
            </w:r>
          </w:p>
        </w:tc>
        <w:tc>
          <w:tcPr>
            <w:tcW w:w="124" w:type="pct"/>
            <w:shd w:val="clear" w:color="auto" w:fill="auto"/>
          </w:tcPr>
          <w:p w14:paraId="694B6EBB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0DE3F34C" w14:textId="705512B6" w:rsidR="00B52C48" w:rsidRPr="003C2DDF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CF96BA5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38C43" w14:textId="4F876811" w:rsidR="00B52C48" w:rsidRPr="00240C10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746</w:t>
            </w:r>
          </w:p>
        </w:tc>
        <w:tc>
          <w:tcPr>
            <w:tcW w:w="124" w:type="pct"/>
          </w:tcPr>
          <w:p w14:paraId="2848886F" w14:textId="77777777" w:rsidR="00B52C48" w:rsidRPr="00A97B61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1A6D69B" w14:textId="43917E88" w:rsidR="00B52C48" w:rsidRPr="00294629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2C48" w:rsidRPr="009E555A" w14:paraId="7A4A4645" w14:textId="77777777" w:rsidTr="00D773ED">
        <w:trPr>
          <w:tblHeader/>
        </w:trPr>
        <w:tc>
          <w:tcPr>
            <w:tcW w:w="1843" w:type="pct"/>
          </w:tcPr>
          <w:p w14:paraId="165131C8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2" w:type="pct"/>
          </w:tcPr>
          <w:p w14:paraId="43EF7BFB" w14:textId="38809108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621A7A6A" w14:textId="255E66D5" w:rsidR="00B52C48" w:rsidRPr="003C2DDF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CD710F9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3C6E320B" w:rsidR="00B52C48" w:rsidRPr="0057414B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24" w:type="pct"/>
          </w:tcPr>
          <w:p w14:paraId="554DFFED" w14:textId="77777777" w:rsidR="00B52C48" w:rsidRPr="00A97B61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2C600270" w14:textId="412866D8" w:rsidR="00B52C48" w:rsidRPr="00294629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C48" w:rsidRPr="009E555A" w14:paraId="2A7A1E52" w14:textId="77777777" w:rsidTr="00D773ED">
        <w:trPr>
          <w:tblHeader/>
        </w:trPr>
        <w:tc>
          <w:tcPr>
            <w:tcW w:w="1843" w:type="pct"/>
          </w:tcPr>
          <w:p w14:paraId="0E76BF21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2" w:type="pct"/>
          </w:tcPr>
          <w:p w14:paraId="7C8F046A" w14:textId="4D3F72D8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119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172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1C50B737" w14:textId="3CC502E4" w:rsidR="00B52C48" w:rsidRPr="009E555A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431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F9172F9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76EBB0AB" w:rsidR="00B52C48" w:rsidRPr="0057414B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93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124" w:type="pct"/>
          </w:tcPr>
          <w:p w14:paraId="6A4E1239" w14:textId="77777777" w:rsidR="00B52C48" w:rsidRPr="00A97B61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501E0386" w14:textId="19A2DE56" w:rsidR="00B52C48" w:rsidRPr="00294629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C48" w:rsidRPr="009E555A" w14:paraId="286060D4" w14:textId="77777777" w:rsidTr="00D773ED">
        <w:trPr>
          <w:tblHeader/>
        </w:trPr>
        <w:tc>
          <w:tcPr>
            <w:tcW w:w="1843" w:type="pct"/>
          </w:tcPr>
          <w:p w14:paraId="29EA062F" w14:textId="7324A448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2" w:type="pct"/>
          </w:tcPr>
          <w:p w14:paraId="0B29F251" w14:textId="407E3084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7427155B" w14:textId="1BD75938" w:rsidR="00B52C48" w:rsidRPr="003C2DDF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237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32C8A973" w:rsidR="00B52C48" w:rsidRPr="00297624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842</w:t>
            </w:r>
          </w:p>
        </w:tc>
        <w:tc>
          <w:tcPr>
            <w:tcW w:w="124" w:type="pct"/>
          </w:tcPr>
          <w:p w14:paraId="138F4C50" w14:textId="77777777" w:rsidR="00B52C48" w:rsidRPr="00297624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" w:type="pct"/>
          </w:tcPr>
          <w:p w14:paraId="7B2DD564" w14:textId="4020E33C" w:rsidR="00B52C48" w:rsidRPr="00294629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C48" w:rsidRPr="009E555A" w14:paraId="51B0CACC" w14:textId="77777777" w:rsidTr="00D773ED">
        <w:trPr>
          <w:tblHeader/>
        </w:trPr>
        <w:tc>
          <w:tcPr>
            <w:tcW w:w="1843" w:type="pct"/>
          </w:tcPr>
          <w:p w14:paraId="146F7677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2" w:type="pct"/>
          </w:tcPr>
          <w:p w14:paraId="132077B8" w14:textId="13134B5A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4" w:type="pct"/>
            <w:shd w:val="clear" w:color="auto" w:fill="auto"/>
          </w:tcPr>
          <w:p w14:paraId="5F9D8211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shd w:val="clear" w:color="auto" w:fill="auto"/>
          </w:tcPr>
          <w:p w14:paraId="3893B72B" w14:textId="446BDF6F" w:rsidR="00B52C48" w:rsidRPr="003C2DDF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15E6C32B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D9F43B" w14:textId="03893A86" w:rsidR="00B52C48" w:rsidRPr="0057414B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191</w:t>
            </w:r>
          </w:p>
        </w:tc>
        <w:tc>
          <w:tcPr>
            <w:tcW w:w="124" w:type="pct"/>
          </w:tcPr>
          <w:p w14:paraId="547B4A55" w14:textId="77777777" w:rsidR="00B52C48" w:rsidRPr="00A97B61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18DF82FC" w14:textId="7E0A23E0" w:rsidR="00B52C48" w:rsidRPr="00005E97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52C48" w:rsidRPr="009E555A" w14:paraId="5F9D1825" w14:textId="77777777" w:rsidTr="00D773ED">
        <w:trPr>
          <w:tblHeader/>
        </w:trPr>
        <w:tc>
          <w:tcPr>
            <w:tcW w:w="1843" w:type="pct"/>
          </w:tcPr>
          <w:p w14:paraId="0660D85E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C5942F9" w14:textId="3041CD71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71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4B745C58" w:rsidR="00B52C48" w:rsidRPr="00786198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582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16E2760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1D44C098" w:rsidR="00B52C48" w:rsidRPr="00C41C5D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70</w:t>
            </w:r>
            <w:r w:rsidR="00B52C48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144</w:t>
            </w:r>
          </w:p>
        </w:tc>
        <w:tc>
          <w:tcPr>
            <w:tcW w:w="124" w:type="pct"/>
          </w:tcPr>
          <w:p w14:paraId="6A1FEA71" w14:textId="77777777" w:rsidR="00B52C48" w:rsidRPr="00C41C5D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6571F3A6" w14:textId="3BA1A524" w:rsidR="00B52C48" w:rsidRPr="00C41C5D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244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2C48" w:rsidRPr="009E555A" w14:paraId="4CF110A2" w14:textId="77777777" w:rsidTr="00D773ED">
        <w:trPr>
          <w:tblHeader/>
        </w:trPr>
        <w:tc>
          <w:tcPr>
            <w:tcW w:w="1843" w:type="pct"/>
          </w:tcPr>
          <w:p w14:paraId="28B43269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6A6114CC" w:rsidR="00B52C48" w:rsidRPr="009E555A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215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056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0F6D4E8C" w:rsidR="00B52C48" w:rsidRPr="009E555A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136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D556CB0" w14:textId="77777777" w:rsidR="00B52C48" w:rsidRPr="009E555A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7A668852" w:rsidR="00B52C48" w:rsidRPr="00294629" w:rsidRDefault="00BC1EED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B52C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822</w:t>
            </w:r>
          </w:p>
        </w:tc>
        <w:tc>
          <w:tcPr>
            <w:tcW w:w="124" w:type="pct"/>
          </w:tcPr>
          <w:p w14:paraId="0507C37D" w14:textId="77777777" w:rsidR="00B52C48" w:rsidRPr="00294629" w:rsidRDefault="00B52C48" w:rsidP="00B52C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4C767C0C" w:rsidR="00B52C48" w:rsidRPr="00D44907" w:rsidRDefault="00B52C48" w:rsidP="00B52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05508EA" w14:textId="77777777" w:rsidR="002D5395" w:rsidRPr="00D773ED" w:rsidRDefault="002D5395" w:rsidP="00D773ED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6BA96B81" w14:textId="79F25287" w:rsidR="00AB51B2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เจ้าหนี้</w:t>
      </w:r>
      <w:r w:rsidR="00197BAA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04F04AEC" w14:textId="77777777" w:rsidR="000B65BB" w:rsidRPr="00D773ED" w:rsidRDefault="000B65BB" w:rsidP="000B65BB">
      <w:pPr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5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61"/>
        <w:gridCol w:w="1002"/>
        <w:gridCol w:w="1042"/>
        <w:gridCol w:w="265"/>
        <w:gridCol w:w="1011"/>
        <w:gridCol w:w="265"/>
        <w:gridCol w:w="1011"/>
        <w:gridCol w:w="265"/>
        <w:gridCol w:w="1010"/>
      </w:tblGrid>
      <w:tr w:rsidR="000B65BB" w:rsidRPr="009E555A" w14:paraId="5B829BE6" w14:textId="77777777" w:rsidTr="1B704AF3">
        <w:tc>
          <w:tcPr>
            <w:tcW w:w="3661" w:type="dxa"/>
          </w:tcPr>
          <w:p w14:paraId="39D949DC" w14:textId="77777777" w:rsidR="000B65BB" w:rsidRPr="009E555A" w:rsidRDefault="000B65BB" w:rsidP="00E26368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FF34274" w14:textId="77777777" w:rsidR="000B65BB" w:rsidRPr="009E555A" w:rsidRDefault="000B65BB" w:rsidP="00E263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8" w:type="dxa"/>
            <w:gridSpan w:val="3"/>
            <w:vAlign w:val="center"/>
          </w:tcPr>
          <w:p w14:paraId="12494B90" w14:textId="77777777" w:rsidR="000B65BB" w:rsidRPr="009E555A" w:rsidRDefault="000B65BB" w:rsidP="00E26368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  <w:vAlign w:val="center"/>
          </w:tcPr>
          <w:p w14:paraId="20E48A9D" w14:textId="77777777" w:rsidR="000B65BB" w:rsidRPr="009E555A" w:rsidRDefault="000B65BB" w:rsidP="00E26368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AA65E75" w14:textId="77777777" w:rsidR="000B65BB" w:rsidRPr="009E555A" w:rsidRDefault="000B65BB" w:rsidP="00E26368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65BB" w:rsidRPr="009E555A" w14:paraId="63AD8098" w14:textId="77777777" w:rsidTr="1B704AF3">
        <w:tc>
          <w:tcPr>
            <w:tcW w:w="3661" w:type="dxa"/>
          </w:tcPr>
          <w:p w14:paraId="3CA3A7E3" w14:textId="77777777" w:rsidR="000B65BB" w:rsidRPr="009E555A" w:rsidRDefault="000B65BB" w:rsidP="000B6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D6C876E" w14:textId="77777777" w:rsidR="000B65BB" w:rsidRPr="009E555A" w:rsidRDefault="000B65BB" w:rsidP="000B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77946A3D" w14:textId="20EBD92E" w:rsidR="000B65BB" w:rsidRPr="009E555A" w:rsidRDefault="00BC1EED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14:paraId="13BC99ED" w14:textId="77777777" w:rsidR="000B65BB" w:rsidRPr="009E555A" w:rsidRDefault="000B65BB" w:rsidP="000B65BB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569E500" w14:textId="20F7AA37" w:rsidR="000B65BB" w:rsidRPr="009E555A" w:rsidRDefault="00BC1EED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0B65B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5" w:type="dxa"/>
          </w:tcPr>
          <w:p w14:paraId="0A830AEB" w14:textId="77777777" w:rsidR="000B65BB" w:rsidRPr="009E555A" w:rsidRDefault="000B65BB" w:rsidP="000B65B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</w:tcPr>
          <w:p w14:paraId="60468BA5" w14:textId="38C2E082" w:rsidR="000B65BB" w:rsidRPr="009E555A" w:rsidRDefault="00BC1EED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 w:hint="cs"/>
                <w:sz w:val="30"/>
                <w:szCs w:val="30"/>
              </w:rPr>
              <w:t>30</w:t>
            </w:r>
            <w:r w:rsidR="0065260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5260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5" w:type="dxa"/>
          </w:tcPr>
          <w:p w14:paraId="0D683494" w14:textId="77777777" w:rsidR="000B65BB" w:rsidRPr="009E555A" w:rsidRDefault="000B65BB" w:rsidP="000B65BB">
            <w:pPr>
              <w:tabs>
                <w:tab w:val="decimal" w:pos="1062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1B5BA00" w14:textId="219B3CF7" w:rsidR="000B65BB" w:rsidRPr="009E555A" w:rsidRDefault="00BC1EED" w:rsidP="000B65BB">
            <w:pPr>
              <w:spacing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31</w:t>
            </w:r>
            <w:r w:rsidR="000B65BB" w:rsidRPr="009E555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65BB" w:rsidRPr="009E555A" w14:paraId="73DD17F8" w14:textId="77777777" w:rsidTr="1B704AF3">
        <w:tc>
          <w:tcPr>
            <w:tcW w:w="3661" w:type="dxa"/>
          </w:tcPr>
          <w:p w14:paraId="122B24F5" w14:textId="77777777" w:rsidR="000B65BB" w:rsidRPr="009E555A" w:rsidRDefault="000B65BB" w:rsidP="000B65BB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C358766" w14:textId="77777777" w:rsidR="000B65BB" w:rsidRPr="009E555A" w:rsidRDefault="000B65BB" w:rsidP="000B6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spacing w:line="240" w:lineRule="auto"/>
              <w:ind w:left="-73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2" w:type="dxa"/>
          </w:tcPr>
          <w:p w14:paraId="4C9816F7" w14:textId="5714242A" w:rsidR="000B65BB" w:rsidRPr="009E555A" w:rsidRDefault="00BC1EED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01B5E371" w14:textId="77777777" w:rsidR="000B65BB" w:rsidRPr="009E555A" w:rsidRDefault="000B65BB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9E31422" w14:textId="627CBF07" w:rsidR="000B65BB" w:rsidRPr="009E555A" w:rsidRDefault="00BC1EED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</w:tcPr>
          <w:p w14:paraId="57882B07" w14:textId="77777777" w:rsidR="000B65BB" w:rsidRPr="009E555A" w:rsidRDefault="000B65BB" w:rsidP="000B65B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1" w:type="dxa"/>
          </w:tcPr>
          <w:p w14:paraId="1DE791BF" w14:textId="6F912BA1" w:rsidR="000B65BB" w:rsidRPr="009E555A" w:rsidRDefault="00BC1EED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5" w:type="dxa"/>
          </w:tcPr>
          <w:p w14:paraId="57CF1CEF" w14:textId="77777777" w:rsidR="000B65BB" w:rsidRPr="009E555A" w:rsidRDefault="000B65BB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3F95E0C7" w14:textId="544EC45C" w:rsidR="000B65BB" w:rsidRPr="009E555A" w:rsidRDefault="00BC1EED" w:rsidP="000B6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B65BB" w:rsidRPr="009E555A" w14:paraId="0431D0C3" w14:textId="77777777" w:rsidTr="1B704AF3">
        <w:tc>
          <w:tcPr>
            <w:tcW w:w="3661" w:type="dxa"/>
          </w:tcPr>
          <w:p w14:paraId="03ED7198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472B884B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73" w:right="-15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869" w:type="dxa"/>
            <w:gridSpan w:val="7"/>
            <w:shd w:val="clear" w:color="auto" w:fill="auto"/>
          </w:tcPr>
          <w:p w14:paraId="6C18884D" w14:textId="77777777" w:rsidR="000B65BB" w:rsidRPr="009E555A" w:rsidRDefault="000B65BB" w:rsidP="00E2636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9E555A" w14:paraId="4733D22F" w14:textId="77777777" w:rsidTr="1B704AF3">
        <w:tc>
          <w:tcPr>
            <w:tcW w:w="3661" w:type="dxa"/>
          </w:tcPr>
          <w:p w14:paraId="062273C7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002" w:type="dxa"/>
          </w:tcPr>
          <w:p w14:paraId="72C04FD7" w14:textId="02FD0A8E" w:rsidR="000B65BB" w:rsidRPr="009E555A" w:rsidRDefault="00BC1EED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1EE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14:paraId="56C3CDEF" w14:textId="24B7DDA9" w:rsidR="000B65BB" w:rsidRPr="00ED13C9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265" w:type="dxa"/>
            <w:shd w:val="clear" w:color="auto" w:fill="auto"/>
          </w:tcPr>
          <w:p w14:paraId="30C03A2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9835BA1" w14:textId="01726715" w:rsidR="000B65BB" w:rsidRPr="00D533B8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65" w:type="dxa"/>
            <w:shd w:val="clear" w:color="auto" w:fill="auto"/>
          </w:tcPr>
          <w:p w14:paraId="1F5F268D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056BAC1" w14:textId="67022378" w:rsidR="000B65BB" w:rsidRPr="009E555A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65" w:type="dxa"/>
          </w:tcPr>
          <w:p w14:paraId="3A473530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58D03952" w14:textId="70732B89" w:rsidR="000B65BB" w:rsidRPr="00D533B8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88</w:t>
            </w:r>
          </w:p>
        </w:tc>
      </w:tr>
      <w:tr w:rsidR="000B65BB" w:rsidRPr="009E555A" w14:paraId="52E01158" w14:textId="77777777" w:rsidTr="1B704AF3">
        <w:tc>
          <w:tcPr>
            <w:tcW w:w="3661" w:type="dxa"/>
          </w:tcPr>
          <w:p w14:paraId="2A133549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D15A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ดอกเบี้ยค้างจ่าย </w:t>
            </w:r>
            <w:r w:rsidRPr="005D15A7">
              <w:rPr>
                <w:rFonts w:ascii="Angsana New" w:hAnsi="Angsana New"/>
                <w:spacing w:val="-4"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1002" w:type="dxa"/>
          </w:tcPr>
          <w:p w14:paraId="3DEFEDB0" w14:textId="5F3B69A6" w:rsidR="000B65BB" w:rsidRPr="00FC1DB1" w:rsidRDefault="00BC1EED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C1EED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042" w:type="dxa"/>
            <w:shd w:val="clear" w:color="auto" w:fill="auto"/>
          </w:tcPr>
          <w:p w14:paraId="387E4D4F" w14:textId="37F183F2" w:rsidR="000B65BB" w:rsidRPr="00ED13C9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65" w:type="dxa"/>
            <w:shd w:val="clear" w:color="auto" w:fill="auto"/>
          </w:tcPr>
          <w:p w14:paraId="60689767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85441A" w14:textId="4DB55285" w:rsidR="000B65BB" w:rsidRPr="00D533B8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65" w:type="dxa"/>
            <w:shd w:val="clear" w:color="auto" w:fill="auto"/>
          </w:tcPr>
          <w:p w14:paraId="3E9272AF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3468A3B" w14:textId="60873ED1" w:rsidR="000B65BB" w:rsidRPr="009E555A" w:rsidRDefault="00AF6413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1431A711" w14:textId="77777777" w:rsidR="000B65BB" w:rsidRPr="009E555A" w:rsidRDefault="000B65BB" w:rsidP="00E2636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FE30267" w14:textId="77777777" w:rsidR="000B65BB" w:rsidRPr="00D533B8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30A" w:rsidRPr="009E555A" w14:paraId="62CB0F1D" w14:textId="77777777" w:rsidTr="00C530D5">
        <w:tc>
          <w:tcPr>
            <w:tcW w:w="3661" w:type="dxa"/>
          </w:tcPr>
          <w:p w14:paraId="52B8692D" w14:textId="77777777" w:rsidR="002A230A" w:rsidRPr="009E555A" w:rsidRDefault="002A230A" w:rsidP="00C530D5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002" w:type="dxa"/>
          </w:tcPr>
          <w:p w14:paraId="07A7B9AB" w14:textId="77777777" w:rsidR="002A230A" w:rsidRPr="00FC1DB1" w:rsidRDefault="002A230A" w:rsidP="00C530D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488A9230" w14:textId="1FD711EC" w:rsidR="002A230A" w:rsidRPr="00ED13C9" w:rsidRDefault="00BC1EED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127</w:t>
            </w:r>
            <w:r w:rsidR="002A230A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265" w:type="dxa"/>
            <w:shd w:val="clear" w:color="auto" w:fill="auto"/>
          </w:tcPr>
          <w:p w14:paraId="071716B4" w14:textId="77777777" w:rsidR="002A230A" w:rsidRPr="009E555A" w:rsidRDefault="002A230A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BCEB403" w14:textId="16ED1319" w:rsidR="002A230A" w:rsidRPr="00D533B8" w:rsidRDefault="00BC1EED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106</w:t>
            </w:r>
            <w:r w:rsidR="002A230A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65" w:type="dxa"/>
            <w:shd w:val="clear" w:color="auto" w:fill="auto"/>
          </w:tcPr>
          <w:p w14:paraId="63DC888A" w14:textId="77777777" w:rsidR="002A230A" w:rsidRPr="009E555A" w:rsidRDefault="002A230A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E6F11D7" w14:textId="14192E9B" w:rsidR="002A230A" w:rsidRPr="009E555A" w:rsidRDefault="00BC1EED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118</w:t>
            </w:r>
            <w:r w:rsidR="002A230A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5" w:type="dxa"/>
          </w:tcPr>
          <w:p w14:paraId="260C3AAD" w14:textId="77777777" w:rsidR="002A230A" w:rsidRPr="009E555A" w:rsidRDefault="002A230A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3E33C2F5" w14:textId="7C243312" w:rsidR="002A230A" w:rsidRPr="00D533B8" w:rsidRDefault="00BC1EED" w:rsidP="00C53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105</w:t>
            </w:r>
            <w:r w:rsidR="002A230A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960</w:t>
            </w:r>
          </w:p>
        </w:tc>
      </w:tr>
      <w:tr w:rsidR="000B65BB" w:rsidRPr="009E555A" w14:paraId="1F2A3F64" w14:textId="77777777" w:rsidTr="1B704AF3">
        <w:tc>
          <w:tcPr>
            <w:tcW w:w="3661" w:type="dxa"/>
          </w:tcPr>
          <w:p w14:paraId="7906345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1002" w:type="dxa"/>
          </w:tcPr>
          <w:p w14:paraId="7E129923" w14:textId="77777777" w:rsidR="000B65BB" w:rsidRPr="00FC1DB1" w:rsidRDefault="000B65BB" w:rsidP="00E26368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45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14:paraId="2A89C216" w14:textId="0025E4C3" w:rsidR="000B65BB" w:rsidRPr="00ED13C9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91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265" w:type="dxa"/>
            <w:shd w:val="clear" w:color="auto" w:fill="auto"/>
          </w:tcPr>
          <w:p w14:paraId="01E78EE7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B61DD48" w14:textId="28FC4312" w:rsidR="000B65BB" w:rsidRPr="00D533B8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139</w:t>
            </w:r>
            <w:r w:rsidR="000B65BB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265" w:type="dxa"/>
            <w:shd w:val="clear" w:color="auto" w:fill="auto"/>
          </w:tcPr>
          <w:p w14:paraId="6472D0D3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3C20BF1" w14:textId="2655FA51" w:rsidR="000B65BB" w:rsidRPr="009E555A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91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265" w:type="dxa"/>
          </w:tcPr>
          <w:p w14:paraId="6650D57F" w14:textId="77777777" w:rsidR="000B65BB" w:rsidRPr="009E555A" w:rsidRDefault="000B65BB" w:rsidP="00E2636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61B44C6" w14:textId="482E0517" w:rsidR="000B65BB" w:rsidRPr="00D533B8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131</w:t>
            </w:r>
            <w:r w:rsidR="000B65BB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7834F9" w:rsidRPr="009E555A" w14:paraId="526BA86E" w14:textId="77777777" w:rsidTr="1B704AF3">
        <w:trPr>
          <w:trHeight w:val="70"/>
        </w:trPr>
        <w:tc>
          <w:tcPr>
            <w:tcW w:w="3661" w:type="dxa"/>
          </w:tcPr>
          <w:p w14:paraId="5D260E9E" w14:textId="77777777" w:rsidR="007834F9" w:rsidRPr="009E555A" w:rsidRDefault="007834F9" w:rsidP="007834F9">
            <w:pPr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1002" w:type="dxa"/>
          </w:tcPr>
          <w:p w14:paraId="180BA9C1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127C093D" w14:textId="18827F2D" w:rsidR="007834F9" w:rsidRPr="00ED13C9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88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026</w:t>
            </w:r>
          </w:p>
        </w:tc>
        <w:tc>
          <w:tcPr>
            <w:tcW w:w="265" w:type="dxa"/>
            <w:shd w:val="clear" w:color="auto" w:fill="auto"/>
          </w:tcPr>
          <w:p w14:paraId="3B7B1E82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7D4E47A6" w14:textId="3E4F4680" w:rsidR="007834F9" w:rsidRPr="00D533B8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78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65" w:type="dxa"/>
            <w:shd w:val="clear" w:color="auto" w:fill="auto"/>
          </w:tcPr>
          <w:p w14:paraId="3F1FB71F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3EC0F801" w14:textId="3BA21E45" w:rsidR="007834F9" w:rsidRPr="009E555A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81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265" w:type="dxa"/>
          </w:tcPr>
          <w:p w14:paraId="0BF70CBE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1FB0885A" w14:textId="18C82EA5" w:rsidR="007834F9" w:rsidRPr="00D533B8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69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7834F9" w:rsidRPr="009E555A" w14:paraId="54DCEB4A" w14:textId="77777777" w:rsidTr="1B704AF3">
        <w:tc>
          <w:tcPr>
            <w:tcW w:w="3661" w:type="dxa"/>
          </w:tcPr>
          <w:p w14:paraId="07296599" w14:textId="77777777" w:rsidR="007834F9" w:rsidRPr="009E555A" w:rsidRDefault="007834F9" w:rsidP="007834F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1002" w:type="dxa"/>
          </w:tcPr>
          <w:p w14:paraId="5A2B45B1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491D9076" w14:textId="454BB50F" w:rsidR="007834F9" w:rsidRPr="00ED13C9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84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65" w:type="dxa"/>
            <w:shd w:val="clear" w:color="auto" w:fill="auto"/>
          </w:tcPr>
          <w:p w14:paraId="0E3BCDB2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274EDC70" w14:textId="2FF9FF6D" w:rsidR="007834F9" w:rsidRPr="00D533B8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28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243</w:t>
            </w:r>
          </w:p>
        </w:tc>
        <w:tc>
          <w:tcPr>
            <w:tcW w:w="265" w:type="dxa"/>
            <w:shd w:val="clear" w:color="auto" w:fill="auto"/>
          </w:tcPr>
          <w:p w14:paraId="176B8610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1302D155" w14:textId="73835D68" w:rsidR="007834F9" w:rsidRPr="009E555A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82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65" w:type="dxa"/>
          </w:tcPr>
          <w:p w14:paraId="6E256239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2B361553" w14:textId="082ABA3A" w:rsidR="007834F9" w:rsidRPr="00D533B8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26</w:t>
            </w:r>
            <w:r w:rsidR="007834F9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7834F9" w:rsidRPr="009E555A" w14:paraId="525D2779" w14:textId="77777777" w:rsidTr="1B704AF3">
        <w:tc>
          <w:tcPr>
            <w:tcW w:w="3661" w:type="dxa"/>
          </w:tcPr>
          <w:p w14:paraId="3A3B636E" w14:textId="77777777" w:rsidR="007834F9" w:rsidRPr="00D533B8" w:rsidRDefault="007834F9" w:rsidP="007834F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002" w:type="dxa"/>
          </w:tcPr>
          <w:p w14:paraId="13623BDF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shd w:val="clear" w:color="auto" w:fill="auto"/>
          </w:tcPr>
          <w:p w14:paraId="3A9F835F" w14:textId="42746765" w:rsidR="007834F9" w:rsidRPr="00ED13C9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65" w:type="dxa"/>
            <w:shd w:val="clear" w:color="auto" w:fill="auto"/>
          </w:tcPr>
          <w:p w14:paraId="147FB78B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02B115C8" w14:textId="77777777" w:rsidR="007834F9" w:rsidRPr="004331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5E9D5BAB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14:paraId="55D289EF" w14:textId="141AA773" w:rsidR="007834F9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8</w:t>
            </w:r>
            <w:r w:rsidR="00AF6413" w:rsidRPr="1B704AF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65" w:type="dxa"/>
          </w:tcPr>
          <w:p w14:paraId="09028C5D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</w:tcPr>
          <w:p w14:paraId="41CF8CE6" w14:textId="77777777" w:rsidR="007834F9" w:rsidRPr="004331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34F9" w:rsidRPr="009E555A" w14:paraId="2883C913" w14:textId="77777777" w:rsidTr="1B704AF3">
        <w:tc>
          <w:tcPr>
            <w:tcW w:w="3661" w:type="dxa"/>
          </w:tcPr>
          <w:p w14:paraId="5AC03794" w14:textId="77777777" w:rsidR="007834F9" w:rsidRPr="009E555A" w:rsidRDefault="007834F9" w:rsidP="007834F9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1002" w:type="dxa"/>
          </w:tcPr>
          <w:p w14:paraId="1B2114D1" w14:textId="77777777" w:rsidR="007834F9" w:rsidRPr="00FC1DB1" w:rsidRDefault="007834F9" w:rsidP="007834F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F28468D" w14:textId="5A60A1BC" w:rsidR="007834F9" w:rsidRPr="00443DFA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17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65" w:type="dxa"/>
            <w:shd w:val="clear" w:color="auto" w:fill="auto"/>
          </w:tcPr>
          <w:p w14:paraId="27278B02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30C81E7" w14:textId="0C9A6EDC" w:rsidR="007834F9" w:rsidRPr="00C311AC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5</w:t>
            </w:r>
            <w:r w:rsidR="007834F9" w:rsidRPr="00C311AC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265" w:type="dxa"/>
            <w:shd w:val="clear" w:color="auto" w:fill="auto"/>
          </w:tcPr>
          <w:p w14:paraId="01E03AE9" w14:textId="77777777" w:rsidR="007834F9" w:rsidRPr="009E555A" w:rsidRDefault="007834F9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1240B4C5" w14:textId="7F86BA1E" w:rsidR="007834F9" w:rsidRPr="00BD4CD8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265" w:type="dxa"/>
          </w:tcPr>
          <w:p w14:paraId="57639EEB" w14:textId="77777777" w:rsidR="007834F9" w:rsidRPr="009E555A" w:rsidRDefault="007834F9" w:rsidP="007834F9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</w:tcPr>
          <w:p w14:paraId="23D47471" w14:textId="699ECA53" w:rsidR="007834F9" w:rsidRPr="00C311AC" w:rsidRDefault="00BC1EED" w:rsidP="0078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7834F9" w:rsidRPr="00C311AC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0B65BB" w:rsidRPr="009E555A" w14:paraId="6E81F252" w14:textId="77777777" w:rsidTr="1B704AF3">
        <w:tc>
          <w:tcPr>
            <w:tcW w:w="3661" w:type="dxa"/>
          </w:tcPr>
          <w:p w14:paraId="62C5B651" w14:textId="77777777" w:rsidR="000B65BB" w:rsidRPr="00D533B8" w:rsidRDefault="000B65BB" w:rsidP="00E26368">
            <w:pPr>
              <w:tabs>
                <w:tab w:val="left" w:pos="9000"/>
                <w:tab w:val="left" w:pos="9090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55F02827" w14:textId="77777777" w:rsidR="000B65BB" w:rsidRPr="00FC1DB1" w:rsidRDefault="000B65BB" w:rsidP="00E2636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3B21" w14:textId="16FAD36D" w:rsidR="000B65BB" w:rsidRPr="00457FD4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265" w:type="dxa"/>
            <w:shd w:val="clear" w:color="auto" w:fill="auto"/>
          </w:tcPr>
          <w:p w14:paraId="56864E75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7CC6E0" w14:textId="6AAB4EEF" w:rsidR="000B65BB" w:rsidRPr="00C311AC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 w:rsidR="000B65BB" w:rsidRPr="00C311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001</w:t>
            </w:r>
          </w:p>
        </w:tc>
        <w:tc>
          <w:tcPr>
            <w:tcW w:w="265" w:type="dxa"/>
            <w:shd w:val="clear" w:color="auto" w:fill="auto"/>
          </w:tcPr>
          <w:p w14:paraId="42E6808D" w14:textId="77777777" w:rsidR="000B65BB" w:rsidRPr="009E555A" w:rsidRDefault="000B65BB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E80C2" w14:textId="21FDB639" w:rsidR="000B65BB" w:rsidRPr="00BD4CD8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65" w:type="dxa"/>
          </w:tcPr>
          <w:p w14:paraId="35FE5CA8" w14:textId="77777777" w:rsidR="000B65BB" w:rsidRPr="009E555A" w:rsidRDefault="000B65BB" w:rsidP="00E26368">
            <w:pPr>
              <w:tabs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56C20" w14:textId="24B47595" w:rsidR="000B65BB" w:rsidRPr="00C311AC" w:rsidRDefault="00BC1EED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  <w:r w:rsidR="000B65BB" w:rsidRPr="00C311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</w:tbl>
    <w:p w14:paraId="5A1E0463" w14:textId="5224BCD1" w:rsidR="0034150F" w:rsidRDefault="0034150F" w:rsidP="0034150F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666C7E0F" w14:textId="0F73038A" w:rsidR="0034150F" w:rsidRPr="0034150F" w:rsidRDefault="0034150F" w:rsidP="0034150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6"/>
        <w:gridCol w:w="811"/>
        <w:gridCol w:w="274"/>
        <w:gridCol w:w="1075"/>
        <w:gridCol w:w="274"/>
        <w:gridCol w:w="1060"/>
        <w:gridCol w:w="271"/>
        <w:gridCol w:w="986"/>
        <w:gridCol w:w="274"/>
        <w:gridCol w:w="988"/>
      </w:tblGrid>
      <w:tr w:rsidR="0034150F" w:rsidRPr="00D533B8" w14:paraId="4B67ACD7" w14:textId="77777777" w:rsidTr="003D1032">
        <w:trPr>
          <w:tblHeader/>
        </w:trPr>
        <w:tc>
          <w:tcPr>
            <w:tcW w:w="1756" w:type="pct"/>
          </w:tcPr>
          <w:p w14:paraId="040A4A68" w14:textId="4A409FF0" w:rsidR="0034150F" w:rsidRPr="0034150F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</w:p>
        </w:tc>
        <w:tc>
          <w:tcPr>
            <w:tcW w:w="437" w:type="pct"/>
          </w:tcPr>
          <w:p w14:paraId="19D53D18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48" w:type="pct"/>
          </w:tcPr>
          <w:p w14:paraId="249575D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tcBorders>
              <w:bottom w:val="single" w:sz="4" w:space="0" w:color="auto"/>
            </w:tcBorders>
          </w:tcPr>
          <w:p w14:paraId="14D7AFAD" w14:textId="12A719A4" w:rsidR="0034150F" w:rsidRPr="00D533B8" w:rsidRDefault="00BC1EED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17B3426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pct"/>
            <w:gridSpan w:val="3"/>
            <w:tcBorders>
              <w:bottom w:val="single" w:sz="4" w:space="0" w:color="auto"/>
            </w:tcBorders>
          </w:tcPr>
          <w:p w14:paraId="5E8C6766" w14:textId="289D8457" w:rsidR="0034150F" w:rsidRPr="00D533B8" w:rsidRDefault="00BC1EED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34150F" w:rsidRPr="00D533B8" w14:paraId="5815C4AF" w14:textId="77777777" w:rsidTr="003D1032">
        <w:trPr>
          <w:tblHeader/>
        </w:trPr>
        <w:tc>
          <w:tcPr>
            <w:tcW w:w="1756" w:type="pct"/>
          </w:tcPr>
          <w:p w14:paraId="635E8673" w14:textId="0148F05D" w:rsidR="0034150F" w:rsidRPr="0034150F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C1EED" w:rsidRPr="00BC1EE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3415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37" w:type="pct"/>
          </w:tcPr>
          <w:p w14:paraId="3C58DB85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533B8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8" w:type="pct"/>
          </w:tcPr>
          <w:p w14:paraId="37EA4CD1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291BD0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1C0E6E5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0ACF366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6" w:type="pct"/>
          </w:tcPr>
          <w:p w14:paraId="3602756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75FF406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572155B5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34E1DE31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4150F" w:rsidRPr="00D533B8" w14:paraId="1C58E881" w14:textId="77777777" w:rsidTr="003D1032">
        <w:trPr>
          <w:tblHeader/>
        </w:trPr>
        <w:tc>
          <w:tcPr>
            <w:tcW w:w="1756" w:type="pct"/>
          </w:tcPr>
          <w:p w14:paraId="562740F8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3AF44A4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8" w:type="pct"/>
          </w:tcPr>
          <w:p w14:paraId="48D34E81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58" w:type="pct"/>
            <w:gridSpan w:val="7"/>
          </w:tcPr>
          <w:p w14:paraId="6D777F3B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4150F" w:rsidRPr="00D533B8" w14:paraId="4BEED2D6" w14:textId="77777777" w:rsidTr="003D1032">
        <w:tc>
          <w:tcPr>
            <w:tcW w:w="1756" w:type="pct"/>
          </w:tcPr>
          <w:p w14:paraId="2794E167" w14:textId="534DC44E" w:rsidR="0034150F" w:rsidRPr="002A230A" w:rsidRDefault="002A230A" w:rsidP="003D1032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ณ ว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 xml:space="preserve">ันที่ </w:t>
            </w:r>
            <w:r w:rsidR="00BC1EED" w:rsidRPr="00BC1EED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</w:t>
            </w:r>
            <w:r w:rsidRPr="002A230A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 </w:t>
            </w:r>
            <w:r w:rsidRPr="002A230A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7" w:type="pct"/>
          </w:tcPr>
          <w:p w14:paraId="1597F999" w14:textId="37D73177" w:rsidR="0034150F" w:rsidRPr="00242DC6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24F1982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2F92492C" w14:textId="27505E19" w:rsidR="0034150F" w:rsidRPr="00D533B8" w:rsidRDefault="00BC1EED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341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1A0DF8A0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2507E23A" w14:textId="37310FFE" w:rsidR="0034150F" w:rsidRPr="00D533B8" w:rsidRDefault="00BC1EED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341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6" w:type="pct"/>
          </w:tcPr>
          <w:p w14:paraId="3A7E8537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22C96706" w14:textId="47E16A5B" w:rsidR="0034150F" w:rsidRPr="00D533B8" w:rsidRDefault="00BC1EED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341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48" w:type="pct"/>
          </w:tcPr>
          <w:p w14:paraId="23821511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506EF661" w14:textId="54B680BE" w:rsidR="0034150F" w:rsidRPr="00D533B8" w:rsidRDefault="00BC1EED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3415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34150F" w:rsidRPr="0034150F" w14:paraId="76477F6E" w14:textId="77777777" w:rsidTr="003D1032">
        <w:tc>
          <w:tcPr>
            <w:tcW w:w="1756" w:type="pct"/>
          </w:tcPr>
          <w:p w14:paraId="241B2F4A" w14:textId="77777777" w:rsidR="0034150F" w:rsidRPr="002A230A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7" w:type="pct"/>
          </w:tcPr>
          <w:p w14:paraId="41F1F1AA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8" w:type="pct"/>
          </w:tcPr>
          <w:p w14:paraId="79D0E10B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5D565E7A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55735559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49E07CE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D9E46D2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3C0FD017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5AEC81D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D3FDE7E" w14:textId="77777777" w:rsidR="0034150F" w:rsidRPr="0034150F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150F" w:rsidRPr="00D533B8" w14:paraId="3B92B264" w14:textId="77777777" w:rsidTr="003D1032">
        <w:tc>
          <w:tcPr>
            <w:tcW w:w="1756" w:type="pct"/>
          </w:tcPr>
          <w:p w14:paraId="2FF0A23D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</w:rPr>
              <w:br w:type="page"/>
            </w:r>
            <w:r w:rsidRPr="00D533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37" w:type="pct"/>
          </w:tcPr>
          <w:p w14:paraId="3D8CBAA1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AE07C5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710FFFBB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DD2A41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4EEDE0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3AC979A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5E4DE3B2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D251B8C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439EBBAD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150F" w:rsidRPr="00D533B8" w14:paraId="58BEE311" w14:textId="77777777" w:rsidTr="003D1032">
        <w:tc>
          <w:tcPr>
            <w:tcW w:w="1756" w:type="pct"/>
          </w:tcPr>
          <w:p w14:paraId="05D2784E" w14:textId="64B3702C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37" w:type="pct"/>
          </w:tcPr>
          <w:p w14:paraId="765DF0DF" w14:textId="77777777" w:rsidR="0034150F" w:rsidRPr="00D533B8" w:rsidRDefault="0034150F" w:rsidP="003D1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CEE7F1F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48F6F27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DA7E90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14:paraId="2DA4BFA3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458AC4E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78D6E8E0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7B0D095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14:paraId="053EE409" w14:textId="77777777" w:rsidR="0034150F" w:rsidRPr="00D533B8" w:rsidRDefault="0034150F" w:rsidP="003D1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4150F" w:rsidRPr="00D533B8" w14:paraId="2D563BDF" w14:textId="77777777" w:rsidTr="003D1032">
        <w:tc>
          <w:tcPr>
            <w:tcW w:w="1756" w:type="pct"/>
          </w:tcPr>
          <w:p w14:paraId="2E19ED0D" w14:textId="77777777" w:rsidR="0034150F" w:rsidRPr="00D533B8" w:rsidRDefault="0034150F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33A7D873" w14:textId="71E8470A" w:rsidR="0034150F" w:rsidRPr="00D533B8" w:rsidRDefault="00BC1EED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9278D9E" w14:textId="77777777" w:rsidR="0034150F" w:rsidRPr="00D533B8" w:rsidRDefault="0034150F" w:rsidP="00341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D70B813" w14:textId="5AE7FCCD" w:rsidR="0034150F" w:rsidRPr="00D533B8" w:rsidRDefault="00BC1EED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304</w:t>
            </w:r>
            <w:r w:rsidR="0034150F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8" w:type="pct"/>
          </w:tcPr>
          <w:p w14:paraId="385263EE" w14:textId="77777777" w:rsidR="0034150F" w:rsidRPr="00D533B8" w:rsidRDefault="0034150F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4BD06FB0" w14:textId="1CCF1D75" w:rsidR="0034150F" w:rsidRPr="00D533B8" w:rsidRDefault="00BC1EED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304</w:t>
            </w:r>
            <w:r w:rsidR="0034150F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6" w:type="pct"/>
          </w:tcPr>
          <w:p w14:paraId="16597EB1" w14:textId="77777777" w:rsidR="0034150F" w:rsidRPr="00D533B8" w:rsidRDefault="0034150F" w:rsidP="00341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025E1848" w14:textId="1FB6B7AA" w:rsidR="0034150F" w:rsidRPr="0034150F" w:rsidRDefault="00BC1EED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304</w:t>
            </w:r>
            <w:r w:rsidR="0034150F" w:rsidRPr="0034150F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48" w:type="pct"/>
          </w:tcPr>
          <w:p w14:paraId="6ED63CAC" w14:textId="77777777" w:rsidR="0034150F" w:rsidRPr="0034150F" w:rsidRDefault="0034150F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2BE28D5F" w14:textId="77D3D039" w:rsidR="0034150F" w:rsidRPr="0034150F" w:rsidRDefault="00BC1EED" w:rsidP="00341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304</w:t>
            </w:r>
            <w:r w:rsidR="0034150F" w:rsidRPr="0034150F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AF6413" w:rsidRPr="00D533B8" w14:paraId="2C5205B2" w14:textId="77777777" w:rsidTr="003D1032">
        <w:tc>
          <w:tcPr>
            <w:tcW w:w="1756" w:type="pct"/>
            <w:shd w:val="clear" w:color="auto" w:fill="auto"/>
          </w:tcPr>
          <w:p w14:paraId="6043A2FD" w14:textId="6E7B4834" w:rsidR="00AF6413" w:rsidRPr="00D533B8" w:rsidRDefault="00AF6413" w:rsidP="00AF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หุ้นทุนออกให้ตามสิทธิ</w:t>
            </w:r>
            <w:r w:rsidRPr="00D533B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BC1EED" w:rsidRPr="00BC1EED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  <w:r w:rsidRPr="00D533B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37" w:type="pct"/>
            <w:shd w:val="clear" w:color="auto" w:fill="auto"/>
          </w:tcPr>
          <w:p w14:paraId="1DD0C0F8" w14:textId="7C2F78D0" w:rsidR="00AF6413" w:rsidRPr="00D533B8" w:rsidRDefault="00BC1EED" w:rsidP="00AF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6C87A3A3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A9D913D" w14:textId="1B69DF7D" w:rsidR="00AF6413" w:rsidRPr="00D533B8" w:rsidRDefault="00BC1EED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8" w:type="pct"/>
            <w:shd w:val="clear" w:color="auto" w:fill="auto"/>
          </w:tcPr>
          <w:p w14:paraId="79D98FB9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2A6B9FC0" w14:textId="34D5936B" w:rsidR="00AF6413" w:rsidRPr="00D533B8" w:rsidRDefault="00BC1EED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</w:t>
            </w:r>
            <w:r w:rsidR="00AF6413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46" w:type="pct"/>
            <w:shd w:val="clear" w:color="auto" w:fill="auto"/>
          </w:tcPr>
          <w:p w14:paraId="7DDC3FD2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0589488A" w14:textId="1E92827C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EB08350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54AA8235" w14:textId="75A49E78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F6413" w:rsidRPr="00D533B8" w14:paraId="766EBF89" w14:textId="77777777" w:rsidTr="003D1032">
        <w:tc>
          <w:tcPr>
            <w:tcW w:w="1756" w:type="pct"/>
          </w:tcPr>
          <w:p w14:paraId="61B13A5B" w14:textId="436A0943" w:rsidR="00AF6413" w:rsidRPr="00D533B8" w:rsidRDefault="00AF6413" w:rsidP="00AF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7" w:type="pct"/>
          </w:tcPr>
          <w:p w14:paraId="671893D7" w14:textId="77777777" w:rsidR="00AF6413" w:rsidRPr="00D533B8" w:rsidRDefault="00AF6413" w:rsidP="00AF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EC96B1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35DDA3E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8A6379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421708FA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C02794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4EBB1A8D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AF67F7E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5D85F0AB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6413" w:rsidRPr="00D533B8" w14:paraId="4604A6DA" w14:textId="77777777" w:rsidTr="003D1032">
        <w:tc>
          <w:tcPr>
            <w:tcW w:w="1756" w:type="pct"/>
          </w:tcPr>
          <w:p w14:paraId="11B6EECC" w14:textId="77777777" w:rsidR="00AF6413" w:rsidRPr="00D533B8" w:rsidRDefault="00AF6413" w:rsidP="00AF6413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533B8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37" w:type="pct"/>
          </w:tcPr>
          <w:p w14:paraId="31F3BDAF" w14:textId="10AC67DC" w:rsidR="00AF6413" w:rsidRPr="00242DC6" w:rsidRDefault="00BC1EED" w:rsidP="00AF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6EC0B78A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24E2895" w14:textId="58EECA7E" w:rsidR="00AF6413" w:rsidRPr="00D533B8" w:rsidRDefault="00BC1EED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8" w:type="pct"/>
          </w:tcPr>
          <w:p w14:paraId="3B77DB48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00243C71" w14:textId="63FAC3DF" w:rsidR="00AF6413" w:rsidRPr="00D533B8" w:rsidRDefault="00BC1EED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306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087</w:t>
            </w:r>
          </w:p>
        </w:tc>
        <w:tc>
          <w:tcPr>
            <w:tcW w:w="146" w:type="pct"/>
          </w:tcPr>
          <w:p w14:paraId="092F6204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79CFF84F" w14:textId="79331D40" w:rsidR="00AF6413" w:rsidRPr="00D533B8" w:rsidRDefault="00BC1EED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  <w:tc>
          <w:tcPr>
            <w:tcW w:w="148" w:type="pct"/>
          </w:tcPr>
          <w:p w14:paraId="3A75FA82" w14:textId="77777777" w:rsidR="00AF6413" w:rsidRPr="00D533B8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5B1815AE" w14:textId="546A7DEB" w:rsidR="00AF6413" w:rsidRPr="00D533B8" w:rsidRDefault="00BC1EED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304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</w:p>
        </w:tc>
      </w:tr>
    </w:tbl>
    <w:p w14:paraId="75767D29" w14:textId="55916F41" w:rsidR="00D45894" w:rsidRDefault="00D45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7DA11D73" w14:textId="014CAC31" w:rsidR="00147715" w:rsidRDefault="00932D00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3B3D0D">
        <w:rPr>
          <w:rFonts w:ascii="Angsana New" w:hAnsi="Angsana New"/>
          <w:sz w:val="30"/>
          <w:szCs w:val="30"/>
          <w:u w:val="none"/>
          <w:cs/>
          <w:lang w:val="th-TH"/>
        </w:rPr>
        <w:t>ใบ</w:t>
      </w:r>
      <w:r w:rsidR="00E15476" w:rsidRPr="003B3D0D">
        <w:rPr>
          <w:rFonts w:ascii="Angsana New" w:hAnsi="Angsana New"/>
          <w:sz w:val="30"/>
          <w:szCs w:val="30"/>
          <w:u w:val="none"/>
          <w:cs/>
          <w:lang w:val="th-TH"/>
        </w:rPr>
        <w:t>สำคัญแสดงสิทธิที่จะซื้อหุ้น</w:t>
      </w:r>
    </w:p>
    <w:p w14:paraId="28F3AD4E" w14:textId="77777777" w:rsidR="005639F1" w:rsidRPr="0034150F" w:rsidRDefault="005639F1" w:rsidP="005639F1">
      <w:pPr>
        <w:rPr>
          <w:rFonts w:asciiTheme="majorBidi" w:hAnsiTheme="majorBidi" w:cstheme="majorBidi"/>
          <w:sz w:val="30"/>
          <w:szCs w:val="30"/>
        </w:rPr>
      </w:pPr>
    </w:p>
    <w:p w14:paraId="274C4BCD" w14:textId="7CCBC0F3" w:rsidR="00361F12" w:rsidRPr="00530383" w:rsidRDefault="00932D00" w:rsidP="0053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ค่าใช้จ่ายที่เกิดจากรายการจ่ายโดยใช้หุ้นเป็นเกณฑ์ในงบการเงินรวมและงบการเงินเฉพาะกิจการ</w:t>
      </w:r>
      <w:r w:rsidR="008B29F3" w:rsidRPr="00AD02D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34150F">
        <w:rPr>
          <w:rFonts w:asciiTheme="majorBidi" w:hAnsiTheme="majorBidi" w:cstheme="majorBidi"/>
          <w:sz w:val="30"/>
          <w:szCs w:val="30"/>
        </w:rPr>
        <w:br/>
      </w:r>
      <w:r w:rsidR="0065260C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C1EED" w:rsidRPr="00BC1EED">
        <w:rPr>
          <w:rFonts w:asciiTheme="majorBidi" w:hAnsiTheme="majorBidi" w:cstheme="majorBidi"/>
          <w:sz w:val="30"/>
          <w:szCs w:val="30"/>
        </w:rPr>
        <w:t>30</w:t>
      </w:r>
      <w:r w:rsidR="0065260C">
        <w:rPr>
          <w:rFonts w:asciiTheme="majorBidi" w:hAnsiTheme="majorBidi" w:cstheme="majorBidi"/>
          <w:sz w:val="30"/>
          <w:szCs w:val="30"/>
        </w:rPr>
        <w:t xml:space="preserve"> </w:t>
      </w:r>
      <w:r w:rsidR="0065260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1EED" w:rsidRPr="00BC1EED">
        <w:rPr>
          <w:rFonts w:asciiTheme="majorBidi" w:hAnsiTheme="majorBidi" w:cstheme="majorBidi"/>
          <w:sz w:val="30"/>
          <w:szCs w:val="30"/>
        </w:rPr>
        <w:t>2564</w:t>
      </w:r>
      <w:r w:rsidR="00447F80" w:rsidRPr="00AD02D9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="00447F80" w:rsidRPr="00AF6413">
        <w:rPr>
          <w:rFonts w:asciiTheme="majorBidi" w:hAnsiTheme="majorBidi" w:cstheme="majorBidi"/>
          <w:sz w:val="30"/>
          <w:szCs w:val="30"/>
          <w:cs/>
        </w:rPr>
        <w:t>จำนวน</w:t>
      </w:r>
      <w:r w:rsidR="00447F80" w:rsidRPr="00AF6413">
        <w:rPr>
          <w:rFonts w:asciiTheme="majorBidi" w:hAnsiTheme="majorBidi" w:cstheme="majorBidi"/>
          <w:sz w:val="30"/>
          <w:szCs w:val="30"/>
        </w:rPr>
        <w:t xml:space="preserve"> </w:t>
      </w:r>
      <w:r w:rsidR="00BC1EED" w:rsidRPr="00BC1EED">
        <w:rPr>
          <w:rFonts w:asciiTheme="majorBidi" w:hAnsiTheme="majorBidi" w:cstheme="majorBidi"/>
          <w:sz w:val="30"/>
          <w:szCs w:val="30"/>
        </w:rPr>
        <w:t>2</w:t>
      </w:r>
      <w:r w:rsidR="00AF6413" w:rsidRPr="00AF6413">
        <w:rPr>
          <w:rFonts w:asciiTheme="majorBidi" w:hAnsiTheme="majorBidi" w:cstheme="majorBidi"/>
          <w:sz w:val="30"/>
          <w:szCs w:val="30"/>
        </w:rPr>
        <w:t>.</w:t>
      </w:r>
      <w:r w:rsidR="00BC1EED" w:rsidRPr="00BC1EED">
        <w:rPr>
          <w:rFonts w:asciiTheme="majorBidi" w:hAnsiTheme="majorBidi" w:cstheme="majorBidi"/>
          <w:sz w:val="30"/>
          <w:szCs w:val="30"/>
        </w:rPr>
        <w:t>66</w:t>
      </w:r>
      <w:r w:rsidR="007834F9" w:rsidRPr="00AF6413">
        <w:rPr>
          <w:rFonts w:asciiTheme="majorBidi" w:hAnsiTheme="majorBidi" w:cstheme="majorBidi"/>
          <w:sz w:val="30"/>
          <w:szCs w:val="30"/>
        </w:rPr>
        <w:t xml:space="preserve"> </w:t>
      </w:r>
      <w:r w:rsidR="00A02C3B" w:rsidRPr="00AF6413">
        <w:rPr>
          <w:rFonts w:asciiTheme="majorBidi" w:hAnsiTheme="majorBidi" w:cstheme="majorBidi"/>
          <w:sz w:val="30"/>
          <w:szCs w:val="30"/>
          <w:cs/>
        </w:rPr>
        <w:t>ล้าน</w:t>
      </w:r>
      <w:r w:rsidR="00447F80" w:rsidRPr="00AF6413">
        <w:rPr>
          <w:rFonts w:asciiTheme="majorBidi" w:hAnsiTheme="majorBidi" w:cstheme="majorBidi"/>
          <w:sz w:val="30"/>
          <w:szCs w:val="30"/>
          <w:cs/>
        </w:rPr>
        <w:t>บาท</w:t>
      </w:r>
      <w:r w:rsidR="00447F80" w:rsidRPr="00AF6413">
        <w:rPr>
          <w:rFonts w:asciiTheme="majorBidi" w:hAnsiTheme="majorBidi" w:cstheme="majorBidi"/>
          <w:sz w:val="30"/>
          <w:szCs w:val="30"/>
        </w:rPr>
        <w:t xml:space="preserve"> </w:t>
      </w:r>
      <w:r w:rsidR="00935CE2" w:rsidRPr="00AF64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C1EED" w:rsidRPr="00BC1EED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447F80" w:rsidRPr="00AF641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D4CD8" w:rsidRPr="00AF64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C1EED" w:rsidRPr="00BC1EE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4150F" w:rsidRPr="00AF641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C1EED" w:rsidRPr="00BC1EED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447F80" w:rsidRPr="00AF64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47F80" w:rsidRPr="00AF64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0383" w:rsidRPr="00AF6413">
        <w:rPr>
          <w:rFonts w:asciiTheme="majorBidi" w:hAnsiTheme="majorBidi" w:cstheme="majorBidi"/>
          <w:sz w:val="30"/>
          <w:szCs w:val="30"/>
          <w:cs/>
        </w:rPr>
        <w:t xml:space="preserve">และสำหรับงวดสามเดือนสิ้นสุดวันที่ </w:t>
      </w:r>
      <w:r w:rsidR="00BC1EED" w:rsidRPr="00BC1EED">
        <w:rPr>
          <w:rFonts w:asciiTheme="majorBidi" w:hAnsiTheme="majorBidi" w:cstheme="majorBidi"/>
          <w:sz w:val="30"/>
          <w:szCs w:val="30"/>
        </w:rPr>
        <w:t>30</w:t>
      </w:r>
      <w:r w:rsidR="0065260C" w:rsidRPr="00AF6413">
        <w:rPr>
          <w:rFonts w:asciiTheme="majorBidi" w:hAnsiTheme="majorBidi" w:cstheme="majorBidi"/>
          <w:sz w:val="30"/>
          <w:szCs w:val="30"/>
        </w:rPr>
        <w:t xml:space="preserve"> </w:t>
      </w:r>
      <w:r w:rsidR="0065260C" w:rsidRPr="00AF6413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530383" w:rsidRPr="00AF64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1EED" w:rsidRPr="00BC1EED">
        <w:rPr>
          <w:rFonts w:asciiTheme="majorBidi" w:hAnsiTheme="majorBidi" w:cstheme="majorBidi"/>
          <w:sz w:val="30"/>
          <w:szCs w:val="30"/>
        </w:rPr>
        <w:t>2564</w:t>
      </w:r>
      <w:r w:rsidR="00530383" w:rsidRPr="00AF6413">
        <w:rPr>
          <w:rFonts w:asciiTheme="majorBidi" w:hAnsiTheme="majorBidi" w:cstheme="majorBidi"/>
          <w:sz w:val="30"/>
          <w:szCs w:val="30"/>
        </w:rPr>
        <w:t xml:space="preserve"> </w:t>
      </w:r>
      <w:r w:rsidR="00530383" w:rsidRPr="00AF6413">
        <w:rPr>
          <w:rFonts w:asciiTheme="majorBidi" w:hAnsiTheme="majorBidi" w:cstheme="majorBidi"/>
          <w:sz w:val="30"/>
          <w:szCs w:val="30"/>
          <w:cs/>
        </w:rPr>
        <w:t xml:space="preserve">มีจำนวน </w:t>
      </w:r>
      <w:r w:rsidR="00BC1EED" w:rsidRPr="00BC1EED">
        <w:rPr>
          <w:rFonts w:asciiTheme="majorBidi" w:hAnsiTheme="majorBidi" w:cstheme="majorBidi"/>
          <w:sz w:val="30"/>
          <w:szCs w:val="30"/>
        </w:rPr>
        <w:t>0</w:t>
      </w:r>
      <w:r w:rsidR="00AF6413" w:rsidRPr="00AF6413">
        <w:rPr>
          <w:rFonts w:asciiTheme="majorBidi" w:hAnsiTheme="majorBidi" w:cstheme="majorBidi"/>
          <w:sz w:val="30"/>
          <w:szCs w:val="30"/>
        </w:rPr>
        <w:t>.</w:t>
      </w:r>
      <w:r w:rsidR="00BC1EED" w:rsidRPr="00BC1EED">
        <w:rPr>
          <w:rFonts w:asciiTheme="majorBidi" w:hAnsiTheme="majorBidi" w:cstheme="majorBidi"/>
          <w:sz w:val="30"/>
          <w:szCs w:val="30"/>
        </w:rPr>
        <w:t>90</w:t>
      </w:r>
      <w:r w:rsidR="007834F9" w:rsidRPr="00AF6413">
        <w:rPr>
          <w:rFonts w:asciiTheme="majorBidi" w:hAnsiTheme="majorBidi" w:cstheme="majorBidi"/>
          <w:sz w:val="30"/>
          <w:szCs w:val="30"/>
        </w:rPr>
        <w:t xml:space="preserve"> </w:t>
      </w:r>
      <w:r w:rsidR="00530383" w:rsidRPr="00AF6413">
        <w:rPr>
          <w:rFonts w:asciiTheme="majorBidi" w:hAnsiTheme="majorBidi" w:cstheme="majorBidi"/>
          <w:sz w:val="30"/>
          <w:szCs w:val="30"/>
          <w:cs/>
        </w:rPr>
        <w:t>ล้าน</w:t>
      </w:r>
      <w:r w:rsidR="00530383" w:rsidRPr="007834F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530383" w:rsidRPr="007834F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BC1EED" w:rsidRPr="00BC1EED">
        <w:rPr>
          <w:rFonts w:asciiTheme="majorBidi" w:hAnsiTheme="majorBidi" w:cstheme="majorBidi"/>
          <w:i/>
          <w:iCs/>
          <w:sz w:val="30"/>
          <w:szCs w:val="30"/>
        </w:rPr>
        <w:t>2563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C1EED" w:rsidRPr="00BC1EE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9F410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BC1EED" w:rsidRPr="00BC1EED">
        <w:rPr>
          <w:rFonts w:asciiTheme="majorBidi" w:hAnsiTheme="majorBidi" w:cstheme="majorBidi"/>
          <w:i/>
          <w:iCs/>
          <w:sz w:val="30"/>
          <w:szCs w:val="30"/>
        </w:rPr>
        <w:t>72</w:t>
      </w:r>
      <w:r w:rsidR="00530383" w:rsidRPr="00AD02D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305A7B7D" w14:textId="4DF5807E" w:rsidR="0034150F" w:rsidRDefault="0034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85E1B6D" w14:textId="45D8F3B4" w:rsidR="00296496" w:rsidRPr="00AD02D9" w:rsidRDefault="00296496" w:rsidP="00296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D02D9">
        <w:rPr>
          <w:rFonts w:asciiTheme="majorBidi" w:hAnsiTheme="majorBidi" w:cstheme="majorBidi"/>
          <w:sz w:val="30"/>
          <w:szCs w:val="30"/>
          <w:cs/>
        </w:rPr>
        <w:t>รายการเคลื่อนไหวในระหว่างงวด</w:t>
      </w:r>
      <w:r w:rsidR="0065260C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C1EED" w:rsidRPr="00BC1EED">
        <w:rPr>
          <w:rFonts w:asciiTheme="majorBidi" w:hAnsiTheme="majorBidi" w:cstheme="majorBidi"/>
          <w:sz w:val="30"/>
          <w:szCs w:val="30"/>
        </w:rPr>
        <w:t>30</w:t>
      </w:r>
      <w:r w:rsidR="0065260C">
        <w:rPr>
          <w:rFonts w:asciiTheme="majorBidi" w:hAnsiTheme="majorBidi" w:cstheme="majorBidi"/>
          <w:sz w:val="30"/>
          <w:szCs w:val="30"/>
        </w:rPr>
        <w:t xml:space="preserve"> </w:t>
      </w:r>
      <w:r w:rsidR="0065260C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1EED" w:rsidRPr="00BC1EED">
        <w:rPr>
          <w:rFonts w:asciiTheme="majorBidi" w:hAnsiTheme="majorBidi" w:cstheme="majorBidi"/>
          <w:sz w:val="30"/>
          <w:szCs w:val="30"/>
        </w:rPr>
        <w:t>2564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C1EED" w:rsidRPr="00BC1EED">
        <w:rPr>
          <w:rFonts w:asciiTheme="majorBidi" w:hAnsiTheme="majorBidi" w:cstheme="majorBidi"/>
          <w:sz w:val="30"/>
          <w:szCs w:val="30"/>
        </w:rPr>
        <w:t>25</w:t>
      </w:r>
      <w:r w:rsidR="00BC1EED" w:rsidRPr="00BC1EED">
        <w:rPr>
          <w:rFonts w:asciiTheme="majorBidi" w:hAnsiTheme="majorBidi" w:cstheme="majorBidi" w:hint="cs"/>
          <w:sz w:val="30"/>
          <w:szCs w:val="30"/>
        </w:rPr>
        <w:t>6</w:t>
      </w:r>
      <w:r w:rsidR="00BC1EED" w:rsidRPr="00BC1EED">
        <w:rPr>
          <w:rFonts w:asciiTheme="majorBidi" w:hAnsiTheme="majorBidi" w:cstheme="majorBidi"/>
          <w:sz w:val="30"/>
          <w:szCs w:val="30"/>
        </w:rPr>
        <w:t>3</w:t>
      </w:r>
      <w:r w:rsidRPr="00AD02D9">
        <w:rPr>
          <w:rFonts w:asciiTheme="majorBidi" w:hAnsiTheme="majorBidi" w:cstheme="majorBidi"/>
          <w:sz w:val="30"/>
          <w:szCs w:val="30"/>
          <w:cs/>
        </w:rPr>
        <w:t xml:space="preserve"> ของใบสำคัญแสดงสิทธิ</w:t>
      </w:r>
      <w:r w:rsidRPr="00AD02D9">
        <w:rPr>
          <w:rFonts w:asciiTheme="majorBidi" w:hAnsiTheme="majorBidi" w:cstheme="majorBidi"/>
          <w:sz w:val="30"/>
          <w:szCs w:val="30"/>
        </w:rPr>
        <w:t xml:space="preserve"> </w:t>
      </w:r>
      <w:r w:rsidRPr="00AD02D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1FAF9E8" w14:textId="77777777" w:rsidR="00D6306F" w:rsidRPr="0034150F" w:rsidRDefault="00D6306F" w:rsidP="00D63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1187"/>
        <w:gridCol w:w="236"/>
        <w:gridCol w:w="1170"/>
        <w:gridCol w:w="236"/>
        <w:gridCol w:w="1260"/>
        <w:gridCol w:w="236"/>
        <w:gridCol w:w="1167"/>
      </w:tblGrid>
      <w:tr w:rsidR="00D6306F" w:rsidRPr="005742E3" w14:paraId="281E6097" w14:textId="77777777" w:rsidTr="00D6306F">
        <w:tc>
          <w:tcPr>
            <w:tcW w:w="3688" w:type="dxa"/>
          </w:tcPr>
          <w:p w14:paraId="245214EC" w14:textId="77777777" w:rsidR="00D6306F" w:rsidRPr="005742E3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492" w:type="dxa"/>
            <w:gridSpan w:val="7"/>
            <w:hideMark/>
          </w:tcPr>
          <w:p w14:paraId="7BF95AD4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งบการเงินรวม/งบการเงินเฉพาะกิจการ</w:t>
            </w:r>
          </w:p>
        </w:tc>
      </w:tr>
      <w:tr w:rsidR="00D6306F" w:rsidRPr="005742E3" w14:paraId="3F2B5D79" w14:textId="77777777" w:rsidTr="00D6306F">
        <w:tc>
          <w:tcPr>
            <w:tcW w:w="3688" w:type="dxa"/>
            <w:hideMark/>
          </w:tcPr>
          <w:p w14:paraId="306C5826" w14:textId="2FD12FCD" w:rsidR="00D6306F" w:rsidRPr="005742E3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เก้า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เดือนสิ้นสุดวันที่</w:t>
            </w:r>
            <w:r w:rsidRPr="005742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BC1EED" w:rsidRPr="00BC1E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กันยายน</w:t>
            </w:r>
          </w:p>
        </w:tc>
        <w:tc>
          <w:tcPr>
            <w:tcW w:w="2593" w:type="dxa"/>
            <w:gridSpan w:val="3"/>
          </w:tcPr>
          <w:p w14:paraId="477E74BC" w14:textId="16DF042E" w:rsidR="00D6306F" w:rsidRPr="005742E3" w:rsidRDefault="00BC1EED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36" w:type="dxa"/>
          </w:tcPr>
          <w:p w14:paraId="59511C59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63" w:type="dxa"/>
            <w:gridSpan w:val="3"/>
          </w:tcPr>
          <w:p w14:paraId="17B96A2F" w14:textId="73FDDA82" w:rsidR="00D6306F" w:rsidRPr="005742E3" w:rsidRDefault="00BC1EED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C1EED">
              <w:rPr>
                <w:rFonts w:ascii="Angsana New" w:hAnsi="Angsana New"/>
                <w:sz w:val="30"/>
                <w:szCs w:val="30"/>
                <w:lang w:val="en-US" w:bidi="th-TH"/>
              </w:rPr>
              <w:t>2563</w:t>
            </w:r>
          </w:p>
        </w:tc>
      </w:tr>
      <w:tr w:rsidR="00D6306F" w:rsidRPr="005742E3" w14:paraId="507228A5" w14:textId="77777777" w:rsidTr="00D6306F">
        <w:tc>
          <w:tcPr>
            <w:tcW w:w="3688" w:type="dxa"/>
          </w:tcPr>
          <w:p w14:paraId="7DADC0F9" w14:textId="77777777" w:rsidR="00D6306F" w:rsidRPr="005742E3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187" w:type="dxa"/>
            <w:hideMark/>
          </w:tcPr>
          <w:p w14:paraId="0DD0FE61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25BB94B3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2844591E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1B8F51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55F1D6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  <w:tc>
          <w:tcPr>
            <w:tcW w:w="236" w:type="dxa"/>
          </w:tcPr>
          <w:p w14:paraId="712B8FA8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2F33160B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ราคาใช้สิทธิ</w:t>
            </w:r>
          </w:p>
          <w:p w14:paraId="55E18122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ถัวเฉลี่ยต่อหุ้น</w:t>
            </w:r>
          </w:p>
        </w:tc>
        <w:tc>
          <w:tcPr>
            <w:tcW w:w="236" w:type="dxa"/>
          </w:tcPr>
          <w:p w14:paraId="4723C6B9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</w:tcPr>
          <w:p w14:paraId="428B8B16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E63A9B3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จำนวนสิทธิ</w:t>
            </w:r>
          </w:p>
        </w:tc>
      </w:tr>
      <w:tr w:rsidR="00D6306F" w:rsidRPr="005742E3" w14:paraId="311A1B75" w14:textId="77777777" w:rsidTr="00D6306F">
        <w:tc>
          <w:tcPr>
            <w:tcW w:w="3688" w:type="dxa"/>
          </w:tcPr>
          <w:p w14:paraId="468E1C14" w14:textId="77777777" w:rsidR="00D6306F" w:rsidRPr="005742E3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  <w:hideMark/>
          </w:tcPr>
          <w:p w14:paraId="54D818CF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013CAC79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0FB14752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  <w:tc>
          <w:tcPr>
            <w:tcW w:w="236" w:type="dxa"/>
          </w:tcPr>
          <w:p w14:paraId="1F09D275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56DBA449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236" w:type="dxa"/>
          </w:tcPr>
          <w:p w14:paraId="433A7B8B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hideMark/>
          </w:tcPr>
          <w:p w14:paraId="35A25EC2" w14:textId="77777777" w:rsidR="00D6306F" w:rsidRPr="005742E3" w:rsidRDefault="00D6306F" w:rsidP="00D6306F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5742E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(พันสิทธิ)</w:t>
            </w:r>
          </w:p>
        </w:tc>
      </w:tr>
      <w:tr w:rsidR="00D45894" w:rsidRPr="005742E3" w14:paraId="47C6BFEE" w14:textId="77777777" w:rsidTr="00D6306F">
        <w:tc>
          <w:tcPr>
            <w:tcW w:w="3688" w:type="dxa"/>
            <w:hideMark/>
          </w:tcPr>
          <w:p w14:paraId="519C2F52" w14:textId="7BDE931D" w:rsidR="00D45894" w:rsidRPr="005742E3" w:rsidRDefault="00D45894" w:rsidP="00D45894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lang w:val="en-US"/>
              </w:rPr>
            </w:pPr>
            <w:r w:rsidRPr="005742E3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="00BC1EED" w:rsidRPr="00BC1EED">
              <w:rPr>
                <w:rFonts w:ascii="Angsana New" w:hAnsi="Angsana New" w:cs="Angsana New"/>
                <w:lang w:val="en-US"/>
              </w:rPr>
              <w:t>1</w:t>
            </w:r>
            <w:r w:rsidRPr="005742E3">
              <w:rPr>
                <w:rFonts w:ascii="Angsana New" w:hAnsi="Angsana New" w:cs="Angsana New"/>
                <w:lang w:val="en-US"/>
              </w:rPr>
              <w:t xml:space="preserve"> </w:t>
            </w:r>
            <w:r w:rsidRPr="005742E3">
              <w:rPr>
                <w:rFonts w:ascii="Angsana New" w:hAnsi="Angsana New" w:cs="Angsana New" w:hint="cs"/>
                <w:cs/>
                <w:lang w:val="en-US"/>
              </w:rPr>
              <w:t xml:space="preserve">มกราคม </w:t>
            </w:r>
          </w:p>
        </w:tc>
        <w:tc>
          <w:tcPr>
            <w:tcW w:w="1187" w:type="dxa"/>
            <w:shd w:val="clear" w:color="auto" w:fill="auto"/>
          </w:tcPr>
          <w:p w14:paraId="6FD03221" w14:textId="3613B30B" w:rsidR="00D45894" w:rsidRPr="005742E3" w:rsidRDefault="00BC1EED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</w:t>
            </w:r>
            <w:r w:rsidR="00D45894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212017EC" w14:textId="77777777" w:rsidR="00D45894" w:rsidRPr="005742E3" w:rsidRDefault="00D45894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427CFE" w14:textId="6429C0AB" w:rsidR="00D45894" w:rsidRPr="005742E3" w:rsidRDefault="00BC1EED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</w:t>
            </w:r>
            <w:r w:rsidR="00D45894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7CC20851" w14:textId="77777777" w:rsidR="00D45894" w:rsidRPr="005742E3" w:rsidRDefault="00D45894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C608C8" w14:textId="52B66391" w:rsidR="00D45894" w:rsidRPr="005742E3" w:rsidRDefault="00BC1EED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</w:t>
            </w:r>
            <w:r w:rsidR="00D45894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5A4BB626" w14:textId="77777777" w:rsidR="00D45894" w:rsidRPr="005742E3" w:rsidRDefault="00D45894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2597B350" w14:textId="32AA36CA" w:rsidR="00D45894" w:rsidRPr="005742E3" w:rsidRDefault="00BC1EED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4</w:t>
            </w:r>
            <w:r w:rsidR="00D45894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060</w:t>
            </w:r>
          </w:p>
        </w:tc>
      </w:tr>
      <w:tr w:rsidR="00D6306F" w:rsidRPr="005742E3" w14:paraId="2BB7584E" w14:textId="77777777" w:rsidTr="00D6306F">
        <w:tc>
          <w:tcPr>
            <w:tcW w:w="3688" w:type="dxa"/>
            <w:hideMark/>
          </w:tcPr>
          <w:p w14:paraId="2EBDEC52" w14:textId="77777777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5742E3">
              <w:rPr>
                <w:rFonts w:ascii="Angsana New" w:hAnsi="Angsana New"/>
                <w:sz w:val="30"/>
                <w:szCs w:val="30"/>
                <w:cs/>
              </w:rPr>
              <w:t>สิทธิเลือกที่ใช้สิทธิ</w:t>
            </w:r>
          </w:p>
        </w:tc>
        <w:tc>
          <w:tcPr>
            <w:tcW w:w="1187" w:type="dxa"/>
            <w:shd w:val="clear" w:color="auto" w:fill="auto"/>
          </w:tcPr>
          <w:p w14:paraId="471FDDFB" w14:textId="42534410" w:rsidR="00D6306F" w:rsidRPr="005742E3" w:rsidRDefault="00BC1EED" w:rsidP="002A23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7</w:t>
            </w:r>
            <w:r w:rsidR="00AF6413">
              <w:rPr>
                <w:rFonts w:ascii="Angsana New" w:hAnsi="Angsana New"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14:paraId="2C93B802" w14:textId="77777777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06E5B1" w14:textId="7C253942" w:rsidR="00D6306F" w:rsidRPr="005742E3" w:rsidRDefault="00AF6413" w:rsidP="00AF6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C1EED" w:rsidRPr="00BC1EED">
              <w:rPr>
                <w:rFonts w:ascii="Angsana New" w:hAnsi="Angsana New"/>
                <w:sz w:val="30"/>
                <w:szCs w:val="30"/>
              </w:rPr>
              <w:t>709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A67D49" w14:textId="77777777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212605" w14:textId="28D36406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BC791D" w14:textId="77777777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6A7F2B91" w14:textId="3040A4B2" w:rsidR="00D6306F" w:rsidRPr="005742E3" w:rsidRDefault="00D6306F" w:rsidP="00D458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06F" w:rsidRPr="00C54DBF" w14:paraId="19CC4C77" w14:textId="77777777" w:rsidTr="00D6306F">
        <w:tc>
          <w:tcPr>
            <w:tcW w:w="3688" w:type="dxa"/>
            <w:hideMark/>
          </w:tcPr>
          <w:p w14:paraId="33C38121" w14:textId="475101D3" w:rsidR="00D6306F" w:rsidRPr="005742E3" w:rsidRDefault="00D6306F" w:rsidP="00D6306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42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5742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3D8BD4" w14:textId="1EBEBC56" w:rsidR="00D6306F" w:rsidRPr="005742E3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  <w:shd w:val="clear" w:color="auto" w:fill="auto"/>
          </w:tcPr>
          <w:p w14:paraId="4A2A30BC" w14:textId="77777777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9C8BB7" w14:textId="53322F64" w:rsidR="00D6306F" w:rsidRPr="00C54DBF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F64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36" w:type="dxa"/>
            <w:shd w:val="clear" w:color="auto" w:fill="auto"/>
          </w:tcPr>
          <w:p w14:paraId="43A8C924" w14:textId="77777777" w:rsidR="00D6306F" w:rsidRPr="00C54DBF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945DE" w14:textId="1211102A" w:rsidR="00D6306F" w:rsidRPr="005742E3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6306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14:paraId="593A1CAE" w14:textId="77777777" w:rsidR="00D6306F" w:rsidRPr="005742E3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87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6B208B" w14:textId="1E033183" w:rsidR="00D6306F" w:rsidRPr="00C54DBF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630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</w:tr>
    </w:tbl>
    <w:p w14:paraId="03BD6A39" w14:textId="77777777" w:rsidR="00D6306F" w:rsidRDefault="00D6306F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83CE6D" w14:textId="391F6048" w:rsidR="00D6306F" w:rsidRDefault="00D6306F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D6306F" w:rsidSect="00EB3E06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53038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530383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530383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BC611C0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7003002" w14:textId="77777777" w:rsidR="00D6306F" w:rsidRPr="00435560" w:rsidRDefault="00D6306F" w:rsidP="00D6306F">
      <w:pPr>
        <w:spacing w:line="240" w:lineRule="auto"/>
        <w:rPr>
          <w:color w:val="FF0000"/>
          <w:sz w:val="2"/>
          <w:szCs w:val="2"/>
        </w:rPr>
      </w:pPr>
    </w:p>
    <w:tbl>
      <w:tblPr>
        <w:tblW w:w="1531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69"/>
        <w:gridCol w:w="940"/>
        <w:gridCol w:w="236"/>
        <w:gridCol w:w="844"/>
        <w:gridCol w:w="236"/>
        <w:gridCol w:w="772"/>
        <w:gridCol w:w="283"/>
        <w:gridCol w:w="797"/>
        <w:gridCol w:w="236"/>
        <w:gridCol w:w="705"/>
        <w:gridCol w:w="283"/>
        <w:gridCol w:w="797"/>
        <w:gridCol w:w="236"/>
        <w:gridCol w:w="47"/>
        <w:gridCol w:w="887"/>
        <w:gridCol w:w="47"/>
        <w:gridCol w:w="189"/>
        <w:gridCol w:w="47"/>
        <w:gridCol w:w="887"/>
        <w:gridCol w:w="42"/>
        <w:gridCol w:w="7"/>
        <w:gridCol w:w="187"/>
        <w:gridCol w:w="42"/>
        <w:gridCol w:w="7"/>
        <w:gridCol w:w="848"/>
        <w:gridCol w:w="49"/>
        <w:gridCol w:w="187"/>
        <w:gridCol w:w="49"/>
        <w:gridCol w:w="742"/>
        <w:gridCol w:w="44"/>
        <w:gridCol w:w="7"/>
        <w:gridCol w:w="188"/>
        <w:gridCol w:w="44"/>
        <w:gridCol w:w="7"/>
        <w:gridCol w:w="880"/>
        <w:gridCol w:w="50"/>
        <w:gridCol w:w="187"/>
        <w:gridCol w:w="50"/>
        <w:gridCol w:w="958"/>
      </w:tblGrid>
      <w:tr w:rsidR="00D6306F" w:rsidRPr="00D45894" w14:paraId="47A9624E" w14:textId="77777777" w:rsidTr="00D6306F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5D3EC76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br w:type="page"/>
            </w:r>
          </w:p>
        </w:tc>
        <w:tc>
          <w:tcPr>
            <w:tcW w:w="13044" w:type="dxa"/>
            <w:gridSpan w:val="38"/>
          </w:tcPr>
          <w:p w14:paraId="4C75361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</w:tr>
      <w:tr w:rsidR="00D6306F" w:rsidRPr="00D45894" w14:paraId="0BBB71CF" w14:textId="77777777" w:rsidTr="00D6306F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482D228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020" w:type="dxa"/>
            <w:gridSpan w:val="3"/>
          </w:tcPr>
          <w:p w14:paraId="069266DE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981139D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52" w:type="dxa"/>
            <w:gridSpan w:val="3"/>
          </w:tcPr>
          <w:p w14:paraId="27DA3405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6" w:right="-105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Cs/>
                <w:color w:val="000000" w:themeColor="text1"/>
                <w:sz w:val="27"/>
                <w:szCs w:val="27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790A7051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14:paraId="2083BEB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ส่วนงานอื่นๆ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9389D3D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099" w:type="dxa"/>
            <w:gridSpan w:val="6"/>
            <w:shd w:val="clear" w:color="auto" w:fill="auto"/>
          </w:tcPr>
          <w:p w14:paraId="0BF52BC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579DBD5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926" w:type="dxa"/>
            <w:gridSpan w:val="7"/>
          </w:tcPr>
          <w:p w14:paraId="5974E3EE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239" w:type="dxa"/>
            <w:gridSpan w:val="3"/>
          </w:tcPr>
          <w:p w14:paraId="745905F0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132" w:type="dxa"/>
            <w:gridSpan w:val="6"/>
            <w:shd w:val="clear" w:color="auto" w:fill="auto"/>
          </w:tcPr>
          <w:p w14:paraId="1645B848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</w:tr>
      <w:tr w:rsidR="00D6306F" w:rsidRPr="00D45894" w14:paraId="5BBD285D" w14:textId="77777777" w:rsidTr="00D6306F">
        <w:trPr>
          <w:tblHeader/>
        </w:trPr>
        <w:tc>
          <w:tcPr>
            <w:tcW w:w="2269" w:type="dxa"/>
            <w:shd w:val="clear" w:color="auto" w:fill="auto"/>
            <w:vAlign w:val="bottom"/>
          </w:tcPr>
          <w:p w14:paraId="3109C8E6" w14:textId="40621216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>สำหรับงวดเก้าเดือนสิ้นสุด</w:t>
            </w: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br/>
              <w:t xml:space="preserve">   วันที่</w:t>
            </w: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</w:rPr>
              <w:t xml:space="preserve"> 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</w:rPr>
              <w:t>30</w:t>
            </w: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 xml:space="preserve"> กันยายน</w:t>
            </w:r>
          </w:p>
        </w:tc>
        <w:tc>
          <w:tcPr>
            <w:tcW w:w="940" w:type="dxa"/>
          </w:tcPr>
          <w:p w14:paraId="5B905BB4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0584400" w14:textId="34087F74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6" w:type="dxa"/>
          </w:tcPr>
          <w:p w14:paraId="0535B8B4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3D8030F7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2591F03" w14:textId="51142F3D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100796D3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10B35627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AE752AF" w14:textId="55BA4523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83" w:type="dxa"/>
          </w:tcPr>
          <w:p w14:paraId="075BCDE8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222BC2E7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89307BD" w14:textId="7186E676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</w:tcPr>
          <w:p w14:paraId="0B9C84B4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</w:tcPr>
          <w:p w14:paraId="68F1402C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15DAE82" w14:textId="536FA0C2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83" w:type="dxa"/>
          </w:tcPr>
          <w:p w14:paraId="01FC67A1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17B8E5CA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E5EAF70" w14:textId="7DB03623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17D303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</w:tcPr>
          <w:p w14:paraId="7206E7B8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ED9E0A2" w14:textId="38456938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6" w:type="dxa"/>
            <w:gridSpan w:val="2"/>
          </w:tcPr>
          <w:p w14:paraId="378B8C4E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6" w:type="dxa"/>
            <w:gridSpan w:val="3"/>
          </w:tcPr>
          <w:p w14:paraId="76EDAB9B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E1621A4" w14:textId="5EAD409B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6" w:type="dxa"/>
            <w:gridSpan w:val="3"/>
          </w:tcPr>
          <w:p w14:paraId="22156A6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2"/>
          </w:tcPr>
          <w:p w14:paraId="5133C80F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50B19E2" w14:textId="50F14187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6" w:type="dxa"/>
            <w:gridSpan w:val="2"/>
          </w:tcPr>
          <w:p w14:paraId="75ECE7B0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3" w:type="dxa"/>
            <w:gridSpan w:val="3"/>
          </w:tcPr>
          <w:p w14:paraId="61BC8400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5100E24" w14:textId="08D8F9AC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2563</w:t>
            </w:r>
          </w:p>
        </w:tc>
        <w:tc>
          <w:tcPr>
            <w:tcW w:w="239" w:type="dxa"/>
            <w:gridSpan w:val="3"/>
          </w:tcPr>
          <w:p w14:paraId="73FB3C90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0" w:type="dxa"/>
            <w:gridSpan w:val="2"/>
          </w:tcPr>
          <w:p w14:paraId="4EA7FC88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6CC49FE" w14:textId="19ADC9E2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37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2564</w:t>
            </w:r>
          </w:p>
        </w:tc>
        <w:tc>
          <w:tcPr>
            <w:tcW w:w="237" w:type="dxa"/>
            <w:gridSpan w:val="2"/>
          </w:tcPr>
          <w:p w14:paraId="463F8A29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58" w:type="dxa"/>
          </w:tcPr>
          <w:p w14:paraId="3065875A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B99862C" w14:textId="54E3E0FC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2563</w:t>
            </w:r>
          </w:p>
        </w:tc>
      </w:tr>
      <w:tr w:rsidR="00D6306F" w:rsidRPr="00D45894" w14:paraId="78A069D6" w14:textId="77777777" w:rsidTr="00D6306F">
        <w:trPr>
          <w:tblHeader/>
        </w:trPr>
        <w:tc>
          <w:tcPr>
            <w:tcW w:w="2269" w:type="dxa"/>
            <w:shd w:val="clear" w:color="auto" w:fill="auto"/>
          </w:tcPr>
          <w:p w14:paraId="02C2649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044" w:type="dxa"/>
            <w:gridSpan w:val="38"/>
          </w:tcPr>
          <w:p w14:paraId="76997813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  <w:t>(พันบาท)</w:t>
            </w:r>
          </w:p>
        </w:tc>
      </w:tr>
      <w:tr w:rsidR="00D6306F" w:rsidRPr="00D45894" w14:paraId="243A82EC" w14:textId="77777777" w:rsidTr="00D6306F">
        <w:tc>
          <w:tcPr>
            <w:tcW w:w="15313" w:type="dxa"/>
            <w:gridSpan w:val="39"/>
          </w:tcPr>
          <w:p w14:paraId="3D092E1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</w:tr>
      <w:tr w:rsidR="00D6306F" w:rsidRPr="00D45894" w14:paraId="5A13D122" w14:textId="77777777" w:rsidTr="00D6306F">
        <w:tc>
          <w:tcPr>
            <w:tcW w:w="2269" w:type="dxa"/>
            <w:shd w:val="clear" w:color="auto" w:fill="auto"/>
            <w:vAlign w:val="bottom"/>
          </w:tcPr>
          <w:p w14:paraId="73BD6BA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40" w:type="dxa"/>
          </w:tcPr>
          <w:p w14:paraId="44D7D04A" w14:textId="07E27337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421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074</w:t>
            </w:r>
          </w:p>
        </w:tc>
        <w:tc>
          <w:tcPr>
            <w:tcW w:w="236" w:type="dxa"/>
          </w:tcPr>
          <w:p w14:paraId="265E930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153A6B54" w14:textId="0F569658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238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</w:p>
        </w:tc>
        <w:tc>
          <w:tcPr>
            <w:tcW w:w="236" w:type="dxa"/>
          </w:tcPr>
          <w:p w14:paraId="7D34207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53CDB8B0" w14:textId="3CF3727E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176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889</w:t>
            </w:r>
          </w:p>
        </w:tc>
        <w:tc>
          <w:tcPr>
            <w:tcW w:w="283" w:type="dxa"/>
          </w:tcPr>
          <w:p w14:paraId="16331AC5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4196C172" w14:textId="4DD5FF90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220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158</w:t>
            </w:r>
          </w:p>
        </w:tc>
        <w:tc>
          <w:tcPr>
            <w:tcW w:w="236" w:type="dxa"/>
          </w:tcPr>
          <w:p w14:paraId="4F881000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31DAA4D2" w14:textId="57450DAD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2BF1D77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7E2EB01" w14:textId="6F02AD65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575E873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0761A93" w14:textId="185EFB3D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625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DE67230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CB76DC8" w14:textId="01816E7B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474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825</w:t>
            </w:r>
          </w:p>
        </w:tc>
        <w:tc>
          <w:tcPr>
            <w:tcW w:w="236" w:type="dxa"/>
            <w:gridSpan w:val="3"/>
          </w:tcPr>
          <w:p w14:paraId="23FB836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02ECAFB5" w14:textId="34169AB4" w:rsidR="00D6306F" w:rsidRPr="00D45894" w:rsidRDefault="000D657A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4D1D6973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7C63518B" w14:textId="16D75460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093C4081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78343D7" w14:textId="36D20D89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625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1CE8B0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5BB8C2BE" w14:textId="619A41B5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474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825</w:t>
            </w:r>
          </w:p>
        </w:tc>
      </w:tr>
      <w:tr w:rsidR="00D6306F" w:rsidRPr="00D45894" w14:paraId="7BA54A2A" w14:textId="77777777" w:rsidTr="00D6306F">
        <w:tc>
          <w:tcPr>
            <w:tcW w:w="2269" w:type="dxa"/>
            <w:shd w:val="clear" w:color="auto" w:fill="auto"/>
            <w:vAlign w:val="bottom"/>
          </w:tcPr>
          <w:p w14:paraId="454AE49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5302329" w14:textId="77364744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</w:t>
            </w:r>
          </w:p>
        </w:tc>
        <w:tc>
          <w:tcPr>
            <w:tcW w:w="236" w:type="dxa"/>
          </w:tcPr>
          <w:p w14:paraId="02C1BF7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5DDB6E28" w14:textId="581DE850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316</w:t>
            </w:r>
          </w:p>
        </w:tc>
        <w:tc>
          <w:tcPr>
            <w:tcW w:w="236" w:type="dxa"/>
          </w:tcPr>
          <w:p w14:paraId="461DCF4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0A579A4" w14:textId="3BEC862D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336</w:t>
            </w:r>
          </w:p>
        </w:tc>
        <w:tc>
          <w:tcPr>
            <w:tcW w:w="283" w:type="dxa"/>
          </w:tcPr>
          <w:p w14:paraId="6738277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704E3A52" w14:textId="09A68FC8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688</w:t>
            </w:r>
          </w:p>
        </w:tc>
        <w:tc>
          <w:tcPr>
            <w:tcW w:w="236" w:type="dxa"/>
          </w:tcPr>
          <w:p w14:paraId="0420556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6778FC66" w14:textId="1578B00F" w:rsidR="00D6306F" w:rsidRPr="00D45894" w:rsidRDefault="000D657A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777C6CC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39124F9C" w14:textId="74EF997B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84E2CD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D7EC2" w14:textId="0B5F8DEF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 w:rsidR="000D657A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F4995E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C6A2B" w14:textId="78F17F5F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</w:t>
            </w:r>
            <w:r w:rsidR="00D6306F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004</w:t>
            </w:r>
          </w:p>
        </w:tc>
        <w:tc>
          <w:tcPr>
            <w:tcW w:w="236" w:type="dxa"/>
            <w:gridSpan w:val="3"/>
          </w:tcPr>
          <w:p w14:paraId="7C719DE1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2ABAA" w14:textId="110D4B03" w:rsidR="00D6306F" w:rsidRPr="00D45894" w:rsidRDefault="000D657A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2040540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5EE45E04" w14:textId="24FD5C0A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004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79F7B89C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722DDC" w14:textId="1B956B7D" w:rsidR="00D6306F" w:rsidRPr="00D45894" w:rsidRDefault="000D657A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A562E0F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1C6D2" w14:textId="74ADD80C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D6306F" w:rsidRPr="00D45894" w14:paraId="56F31B84" w14:textId="77777777" w:rsidTr="00D6306F">
        <w:trPr>
          <w:trHeight w:val="355"/>
        </w:trPr>
        <w:tc>
          <w:tcPr>
            <w:tcW w:w="2269" w:type="dxa"/>
            <w:shd w:val="clear" w:color="auto" w:fill="auto"/>
            <w:vAlign w:val="bottom"/>
          </w:tcPr>
          <w:p w14:paraId="0F1B3255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166B123" w14:textId="0EA4E7E2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7BA63F69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DBAC16" w14:textId="03343341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238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585</w:t>
            </w:r>
          </w:p>
        </w:tc>
        <w:tc>
          <w:tcPr>
            <w:tcW w:w="236" w:type="dxa"/>
          </w:tcPr>
          <w:p w14:paraId="0D659519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0D15900A" w14:textId="4B7E8EF9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83" w:type="dxa"/>
          </w:tcPr>
          <w:p w14:paraId="0F438CB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2D798A4B" w14:textId="5F9DD32D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257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846</w:t>
            </w:r>
          </w:p>
        </w:tc>
        <w:tc>
          <w:tcPr>
            <w:tcW w:w="236" w:type="dxa"/>
          </w:tcPr>
          <w:p w14:paraId="2ABB1BDD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28C519" w14:textId="4E22D5C4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221E4BC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4E59F3" w14:textId="7EDC85CD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16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7BDDA9BF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608F0" w14:textId="35DAC887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5519F1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17FF7" w14:textId="1A1E7580" w:rsidR="00D6306F" w:rsidRPr="00D45894" w:rsidRDefault="00BC1EED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512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829</w:t>
            </w:r>
          </w:p>
        </w:tc>
        <w:tc>
          <w:tcPr>
            <w:tcW w:w="236" w:type="dxa"/>
            <w:gridSpan w:val="3"/>
          </w:tcPr>
          <w:p w14:paraId="1CA6F735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662E0" w14:textId="4720D85D" w:rsidR="00D6306F" w:rsidRPr="00D45894" w:rsidRDefault="000D657A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0EEC152D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5251C" w14:textId="2020B983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</w:t>
            </w: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004</w:t>
            </w: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049D5AC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008DE" w14:textId="2D4AAD7C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 w:rsidR="000D657A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350E333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28D7FF" w14:textId="24564155" w:rsidR="00D6306F" w:rsidRPr="00D45894" w:rsidRDefault="00BC1EED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474</w:t>
            </w:r>
            <w:r w:rsidR="00D6306F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825</w:t>
            </w:r>
          </w:p>
        </w:tc>
      </w:tr>
      <w:tr w:rsidR="00D6306F" w:rsidRPr="00D45894" w14:paraId="25064171" w14:textId="77777777" w:rsidTr="00D6306F">
        <w:tc>
          <w:tcPr>
            <w:tcW w:w="2269" w:type="dxa"/>
            <w:shd w:val="clear" w:color="auto" w:fill="auto"/>
            <w:vAlign w:val="bottom"/>
          </w:tcPr>
          <w:p w14:paraId="4773748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334AA6F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1F3A9C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BC5B1B5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A3F21E1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8643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594283C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6D93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287DDFC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15BDF91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7C9CA16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1FE8E38E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46E913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C66BAF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1DFDF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A44A4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7DC1D74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106C06E6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1B516C3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1DB13879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32D0402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A3A6CA9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E6794B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C02989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6306F" w:rsidRPr="00D45894" w14:paraId="1CCEFD93" w14:textId="77777777" w:rsidTr="00D6306F">
        <w:tc>
          <w:tcPr>
            <w:tcW w:w="2269" w:type="dxa"/>
            <w:shd w:val="clear" w:color="auto" w:fill="auto"/>
            <w:vAlign w:val="bottom"/>
          </w:tcPr>
          <w:p w14:paraId="7C09494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940" w:type="dxa"/>
            <w:shd w:val="clear" w:color="auto" w:fill="auto"/>
          </w:tcPr>
          <w:p w14:paraId="0B4C9EE8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578DEA9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5902AB98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67DDAE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3542E2D3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6204808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61C2DC7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B91520C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1055765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24F6B10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6F1621C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54D917C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BD2F63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73BC630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B2EFA19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343D890B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37BF3D6B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3EA40438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3542A3B9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588FBFB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DBA51E1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FE3F763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79651DB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D6306F" w:rsidRPr="00D45894" w14:paraId="37575AF5" w14:textId="77777777" w:rsidTr="00D6306F">
        <w:tc>
          <w:tcPr>
            <w:tcW w:w="2269" w:type="dxa"/>
            <w:shd w:val="clear" w:color="auto" w:fill="auto"/>
          </w:tcPr>
          <w:p w14:paraId="4BE2C106" w14:textId="77777777" w:rsidR="00D6306F" w:rsidRPr="00D45894" w:rsidRDefault="00D6306F" w:rsidP="00D6306F">
            <w:pPr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ส่วนงานภูมิศาสตร์หลัก</w:t>
            </w: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  <w:t xml:space="preserve"> </w:t>
            </w:r>
          </w:p>
        </w:tc>
        <w:tc>
          <w:tcPr>
            <w:tcW w:w="940" w:type="dxa"/>
          </w:tcPr>
          <w:p w14:paraId="5513EE1A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78A23D00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030B15E0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5B52E301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15DB72C9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ECF5633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32A997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44DB01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136917A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41BC5AF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1F9DF7C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9FF95A1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D1C057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709DCF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06E3DE8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7049A8C6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4DC964F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2D7F4192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060354F6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48DF0974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F7A87CD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0AB88317" w14:textId="77777777" w:rsidR="00D6306F" w:rsidRPr="00D45894" w:rsidRDefault="00D6306F" w:rsidP="00D6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389C4FF" w14:textId="77777777" w:rsidR="00D6306F" w:rsidRPr="00D45894" w:rsidRDefault="00D6306F" w:rsidP="00D63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276A3D" w:rsidRPr="00D45894" w14:paraId="7CC282AF" w14:textId="77777777" w:rsidTr="00D6306F">
        <w:tc>
          <w:tcPr>
            <w:tcW w:w="2269" w:type="dxa"/>
            <w:shd w:val="clear" w:color="auto" w:fill="auto"/>
          </w:tcPr>
          <w:p w14:paraId="2D492732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en-GB" w:bidi="ar-SA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ไทย</w:t>
            </w:r>
          </w:p>
        </w:tc>
        <w:tc>
          <w:tcPr>
            <w:tcW w:w="940" w:type="dxa"/>
          </w:tcPr>
          <w:p w14:paraId="6A7179DC" w14:textId="62C1B2B9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768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064</w:t>
            </w:r>
          </w:p>
        </w:tc>
        <w:tc>
          <w:tcPr>
            <w:tcW w:w="236" w:type="dxa"/>
          </w:tcPr>
          <w:p w14:paraId="1E5CDED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6BDCAEFF" w14:textId="6F69F272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949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118</w:t>
            </w:r>
          </w:p>
        </w:tc>
        <w:tc>
          <w:tcPr>
            <w:tcW w:w="236" w:type="dxa"/>
          </w:tcPr>
          <w:p w14:paraId="0C3259E3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02AF06A7" w14:textId="13B5AAE2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204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240</w:t>
            </w:r>
          </w:p>
        </w:tc>
        <w:tc>
          <w:tcPr>
            <w:tcW w:w="283" w:type="dxa"/>
            <w:shd w:val="clear" w:color="auto" w:fill="auto"/>
          </w:tcPr>
          <w:p w14:paraId="0F9ED61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5B87E448" w14:textId="0A57445D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241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217</w:t>
            </w:r>
          </w:p>
        </w:tc>
        <w:tc>
          <w:tcPr>
            <w:tcW w:w="236" w:type="dxa"/>
            <w:shd w:val="clear" w:color="auto" w:fill="auto"/>
          </w:tcPr>
          <w:p w14:paraId="074D8A4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44BEA3C1" w14:textId="33949E20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9CF46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00593D0F" w14:textId="3FB61483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824E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3FD1540" w14:textId="55D7427C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972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F25243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EEB6EBB" w14:textId="73CA4096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190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335</w:t>
            </w:r>
          </w:p>
        </w:tc>
        <w:tc>
          <w:tcPr>
            <w:tcW w:w="236" w:type="dxa"/>
            <w:gridSpan w:val="3"/>
          </w:tcPr>
          <w:p w14:paraId="6903D57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3215F1E" w14:textId="5FB7ECEA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424AEBC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4F43D7A8" w14:textId="5B8E9D1C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after="0"/>
              <w:ind w:left="-145"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735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78B521D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7E139AF" w14:textId="3749E3CB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908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921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766EC81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2FFDCB3" w14:textId="73CADDB7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152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600</w:t>
            </w:r>
          </w:p>
        </w:tc>
      </w:tr>
      <w:tr w:rsidR="00276A3D" w:rsidRPr="00D45894" w14:paraId="18B9EA7D" w14:textId="77777777" w:rsidTr="00D6306F">
        <w:tc>
          <w:tcPr>
            <w:tcW w:w="2269" w:type="dxa"/>
            <w:shd w:val="clear" w:color="auto" w:fill="auto"/>
          </w:tcPr>
          <w:p w14:paraId="4D1C749A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940" w:type="dxa"/>
          </w:tcPr>
          <w:p w14:paraId="57B209B1" w14:textId="0AD8F1B4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531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466</w:t>
            </w:r>
          </w:p>
        </w:tc>
        <w:tc>
          <w:tcPr>
            <w:tcW w:w="236" w:type="dxa"/>
          </w:tcPr>
          <w:p w14:paraId="642AABA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54083C7F" w14:textId="6C54F976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506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260</w:t>
            </w:r>
          </w:p>
        </w:tc>
        <w:tc>
          <w:tcPr>
            <w:tcW w:w="236" w:type="dxa"/>
          </w:tcPr>
          <w:p w14:paraId="5B05C6A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07A1D6F3" w14:textId="101AE29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6BFCE3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67560431" w14:textId="54FC47F3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EBB63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12B999AC" w14:textId="6782F582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49187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03CD49E" w14:textId="252544CF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B5723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3EB6007" w14:textId="57FA7B7C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531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CFC149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836F812" w14:textId="7EB71F4C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506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260</w:t>
            </w:r>
          </w:p>
        </w:tc>
        <w:tc>
          <w:tcPr>
            <w:tcW w:w="236" w:type="dxa"/>
            <w:gridSpan w:val="3"/>
          </w:tcPr>
          <w:p w14:paraId="5FD7894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AB95DB9" w14:textId="7DB6A899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644D7D9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0BD8D019" w14:textId="212BC87C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17B3FD5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6F09C2AC" w14:textId="67CBA397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531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466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47E2DC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57B01246" w14:textId="16E9510A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506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260</w:t>
            </w:r>
          </w:p>
        </w:tc>
      </w:tr>
      <w:tr w:rsidR="00276A3D" w:rsidRPr="00D45894" w14:paraId="3510D0EB" w14:textId="77777777" w:rsidTr="00D6306F">
        <w:tc>
          <w:tcPr>
            <w:tcW w:w="2269" w:type="dxa"/>
            <w:shd w:val="clear" w:color="auto" w:fill="auto"/>
          </w:tcPr>
          <w:p w14:paraId="2F6575D5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เกาหลี</w:t>
            </w:r>
          </w:p>
        </w:tc>
        <w:tc>
          <w:tcPr>
            <w:tcW w:w="940" w:type="dxa"/>
          </w:tcPr>
          <w:p w14:paraId="62663D99" w14:textId="3F30F4CA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677</w:t>
            </w:r>
          </w:p>
        </w:tc>
        <w:tc>
          <w:tcPr>
            <w:tcW w:w="236" w:type="dxa"/>
          </w:tcPr>
          <w:p w14:paraId="075612E4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shd w:val="clear" w:color="auto" w:fill="auto"/>
          </w:tcPr>
          <w:p w14:paraId="0C1F756B" w14:textId="2EFEE439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182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550</w:t>
            </w:r>
          </w:p>
        </w:tc>
        <w:tc>
          <w:tcPr>
            <w:tcW w:w="236" w:type="dxa"/>
          </w:tcPr>
          <w:p w14:paraId="2DE8536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44D36AFB" w14:textId="727373CC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BC089B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31A311F4" w14:textId="40095E02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489F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5B5EB2A2" w14:textId="26116BCC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AF7D72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104E480" w14:textId="6519091D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after="0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F08B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2BD7ACB" w14:textId="2EBF09F1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A1C8754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after="0"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380633B" w14:textId="4FA9FF3A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182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550</w:t>
            </w:r>
          </w:p>
        </w:tc>
        <w:tc>
          <w:tcPr>
            <w:tcW w:w="236" w:type="dxa"/>
            <w:gridSpan w:val="3"/>
          </w:tcPr>
          <w:p w14:paraId="0F6B8D6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C1B6588" w14:textId="636EF568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3212DB1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186BBC2D" w14:textId="349A03C9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781ED46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51C65265" w14:textId="304A7284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677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053DFB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bottom"/>
          </w:tcPr>
          <w:p w14:paraId="6CB9F59F" w14:textId="76968EA5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182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550</w:t>
            </w:r>
          </w:p>
        </w:tc>
      </w:tr>
      <w:tr w:rsidR="00276A3D" w:rsidRPr="00D45894" w14:paraId="5BA2118D" w14:textId="77777777" w:rsidTr="00D6306F">
        <w:tc>
          <w:tcPr>
            <w:tcW w:w="2269" w:type="dxa"/>
            <w:shd w:val="clear" w:color="auto" w:fill="auto"/>
          </w:tcPr>
          <w:p w14:paraId="612BA076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ประเทศอื่นๆ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61B7A795" w14:textId="46E8B6BD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851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914</w:t>
            </w:r>
          </w:p>
        </w:tc>
        <w:tc>
          <w:tcPr>
            <w:tcW w:w="236" w:type="dxa"/>
          </w:tcPr>
          <w:p w14:paraId="5DA4DB5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18806FA1" w14:textId="5B851834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600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657</w:t>
            </w:r>
          </w:p>
        </w:tc>
        <w:tc>
          <w:tcPr>
            <w:tcW w:w="236" w:type="dxa"/>
          </w:tcPr>
          <w:p w14:paraId="12473C1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51D93EEF" w14:textId="6B0A67AB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35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985</w:t>
            </w:r>
          </w:p>
        </w:tc>
        <w:tc>
          <w:tcPr>
            <w:tcW w:w="283" w:type="dxa"/>
            <w:shd w:val="clear" w:color="auto" w:fill="auto"/>
          </w:tcPr>
          <w:p w14:paraId="165024F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1BA74F9B" w14:textId="5972D087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629</w:t>
            </w:r>
          </w:p>
        </w:tc>
        <w:tc>
          <w:tcPr>
            <w:tcW w:w="236" w:type="dxa"/>
            <w:shd w:val="clear" w:color="auto" w:fill="auto"/>
          </w:tcPr>
          <w:p w14:paraId="7CA5BD6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7D601F49" w14:textId="20C37BA7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6B9D31E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08911510" w14:textId="0D5EE999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40E1B0B3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48B1C" w14:textId="286AEAE4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915</w:t>
            </w:r>
            <w:r w:rsidR="00276A3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376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99980F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59517" w14:textId="722E3A96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633</w:t>
            </w:r>
            <w:r w:rsidR="00276A3D"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684</w:t>
            </w:r>
          </w:p>
        </w:tc>
        <w:tc>
          <w:tcPr>
            <w:tcW w:w="236" w:type="dxa"/>
            <w:gridSpan w:val="3"/>
          </w:tcPr>
          <w:p w14:paraId="78657BE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4E4F7C" w14:textId="32C9927D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1F4C45DB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4C20950F" w14:textId="64E55C0E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269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19034AA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29E5D" w14:textId="352ACF71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915</w:t>
            </w:r>
            <w:r w:rsidR="00276A3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32921F24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17B40" w14:textId="2B0C0C68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633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415</w:t>
            </w:r>
          </w:p>
        </w:tc>
      </w:tr>
      <w:tr w:rsidR="00276A3D" w:rsidRPr="00D45894" w14:paraId="7ACA9E39" w14:textId="77777777" w:rsidTr="00D6306F">
        <w:tc>
          <w:tcPr>
            <w:tcW w:w="2269" w:type="dxa"/>
            <w:shd w:val="clear" w:color="auto" w:fill="auto"/>
          </w:tcPr>
          <w:p w14:paraId="73883D1D" w14:textId="77777777" w:rsidR="00276A3D" w:rsidRPr="00D45894" w:rsidRDefault="00276A3D" w:rsidP="00276A3D">
            <w:pPr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 w:bidi="ar-SA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C9D7B25" w14:textId="328678A6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 w:rsidR="00276A3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508A0CC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96CC2" w14:textId="19E3F3C7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238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585</w:t>
            </w:r>
          </w:p>
        </w:tc>
        <w:tc>
          <w:tcPr>
            <w:tcW w:w="236" w:type="dxa"/>
          </w:tcPr>
          <w:p w14:paraId="796E445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408CBC" w14:textId="0BD2FA18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 w:rsidR="00276A3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83" w:type="dxa"/>
            <w:shd w:val="clear" w:color="auto" w:fill="auto"/>
          </w:tcPr>
          <w:p w14:paraId="4563B494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37905" w14:textId="390581D6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257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0F1673D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68300" w14:textId="31564CC4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 w:rsidR="00276A3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56BC81E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11C5E" w14:textId="09C61BAE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115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16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293A0FA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63FEC" w14:textId="69AE2637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 w:rsidR="00276A3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A7F0F8F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4BE15" w14:textId="4D82CDF4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110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512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829</w:t>
            </w:r>
          </w:p>
        </w:tc>
        <w:tc>
          <w:tcPr>
            <w:tcW w:w="236" w:type="dxa"/>
            <w:gridSpan w:val="3"/>
          </w:tcPr>
          <w:p w14:paraId="1A7D235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C28AAA" w14:textId="446C7629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3B4E7A7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D17D9" w14:textId="5E45071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</w:t>
            </w: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004</w:t>
            </w: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0D48B9E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06CC5" w14:textId="13935211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 w:rsidR="00276A3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3298E9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502C92" w14:textId="1D4641EE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474</w:t>
            </w:r>
            <w:r w:rsidR="00276A3D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825</w:t>
            </w:r>
          </w:p>
        </w:tc>
      </w:tr>
      <w:tr w:rsidR="00276A3D" w:rsidRPr="00D45894" w14:paraId="4A28B5C1" w14:textId="77777777" w:rsidTr="00D6306F">
        <w:tc>
          <w:tcPr>
            <w:tcW w:w="2269" w:type="dxa"/>
            <w:shd w:val="clear" w:color="auto" w:fill="auto"/>
            <w:vAlign w:val="bottom"/>
          </w:tcPr>
          <w:p w14:paraId="4A24F1F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06632A9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2565632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D99C4E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4F22D34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shd w:val="clear" w:color="auto" w:fill="auto"/>
          </w:tcPr>
          <w:p w14:paraId="061098C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45C1A41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 w14:paraId="30C00C9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2B01D0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shd w:val="clear" w:color="auto" w:fill="auto"/>
          </w:tcPr>
          <w:p w14:paraId="495762E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3879EFF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AB7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107A2B8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E3D8F1" w14:textId="77777777" w:rsidR="00276A3D" w:rsidRPr="00D45894" w:rsidRDefault="00276A3D" w:rsidP="00276A3D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50670A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CFEC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5A67DE9B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5DD3BBDF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1EDB328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5A2D4632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15EAC30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A47EB35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6417350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5A5982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276A3D" w:rsidRPr="00D45894" w14:paraId="58CDADEA" w14:textId="77777777" w:rsidTr="00D6306F">
        <w:tc>
          <w:tcPr>
            <w:tcW w:w="2269" w:type="dxa"/>
            <w:shd w:val="clear" w:color="auto" w:fill="auto"/>
            <w:vAlign w:val="bottom"/>
          </w:tcPr>
          <w:p w14:paraId="16D18BA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lang w:val="en-GB"/>
              </w:rPr>
            </w:pPr>
          </w:p>
        </w:tc>
        <w:tc>
          <w:tcPr>
            <w:tcW w:w="940" w:type="dxa"/>
          </w:tcPr>
          <w:p w14:paraId="7FE8282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0859B59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74973B23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68C4A82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5B738C2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7AD47F8B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452DED5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DF7B1A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7265FA6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4D43180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21FCC43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8FF5FD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80DC034" w14:textId="77777777" w:rsidR="00276A3D" w:rsidRPr="00D45894" w:rsidRDefault="00276A3D" w:rsidP="00276A3D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293952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32CD1823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0123C7F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54BA1821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023C90F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68914284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27B1C169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955A27F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547DBA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0C320CB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276A3D" w:rsidRPr="00D45894" w14:paraId="564FF0C3" w14:textId="77777777" w:rsidTr="00D6306F">
        <w:tc>
          <w:tcPr>
            <w:tcW w:w="2269" w:type="dxa"/>
            <w:shd w:val="clear" w:color="auto" w:fill="auto"/>
          </w:tcPr>
          <w:p w14:paraId="0B2CC436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lastRenderedPageBreak/>
              <w:t>ประเภทของสินค้า</w:t>
            </w:r>
          </w:p>
        </w:tc>
        <w:tc>
          <w:tcPr>
            <w:tcW w:w="940" w:type="dxa"/>
          </w:tcPr>
          <w:p w14:paraId="4F6FF7E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158619CF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5498D93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06D1E39B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3D1575D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7B57A734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6CB662C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BF7A9D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573B25DF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328BF8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1D480D3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02EA2E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482D8304" w14:textId="77777777" w:rsidR="00276A3D" w:rsidRPr="00D45894" w:rsidRDefault="00276A3D" w:rsidP="00276A3D">
            <w:pPr>
              <w:tabs>
                <w:tab w:val="clear" w:pos="680"/>
                <w:tab w:val="left" w:pos="540"/>
              </w:tabs>
              <w:ind w:left="-121" w:right="-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508025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6F4EFEA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448B285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997D1A6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405295B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3B45463F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6BA4B96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29696814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BCAA20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37B5D8EE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276A3D" w:rsidRPr="00D45894" w14:paraId="5D5C58AB" w14:textId="77777777" w:rsidTr="00D6306F">
        <w:tc>
          <w:tcPr>
            <w:tcW w:w="2269" w:type="dxa"/>
            <w:shd w:val="clear" w:color="auto" w:fill="auto"/>
          </w:tcPr>
          <w:p w14:paraId="53D43B8F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ผลิตภัณฑ์น้ำ</w:t>
            </w:r>
          </w:p>
        </w:tc>
        <w:tc>
          <w:tcPr>
            <w:tcW w:w="940" w:type="dxa"/>
          </w:tcPr>
          <w:p w14:paraId="0FFDCB2C" w14:textId="02450898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096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579</w:t>
            </w:r>
          </w:p>
        </w:tc>
        <w:tc>
          <w:tcPr>
            <w:tcW w:w="236" w:type="dxa"/>
          </w:tcPr>
          <w:p w14:paraId="166811E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3182B5BD" w14:textId="328CEF57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878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439</w:t>
            </w:r>
          </w:p>
        </w:tc>
        <w:tc>
          <w:tcPr>
            <w:tcW w:w="236" w:type="dxa"/>
          </w:tcPr>
          <w:p w14:paraId="7E82D4B2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7C26A3FA" w14:textId="55753193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190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736</w:t>
            </w:r>
          </w:p>
        </w:tc>
        <w:tc>
          <w:tcPr>
            <w:tcW w:w="283" w:type="dxa"/>
            <w:shd w:val="clear" w:color="auto" w:fill="auto"/>
          </w:tcPr>
          <w:p w14:paraId="716D9CA3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51F0BEF" w14:textId="51021613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210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480</w:t>
            </w:r>
          </w:p>
        </w:tc>
        <w:tc>
          <w:tcPr>
            <w:tcW w:w="236" w:type="dxa"/>
            <w:shd w:val="clear" w:color="auto" w:fill="auto"/>
          </w:tcPr>
          <w:p w14:paraId="631986E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558EC6F" w14:textId="3B9BE0AE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1F73581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706FDD7" w14:textId="5460ACBA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5244DD4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6E99ACD" w14:textId="7979F535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314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792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AE4722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8FD2207" w14:textId="2B25AC94" w:rsidR="00276A3D" w:rsidRPr="00D4589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276A3D"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105</w:t>
            </w:r>
            <w:r w:rsidR="00276A3D"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317</w:t>
            </w:r>
          </w:p>
        </w:tc>
        <w:tc>
          <w:tcPr>
            <w:tcW w:w="236" w:type="dxa"/>
            <w:gridSpan w:val="3"/>
          </w:tcPr>
          <w:p w14:paraId="520F662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33CE8018" w14:textId="2DAB8C2A" w:rsidR="00276A3D" w:rsidRPr="00D45894" w:rsidRDefault="003B61E4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364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1414ECB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1C9F3B6" w14:textId="56CB1124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10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781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3B974EAE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6B24095" w14:textId="17C10B95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283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428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6F6456A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75D9CFC" w14:textId="724B5A14" w:rsidR="00276A3D" w:rsidRPr="00D4589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094</w:t>
            </w:r>
            <w:r w:rsidR="00276A3D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536</w:t>
            </w:r>
          </w:p>
        </w:tc>
      </w:tr>
      <w:tr w:rsidR="00276A3D" w:rsidRPr="00D45894" w14:paraId="2AC4BB6C" w14:textId="77777777" w:rsidTr="00D6306F">
        <w:tc>
          <w:tcPr>
            <w:tcW w:w="2269" w:type="dxa"/>
            <w:shd w:val="clear" w:color="auto" w:fill="auto"/>
          </w:tcPr>
          <w:p w14:paraId="678E5D77" w14:textId="17673165" w:rsidR="00276A3D" w:rsidRPr="003B61E4" w:rsidRDefault="00276A3D" w:rsidP="00276A3D">
            <w:pPr>
              <w:ind w:left="72" w:right="-115" w:hanging="7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</w:pPr>
            <w:r w:rsidRPr="003B61E4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940" w:type="dxa"/>
          </w:tcPr>
          <w:p w14:paraId="5BA479DE" w14:textId="6A20D894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124</w:t>
            </w:r>
            <w:r w:rsidR="003B61E4"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503</w:t>
            </w:r>
          </w:p>
        </w:tc>
        <w:tc>
          <w:tcPr>
            <w:tcW w:w="236" w:type="dxa"/>
          </w:tcPr>
          <w:p w14:paraId="4FE4191B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7CA40A61" w14:textId="6867E99A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142</w:t>
            </w:r>
            <w:r w:rsidR="003B61E4"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084</w:t>
            </w:r>
          </w:p>
        </w:tc>
        <w:tc>
          <w:tcPr>
            <w:tcW w:w="236" w:type="dxa"/>
          </w:tcPr>
          <w:p w14:paraId="3C2F28D2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783DC43F" w14:textId="586F49C0" w:rsidR="00276A3D" w:rsidRP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9E9B6C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03BD65DD" w14:textId="79F7EEA5" w:rsidR="00276A3D" w:rsidRP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F98ADB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750B68B" w14:textId="11A0F92B" w:rsidR="00276A3D" w:rsidRP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E77DB2C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71FF74E" w14:textId="4FD9372F" w:rsidR="00276A3D" w:rsidRP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5F60C0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060F7182" w14:textId="596D5C3A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124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503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822DD8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22571FD" w14:textId="3CE35355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142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084</w:t>
            </w:r>
          </w:p>
        </w:tc>
        <w:tc>
          <w:tcPr>
            <w:tcW w:w="236" w:type="dxa"/>
            <w:gridSpan w:val="3"/>
          </w:tcPr>
          <w:p w14:paraId="6192CB6D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  <w:vAlign w:val="bottom"/>
          </w:tcPr>
          <w:p w14:paraId="5793109A" w14:textId="097C0BCF" w:rsidR="00276A3D" w:rsidRP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3FF0D563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53710F5" w14:textId="22EC05BF" w:rsidR="00276A3D" w:rsidRP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7C92403F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11B7A867" w14:textId="508F011A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124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4DC4201B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7810777C" w14:textId="7DB48366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142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084</w:t>
            </w:r>
          </w:p>
        </w:tc>
      </w:tr>
      <w:tr w:rsidR="00276A3D" w:rsidRPr="00D45894" w14:paraId="3C4BDBFF" w14:textId="77777777" w:rsidTr="00D6306F">
        <w:tc>
          <w:tcPr>
            <w:tcW w:w="2269" w:type="dxa"/>
            <w:shd w:val="clear" w:color="auto" w:fill="auto"/>
          </w:tcPr>
          <w:p w14:paraId="3AC29254" w14:textId="77777777" w:rsidR="00276A3D" w:rsidRPr="003B61E4" w:rsidRDefault="00276A3D" w:rsidP="00276A3D">
            <w:pPr>
              <w:ind w:right="-115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eastAsia="en-GB" w:bidi="ar-SA"/>
              </w:rPr>
            </w:pPr>
            <w:r w:rsidRP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อื่นๆ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5574842B" w14:textId="2FC889E9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200</w:t>
            </w:r>
            <w:r w:rsidR="003B61E4"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039</w:t>
            </w:r>
          </w:p>
        </w:tc>
        <w:tc>
          <w:tcPr>
            <w:tcW w:w="236" w:type="dxa"/>
          </w:tcPr>
          <w:p w14:paraId="71FF55C9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B8AFCFF" w14:textId="59606FD9" w:rsidR="00276A3D" w:rsidRPr="003B61E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218</w:t>
            </w:r>
            <w:r w:rsidR="003B61E4"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062</w:t>
            </w:r>
          </w:p>
        </w:tc>
        <w:tc>
          <w:tcPr>
            <w:tcW w:w="236" w:type="dxa"/>
          </w:tcPr>
          <w:p w14:paraId="4E18C1F0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auto"/>
          </w:tcPr>
          <w:p w14:paraId="26D50568" w14:textId="147ADF1C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49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489</w:t>
            </w:r>
          </w:p>
        </w:tc>
        <w:tc>
          <w:tcPr>
            <w:tcW w:w="283" w:type="dxa"/>
            <w:shd w:val="clear" w:color="auto" w:fill="auto"/>
          </w:tcPr>
          <w:p w14:paraId="553D2BDD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6C8A942" w14:textId="3FBCCDF5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</w:t>
            </w:r>
            <w:r w:rsidR="00276A3D"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366</w:t>
            </w:r>
          </w:p>
        </w:tc>
        <w:tc>
          <w:tcPr>
            <w:tcW w:w="236" w:type="dxa"/>
            <w:shd w:val="clear" w:color="auto" w:fill="auto"/>
          </w:tcPr>
          <w:p w14:paraId="7B1218FF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shd w:val="clear" w:color="auto" w:fill="auto"/>
          </w:tcPr>
          <w:p w14:paraId="0055EE8B" w14:textId="20650D64" w:rsidR="00276A3D" w:rsidRPr="003B61E4" w:rsidRDefault="003B61E4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AD005E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36F406FE" w14:textId="2421D6B8" w:rsidR="00276A3D" w:rsidRPr="003B61E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BD1544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5A71F" w14:textId="21A49479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249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528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F492CCC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487476" w14:textId="03A2FEAE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265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428</w:t>
            </w:r>
          </w:p>
        </w:tc>
        <w:tc>
          <w:tcPr>
            <w:tcW w:w="236" w:type="dxa"/>
            <w:gridSpan w:val="3"/>
          </w:tcPr>
          <w:p w14:paraId="07A8B15B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A8A568" w14:textId="657F4DD2" w:rsidR="00276A3D" w:rsidRPr="003B61E4" w:rsidRDefault="003B61E4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32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019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79DE6D34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65106FC8" w14:textId="372A8BE7" w:rsidR="00276A3D" w:rsidRPr="003B61E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</w:t>
            </w:r>
            <w:r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223</w:t>
            </w:r>
            <w:r w:rsidRP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429D2A4A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6C4289" w14:textId="2F351660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217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509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E413998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4B3C0F" w14:textId="01255EE1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238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205</w:t>
            </w:r>
          </w:p>
        </w:tc>
      </w:tr>
      <w:tr w:rsidR="00276A3D" w:rsidRPr="00D45894" w14:paraId="585ABD9A" w14:textId="77777777" w:rsidTr="00D6306F">
        <w:tc>
          <w:tcPr>
            <w:tcW w:w="2269" w:type="dxa"/>
            <w:shd w:val="clear" w:color="auto" w:fill="auto"/>
          </w:tcPr>
          <w:p w14:paraId="4543A997" w14:textId="77777777" w:rsidR="00276A3D" w:rsidRPr="003B61E4" w:rsidRDefault="00276A3D" w:rsidP="00276A3D">
            <w:pPr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 w:bidi="ar-SA"/>
              </w:rPr>
            </w:pPr>
            <w:r w:rsidRPr="003B61E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รวมรายได้</w:t>
            </w: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FCDEB88" w14:textId="7943B1CE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 w:rsidR="003B61E4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29D1ACE7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BE2F45B" w14:textId="55952BB0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238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585</w:t>
            </w:r>
          </w:p>
        </w:tc>
        <w:tc>
          <w:tcPr>
            <w:tcW w:w="236" w:type="dxa"/>
          </w:tcPr>
          <w:p w14:paraId="7CC52A1C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D7978" w14:textId="7C770953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83" w:type="dxa"/>
            <w:shd w:val="clear" w:color="auto" w:fill="auto"/>
          </w:tcPr>
          <w:p w14:paraId="5B59CFD4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6CCB0" w14:textId="354A9E9C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257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11673928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08765E" w14:textId="09BEE2CB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1FB1CEE4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AB309" w14:textId="3A8F7D1B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16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49930835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AEABFA" w14:textId="604985A2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 w:rsidR="003B61E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0085DAD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971A" w14:textId="1B7BD30B" w:rsidR="00276A3D" w:rsidRPr="003B61E4" w:rsidRDefault="00BC1EE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512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829</w:t>
            </w:r>
          </w:p>
        </w:tc>
        <w:tc>
          <w:tcPr>
            <w:tcW w:w="236" w:type="dxa"/>
            <w:gridSpan w:val="3"/>
          </w:tcPr>
          <w:p w14:paraId="20F7B7CF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34150" w14:textId="181C96CA" w:rsidR="00276A3D" w:rsidRPr="003B61E4" w:rsidRDefault="003B61E4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46FD6DFB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20D0" w14:textId="6C02C1EC" w:rsidR="00276A3D" w:rsidRPr="003B61E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</w:t>
            </w:r>
            <w:r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004</w:t>
            </w:r>
            <w:r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26046AE2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3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53719" w14:textId="7AB38EEC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B9F6924" w14:textId="77777777" w:rsidR="00276A3D" w:rsidRPr="003B61E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14040" w14:textId="6E6F8FEC" w:rsidR="00276A3D" w:rsidRPr="003B61E4" w:rsidRDefault="00BC1EE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474</w:t>
            </w:r>
            <w:r w:rsidR="00276A3D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825</w:t>
            </w:r>
          </w:p>
        </w:tc>
      </w:tr>
      <w:tr w:rsidR="00276A3D" w:rsidRPr="00F46E85" w14:paraId="45D2B7B1" w14:textId="77777777" w:rsidTr="00D6306F">
        <w:tc>
          <w:tcPr>
            <w:tcW w:w="2269" w:type="dxa"/>
            <w:shd w:val="clear" w:color="auto" w:fill="auto"/>
            <w:vAlign w:val="bottom"/>
          </w:tcPr>
          <w:p w14:paraId="2C289B6E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CDFA6AD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14:paraId="1B09FAEA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68EBA218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14:paraId="32B670AD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double" w:sz="4" w:space="0" w:color="auto"/>
            </w:tcBorders>
            <w:shd w:val="clear" w:color="auto" w:fill="auto"/>
          </w:tcPr>
          <w:p w14:paraId="1C0D5D4A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47C09B73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43187420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1C2BD84D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double" w:sz="4" w:space="0" w:color="auto"/>
            </w:tcBorders>
            <w:shd w:val="clear" w:color="auto" w:fill="auto"/>
          </w:tcPr>
          <w:p w14:paraId="5915D24B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35317CA9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46882B12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0E93CE9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D29BA6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AA0373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532BF2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3"/>
          </w:tcPr>
          <w:p w14:paraId="62C99C3B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6B7B81E9" w14:textId="77777777" w:rsidR="00276A3D" w:rsidRPr="00F46E85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C33B8DC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6747BB71" w14:textId="77777777" w:rsidR="00276A3D" w:rsidRPr="00F46E85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9" w:type="dxa"/>
            <w:gridSpan w:val="3"/>
          </w:tcPr>
          <w:p w14:paraId="45EED111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5D74C0B" w14:textId="77777777" w:rsidR="00276A3D" w:rsidRPr="00F46E85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5F8D3E27" w14:textId="77777777" w:rsidR="00276A3D" w:rsidRPr="00F46E85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8963742" w14:textId="77777777" w:rsidR="00276A3D" w:rsidRPr="00F46E85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276A3D" w:rsidRPr="00D45894" w14:paraId="750836F3" w14:textId="77777777" w:rsidTr="00D6306F">
        <w:tc>
          <w:tcPr>
            <w:tcW w:w="2269" w:type="dxa"/>
            <w:shd w:val="clear" w:color="auto" w:fill="auto"/>
          </w:tcPr>
          <w:p w14:paraId="3FDDDD8A" w14:textId="77777777" w:rsidR="00276A3D" w:rsidRPr="00D45894" w:rsidRDefault="00276A3D" w:rsidP="00276A3D">
            <w:pPr>
              <w:ind w:left="72" w:right="-115" w:hanging="7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/>
              </w:rPr>
            </w:pPr>
            <w:r w:rsidRPr="00D4589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940" w:type="dxa"/>
          </w:tcPr>
          <w:p w14:paraId="3D88C19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0"/>
              </w:tabs>
              <w:ind w:left="-75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42786CA4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20ECA9CB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</w:tcPr>
          <w:p w14:paraId="323A9EE6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shd w:val="clear" w:color="auto" w:fill="auto"/>
          </w:tcPr>
          <w:p w14:paraId="0DEEA25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left="-116" w:right="-5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16D6B3B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45B8E0E6" w14:textId="77777777" w:rsidR="00276A3D" w:rsidRPr="00D45894" w:rsidRDefault="00276A3D" w:rsidP="00276A3D">
            <w:pPr>
              <w:pStyle w:val="acctmergecolhdg"/>
              <w:tabs>
                <w:tab w:val="decimal" w:pos="508"/>
              </w:tabs>
              <w:spacing w:line="240" w:lineRule="auto"/>
              <w:ind w:left="-122" w:right="-106"/>
              <w:jc w:val="left"/>
              <w:rPr>
                <w:rFonts w:asciiTheme="majorBidi" w:eastAsia="Calibri" w:hAnsiTheme="majorBidi" w:cstheme="majorBidi"/>
                <w:b w:val="0"/>
                <w:color w:val="000000" w:themeColor="text1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98AF98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5C95447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</w:tcPr>
          <w:p w14:paraId="657078C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26D715B5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84"/>
              </w:tabs>
              <w:ind w:right="-111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468944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B0E15C1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6656767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3B3CAF8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3"/>
          </w:tcPr>
          <w:p w14:paraId="222701CC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D7CBF95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45CE941D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21150656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39" w:type="dxa"/>
            <w:gridSpan w:val="3"/>
          </w:tcPr>
          <w:p w14:paraId="3EA0D700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B64F8F6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2BAFC6AA" w14:textId="77777777" w:rsidR="00276A3D" w:rsidRPr="00D45894" w:rsidRDefault="00276A3D" w:rsidP="00276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16544AC" w14:textId="77777777" w:rsidR="00276A3D" w:rsidRPr="00D45894" w:rsidRDefault="00276A3D" w:rsidP="00276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3B61E4" w:rsidRPr="00D45894" w14:paraId="3F5A40E7" w14:textId="77777777" w:rsidTr="00D6306F">
        <w:trPr>
          <w:trHeight w:val="177"/>
        </w:trPr>
        <w:tc>
          <w:tcPr>
            <w:tcW w:w="2269" w:type="dxa"/>
            <w:shd w:val="clear" w:color="auto" w:fill="auto"/>
          </w:tcPr>
          <w:p w14:paraId="5730F885" w14:textId="77777777" w:rsidR="003B61E4" w:rsidRPr="00D45894" w:rsidRDefault="003B61E4" w:rsidP="003B61E4">
            <w:pPr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lang w:eastAsia="en-GB" w:bidi="ar-SA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0CBAE40E" w14:textId="6E8877FA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421</w:t>
            </w:r>
            <w:r w:rsidR="003B61E4" w:rsidRP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121</w:t>
            </w:r>
          </w:p>
        </w:tc>
        <w:tc>
          <w:tcPr>
            <w:tcW w:w="236" w:type="dxa"/>
          </w:tcPr>
          <w:p w14:paraId="78CBA97A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38319698" w14:textId="4CAFFC93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238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585</w:t>
            </w:r>
          </w:p>
        </w:tc>
        <w:tc>
          <w:tcPr>
            <w:tcW w:w="236" w:type="dxa"/>
          </w:tcPr>
          <w:p w14:paraId="616B2700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  <w:shd w:val="clear" w:color="auto" w:fill="auto"/>
          </w:tcPr>
          <w:p w14:paraId="66C40669" w14:textId="7EA99AAA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240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225</w:t>
            </w:r>
          </w:p>
        </w:tc>
        <w:tc>
          <w:tcPr>
            <w:tcW w:w="283" w:type="dxa"/>
            <w:shd w:val="clear" w:color="auto" w:fill="auto"/>
          </w:tcPr>
          <w:p w14:paraId="0936DB11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187EC464" w14:textId="4BA5B217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257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846</w:t>
            </w:r>
          </w:p>
        </w:tc>
        <w:tc>
          <w:tcPr>
            <w:tcW w:w="236" w:type="dxa"/>
            <w:shd w:val="clear" w:color="auto" w:fill="auto"/>
          </w:tcPr>
          <w:p w14:paraId="5240E00F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tcBorders>
              <w:bottom w:val="double" w:sz="4" w:space="0" w:color="auto"/>
            </w:tcBorders>
            <w:shd w:val="clear" w:color="auto" w:fill="auto"/>
          </w:tcPr>
          <w:p w14:paraId="1DE06DFA" w14:textId="221C93F8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27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477</w:t>
            </w:r>
          </w:p>
        </w:tc>
        <w:tc>
          <w:tcPr>
            <w:tcW w:w="283" w:type="dxa"/>
            <w:shd w:val="clear" w:color="auto" w:fill="auto"/>
          </w:tcPr>
          <w:p w14:paraId="45E7D115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  <w:shd w:val="clear" w:color="auto" w:fill="auto"/>
          </w:tcPr>
          <w:p w14:paraId="694CF47C" w14:textId="4C9BAB90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16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398</w:t>
            </w:r>
          </w:p>
        </w:tc>
        <w:tc>
          <w:tcPr>
            <w:tcW w:w="236" w:type="dxa"/>
            <w:shd w:val="clear" w:color="auto" w:fill="auto"/>
          </w:tcPr>
          <w:p w14:paraId="484C1B6D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C51165" w14:textId="0B0AA75D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21" w:right="-93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688</w:t>
            </w:r>
            <w:r w:rsidR="003B61E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823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5391FA3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B7FA926" w14:textId="3B0D8697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76" w:right="-93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512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829</w:t>
            </w:r>
          </w:p>
        </w:tc>
        <w:tc>
          <w:tcPr>
            <w:tcW w:w="236" w:type="dxa"/>
            <w:gridSpan w:val="3"/>
          </w:tcPr>
          <w:p w14:paraId="4B88F716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7BF07D" w14:textId="11073335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383</w:t>
            </w:r>
            <w:r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0DC5E206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791" w:type="dxa"/>
            <w:gridSpan w:val="2"/>
            <w:tcBorders>
              <w:bottom w:val="double" w:sz="4" w:space="0" w:color="auto"/>
            </w:tcBorders>
            <w:vAlign w:val="bottom"/>
          </w:tcPr>
          <w:p w14:paraId="7B7CC842" w14:textId="3C7C5BF1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38</w:t>
            </w: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004</w:t>
            </w:r>
            <w:r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7D1B8223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931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235C63CA" w14:textId="729E5948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625</w:t>
            </w:r>
            <w:r w:rsidR="003B61E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440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A6D0597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37C3717" w14:textId="01489AD4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474</w:t>
            </w:r>
            <w:r w:rsidR="003B61E4" w:rsidRPr="00D45894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825</w:t>
            </w:r>
          </w:p>
        </w:tc>
      </w:tr>
      <w:tr w:rsidR="003B61E4" w:rsidRPr="00F46E85" w14:paraId="4D63B974" w14:textId="77777777" w:rsidTr="00D6306F">
        <w:tc>
          <w:tcPr>
            <w:tcW w:w="2269" w:type="dxa"/>
            <w:shd w:val="clear" w:color="auto" w:fill="auto"/>
            <w:vAlign w:val="bottom"/>
          </w:tcPr>
          <w:p w14:paraId="0478A5B4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940" w:type="dxa"/>
            <w:shd w:val="clear" w:color="auto" w:fill="auto"/>
          </w:tcPr>
          <w:p w14:paraId="23799E51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BBB5E8C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</w:tcPr>
          <w:p w14:paraId="2E26E186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24A6A228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7A78F28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622BB4F7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  <w:vAlign w:val="bottom"/>
          </w:tcPr>
          <w:p w14:paraId="41CA53DA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9FFB029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</w:tcPr>
          <w:p w14:paraId="3115BFD4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07"/>
              </w:tabs>
              <w:spacing w:after="0" w:line="240" w:lineRule="auto"/>
              <w:ind w:left="-121" w:right="-111" w:hanging="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2A6D04EE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14:paraId="3362DAEE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584"/>
              </w:tabs>
              <w:spacing w:after="0"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275A656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67B3531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FB46DB1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7E117CA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3"/>
          </w:tcPr>
          <w:p w14:paraId="015A56DC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7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01C2EB6D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DCE5C3D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60B55281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9" w:type="dxa"/>
            <w:gridSpan w:val="3"/>
          </w:tcPr>
          <w:p w14:paraId="272B1537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AD9A1D1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4A21A9AA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876B754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3B61E4" w:rsidRPr="00D45894" w14:paraId="5FA6F789" w14:textId="77777777" w:rsidTr="00D6306F">
        <w:tc>
          <w:tcPr>
            <w:tcW w:w="2269" w:type="dxa"/>
            <w:shd w:val="clear" w:color="auto" w:fill="auto"/>
            <w:vAlign w:val="bottom"/>
          </w:tcPr>
          <w:p w14:paraId="05CE69DE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ส่วนแบ่งขาดทุนจาก</w:t>
            </w: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br/>
              <w:t>เงินลงทุนในบริษัทร่วม</w:t>
            </w:r>
          </w:p>
        </w:tc>
        <w:tc>
          <w:tcPr>
            <w:tcW w:w="940" w:type="dxa"/>
          </w:tcPr>
          <w:p w14:paraId="62946567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4784557" w14:textId="0F4B5F7C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6508C53D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575059FA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01A0D45" w14:textId="2430B1D3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2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458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</w:tcPr>
          <w:p w14:paraId="027BB217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27793E54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5FD61DC" w14:textId="7158E87D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</w:tcPr>
          <w:p w14:paraId="44A01A3A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03985ED4" w14:textId="77777777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CF86441" w14:textId="077AAEC1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</w:tcPr>
          <w:p w14:paraId="002ACC70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4B74648D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108D038" w14:textId="4B424911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A28CF4C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5E70BDF6" w14:textId="77777777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  <w:tab w:val="decimal" w:pos="507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19C653A" w14:textId="26347171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E42CD9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B54C30F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2D077CA" w14:textId="7EA933D5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2907664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A4561CE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0B9FFAB" w14:textId="0E891EE1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458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3"/>
          </w:tcPr>
          <w:p w14:paraId="3A9212B2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E166AB3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7CA3D01" w14:textId="4D08310A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gridSpan w:val="2"/>
          </w:tcPr>
          <w:p w14:paraId="449310A0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1A1A0201" w14:textId="77777777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A5F9E90" w14:textId="72CBB0C2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gridSpan w:val="3"/>
          </w:tcPr>
          <w:p w14:paraId="5152E71C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6245AE7E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E2D90D5" w14:textId="6942F2E1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51A1BD1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2F7762B" w14:textId="77777777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DF5F438" w14:textId="0679FB2C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458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</w:tr>
      <w:tr w:rsidR="003B61E4" w:rsidRPr="00D45894" w14:paraId="43816376" w14:textId="77777777" w:rsidTr="00D6306F">
        <w:tc>
          <w:tcPr>
            <w:tcW w:w="2269" w:type="dxa"/>
            <w:shd w:val="clear" w:color="auto" w:fill="auto"/>
            <w:vAlign w:val="bottom"/>
          </w:tcPr>
          <w:p w14:paraId="237331E4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08" w:hanging="16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กำไร (ขาดทุน) ตามส่วนงาน ก่อนหักภาษีเงินได้</w:t>
            </w:r>
          </w:p>
        </w:tc>
        <w:tc>
          <w:tcPr>
            <w:tcW w:w="940" w:type="dxa"/>
          </w:tcPr>
          <w:p w14:paraId="7733688D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61D6A84E" w14:textId="4AA7FE14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441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BC1EED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89</w:t>
            </w:r>
          </w:p>
        </w:tc>
        <w:tc>
          <w:tcPr>
            <w:tcW w:w="236" w:type="dxa"/>
          </w:tcPr>
          <w:p w14:paraId="0303A43D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41ACC551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176A3ADC" w14:textId="40CA19CC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367</w:t>
            </w:r>
            <w:r w:rsidR="003B61E4"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062</w:t>
            </w:r>
          </w:p>
        </w:tc>
        <w:tc>
          <w:tcPr>
            <w:tcW w:w="236" w:type="dxa"/>
          </w:tcPr>
          <w:p w14:paraId="6160D659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6691A3A0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54F4D8C" w14:textId="44E6ED3E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339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3" w:type="dxa"/>
          </w:tcPr>
          <w:p w14:paraId="7E5EF21C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6BCFC613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D5E1C39" w14:textId="7318A216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3B61E4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133</w:t>
            </w:r>
          </w:p>
        </w:tc>
        <w:tc>
          <w:tcPr>
            <w:tcW w:w="236" w:type="dxa"/>
          </w:tcPr>
          <w:p w14:paraId="7E6DA466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3832592F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38EA03E6" w14:textId="0B1D4CEB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687</w:t>
            </w:r>
          </w:p>
        </w:tc>
        <w:tc>
          <w:tcPr>
            <w:tcW w:w="283" w:type="dxa"/>
            <w:shd w:val="clear" w:color="auto" w:fill="auto"/>
          </w:tcPr>
          <w:p w14:paraId="04A453F1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63C95A56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31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1F412907" w14:textId="1A6C8911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 w:rsidR="003B61E4" w:rsidRPr="00D4589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745</w:t>
            </w:r>
          </w:p>
        </w:tc>
        <w:tc>
          <w:tcPr>
            <w:tcW w:w="236" w:type="dxa"/>
            <w:shd w:val="clear" w:color="auto" w:fill="auto"/>
          </w:tcPr>
          <w:p w14:paraId="21CFA638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CFAE7E7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AD36D0D" w14:textId="4A88CACA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443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</w:t>
            </w:r>
            <w:r w:rsidRPr="00BC1EED">
              <w:rPr>
                <w:rFonts w:asciiTheme="majorBidi" w:eastAsia="Calibri" w:hAnsiTheme="majorBidi" w:cstheme="majorBidi" w:hint="cs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0B5FF2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831869A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C919524" w14:textId="255DA310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374</w:t>
            </w:r>
            <w:r w:rsidR="003B61E4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940</w:t>
            </w:r>
          </w:p>
        </w:tc>
        <w:tc>
          <w:tcPr>
            <w:tcW w:w="236" w:type="dxa"/>
            <w:gridSpan w:val="3"/>
          </w:tcPr>
          <w:p w14:paraId="18133835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27773E02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4692155" w14:textId="45C08EC7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58</w:t>
            </w:r>
            <w:r w:rsidRPr="00BC1EED">
              <w:rPr>
                <w:rFonts w:asciiTheme="majorBidi" w:eastAsia="Calibri" w:hAnsiTheme="majorBidi" w:cstheme="majorBidi" w:hint="cs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6" w:type="dxa"/>
            <w:gridSpan w:val="2"/>
          </w:tcPr>
          <w:p w14:paraId="3030A7BA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0A66057B" w14:textId="77777777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ABFD126" w14:textId="481FA851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564</w:t>
            </w:r>
          </w:p>
        </w:tc>
        <w:tc>
          <w:tcPr>
            <w:tcW w:w="239" w:type="dxa"/>
            <w:gridSpan w:val="3"/>
          </w:tcPr>
          <w:p w14:paraId="0BC78456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5CB5EF9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8879E5E" w14:textId="2E790004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445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126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5D35E75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12E6FAF6" w14:textId="77777777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73E7E55" w14:textId="474D5D32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375</w:t>
            </w:r>
            <w:r w:rsidR="003B61E4"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504</w:t>
            </w:r>
          </w:p>
        </w:tc>
      </w:tr>
      <w:tr w:rsidR="003B61E4" w:rsidRPr="00F46E85" w14:paraId="30ACBB9B" w14:textId="77777777" w:rsidTr="00D6306F">
        <w:tc>
          <w:tcPr>
            <w:tcW w:w="2269" w:type="dxa"/>
            <w:shd w:val="clear" w:color="auto" w:fill="auto"/>
            <w:vAlign w:val="bottom"/>
          </w:tcPr>
          <w:p w14:paraId="55D184E0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  <w:cs/>
                <w:lang w:val="en-GB"/>
              </w:rPr>
            </w:pPr>
          </w:p>
        </w:tc>
        <w:tc>
          <w:tcPr>
            <w:tcW w:w="940" w:type="dxa"/>
          </w:tcPr>
          <w:p w14:paraId="61E36B80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80"/>
              </w:tabs>
              <w:ind w:left="-75" w:right="-21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14:paraId="6C9FFD71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44" w:type="dxa"/>
          </w:tcPr>
          <w:p w14:paraId="50CAC020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14:paraId="0D397102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dxa"/>
          </w:tcPr>
          <w:p w14:paraId="6FB103FC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</w:tcPr>
          <w:p w14:paraId="74F2C577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</w:tcPr>
          <w:p w14:paraId="208E6E3A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122" w:right="-106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</w:tcPr>
          <w:p w14:paraId="132774A0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05" w:type="dxa"/>
            <w:shd w:val="clear" w:color="auto" w:fill="auto"/>
          </w:tcPr>
          <w:p w14:paraId="6BB1D186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07"/>
              </w:tabs>
              <w:ind w:left="-121" w:right="-111" w:hanging="2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auto"/>
          </w:tcPr>
          <w:p w14:paraId="1FBFF2C0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7" w:type="dxa"/>
            <w:shd w:val="clear" w:color="auto" w:fill="auto"/>
          </w:tcPr>
          <w:p w14:paraId="21D066F9" w14:textId="77777777" w:rsidR="003B61E4" w:rsidRPr="00F46E85" w:rsidRDefault="003B61E4" w:rsidP="003B61E4">
            <w:pPr>
              <w:pStyle w:val="acctmergecolhdg"/>
              <w:tabs>
                <w:tab w:val="decimal" w:pos="584"/>
              </w:tabs>
              <w:spacing w:line="240" w:lineRule="auto"/>
              <w:ind w:right="-111"/>
              <w:jc w:val="left"/>
              <w:rPr>
                <w:rFonts w:asciiTheme="majorBidi" w:eastAsia="Calibri" w:hAnsiTheme="majorBidi" w:cstheme="majorBidi"/>
                <w:b w:val="0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30B3346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FBAF5F2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27A25DE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530BB7A6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3"/>
          </w:tcPr>
          <w:p w14:paraId="03913AD8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758B1448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396079D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791" w:type="dxa"/>
            <w:gridSpan w:val="2"/>
          </w:tcPr>
          <w:p w14:paraId="5DAEFCCE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9" w:type="dxa"/>
            <w:gridSpan w:val="3"/>
          </w:tcPr>
          <w:p w14:paraId="1D2564E6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3E9C7AE9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14:paraId="14240EB2" w14:textId="77777777" w:rsidR="003B61E4" w:rsidRPr="00F46E85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4654722B" w14:textId="77777777" w:rsidR="003B61E4" w:rsidRPr="00F46E85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16"/>
                <w:szCs w:val="16"/>
              </w:rPr>
            </w:pPr>
          </w:p>
        </w:tc>
      </w:tr>
      <w:tr w:rsidR="003B61E4" w:rsidRPr="00D45894" w14:paraId="0E32B6E4" w14:textId="77777777" w:rsidTr="00D6306F">
        <w:tc>
          <w:tcPr>
            <w:tcW w:w="2269" w:type="dxa"/>
            <w:shd w:val="clear" w:color="auto" w:fill="auto"/>
          </w:tcPr>
          <w:p w14:paraId="6DA5F6EF" w14:textId="3E16CC8D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สินทรัพย์ส่วนงาน ณ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 xml:space="preserve">วันที่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br/>
              <w:t xml:space="preserve">   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 xml:space="preserve">กันยายน / 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40" w:type="dxa"/>
          </w:tcPr>
          <w:p w14:paraId="0D1031E3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5E04A79B" w14:textId="10AA5904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649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113</w:t>
            </w:r>
          </w:p>
        </w:tc>
        <w:tc>
          <w:tcPr>
            <w:tcW w:w="236" w:type="dxa"/>
          </w:tcPr>
          <w:p w14:paraId="739ECA29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7496FD48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E607DB5" w14:textId="1BE0A1C0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546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783</w:t>
            </w:r>
          </w:p>
        </w:tc>
        <w:tc>
          <w:tcPr>
            <w:tcW w:w="236" w:type="dxa"/>
          </w:tcPr>
          <w:p w14:paraId="56C39505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199A2E16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38B8EA3" w14:textId="7C7DF7F7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255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688</w:t>
            </w:r>
          </w:p>
        </w:tc>
        <w:tc>
          <w:tcPr>
            <w:tcW w:w="283" w:type="dxa"/>
          </w:tcPr>
          <w:p w14:paraId="3BEBC108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3B227646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CCBBFC3" w14:textId="2BE6D4EC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272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071</w:t>
            </w:r>
          </w:p>
        </w:tc>
        <w:tc>
          <w:tcPr>
            <w:tcW w:w="236" w:type="dxa"/>
          </w:tcPr>
          <w:p w14:paraId="4F88510A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601160D3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52C23F6" w14:textId="3212CDC4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163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626</w:t>
            </w:r>
          </w:p>
        </w:tc>
        <w:tc>
          <w:tcPr>
            <w:tcW w:w="283" w:type="dxa"/>
            <w:shd w:val="clear" w:color="auto" w:fill="auto"/>
          </w:tcPr>
          <w:p w14:paraId="596C44D8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7FC6D725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40AE1D8" w14:textId="12F09037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143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881</w:t>
            </w:r>
          </w:p>
        </w:tc>
        <w:tc>
          <w:tcPr>
            <w:tcW w:w="236" w:type="dxa"/>
            <w:shd w:val="clear" w:color="auto" w:fill="auto"/>
          </w:tcPr>
          <w:p w14:paraId="0086DAB6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6B6948BD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832A3B8" w14:textId="6D145F46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068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427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9BF91A1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1A202D16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36B94A0" w14:textId="62907915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962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735</w:t>
            </w:r>
          </w:p>
        </w:tc>
        <w:tc>
          <w:tcPr>
            <w:tcW w:w="236" w:type="dxa"/>
            <w:gridSpan w:val="3"/>
          </w:tcPr>
          <w:p w14:paraId="1131A528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4EE130DC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7A80590" w14:textId="2CEC3A23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348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56</w:t>
            </w:r>
            <w:r w:rsidR="00BC1EED" w:rsidRPr="00BC1EED">
              <w:rPr>
                <w:rFonts w:asciiTheme="majorBidi" w:eastAsia="Calibri" w:hAnsiTheme="majorBidi" w:cstheme="majorBidi" w:hint="cs"/>
                <w:color w:val="000000" w:themeColor="text1"/>
                <w:sz w:val="27"/>
                <w:szCs w:val="27"/>
              </w:rPr>
              <w:t>5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03EA4F1E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6AFFB144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B0F0834" w14:textId="76E4B4D8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575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0ABAAA8E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0BCC5FC7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4339B0E" w14:textId="355B8E9C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719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86</w:t>
            </w:r>
            <w:r w:rsidRPr="00BC1EED">
              <w:rPr>
                <w:rFonts w:asciiTheme="majorBidi" w:eastAsia="Calibri" w:hAnsiTheme="majorBidi" w:cstheme="majorBidi" w:hint="cs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1AD02DD9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696C130E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3206E43" w14:textId="478C9887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647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160</w:t>
            </w:r>
          </w:p>
        </w:tc>
      </w:tr>
      <w:tr w:rsidR="003B61E4" w:rsidRPr="00D45894" w14:paraId="5E21AB48" w14:textId="77777777" w:rsidTr="00D6306F">
        <w:tc>
          <w:tcPr>
            <w:tcW w:w="2269" w:type="dxa"/>
            <w:shd w:val="clear" w:color="auto" w:fill="auto"/>
          </w:tcPr>
          <w:p w14:paraId="4A9F054C" w14:textId="4130A6FD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  <w:lang w:val="en-GB"/>
              </w:rPr>
            </w:pP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หนี้สินส่วนงาน ณ วันที่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br/>
              <w:t xml:space="preserve">   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 xml:space="preserve">กันยายน / 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31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D4589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40" w:type="dxa"/>
          </w:tcPr>
          <w:p w14:paraId="68208ED1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4594574B" w14:textId="1B04B16E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723</w:t>
            </w:r>
            <w:r w:rsidR="003B61E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665</w:t>
            </w:r>
          </w:p>
        </w:tc>
        <w:tc>
          <w:tcPr>
            <w:tcW w:w="236" w:type="dxa"/>
          </w:tcPr>
          <w:p w14:paraId="66E5ADE3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65"/>
              </w:tabs>
              <w:ind w:right="-2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44" w:type="dxa"/>
          </w:tcPr>
          <w:p w14:paraId="44954E42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1AA7445" w14:textId="7963C362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715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406</w:t>
            </w:r>
          </w:p>
        </w:tc>
        <w:tc>
          <w:tcPr>
            <w:tcW w:w="236" w:type="dxa"/>
          </w:tcPr>
          <w:p w14:paraId="633B5AAC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72" w:type="dxa"/>
          </w:tcPr>
          <w:p w14:paraId="1502C604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95F589D" w14:textId="3BFA5E31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549</w:t>
            </w:r>
          </w:p>
        </w:tc>
        <w:tc>
          <w:tcPr>
            <w:tcW w:w="283" w:type="dxa"/>
          </w:tcPr>
          <w:p w14:paraId="79D743E4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ind w:right="4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</w:tcPr>
          <w:p w14:paraId="5D4B33FF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EA2E384" w14:textId="486018A2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62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629</w:t>
            </w:r>
          </w:p>
        </w:tc>
        <w:tc>
          <w:tcPr>
            <w:tcW w:w="236" w:type="dxa"/>
          </w:tcPr>
          <w:p w14:paraId="19FEFEF2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05" w:type="dxa"/>
            <w:shd w:val="clear" w:color="auto" w:fill="auto"/>
          </w:tcPr>
          <w:p w14:paraId="7D368F65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DFD2EFB" w14:textId="043D2CFB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49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129</w:t>
            </w:r>
          </w:p>
        </w:tc>
        <w:tc>
          <w:tcPr>
            <w:tcW w:w="283" w:type="dxa"/>
            <w:shd w:val="clear" w:color="auto" w:fill="auto"/>
          </w:tcPr>
          <w:p w14:paraId="2500399D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7"/>
              </w:tabs>
              <w:spacing w:line="240" w:lineRule="auto"/>
              <w:ind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7" w:type="dxa"/>
            <w:shd w:val="clear" w:color="auto" w:fill="auto"/>
          </w:tcPr>
          <w:p w14:paraId="18977971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7E7B217" w14:textId="006D8F42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16" w:right="-111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43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098</w:t>
            </w:r>
          </w:p>
        </w:tc>
        <w:tc>
          <w:tcPr>
            <w:tcW w:w="236" w:type="dxa"/>
            <w:shd w:val="clear" w:color="auto" w:fill="auto"/>
          </w:tcPr>
          <w:p w14:paraId="2EA7D8AD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27EEC579" w14:textId="77777777" w:rsidR="003B61E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966CB35" w14:textId="17F852D5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823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343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78EAAC3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4" w:type="dxa"/>
            <w:gridSpan w:val="2"/>
            <w:shd w:val="clear" w:color="auto" w:fill="auto"/>
          </w:tcPr>
          <w:p w14:paraId="72A535D4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0870A0B" w14:textId="1D31AB12" w:rsidR="003B61E4" w:rsidRPr="00D45894" w:rsidRDefault="00BC1EED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76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821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133</w:t>
            </w:r>
          </w:p>
        </w:tc>
        <w:tc>
          <w:tcPr>
            <w:tcW w:w="236" w:type="dxa"/>
            <w:gridSpan w:val="3"/>
          </w:tcPr>
          <w:p w14:paraId="0799467B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897" w:type="dxa"/>
            <w:gridSpan w:val="3"/>
            <w:shd w:val="clear" w:color="auto" w:fill="auto"/>
          </w:tcPr>
          <w:p w14:paraId="6E93B05D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C35606E" w14:textId="67801FAC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51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660</w:t>
            </w:r>
            <w:r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gridSpan w:val="2"/>
          </w:tcPr>
          <w:p w14:paraId="56C147EE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791" w:type="dxa"/>
            <w:gridSpan w:val="2"/>
          </w:tcPr>
          <w:p w14:paraId="72041BA7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BC61D3D" w14:textId="3167E14A" w:rsidR="003B61E4" w:rsidRPr="00D4589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BC1EED"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47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BC1EED"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081</w:t>
            </w:r>
            <w:r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gridSpan w:val="3"/>
          </w:tcPr>
          <w:p w14:paraId="7A5CAB90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931" w:type="dxa"/>
            <w:gridSpan w:val="3"/>
            <w:shd w:val="clear" w:color="auto" w:fill="auto"/>
          </w:tcPr>
          <w:p w14:paraId="5805C24B" w14:textId="77777777" w:rsidR="003B61E4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7624677" w14:textId="57EB8920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771</w:t>
            </w:r>
            <w:r w:rsidR="003B61E4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683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00360B51" w14:textId="77777777" w:rsidR="003B61E4" w:rsidRPr="00D45894" w:rsidRDefault="003B61E4" w:rsidP="003B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gridSpan w:val="2"/>
            <w:shd w:val="clear" w:color="auto" w:fill="auto"/>
          </w:tcPr>
          <w:p w14:paraId="0064A911" w14:textId="77777777" w:rsidR="003B61E4" w:rsidRPr="00D773ED" w:rsidRDefault="003B61E4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705A1EB" w14:textId="43F4BD26" w:rsidR="003B61E4" w:rsidRPr="00D45894" w:rsidRDefault="00BC1EED" w:rsidP="003B61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774</w:t>
            </w:r>
            <w:r w:rsidR="003B61E4" w:rsidRPr="00D773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BC1EE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052</w:t>
            </w:r>
          </w:p>
        </w:tc>
      </w:tr>
    </w:tbl>
    <w:p w14:paraId="01B6ADB6" w14:textId="77777777" w:rsidR="008E3155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8E3155" w:rsidSect="00D773ED">
          <w:headerReference w:type="default" r:id="rId10"/>
          <w:pgSz w:w="16834" w:h="11909" w:orient="landscape" w:code="9"/>
          <w:pgMar w:top="691" w:right="1152" w:bottom="360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5925"/>
        <w:gridCol w:w="1618"/>
        <w:gridCol w:w="269"/>
        <w:gridCol w:w="1548"/>
      </w:tblGrid>
      <w:tr w:rsidR="000C5085" w:rsidRPr="00905C8A" w14:paraId="3A7D6704" w14:textId="77777777" w:rsidTr="00566CCA">
        <w:trPr>
          <w:tblHeader/>
        </w:trPr>
        <w:tc>
          <w:tcPr>
            <w:tcW w:w="5925" w:type="dxa"/>
            <w:shd w:val="clear" w:color="auto" w:fill="auto"/>
            <w:vAlign w:val="bottom"/>
          </w:tcPr>
          <w:p w14:paraId="4FE5053C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35" w:type="dxa"/>
            <w:gridSpan w:val="3"/>
          </w:tcPr>
          <w:p w14:paraId="2006A890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905C8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5085" w:rsidRPr="00905C8A" w14:paraId="1ADCB97B" w14:textId="77777777" w:rsidTr="00566CCA">
        <w:trPr>
          <w:trHeight w:val="227"/>
          <w:tblHeader/>
        </w:trPr>
        <w:tc>
          <w:tcPr>
            <w:tcW w:w="5925" w:type="dxa"/>
            <w:shd w:val="clear" w:color="auto" w:fill="auto"/>
            <w:vAlign w:val="bottom"/>
          </w:tcPr>
          <w:p w14:paraId="77E5E1F6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35" w:type="dxa"/>
            <w:gridSpan w:val="3"/>
          </w:tcPr>
          <w:p w14:paraId="491A8E95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0C5085" w:rsidRPr="00905C8A" w14:paraId="6E4AEAB2" w14:textId="77777777" w:rsidTr="00566CCA">
        <w:trPr>
          <w:tblHeader/>
        </w:trPr>
        <w:tc>
          <w:tcPr>
            <w:tcW w:w="5925" w:type="dxa"/>
            <w:shd w:val="clear" w:color="auto" w:fill="auto"/>
            <w:vAlign w:val="bottom"/>
          </w:tcPr>
          <w:p w14:paraId="20C464E0" w14:textId="3FC80905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BC1EED" w:rsidRPr="00BC1EED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905C8A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18" w:type="dxa"/>
          </w:tcPr>
          <w:p w14:paraId="295E99E7" w14:textId="76254DD9" w:rsidR="000C5085" w:rsidRPr="00905C8A" w:rsidRDefault="00BC1EED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2D42F30F" w14:textId="77777777" w:rsidR="000C5085" w:rsidRPr="00905C8A" w:rsidRDefault="000C5085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C734C81" w14:textId="7BD13884" w:rsidR="000C5085" w:rsidRPr="00905C8A" w:rsidRDefault="00BC1EED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0C5085" w:rsidRPr="00905C8A" w14:paraId="4B354B59" w14:textId="77777777" w:rsidTr="00566CCA">
        <w:trPr>
          <w:tblHeader/>
        </w:trPr>
        <w:tc>
          <w:tcPr>
            <w:tcW w:w="5925" w:type="dxa"/>
            <w:shd w:val="clear" w:color="auto" w:fill="auto"/>
            <w:vAlign w:val="bottom"/>
          </w:tcPr>
          <w:p w14:paraId="4B1A95FD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435" w:type="dxa"/>
            <w:gridSpan w:val="3"/>
          </w:tcPr>
          <w:p w14:paraId="55F8F755" w14:textId="77777777" w:rsidR="000C5085" w:rsidRPr="005C1856" w:rsidRDefault="000C5085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(</w:t>
            </w:r>
            <w:r w:rsidRPr="005C1856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C1856">
              <w:rPr>
                <w:rFonts w:ascii="Angsana New" w:eastAsia="Calibri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C5085" w:rsidRPr="00905C8A" w14:paraId="5ED7854D" w14:textId="77777777" w:rsidTr="00566CCA">
        <w:tc>
          <w:tcPr>
            <w:tcW w:w="5925" w:type="dxa"/>
            <w:shd w:val="clear" w:color="auto" w:fill="auto"/>
          </w:tcPr>
          <w:p w14:paraId="56987C82" w14:textId="77777777" w:rsidR="000C5085" w:rsidRPr="005C1856" w:rsidRDefault="000C5085" w:rsidP="00566CC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5C185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618" w:type="dxa"/>
          </w:tcPr>
          <w:p w14:paraId="32ED65A3" w14:textId="77777777" w:rsidR="000C5085" w:rsidRPr="00905C8A" w:rsidRDefault="000C5085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860F2F5" w14:textId="77777777" w:rsidR="000C5085" w:rsidRPr="00905C8A" w:rsidRDefault="000C5085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1A558B8E" w14:textId="77777777" w:rsidR="000C5085" w:rsidRPr="00905C8A" w:rsidRDefault="000C5085" w:rsidP="00566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0C5085" w:rsidRPr="00905C8A" w14:paraId="5B46E9C8" w14:textId="77777777" w:rsidTr="00566CCA">
        <w:tc>
          <w:tcPr>
            <w:tcW w:w="5925" w:type="dxa"/>
            <w:shd w:val="clear" w:color="auto" w:fill="auto"/>
          </w:tcPr>
          <w:p w14:paraId="0D21B617" w14:textId="77777777" w:rsidR="000C5085" w:rsidRPr="00905C8A" w:rsidRDefault="000C5085" w:rsidP="00566CCA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05C8A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905C8A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618" w:type="dxa"/>
          </w:tcPr>
          <w:p w14:paraId="61533F09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1A61C54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C99971B" w14:textId="77777777" w:rsidR="000C5085" w:rsidRPr="00905C8A" w:rsidRDefault="000C5085" w:rsidP="00566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jc w:val="right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0C5085" w:rsidRPr="00905C8A" w14:paraId="2D77B252" w14:textId="77777777" w:rsidTr="00566CCA">
        <w:tc>
          <w:tcPr>
            <w:tcW w:w="5925" w:type="dxa"/>
            <w:shd w:val="clear" w:color="auto" w:fill="auto"/>
          </w:tcPr>
          <w:p w14:paraId="4A838AFA" w14:textId="77777777" w:rsidR="000C5085" w:rsidRPr="00905C8A" w:rsidRDefault="000C50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618" w:type="dxa"/>
          </w:tcPr>
          <w:p w14:paraId="3377732F" w14:textId="6AAF2529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768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064</w:t>
            </w:r>
          </w:p>
        </w:tc>
        <w:tc>
          <w:tcPr>
            <w:tcW w:w="269" w:type="dxa"/>
          </w:tcPr>
          <w:p w14:paraId="088AAE2A" w14:textId="77777777" w:rsidR="000C5085" w:rsidRPr="00905C8A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B483DCD" w14:textId="508E17A1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949</w:t>
            </w:r>
            <w:r w:rsidR="000C508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118</w:t>
            </w:r>
          </w:p>
        </w:tc>
      </w:tr>
      <w:tr w:rsidR="000C5085" w:rsidRPr="00905C8A" w14:paraId="1333C14C" w14:textId="77777777" w:rsidTr="00566CCA">
        <w:tc>
          <w:tcPr>
            <w:tcW w:w="5925" w:type="dxa"/>
            <w:shd w:val="clear" w:color="auto" w:fill="auto"/>
          </w:tcPr>
          <w:p w14:paraId="6400CD40" w14:textId="77777777" w:rsidR="000C5085" w:rsidRPr="00905C8A" w:rsidRDefault="000C50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อินโดนีเซียและฟิลิปปินส์</w:t>
            </w:r>
          </w:p>
        </w:tc>
        <w:tc>
          <w:tcPr>
            <w:tcW w:w="1618" w:type="dxa"/>
          </w:tcPr>
          <w:p w14:paraId="0DCF0BCF" w14:textId="42777CF9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531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269" w:type="dxa"/>
          </w:tcPr>
          <w:p w14:paraId="5B04CBD4" w14:textId="77777777" w:rsidR="000C5085" w:rsidRPr="00905C8A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620C76BB" w14:textId="73DC2D4B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506</w:t>
            </w:r>
            <w:r w:rsidR="000C508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260</w:t>
            </w:r>
          </w:p>
        </w:tc>
      </w:tr>
      <w:tr w:rsidR="000C5085" w:rsidRPr="00905C8A" w14:paraId="30FA5610" w14:textId="77777777" w:rsidTr="00566CCA">
        <w:tc>
          <w:tcPr>
            <w:tcW w:w="5925" w:type="dxa"/>
            <w:shd w:val="clear" w:color="auto" w:fill="auto"/>
          </w:tcPr>
          <w:p w14:paraId="438B4086" w14:textId="77777777" w:rsidR="000C5085" w:rsidRPr="00905C8A" w:rsidRDefault="000C50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เกาหลี</w:t>
            </w:r>
          </w:p>
        </w:tc>
        <w:tc>
          <w:tcPr>
            <w:tcW w:w="1618" w:type="dxa"/>
            <w:shd w:val="clear" w:color="auto" w:fill="auto"/>
          </w:tcPr>
          <w:p w14:paraId="50372C32" w14:textId="2F6ACC4B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269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677</w:t>
            </w:r>
          </w:p>
        </w:tc>
        <w:tc>
          <w:tcPr>
            <w:tcW w:w="269" w:type="dxa"/>
            <w:shd w:val="clear" w:color="auto" w:fill="auto"/>
          </w:tcPr>
          <w:p w14:paraId="6FA759FF" w14:textId="77777777" w:rsidR="000C5085" w:rsidRPr="00905C8A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023471B1" w14:textId="5B5C7716" w:rsidR="000C5085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182</w:t>
            </w:r>
            <w:r w:rsidR="000C508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550</w:t>
            </w:r>
          </w:p>
        </w:tc>
      </w:tr>
      <w:tr w:rsidR="000C5085" w:rsidRPr="00905C8A" w14:paraId="494D1E66" w14:textId="77777777" w:rsidTr="00566CCA">
        <w:tc>
          <w:tcPr>
            <w:tcW w:w="5925" w:type="dxa"/>
            <w:shd w:val="clear" w:color="auto" w:fill="auto"/>
          </w:tcPr>
          <w:p w14:paraId="0EC47797" w14:textId="77777777" w:rsidR="000C5085" w:rsidRPr="00905C8A" w:rsidRDefault="000C50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05C8A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ประเทศอื่นๆ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222C82D2" w14:textId="130502F9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851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914</w:t>
            </w:r>
          </w:p>
        </w:tc>
        <w:tc>
          <w:tcPr>
            <w:tcW w:w="269" w:type="dxa"/>
          </w:tcPr>
          <w:p w14:paraId="20A37727" w14:textId="77777777" w:rsidR="000C5085" w:rsidRPr="00905C8A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3A1EC3DF" w14:textId="27C725E8" w:rsidR="000C5085" w:rsidRPr="00905C8A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600</w:t>
            </w:r>
            <w:r w:rsidR="000C508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657</w:t>
            </w:r>
          </w:p>
        </w:tc>
      </w:tr>
      <w:tr w:rsidR="000C5085" w:rsidRPr="00BF5887" w14:paraId="3FF97863" w14:textId="77777777" w:rsidTr="00566CCA">
        <w:tc>
          <w:tcPr>
            <w:tcW w:w="5925" w:type="dxa"/>
            <w:shd w:val="clear" w:color="auto" w:fill="auto"/>
          </w:tcPr>
          <w:p w14:paraId="2E940779" w14:textId="77777777" w:rsidR="000C5085" w:rsidRPr="00BF5887" w:rsidRDefault="000C5085" w:rsidP="000C508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BF588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7FEF6D51" w14:textId="34F54F80" w:rsidR="000C5085" w:rsidRPr="00BF5887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54307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421</w:t>
            </w:r>
            <w:r w:rsidR="0054307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69" w:type="dxa"/>
          </w:tcPr>
          <w:p w14:paraId="1F41BDC1" w14:textId="77777777" w:rsidR="000C5085" w:rsidRPr="00BF5887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95C5F" w14:textId="4D1E9D8E" w:rsidR="000C5085" w:rsidRPr="00BF5887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0C50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="000C50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585</w:t>
            </w:r>
          </w:p>
        </w:tc>
      </w:tr>
      <w:tr w:rsidR="00F46E85" w:rsidRPr="009E507B" w14:paraId="31B1ED0E" w14:textId="77777777" w:rsidTr="00566CCA">
        <w:tc>
          <w:tcPr>
            <w:tcW w:w="5925" w:type="dxa"/>
            <w:shd w:val="clear" w:color="auto" w:fill="auto"/>
          </w:tcPr>
          <w:p w14:paraId="5B355A4F" w14:textId="77777777" w:rsidR="00F46E85" w:rsidRPr="009E507B" w:rsidRDefault="00F46E85" w:rsidP="000C508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18" w:type="dxa"/>
          </w:tcPr>
          <w:p w14:paraId="28D681DC" w14:textId="77777777" w:rsidR="00F46E85" w:rsidRPr="009E507B" w:rsidRDefault="00F46E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40A3BF" w14:textId="77777777" w:rsidR="00F46E85" w:rsidRPr="009E507B" w:rsidRDefault="00F46E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2D6B385" w14:textId="77777777" w:rsidR="00F46E85" w:rsidRPr="009E507B" w:rsidRDefault="00F46E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5085" w:rsidRPr="009E507B" w14:paraId="2921D7B7" w14:textId="77777777" w:rsidTr="00566CCA">
        <w:tc>
          <w:tcPr>
            <w:tcW w:w="5925" w:type="dxa"/>
            <w:shd w:val="clear" w:color="auto" w:fill="auto"/>
          </w:tcPr>
          <w:p w14:paraId="608C3991" w14:textId="77777777" w:rsidR="000C5085" w:rsidRPr="009E507B" w:rsidRDefault="000C5085" w:rsidP="000C508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618" w:type="dxa"/>
          </w:tcPr>
          <w:p w14:paraId="7E895414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6B6C63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352A0C2D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5085" w:rsidRPr="009E507B" w14:paraId="11F2F4FF" w14:textId="77777777" w:rsidTr="00566CCA">
        <w:tc>
          <w:tcPr>
            <w:tcW w:w="5925" w:type="dxa"/>
            <w:shd w:val="clear" w:color="auto" w:fill="auto"/>
          </w:tcPr>
          <w:p w14:paraId="125D5842" w14:textId="77777777" w:rsidR="000C5085" w:rsidRPr="009E507B" w:rsidRDefault="000C50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618" w:type="dxa"/>
          </w:tcPr>
          <w:p w14:paraId="220F881D" w14:textId="64886318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096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579</w:t>
            </w:r>
          </w:p>
        </w:tc>
        <w:tc>
          <w:tcPr>
            <w:tcW w:w="269" w:type="dxa"/>
          </w:tcPr>
          <w:p w14:paraId="48E5737C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58C49AB" w14:textId="573411C7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0C508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878</w:t>
            </w:r>
            <w:r w:rsidR="000C508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439</w:t>
            </w:r>
          </w:p>
        </w:tc>
      </w:tr>
      <w:tr w:rsidR="00F46E85" w:rsidRPr="009E507B" w14:paraId="45F5B87E" w14:textId="77777777" w:rsidTr="00566CCA">
        <w:tc>
          <w:tcPr>
            <w:tcW w:w="5925" w:type="dxa"/>
            <w:shd w:val="clear" w:color="auto" w:fill="auto"/>
          </w:tcPr>
          <w:p w14:paraId="4CEE1371" w14:textId="49276BBC" w:rsidR="00F46E85" w:rsidRPr="0054307D" w:rsidRDefault="00F46E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54307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618" w:type="dxa"/>
          </w:tcPr>
          <w:p w14:paraId="646CC697" w14:textId="67CAB089" w:rsidR="00F46E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124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503</w:t>
            </w:r>
          </w:p>
        </w:tc>
        <w:tc>
          <w:tcPr>
            <w:tcW w:w="269" w:type="dxa"/>
          </w:tcPr>
          <w:p w14:paraId="3C0B8851" w14:textId="77777777" w:rsidR="00F46E85" w:rsidRPr="009E507B" w:rsidRDefault="00F46E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1794FC3" w14:textId="623F1FF9" w:rsidR="00F46E85" w:rsidRPr="007401E3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142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084</w:t>
            </w:r>
          </w:p>
        </w:tc>
      </w:tr>
      <w:tr w:rsidR="000C5085" w:rsidRPr="009E507B" w14:paraId="12A1E458" w14:textId="77777777" w:rsidTr="00566CCA">
        <w:tc>
          <w:tcPr>
            <w:tcW w:w="5925" w:type="dxa"/>
            <w:shd w:val="clear" w:color="auto" w:fill="auto"/>
          </w:tcPr>
          <w:p w14:paraId="30ADA63E" w14:textId="77777777" w:rsidR="000C5085" w:rsidRPr="0054307D" w:rsidRDefault="000C5085" w:rsidP="000C5085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54307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10CF5691" w14:textId="6F8979AC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200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039</w:t>
            </w:r>
          </w:p>
        </w:tc>
        <w:tc>
          <w:tcPr>
            <w:tcW w:w="269" w:type="dxa"/>
          </w:tcPr>
          <w:p w14:paraId="7D38BB6F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047B8B76" w14:textId="4F053701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218</w:t>
            </w:r>
            <w:r w:rsidR="0054307D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color w:val="000000"/>
                <w:sz w:val="30"/>
                <w:szCs w:val="30"/>
              </w:rPr>
              <w:t>062</w:t>
            </w:r>
          </w:p>
        </w:tc>
      </w:tr>
      <w:tr w:rsidR="000C5085" w:rsidRPr="009E507B" w14:paraId="5080A7BB" w14:textId="77777777" w:rsidTr="00566CCA">
        <w:tc>
          <w:tcPr>
            <w:tcW w:w="5925" w:type="dxa"/>
            <w:shd w:val="clear" w:color="auto" w:fill="auto"/>
          </w:tcPr>
          <w:p w14:paraId="67C1B977" w14:textId="77777777" w:rsidR="000C5085" w:rsidRPr="009E507B" w:rsidRDefault="000C5085" w:rsidP="000C5085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Pr="009E507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</w:tcPr>
          <w:p w14:paraId="0DF4FE99" w14:textId="7BFB2ECC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54307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421</w:t>
            </w:r>
            <w:r w:rsidR="0054307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69" w:type="dxa"/>
          </w:tcPr>
          <w:p w14:paraId="0AD7EA6F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1849564E" w14:textId="4F605253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0C50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="000C50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585</w:t>
            </w:r>
          </w:p>
        </w:tc>
      </w:tr>
      <w:tr w:rsidR="000C5085" w:rsidRPr="009E507B" w14:paraId="7E35282C" w14:textId="77777777" w:rsidTr="00566CCA">
        <w:tc>
          <w:tcPr>
            <w:tcW w:w="5925" w:type="dxa"/>
            <w:shd w:val="clear" w:color="auto" w:fill="auto"/>
            <w:vAlign w:val="bottom"/>
          </w:tcPr>
          <w:p w14:paraId="72AF9004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</w:tcPr>
          <w:p w14:paraId="5434D68C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A17A4AF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</w:tcPr>
          <w:p w14:paraId="48158FA9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C5085" w:rsidRPr="009E507B" w14:paraId="575690A2" w14:textId="77777777" w:rsidTr="00566CCA">
        <w:tc>
          <w:tcPr>
            <w:tcW w:w="5925" w:type="dxa"/>
            <w:shd w:val="clear" w:color="auto" w:fill="auto"/>
          </w:tcPr>
          <w:p w14:paraId="585321C2" w14:textId="77777777" w:rsidR="000C5085" w:rsidRPr="009E507B" w:rsidRDefault="000C5085" w:rsidP="000C5085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E507B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618" w:type="dxa"/>
          </w:tcPr>
          <w:p w14:paraId="08430066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1"/>
              </w:tabs>
              <w:ind w:right="-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72F245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1"/>
              </w:tabs>
              <w:ind w:right="-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0DC4F0CD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31"/>
              </w:tabs>
              <w:ind w:right="-3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5085" w:rsidRPr="009E507B" w14:paraId="50E95219" w14:textId="77777777" w:rsidTr="00566CCA">
        <w:tc>
          <w:tcPr>
            <w:tcW w:w="5925" w:type="dxa"/>
            <w:shd w:val="clear" w:color="auto" w:fill="auto"/>
            <w:vAlign w:val="bottom"/>
          </w:tcPr>
          <w:p w14:paraId="2EF77E7B" w14:textId="77777777" w:rsidR="000C5085" w:rsidRPr="009E507B" w:rsidRDefault="000C5085" w:rsidP="000C5085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9E507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618" w:type="dxa"/>
            <w:tcBorders>
              <w:bottom w:val="double" w:sz="4" w:space="0" w:color="auto"/>
            </w:tcBorders>
          </w:tcPr>
          <w:p w14:paraId="67BBF02D" w14:textId="5F7DDAF6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54307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421</w:t>
            </w:r>
            <w:r w:rsidR="0054307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121</w:t>
            </w:r>
          </w:p>
        </w:tc>
        <w:tc>
          <w:tcPr>
            <w:tcW w:w="269" w:type="dxa"/>
          </w:tcPr>
          <w:p w14:paraId="2FF9D0BB" w14:textId="77777777" w:rsidR="000C5085" w:rsidRPr="009E507B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1DC95C5E" w14:textId="2B564C60" w:rsidR="000C5085" w:rsidRPr="009E507B" w:rsidRDefault="00BC1EED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35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="000C50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238</w:t>
            </w:r>
            <w:r w:rsidR="000C5085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BC1EE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585</w:t>
            </w:r>
          </w:p>
        </w:tc>
      </w:tr>
    </w:tbl>
    <w:p w14:paraId="21FF5BA8" w14:textId="77777777" w:rsidR="000C5085" w:rsidRDefault="000C5085" w:rsidP="000C5085">
      <w:pPr>
        <w:rPr>
          <w:rFonts w:ascii="Angsana New" w:hAnsi="Angsana New"/>
          <w:sz w:val="30"/>
          <w:szCs w:val="30"/>
          <w:cs/>
          <w:lang w:val="th-TH"/>
        </w:rPr>
      </w:pPr>
    </w:p>
    <w:p w14:paraId="778587A7" w14:textId="13C70A36" w:rsidR="00D63CC5" w:rsidRDefault="00D63CC5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7A77A5FF" w14:textId="77777777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34CC2D6" w14:textId="610241D8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D63CC5">
        <w:rPr>
          <w:rFonts w:ascii="Angsana New" w:hAnsi="Angsana New" w:hint="cs"/>
          <w:sz w:val="30"/>
          <w:szCs w:val="30"/>
          <w:cs/>
          <w:lang w:val="en-GB"/>
        </w:rPr>
        <w:t>รายละเอียดเงินปันผลในระหว่างปี</w:t>
      </w:r>
      <w:r w:rsidRPr="00D63CC5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2564</w:t>
      </w:r>
      <w:r w:rsidRPr="00D63CC5">
        <w:rPr>
          <w:rFonts w:ascii="Angsana New" w:hAnsi="Angsana New"/>
          <w:sz w:val="30"/>
          <w:szCs w:val="30"/>
          <w:cs/>
          <w:lang w:val="en-GB"/>
        </w:rPr>
        <w:t xml:space="preserve"> มีดังนี้</w:t>
      </w:r>
    </w:p>
    <w:p w14:paraId="2BC734B9" w14:textId="31E9F2BF" w:rsidR="00D63CC5" w:rsidRDefault="00D63CC5" w:rsidP="00D63C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1701"/>
        <w:gridCol w:w="1600"/>
        <w:gridCol w:w="1041"/>
        <w:gridCol w:w="230"/>
        <w:gridCol w:w="1523"/>
      </w:tblGrid>
      <w:tr w:rsidR="00D63CC5" w:rsidRPr="00D63CC5" w:rsidDel="00D43E7A" w14:paraId="1D939D51" w14:textId="77777777" w:rsidTr="00D773ED">
        <w:trPr>
          <w:tblHeader/>
        </w:trPr>
        <w:tc>
          <w:tcPr>
            <w:tcW w:w="3094" w:type="dxa"/>
            <w:vAlign w:val="bottom"/>
          </w:tcPr>
          <w:p w14:paraId="1644C774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7A46F00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00" w:type="dxa"/>
            <w:vAlign w:val="bottom"/>
          </w:tcPr>
          <w:p w14:paraId="2A43463E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41" w:type="dxa"/>
            <w:vAlign w:val="bottom"/>
          </w:tcPr>
          <w:p w14:paraId="71EA79EF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0" w:type="dxa"/>
          </w:tcPr>
          <w:p w14:paraId="4B54B59E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3" w:type="dxa"/>
            <w:vAlign w:val="bottom"/>
          </w:tcPr>
          <w:p w14:paraId="0BC8488A" w14:textId="77777777" w:rsidR="00D63CC5" w:rsidRPr="00D63CC5" w:rsidDel="00D43E7A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63CC5" w:rsidRPr="00D63CC5" w14:paraId="38E8922F" w14:textId="77777777" w:rsidTr="00D773ED">
        <w:trPr>
          <w:tblHeader/>
        </w:trPr>
        <w:tc>
          <w:tcPr>
            <w:tcW w:w="3094" w:type="dxa"/>
          </w:tcPr>
          <w:p w14:paraId="4306F555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7CFE8D99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0" w:type="dxa"/>
          </w:tcPr>
          <w:p w14:paraId="4C8B30F9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1" w:type="dxa"/>
          </w:tcPr>
          <w:p w14:paraId="12E2AD2E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0" w:type="dxa"/>
          </w:tcPr>
          <w:p w14:paraId="1D1A86B2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1DAE0AFF" w14:textId="6C5ABA53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63C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F663E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D63C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3CC5" w:rsidRPr="00D63CC5" w14:paraId="3F2871D7" w14:textId="77777777" w:rsidTr="00D773ED">
        <w:tc>
          <w:tcPr>
            <w:tcW w:w="3094" w:type="dxa"/>
          </w:tcPr>
          <w:p w14:paraId="4D3CDBBB" w14:textId="085AFE0D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3C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D63C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701" w:type="dxa"/>
          </w:tcPr>
          <w:p w14:paraId="32C679CA" w14:textId="41CF8109" w:rsidR="00D63CC5" w:rsidRPr="00F663E0" w:rsidRDefault="00BC1EED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C1E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00" w:type="dxa"/>
          </w:tcPr>
          <w:p w14:paraId="033B0098" w14:textId="60001AD9" w:rsidR="00D63CC5" w:rsidRPr="00F663E0" w:rsidRDefault="00BC1EED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63E0" w:rsidRPr="00D773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C1EED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41" w:type="dxa"/>
          </w:tcPr>
          <w:p w14:paraId="09928244" w14:textId="6C013D68" w:rsidR="00D63CC5" w:rsidRPr="00D63CC5" w:rsidRDefault="00BC1EED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663E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C1EED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230" w:type="dxa"/>
          </w:tcPr>
          <w:p w14:paraId="549C2347" w14:textId="77777777" w:rsidR="00D63CC5" w:rsidRPr="00D63CC5" w:rsidRDefault="00D63CC5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5022A96" w14:textId="6A6A35AD" w:rsidR="00D63CC5" w:rsidRPr="00D63CC5" w:rsidRDefault="00BC1EED" w:rsidP="00DA32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 w:hint="cs"/>
                <w:sz w:val="30"/>
                <w:szCs w:val="30"/>
              </w:rPr>
              <w:t>310</w:t>
            </w:r>
            <w:r w:rsidR="00F663E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 w:hint="cs"/>
                <w:sz w:val="30"/>
                <w:szCs w:val="30"/>
              </w:rPr>
              <w:t>463</w:t>
            </w:r>
          </w:p>
        </w:tc>
      </w:tr>
    </w:tbl>
    <w:p w14:paraId="55DF68E5" w14:textId="77777777" w:rsidR="00D63CC5" w:rsidRPr="00D63CC5" w:rsidRDefault="00D63CC5" w:rsidP="00D63CC5">
      <w:pPr>
        <w:rPr>
          <w:rFonts w:ascii="Angsana New" w:hAnsi="Angsana New"/>
          <w:sz w:val="30"/>
          <w:szCs w:val="30"/>
          <w:lang w:val="en-GB"/>
        </w:rPr>
      </w:pPr>
    </w:p>
    <w:p w14:paraId="71DEEB54" w14:textId="77777777" w:rsidR="00F46E85" w:rsidRDefault="00F46E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366A8D7" w14:textId="514C2972" w:rsidR="00760FB7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361F12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AFB67C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61F12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361F12" w:rsidRDefault="00CE4BA0" w:rsidP="005742E3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6B83FAAB" w14:textId="7AD8CECD" w:rsidR="005A4AB0" w:rsidRPr="007368BE" w:rsidRDefault="005A4AB0" w:rsidP="005742E3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61F12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="0019483B" w:rsidRPr="00361F12">
        <w:rPr>
          <w:rFonts w:ascii="Angsana New" w:hAnsi="Angsana New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7C4797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</w:t>
      </w:r>
      <w:r w:rsidR="0019483B" w:rsidRPr="00361F12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3504A690" w14:textId="77777777" w:rsidR="00C2704B" w:rsidRDefault="0053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  <w:sectPr w:rsidR="00C2704B" w:rsidSect="00C16CB3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43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20"/>
        <w:gridCol w:w="1701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732EAA" w:rsidRPr="00732EAA" w14:paraId="2B778440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00C8971E" w14:textId="77777777" w:rsidR="00732EAA" w:rsidRPr="00732EAA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2A5A1372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1F30BAB5" w14:textId="41962709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2EAA" w:rsidRPr="00732EAA" w14:paraId="346EB8D1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2259624E" w14:textId="77777777" w:rsidR="00732EAA" w:rsidRPr="00732EAA" w:rsidRDefault="00732EAA" w:rsidP="00732EA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5A1D2140" w14:textId="77777777" w:rsidR="00732EAA" w:rsidRPr="00732EAA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1" w:type="dxa"/>
            <w:gridSpan w:val="5"/>
            <w:vAlign w:val="bottom"/>
          </w:tcPr>
          <w:p w14:paraId="2CE94D51" w14:textId="10A08883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D47DA9F" w14:textId="77777777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625365A1" w14:textId="79A1BBDD" w:rsidR="00732EAA" w:rsidRPr="005C49EF" w:rsidRDefault="00732EAA" w:rsidP="00732EA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483B" w:rsidRPr="00732EAA" w14:paraId="16C20D96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611EC242" w14:textId="5288174C" w:rsidR="0019483B" w:rsidRPr="005C49EF" w:rsidRDefault="0019483B" w:rsidP="00194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740F497F" w14:textId="18173D54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55B74A47" w14:textId="18232B9E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A95630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6293037" w14:textId="5EFAEF49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2B8F9C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314783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4913F63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33987C9" w14:textId="3BA1570D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11B2D86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0AAE18C4" w14:textId="5A9BC2DD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3F8DBB0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D10D508" w14:textId="5F1E419F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C946DB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9B02D2E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2EAA" w:rsidRPr="00732EAA" w14:paraId="5FB9A41E" w14:textId="77777777" w:rsidTr="00D773ED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720538DF" w14:textId="77777777" w:rsidR="00732EAA" w:rsidRPr="005C49EF" w:rsidRDefault="00732EAA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4D63AED5" w14:textId="77777777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1EDB5787" w14:textId="309A9774" w:rsidR="00732EAA" w:rsidRPr="005C49EF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1BBA98F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6C559D9" w14:textId="50785DC1" w:rsidR="000B65BB" w:rsidRPr="005C49EF" w:rsidRDefault="000B65BB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20" w:type="dxa"/>
          </w:tcPr>
          <w:p w14:paraId="0C14C25C" w14:textId="77777777" w:rsidR="000B65BB" w:rsidRPr="00732EAA" w:rsidRDefault="000B65BB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137105E3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1FB8D5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A6AEF97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37666B8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04F8C25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6C01F1E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7673CE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24566A4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7B7F70BD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314EC02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4AEF18D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6758C7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569B37DA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1E3701BB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A0C8BFC" w14:textId="77777777" w:rsidR="00732EAA" w:rsidRPr="005C49EF" w:rsidRDefault="00732EAA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0" w:type="dxa"/>
          </w:tcPr>
          <w:p w14:paraId="3E631079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797D51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7AA4C98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5662A45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B70930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8C63F7A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7DF86B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B01D8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66A8DA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0C91AEF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1AFF71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CC669DE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D83EFD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6CF56BD7" w14:textId="77777777" w:rsidR="00732EAA" w:rsidRPr="00732EAA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32EAA" w:rsidRPr="00732EAA" w14:paraId="03F0DDD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4B2DDA7" w14:textId="77777777" w:rsidR="00732EAA" w:rsidRPr="005C49EF" w:rsidRDefault="00732EAA" w:rsidP="00C76E6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20" w:type="dxa"/>
          </w:tcPr>
          <w:p w14:paraId="3CEE48C1" w14:textId="77777777" w:rsidR="00732EAA" w:rsidRPr="00732EAA" w:rsidRDefault="00732EAA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44B63FB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B650B4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FD16001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5CE0E1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C2BDB67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8CB2B7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5B10E7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83D778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0EE0F4F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DEECA" w14:textId="77777777" w:rsidR="00732EAA" w:rsidRPr="005C49EF" w:rsidRDefault="00732EAA" w:rsidP="00C76E6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4E91DA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3E2EA9" w14:textId="77777777" w:rsidR="00732EAA" w:rsidRPr="005C49EF" w:rsidRDefault="00732EAA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B90FAC2" w14:textId="77777777" w:rsidR="00732EAA" w:rsidRPr="005C49EF" w:rsidRDefault="00732EAA" w:rsidP="005C49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4B72" w:rsidRPr="00732EAA" w14:paraId="51DA26A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47EAFAD" w14:textId="006825E6" w:rsidR="00CF4B72" w:rsidRPr="005C49EF" w:rsidRDefault="00A3772D" w:rsidP="00CF4B72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CF4B72"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20" w:type="dxa"/>
          </w:tcPr>
          <w:p w14:paraId="5B2649CD" w14:textId="77777777" w:rsidR="00CF4B72" w:rsidRPr="00732EAA" w:rsidRDefault="00CF4B72" w:rsidP="00CF4B7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DC110E" w14:textId="17679012" w:rsidR="00CF4B72" w:rsidRPr="00D773ED" w:rsidRDefault="00BC1EED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36" w:type="dxa"/>
          </w:tcPr>
          <w:p w14:paraId="0986FD29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08C7A526" w14:textId="30AA786F" w:rsidR="00CF4B72" w:rsidRPr="00CF4B72" w:rsidRDefault="00BC1EED" w:rsidP="00D773ED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6E175EF8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11A34AD4" w14:textId="0220FE52" w:rsidR="00CF4B72" w:rsidRPr="005C49EF" w:rsidRDefault="00BC1EED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36" w:type="dxa"/>
          </w:tcPr>
          <w:p w14:paraId="407A6EDF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FC4245" w14:textId="43FE4476" w:rsidR="00CF4B72" w:rsidRPr="00CF4B72" w:rsidRDefault="00BC1EED" w:rsidP="00AF64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36" w:type="dxa"/>
          </w:tcPr>
          <w:p w14:paraId="6F872210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32A737" w14:textId="7554B13D" w:rsidR="00CF4B72" w:rsidRPr="005C49EF" w:rsidRDefault="00BC1EED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236" w:type="dxa"/>
          </w:tcPr>
          <w:p w14:paraId="6845B5EE" w14:textId="77777777" w:rsidR="00CF4B72" w:rsidRPr="005C49EF" w:rsidRDefault="00CF4B72" w:rsidP="00CF4B7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615A34" w14:textId="6A572165" w:rsidR="00CF4B72" w:rsidRPr="005C49EF" w:rsidRDefault="00AF6413" w:rsidP="00AE6D6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CE6891" w14:textId="77777777" w:rsidR="00CF4B72" w:rsidRPr="005C49EF" w:rsidRDefault="00CF4B72" w:rsidP="00CF4B7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38E36D4" w14:textId="6C7F5E6F" w:rsidR="00CF4B72" w:rsidRPr="005C49EF" w:rsidRDefault="00BC1EED" w:rsidP="00CF4B7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D85F6F" w:rsidRPr="00732EAA" w14:paraId="7FD961AE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AF83AA2" w14:textId="77777777" w:rsidR="00D85F6F" w:rsidRPr="005C49EF" w:rsidRDefault="00D85F6F" w:rsidP="00D85F6F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20" w:type="dxa"/>
          </w:tcPr>
          <w:p w14:paraId="4FEE530F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F428C" w14:textId="3237F177" w:rsidR="00D85F6F" w:rsidRPr="00D85F6F" w:rsidRDefault="00BC1EED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319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073</w:t>
            </w:r>
          </w:p>
        </w:tc>
        <w:tc>
          <w:tcPr>
            <w:tcW w:w="236" w:type="dxa"/>
          </w:tcPr>
          <w:p w14:paraId="3188A7D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12783DC" w14:textId="5CFFEB2C" w:rsidR="00D85F6F" w:rsidRPr="00D85F6F" w:rsidRDefault="00BC1EED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23FA7354" w14:textId="77777777" w:rsidR="00D85F6F" w:rsidRPr="00D85F6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A272047" w14:textId="0CEB9182" w:rsidR="00D85F6F" w:rsidRPr="00D85F6F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825</w:t>
            </w:r>
          </w:p>
        </w:tc>
        <w:tc>
          <w:tcPr>
            <w:tcW w:w="236" w:type="dxa"/>
          </w:tcPr>
          <w:p w14:paraId="2A0E179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9AACBF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0E9E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FAFF5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228911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7F1309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E0C08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47E2E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51EB686A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51854A45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017F0EDD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78CFAA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79CD53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4AD988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C19F01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8FDBE0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1C7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01AA4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ED0DA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308BB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BD39A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8A18DA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A0F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607814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4EE0012A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F11797B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0" w:type="dxa"/>
          </w:tcPr>
          <w:p w14:paraId="6C6E4EC1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08672DD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56F21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AB4FD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237DB9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29ACAB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60BF2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91223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DB796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CD740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E8AEE6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8A612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52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BF0153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7A277F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7F67BB26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F4156EE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20" w:type="dxa"/>
          </w:tcPr>
          <w:p w14:paraId="48B0C479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7A8944FB" w14:textId="1B5B2F6E" w:rsidR="00D85F6F" w:rsidRPr="005C49EF" w:rsidRDefault="00AF6413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28504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8AF575D" w14:textId="7B0A55EC" w:rsidR="00D85F6F" w:rsidRPr="005C49EF" w:rsidRDefault="00AF6413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9B760E0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B0C6643" w14:textId="4DD92CAE" w:rsidR="00D85F6F" w:rsidRPr="005C49EF" w:rsidRDefault="00AF6413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5BBFFF7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5788AA" w14:textId="45EF4C84" w:rsidR="00D85F6F" w:rsidRPr="00CF4B72" w:rsidRDefault="00AF6413" w:rsidP="00D85F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22A4B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16F5B2" w14:textId="07AB518C" w:rsidR="00D85F6F" w:rsidRPr="005C49EF" w:rsidRDefault="00AF6413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0DCA45A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B99DFBF" w14:textId="6E76D299" w:rsidR="00D85F6F" w:rsidRPr="005C49EF" w:rsidRDefault="00AF6413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296E1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70472F" w14:textId="64123414" w:rsidR="00D85F6F" w:rsidRPr="005C49EF" w:rsidRDefault="00AF6413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85F6F" w:rsidRPr="00732EAA" w14:paraId="3227CF0B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3849929" w14:textId="51FA6F16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320" w:type="dxa"/>
          </w:tcPr>
          <w:p w14:paraId="40F49ED3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18B7C62D" w14:textId="4EE9A734" w:rsidR="00D85F6F" w:rsidRPr="005C49EF" w:rsidRDefault="00AF6413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5D3A61F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1BC089B" w14:textId="6AC95E7D" w:rsidR="00D85F6F" w:rsidRPr="005C49EF" w:rsidRDefault="00AF6413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A2D4AA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C533A1" w14:textId="1226DA71" w:rsidR="00D85F6F" w:rsidRPr="005C49EF" w:rsidRDefault="00AF6413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25AAF56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C0535DB" w14:textId="085730D5" w:rsidR="00D85F6F" w:rsidRPr="00CF4B72" w:rsidRDefault="00AF6413" w:rsidP="00D85F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EFF49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8628A1" w14:textId="739FEB77" w:rsidR="00D85F6F" w:rsidRPr="005C49EF" w:rsidRDefault="00AF6413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3D18D0B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91CAFB2" w14:textId="5F7A30D0" w:rsidR="00D85F6F" w:rsidRPr="005C49EF" w:rsidRDefault="00AF6413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8D0B3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F3343C" w14:textId="374DD473" w:rsidR="00D85F6F" w:rsidRPr="005C49EF" w:rsidRDefault="00AF6413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6961334" w14:textId="0531AF2C" w:rsidR="00C2704B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tbl>
      <w:tblPr>
        <w:tblW w:w="143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60"/>
        <w:gridCol w:w="1710"/>
        <w:gridCol w:w="236"/>
        <w:gridCol w:w="1294"/>
        <w:gridCol w:w="236"/>
        <w:gridCol w:w="1200"/>
        <w:gridCol w:w="6"/>
        <w:gridCol w:w="230"/>
        <w:gridCol w:w="6"/>
        <w:gridCol w:w="1204"/>
        <w:gridCol w:w="236"/>
        <w:gridCol w:w="1204"/>
        <w:gridCol w:w="236"/>
        <w:gridCol w:w="1114"/>
        <w:gridCol w:w="236"/>
        <w:gridCol w:w="1198"/>
        <w:gridCol w:w="6"/>
      </w:tblGrid>
      <w:tr w:rsidR="000B65BB" w:rsidRPr="00732EAA" w14:paraId="746D0CCF" w14:textId="77777777" w:rsidTr="00D773ED">
        <w:trPr>
          <w:gridAfter w:val="1"/>
          <w:wAfter w:w="6" w:type="dxa"/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66814067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0790979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6" w:type="dxa"/>
            <w:gridSpan w:val="15"/>
            <w:vAlign w:val="bottom"/>
          </w:tcPr>
          <w:p w14:paraId="511381F2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B65BB" w:rsidRPr="00732EAA" w14:paraId="0DA311B1" w14:textId="77777777" w:rsidTr="00D773ED">
        <w:trPr>
          <w:gridAfter w:val="1"/>
          <w:wAfter w:w="6" w:type="dxa"/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1691509F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FCE9B2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6" w:type="dxa"/>
            <w:gridSpan w:val="5"/>
            <w:vAlign w:val="bottom"/>
          </w:tcPr>
          <w:p w14:paraId="14224A1C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0281D71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8"/>
            <w:vAlign w:val="bottom"/>
          </w:tcPr>
          <w:p w14:paraId="4A25225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65BB" w:rsidRPr="00732EAA" w14:paraId="2F9B9D50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43EA729E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43BDD89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57AE84D8" w14:textId="77777777" w:rsidR="000B65BB" w:rsidRPr="00BE791F" w:rsidRDefault="000B65BB" w:rsidP="00E263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D2B358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DB1347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68A73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bottom"/>
          </w:tcPr>
          <w:p w14:paraId="316A5A1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580EBEA7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48B50381" w14:textId="1B1BCAF0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35448D9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37B96A2" w14:textId="0BC40B9A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4E8A9D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B2860A3" w14:textId="6B97CC1A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70FF827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2AAFA6B8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B65BB" w:rsidRPr="00732EAA" w14:paraId="15AD37CC" w14:textId="77777777" w:rsidTr="00D773ED">
        <w:trPr>
          <w:gridAfter w:val="1"/>
          <w:wAfter w:w="6" w:type="dxa"/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7FEECFF0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07AC2E24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6" w:type="dxa"/>
            <w:gridSpan w:val="15"/>
            <w:vAlign w:val="bottom"/>
          </w:tcPr>
          <w:p w14:paraId="7372C99B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570DE4E0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05B87DA" w14:textId="38A1C051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27768A0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9F57EF7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A14B674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7A8491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E0A00F5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0D3708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A9197E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E7C7798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04D3E5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C41AB3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52519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471019CB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FBA4CB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91E3617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0C2640C5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B123B05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156EF9E6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D75A02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48EE453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78D9EEE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BB03C2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300DC1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230941F8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5347D1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9B0C05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CCEA3C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6E575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A19B87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7C588FD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602525C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14F7218F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28F8F5F" w14:textId="77777777" w:rsidR="000B65BB" w:rsidRPr="005C49EF" w:rsidRDefault="000B65BB" w:rsidP="00E263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487C0621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903F8E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718D3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4441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96FA4E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B0D785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ECECB6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E5DAC19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9FFCC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B1DD0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A056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2D22E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A1728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46B47B9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61194D3A" w14:textId="77777777" w:rsidTr="00D773ED">
        <w:trPr>
          <w:trHeight w:val="281"/>
        </w:trPr>
        <w:tc>
          <w:tcPr>
            <w:tcW w:w="3661" w:type="dxa"/>
            <w:shd w:val="clear" w:color="auto" w:fill="auto"/>
          </w:tcPr>
          <w:p w14:paraId="67CF3786" w14:textId="39D94140" w:rsidR="000B65BB" w:rsidRPr="005C49EF" w:rsidRDefault="00A3772D" w:rsidP="00E2636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0B65BB"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139201F3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63617AD4" w14:textId="01E0D420" w:rsidR="000B65BB" w:rsidRPr="005C49EF" w:rsidRDefault="00BC1EED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2DB1EFA8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E43D54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AB993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28E04A2" w14:textId="153D6E70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  <w:gridSpan w:val="2"/>
          </w:tcPr>
          <w:p w14:paraId="2D54989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16E954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07B2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61B59A" w14:textId="07A74180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0980A965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7EF300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11659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C721EEE" w14:textId="0C16803D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0B65BB" w:rsidRPr="00732EAA" w14:paraId="20409512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2B48FD3" w14:textId="77777777" w:rsidR="000B65BB" w:rsidRPr="005C49EF" w:rsidRDefault="000B65BB" w:rsidP="00E2636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79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</w:tcPr>
          <w:p w14:paraId="03FE5EC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085E86E" w14:textId="76E662BB" w:rsidR="000B65BB" w:rsidRPr="005C49EF" w:rsidRDefault="00BC1EED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 w:rsidRPr="00FD2B9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3C32A76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4C8296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3ABDD6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609192A2" w14:textId="1E28BB54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  <w:gridSpan w:val="2"/>
          </w:tcPr>
          <w:p w14:paraId="4BB32D2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D875B5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28653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C0AFC0" w14:textId="7A61AD02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2523236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01116C8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A3C8A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38549763" w14:textId="30211CEA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0B65BB" w:rsidRPr="00732EAA" w14:paraId="006455F0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8A3A0CA" w14:textId="77777777" w:rsidR="000B65BB" w:rsidRPr="005C49EF" w:rsidRDefault="000B65BB" w:rsidP="00E26368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685C49A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81CD67" w14:textId="069026EE" w:rsidR="000B65BB" w:rsidRPr="00CF4B72" w:rsidRDefault="00BC1EED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09B1C46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98BE7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08CB85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4ACC4" w14:textId="0E3AD8EF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  <w:gridSpan w:val="2"/>
          </w:tcPr>
          <w:p w14:paraId="6914DA48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006D86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A8652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3E119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35A812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7D943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AEF4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DAA113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72CC0BE3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24418692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00D4533B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C89A52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925F4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455EFBF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7F426D6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C82DB3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32100B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25FCC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5EEE8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F2810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4C88F0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2E3D2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ECAC1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3933E5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4BD9FC4B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8F0F3C9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0" w:type="dxa"/>
          </w:tcPr>
          <w:p w14:paraId="6EC5244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C0DDC3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C4E4F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E91D00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AE6314C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BFE168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DB27AA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1740A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17985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A3CF7E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FE799D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C2DB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2895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1E1CA45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4A5F2DB7" w14:textId="77777777" w:rsidTr="00D773ED">
        <w:trPr>
          <w:trHeight w:val="452"/>
        </w:trPr>
        <w:tc>
          <w:tcPr>
            <w:tcW w:w="3661" w:type="dxa"/>
            <w:shd w:val="clear" w:color="auto" w:fill="auto"/>
          </w:tcPr>
          <w:p w14:paraId="04B09CCC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360" w:type="dxa"/>
          </w:tcPr>
          <w:p w14:paraId="067BDF8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93B1855" w14:textId="77777777" w:rsidR="000B65BB" w:rsidRPr="00FD2B98" w:rsidRDefault="000B65BB" w:rsidP="00E2636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B2149F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720A2A9" w14:textId="72F39F0D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A0D243C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533C86C" w14:textId="62F0B37B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2E9C9AA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E67E3E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D85EE7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1ADC59" w14:textId="0B6E2C8D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83F8E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EFB29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A254F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70A378D3" w14:textId="21EE7D4B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65BB" w:rsidRPr="00732EAA" w14:paraId="7BE802C1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40699115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360" w:type="dxa"/>
          </w:tcPr>
          <w:p w14:paraId="2CEFB709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34D9709" w14:textId="77777777" w:rsidR="000B65BB" w:rsidRPr="00FD2B98" w:rsidRDefault="000B65BB" w:rsidP="00E2636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B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2A7E1A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D89868A" w14:textId="2186F380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FFB1AB2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F3C1235" w14:textId="76E6FE2E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E93325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FE8766" w14:textId="77777777" w:rsidR="000B65BB" w:rsidRPr="00CF4B72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F4B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9D277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FF46FD" w14:textId="4D4D3782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531414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33617A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D35A6E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</w:tcPr>
          <w:p w14:paraId="5E519C5A" w14:textId="004DFAD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1805564" w14:textId="77777777" w:rsidR="006B5823" w:rsidRDefault="006B5823">
      <w:r>
        <w:br w:type="page"/>
      </w:r>
    </w:p>
    <w:tbl>
      <w:tblPr>
        <w:tblW w:w="1432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20"/>
        <w:gridCol w:w="1701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5C49EF" w:rsidRPr="00732EAA" w14:paraId="1A170D0E" w14:textId="77777777" w:rsidTr="1B704AF3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1FCBD9D0" w14:textId="08F170C8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6A6FB3D0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5A5215B1" w14:textId="2B84B496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C49EF" w:rsidRPr="00732EAA" w14:paraId="0AAEE677" w14:textId="77777777" w:rsidTr="1B704AF3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015C9F31" w14:textId="77777777" w:rsidR="005C49EF" w:rsidRPr="00732EAA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20" w:type="dxa"/>
            <w:vAlign w:val="bottom"/>
          </w:tcPr>
          <w:p w14:paraId="5953CAC1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71" w:type="dxa"/>
            <w:gridSpan w:val="5"/>
            <w:vAlign w:val="bottom"/>
          </w:tcPr>
          <w:p w14:paraId="7E96318A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2F78839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4D31CDBF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483B" w:rsidRPr="00732EAA" w14:paraId="03A8D964" w14:textId="77777777" w:rsidTr="1B704AF3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72CC210B" w14:textId="0387C7EF" w:rsidR="0019483B" w:rsidRPr="005C49EF" w:rsidRDefault="0019483B" w:rsidP="0019483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0" w:type="dxa"/>
            <w:vAlign w:val="bottom"/>
          </w:tcPr>
          <w:p w14:paraId="1C1C9D95" w14:textId="6ADF6AF6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01" w:type="dxa"/>
            <w:vAlign w:val="bottom"/>
          </w:tcPr>
          <w:p w14:paraId="10D616E7" w14:textId="19F6F4A8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9511F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1E9C464" w14:textId="5BAFF86B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7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1FF7A9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6CF3A0" w14:textId="2CDB6EA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FCB03E4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7A60EF3B" w14:textId="7D25DBCB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73C6AD7B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27FA3C0D" w14:textId="2716BD6D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5DE75A5" w14:textId="77777777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541A41" w14:textId="6B9C46B5" w:rsidR="0019483B" w:rsidRPr="005C49EF" w:rsidRDefault="0019483B" w:rsidP="0019483B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7FE4E2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87CB7EE" w14:textId="77777777" w:rsidR="0019483B" w:rsidRPr="005C49EF" w:rsidRDefault="0019483B" w:rsidP="001948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C49EF" w:rsidRPr="00732EAA" w14:paraId="4A3DE6CB" w14:textId="77777777" w:rsidTr="1B704AF3">
        <w:trPr>
          <w:trHeight w:val="261"/>
        </w:trPr>
        <w:tc>
          <w:tcPr>
            <w:tcW w:w="3661" w:type="dxa"/>
            <w:shd w:val="clear" w:color="auto" w:fill="auto"/>
            <w:vAlign w:val="bottom"/>
          </w:tcPr>
          <w:p w14:paraId="7FA88014" w14:textId="77777777" w:rsidR="005C49EF" w:rsidRPr="005C49EF" w:rsidRDefault="005C49EF" w:rsidP="00C76E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0" w:type="dxa"/>
            <w:vAlign w:val="bottom"/>
          </w:tcPr>
          <w:p w14:paraId="7E468CA7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41" w:type="dxa"/>
            <w:gridSpan w:val="13"/>
            <w:vAlign w:val="bottom"/>
          </w:tcPr>
          <w:p w14:paraId="738ED994" w14:textId="77777777" w:rsidR="005C49EF" w:rsidRPr="005C49EF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68AF6253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34A9280C" w14:textId="5D8A98D6" w:rsidR="000B65BB" w:rsidRPr="005C49EF" w:rsidRDefault="000B65BB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320" w:type="dxa"/>
          </w:tcPr>
          <w:p w14:paraId="587231F2" w14:textId="77777777" w:rsidR="000B65BB" w:rsidRPr="00732EAA" w:rsidRDefault="000B65BB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2FF2E5B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642874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6170A4BC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396C9BC9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6A13F8B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30F82F3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51F7ABF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3B4BC63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27AC1B5A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0A20911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33427B96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88BFBFE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4D4EF239" w14:textId="77777777" w:rsidR="000B65BB" w:rsidRPr="00732EAA" w:rsidRDefault="000B65BB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5C49EF" w:rsidRPr="00732EAA" w14:paraId="49310EFC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43CBE678" w14:textId="77777777" w:rsidR="005C49EF" w:rsidRPr="005C49EF" w:rsidRDefault="005C49EF" w:rsidP="00C76E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0" w:type="dxa"/>
          </w:tcPr>
          <w:p w14:paraId="00555294" w14:textId="77777777" w:rsidR="005C49EF" w:rsidRPr="00732EAA" w:rsidRDefault="005C49EF" w:rsidP="00C76E6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644DA81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3680A2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FF175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36C27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38CF23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9E325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8FE0188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38D94A7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98C80C4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34BE96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8806319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066916B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09E59FD3" w14:textId="77777777" w:rsidR="005C49EF" w:rsidRPr="00732EAA" w:rsidRDefault="005C49EF" w:rsidP="00C76E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85F6F" w:rsidRPr="00732EAA" w14:paraId="1EA6FCF4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7A18AF43" w14:textId="77777777" w:rsidR="00D85F6F" w:rsidRPr="005C49EF" w:rsidRDefault="00D85F6F" w:rsidP="00D85F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20" w:type="dxa"/>
          </w:tcPr>
          <w:p w14:paraId="200895C0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0465BCB2" w14:textId="10AFB9F4" w:rsidR="00D85F6F" w:rsidRPr="005C49EF" w:rsidRDefault="00AF6413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04B94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643BC1F" w14:textId="065AECCA" w:rsidR="00D85F6F" w:rsidRPr="005C49EF" w:rsidRDefault="00BC1EED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0F94AC02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5978BC9" w14:textId="0C58CC2D" w:rsidR="00D85F6F" w:rsidRPr="005C49EF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1DA8DA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97EF6" w14:textId="4C527ABC" w:rsidR="00D85F6F" w:rsidRPr="005C49EF" w:rsidRDefault="00AF6413" w:rsidP="00D85F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872C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7289DE7" w14:textId="473A1621" w:rsidR="00D85F6F" w:rsidRPr="005C49EF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C3E7DAF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688974" w14:textId="514A9EE1" w:rsidR="00D85F6F" w:rsidRPr="00AE6D63" w:rsidRDefault="00AF6413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96DE9AE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AA7713" w14:textId="4B73D4A6" w:rsidR="00D85F6F" w:rsidRPr="005C49EF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D85F6F" w:rsidRPr="00732EAA" w14:paraId="64F489D4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0742E972" w14:textId="77777777" w:rsidR="00D85F6F" w:rsidRPr="005C49EF" w:rsidRDefault="00D85F6F" w:rsidP="00D85F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20" w:type="dxa"/>
          </w:tcPr>
          <w:p w14:paraId="2D0274DC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5249E979" w14:textId="77777777" w:rsidR="00D85F6F" w:rsidRPr="00D773ED" w:rsidRDefault="00D85F6F" w:rsidP="00D85F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88EA0B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2B8A3E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74FF3B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3704F4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9D3BC3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90AAF2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E9387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09EA7D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9AB302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D238E1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DCF1F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C3B95F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03FFC507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119E95EE" w14:textId="2AF78ADD" w:rsidR="00D85F6F" w:rsidRPr="005C49EF" w:rsidRDefault="00D85F6F" w:rsidP="00D85F6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20" w:type="dxa"/>
          </w:tcPr>
          <w:p w14:paraId="0BEA91AC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E32E87" w14:textId="5C110D7A" w:rsidR="00D85F6F" w:rsidRPr="005C49EF" w:rsidRDefault="00BC1EED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236" w:type="dxa"/>
          </w:tcPr>
          <w:p w14:paraId="667CCFF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D4388FA" w14:textId="29ED3EBF" w:rsidR="00D85F6F" w:rsidRPr="005C49EF" w:rsidRDefault="00BC1EED" w:rsidP="00D773E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02EAD2E3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05A90FCE" w14:textId="281F9D6C" w:rsidR="00D85F6F" w:rsidRPr="00BC6601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  <w:r w:rsidR="00AF64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825</w:t>
            </w:r>
          </w:p>
        </w:tc>
        <w:tc>
          <w:tcPr>
            <w:tcW w:w="236" w:type="dxa"/>
          </w:tcPr>
          <w:p w14:paraId="41D0144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6A79CDC" w14:textId="4C6BE34F" w:rsidR="00D85F6F" w:rsidRPr="005C49EF" w:rsidRDefault="00BC1EED" w:rsidP="00D773E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692</w:t>
            </w:r>
          </w:p>
        </w:tc>
        <w:tc>
          <w:tcPr>
            <w:tcW w:w="236" w:type="dxa"/>
          </w:tcPr>
          <w:p w14:paraId="47399F1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89999F7" w14:textId="61876D11" w:rsidR="00D85F6F" w:rsidRPr="005C49EF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  <w:r w:rsidR="00AF64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073</w:t>
            </w:r>
          </w:p>
        </w:tc>
        <w:tc>
          <w:tcPr>
            <w:tcW w:w="236" w:type="dxa"/>
          </w:tcPr>
          <w:p w14:paraId="07B45354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ED72A4" w14:textId="4A2DB305" w:rsidR="00D85F6F" w:rsidRPr="00AE6D63" w:rsidRDefault="00AF6413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F53CF1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D3CE3E6" w14:textId="1C155CED" w:rsidR="00D85F6F" w:rsidRPr="005C49EF" w:rsidRDefault="00BC1EED" w:rsidP="1B704AF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F6413" w:rsidRPr="1B704A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  <w:r w:rsidR="00AF6413" w:rsidRPr="1B704AF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D85F6F" w:rsidRPr="00732EAA" w14:paraId="3093BF35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205FCF6D" w14:textId="77777777" w:rsidR="00D85F6F" w:rsidRPr="005C49EF" w:rsidRDefault="00D85F6F" w:rsidP="00D85F6F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20" w:type="dxa"/>
          </w:tcPr>
          <w:p w14:paraId="16A544D8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D4EC771" w14:textId="612D9E22" w:rsidR="00D85F6F" w:rsidRPr="00D773ED" w:rsidRDefault="00BC1EED" w:rsidP="00D773ED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319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073</w:t>
            </w:r>
          </w:p>
        </w:tc>
        <w:tc>
          <w:tcPr>
            <w:tcW w:w="236" w:type="dxa"/>
          </w:tcPr>
          <w:p w14:paraId="3246240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47DFE7B2" w14:textId="0DC0133C" w:rsidR="00D85F6F" w:rsidRPr="00D85F6F" w:rsidRDefault="00BC1EED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73C86D61" w14:textId="77777777" w:rsidR="00D85F6F" w:rsidRPr="00D85F6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6B191AA5" w14:textId="7A437BB5" w:rsidR="00D85F6F" w:rsidRPr="00D85F6F" w:rsidRDefault="00BC1EED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385</w:t>
            </w:r>
            <w:r w:rsidR="00AF6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825</w:t>
            </w:r>
          </w:p>
        </w:tc>
        <w:tc>
          <w:tcPr>
            <w:tcW w:w="236" w:type="dxa"/>
          </w:tcPr>
          <w:p w14:paraId="3D20283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5B4DFE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FEE47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B901FA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1BCCEC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C913F7E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3DA2BB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698D79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0924C4A2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2F1B17B1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20" w:type="dxa"/>
          </w:tcPr>
          <w:p w14:paraId="3D68A70F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72DDC86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5E357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56350D0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41FC11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1A70044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61B592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D7F735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788728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E5C600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E9B7E2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1401052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1BF14F9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A945F9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5F6F" w:rsidRPr="00732EAA" w14:paraId="49DDC42A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62982FF9" w14:textId="77777777" w:rsidR="00D85F6F" w:rsidRPr="005C49EF" w:rsidRDefault="00D85F6F" w:rsidP="00D85F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0" w:type="dxa"/>
          </w:tcPr>
          <w:p w14:paraId="03755B59" w14:textId="77777777" w:rsidR="00D85F6F" w:rsidRPr="00732EAA" w:rsidRDefault="00D85F6F" w:rsidP="00D85F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483E0A6C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22A7B4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F886F65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648B6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7C051DA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10C2A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60966AD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B4D031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A3BD5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A4A9A0" w14:textId="77777777" w:rsidR="00D85F6F" w:rsidRPr="005C49EF" w:rsidRDefault="00D85F6F" w:rsidP="00D85F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0C16E0" w14:textId="77777777" w:rsidR="00D85F6F" w:rsidRPr="00AE6D63" w:rsidRDefault="00D85F6F" w:rsidP="00D85F6F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D6483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9E6D8F" w14:textId="77777777" w:rsidR="00D85F6F" w:rsidRPr="005C49EF" w:rsidRDefault="00D85F6F" w:rsidP="00D85F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413" w:rsidRPr="00732EAA" w14:paraId="142F014D" w14:textId="77777777" w:rsidTr="1B704AF3">
        <w:trPr>
          <w:trHeight w:val="261"/>
        </w:trPr>
        <w:tc>
          <w:tcPr>
            <w:tcW w:w="3661" w:type="dxa"/>
            <w:shd w:val="clear" w:color="auto" w:fill="auto"/>
          </w:tcPr>
          <w:p w14:paraId="019C9FD8" w14:textId="77777777" w:rsidR="00AF6413" w:rsidRPr="005C49EF" w:rsidRDefault="00AF6413" w:rsidP="00AF6413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หนี้สินอนุพันธ์</w:t>
            </w:r>
          </w:p>
        </w:tc>
        <w:tc>
          <w:tcPr>
            <w:tcW w:w="320" w:type="dxa"/>
          </w:tcPr>
          <w:p w14:paraId="70ACDDA2" w14:textId="77777777" w:rsidR="00AF6413" w:rsidRPr="00732EAA" w:rsidRDefault="00AF6413" w:rsidP="00AF641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01" w:type="dxa"/>
          </w:tcPr>
          <w:p w14:paraId="32BF8A96" w14:textId="5E6CCDFD" w:rsidR="00AF6413" w:rsidRPr="00D773ED" w:rsidRDefault="00AF6413" w:rsidP="00AF6413">
            <w:pPr>
              <w:pStyle w:val="acctfourfigures"/>
              <w:tabs>
                <w:tab w:val="clear" w:pos="765"/>
                <w:tab w:val="decimal" w:pos="12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79346FBC" w14:textId="77777777" w:rsidR="00AF6413" w:rsidRPr="005C49EF" w:rsidRDefault="00AF6413" w:rsidP="00AF64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AF77EE" w14:textId="00E62A7C" w:rsidR="00AF6413" w:rsidRPr="005C49EF" w:rsidRDefault="00AF6413" w:rsidP="00AF641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8D062" w14:textId="77777777" w:rsidR="00AF6413" w:rsidRPr="005C49EF" w:rsidRDefault="00AF6413" w:rsidP="00AF641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127F213C" w14:textId="745189DE" w:rsidR="00AF6413" w:rsidRPr="005C49EF" w:rsidRDefault="00AF6413" w:rsidP="00AF64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22AC846" w14:textId="77777777" w:rsidR="00AF6413" w:rsidRPr="005C49EF" w:rsidRDefault="00AF6413" w:rsidP="00AF6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E51F83A" w14:textId="2D1B1ED9" w:rsidR="00AF6413" w:rsidRPr="005C49EF" w:rsidRDefault="00AF6413" w:rsidP="00AF6413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AC97E6" w14:textId="77777777" w:rsidR="00AF6413" w:rsidRPr="005C49EF" w:rsidRDefault="00AF6413" w:rsidP="00AF6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4C0955" w14:textId="174ED5BC" w:rsidR="00AF6413" w:rsidRPr="005C49EF" w:rsidRDefault="00AF6413" w:rsidP="00AF64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90EACE3" w14:textId="77777777" w:rsidR="00AF6413" w:rsidRPr="005C49EF" w:rsidRDefault="00AF6413" w:rsidP="00AF641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30B6459" w14:textId="051C4D6B" w:rsidR="00AF6413" w:rsidRPr="00AE6D63" w:rsidRDefault="00AF6413" w:rsidP="00AF6413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1562AD" w14:textId="77777777" w:rsidR="00AF6413" w:rsidRPr="005C49EF" w:rsidRDefault="00AF6413" w:rsidP="00AF641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777778" w14:textId="761E33C5" w:rsidR="00AF6413" w:rsidRPr="005C49EF" w:rsidRDefault="00AF6413" w:rsidP="00AF64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5E19D34B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021924" w14:textId="77777777" w:rsidR="005C49EF" w:rsidRDefault="005C49EF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</w:pPr>
    </w:p>
    <w:tbl>
      <w:tblPr>
        <w:tblW w:w="143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61"/>
        <w:gridCol w:w="360"/>
        <w:gridCol w:w="1710"/>
        <w:gridCol w:w="236"/>
        <w:gridCol w:w="1294"/>
        <w:gridCol w:w="236"/>
        <w:gridCol w:w="1204"/>
        <w:gridCol w:w="236"/>
        <w:gridCol w:w="1204"/>
        <w:gridCol w:w="236"/>
        <w:gridCol w:w="1204"/>
        <w:gridCol w:w="236"/>
        <w:gridCol w:w="1114"/>
        <w:gridCol w:w="236"/>
        <w:gridCol w:w="1204"/>
      </w:tblGrid>
      <w:tr w:rsidR="000B65BB" w:rsidRPr="00732EAA" w14:paraId="652995E6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228B3BCB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528199AF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50F1BE97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B65BB" w:rsidRPr="00732EAA" w14:paraId="09DBA558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076879BE" w14:textId="77777777" w:rsidR="000B65BB" w:rsidRPr="00732EAA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60" w:type="dxa"/>
            <w:vAlign w:val="bottom"/>
          </w:tcPr>
          <w:p w14:paraId="4E1311B0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4C9A787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D0C1371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3352C851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B65BB" w:rsidRPr="00732EAA" w14:paraId="0FCD89B3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4A62D33F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4EED28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0AECE622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11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BE791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D456E95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BB027DE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479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62C0B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20464E8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D9FF9FD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3D46335B" w14:textId="00FBB7D8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92CF8BC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D4F137F" w14:textId="5F5BB5DA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3DABC8C0" w14:textId="77777777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024150E2" w14:textId="784C772A" w:rsidR="000B65BB" w:rsidRPr="005C49EF" w:rsidRDefault="000B65BB" w:rsidP="00E2636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5C49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EC8AD7E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B487E1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B65BB" w:rsidRPr="00732EAA" w14:paraId="775CAE89" w14:textId="77777777" w:rsidTr="00D773ED">
        <w:trPr>
          <w:trHeight w:val="261"/>
          <w:tblHeader/>
        </w:trPr>
        <w:tc>
          <w:tcPr>
            <w:tcW w:w="3661" w:type="dxa"/>
            <w:shd w:val="clear" w:color="auto" w:fill="auto"/>
            <w:vAlign w:val="bottom"/>
          </w:tcPr>
          <w:p w14:paraId="5B284C07" w14:textId="77777777" w:rsidR="000B65BB" w:rsidRPr="005C49EF" w:rsidRDefault="000B65BB" w:rsidP="00E2636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14:paraId="33F984A2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350" w:type="dxa"/>
            <w:gridSpan w:val="13"/>
            <w:vAlign w:val="bottom"/>
          </w:tcPr>
          <w:p w14:paraId="0661F766" w14:textId="77777777" w:rsidR="000B65BB" w:rsidRPr="005C49EF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C49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65BB" w:rsidRPr="00732EAA" w14:paraId="7CA74928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7D9071A6" w14:textId="4FE250F1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2964E49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1EA2554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4AEC8F4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50602702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3C566E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70A347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D8C878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1339653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ED015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E585072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D13255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28B70A9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A6DF43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173F90EB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602ABCCE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8AE6FCE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0" w:type="dxa"/>
          </w:tcPr>
          <w:p w14:paraId="1703F77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E38A071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D6FC23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37B073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11D14C4F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25693F6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1B3127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5DD7245C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9AB6D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76417C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F16C22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9CE46B0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97AD52E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shd w:val="clear" w:color="auto" w:fill="auto"/>
          </w:tcPr>
          <w:p w14:paraId="785140AA" w14:textId="77777777" w:rsidR="000B65BB" w:rsidRPr="00732EAA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0B65BB" w:rsidRPr="00732EAA" w14:paraId="3A867EFD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29A1F33" w14:textId="77777777" w:rsidR="000B65BB" w:rsidRPr="005C49EF" w:rsidRDefault="000B65BB" w:rsidP="00E263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60" w:type="dxa"/>
          </w:tcPr>
          <w:p w14:paraId="4DABC4BD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51A75F0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F462C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67D8B8F" w14:textId="3CE0698E" w:rsidR="000B65BB" w:rsidRPr="005C49EF" w:rsidRDefault="00BC1EED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36" w:type="dxa"/>
            <w:shd w:val="clear" w:color="auto" w:fill="auto"/>
          </w:tcPr>
          <w:p w14:paraId="795FDA0B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D3CC3D1" w14:textId="569F6699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4F31117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77519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825F3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88B3B10" w14:textId="144EC890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  <w:tc>
          <w:tcPr>
            <w:tcW w:w="236" w:type="dxa"/>
          </w:tcPr>
          <w:p w14:paraId="3065A13E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5E7857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F8EE9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1E50891" w14:textId="604A2E73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610</w:t>
            </w:r>
          </w:p>
        </w:tc>
      </w:tr>
      <w:tr w:rsidR="000B65BB" w:rsidRPr="00732EAA" w14:paraId="09D8EFDC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54C2815B" w14:textId="77777777" w:rsidR="000B65BB" w:rsidRPr="005C49EF" w:rsidRDefault="000B65BB" w:rsidP="00E263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0" w:type="dxa"/>
          </w:tcPr>
          <w:p w14:paraId="44E96AE8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49B720D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74D5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34CB1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1363B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6A6AB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8C12C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BB8DCD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C222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CB819E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6689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A65E9D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88820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BF0397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1C0E" w:rsidRPr="00732EAA" w14:paraId="58B68013" w14:textId="77777777" w:rsidTr="00D773ED">
        <w:trPr>
          <w:trHeight w:val="281"/>
        </w:trPr>
        <w:tc>
          <w:tcPr>
            <w:tcW w:w="3661" w:type="dxa"/>
            <w:shd w:val="clear" w:color="auto" w:fill="auto"/>
          </w:tcPr>
          <w:p w14:paraId="627680CB" w14:textId="2C640E11" w:rsidR="00EB1C0E" w:rsidRPr="005C49EF" w:rsidRDefault="00EB1C0E" w:rsidP="00EB1C0E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0" w:type="dxa"/>
          </w:tcPr>
          <w:p w14:paraId="7737DC96" w14:textId="77777777" w:rsidR="00EB1C0E" w:rsidRPr="00732EAA" w:rsidRDefault="00EB1C0E" w:rsidP="00EB1C0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35165576" w14:textId="351E3797" w:rsidR="00EB1C0E" w:rsidRPr="005C49EF" w:rsidRDefault="00BC1EED" w:rsidP="00EB1C0E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34D96A28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CA55A7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4A855" w14:textId="77777777" w:rsidR="00EB1C0E" w:rsidRPr="005C49EF" w:rsidRDefault="00EB1C0E" w:rsidP="00EB1C0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8FA955A" w14:textId="4AAD4B40" w:rsidR="00EB1C0E" w:rsidRPr="005C49EF" w:rsidRDefault="00BC1EED" w:rsidP="00EB1C0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70407AAE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4AF4F02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BDA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142C1DE" w14:textId="77D472D7" w:rsidR="00EB1C0E" w:rsidRPr="005C49EF" w:rsidRDefault="00BC1EED" w:rsidP="00EB1C0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36" w:type="dxa"/>
          </w:tcPr>
          <w:p w14:paraId="591439EA" w14:textId="77777777" w:rsidR="00EB1C0E" w:rsidRPr="005C49EF" w:rsidRDefault="00EB1C0E" w:rsidP="00EB1C0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FE9ECB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EDB50" w14:textId="77777777" w:rsidR="00EB1C0E" w:rsidRPr="005C49EF" w:rsidRDefault="00EB1C0E" w:rsidP="00EB1C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0D078CA" w14:textId="560AAAA5" w:rsidR="00EB1C0E" w:rsidRPr="005C49EF" w:rsidRDefault="00BC1EED" w:rsidP="00EB1C0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="00EB1C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</w:tr>
      <w:tr w:rsidR="000B65BB" w:rsidRPr="00732EAA" w14:paraId="068404CC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6C5C3690" w14:textId="77777777" w:rsidR="000B65BB" w:rsidRPr="005C49EF" w:rsidRDefault="000B65BB" w:rsidP="00E26368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360" w:type="dxa"/>
          </w:tcPr>
          <w:p w14:paraId="28A61991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</w:tcPr>
          <w:p w14:paraId="072F8ED8" w14:textId="6EE02F7F" w:rsidR="000B65BB" w:rsidRPr="005C49EF" w:rsidRDefault="00BC1EED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4687ACA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DF7D87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3722FF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646501A" w14:textId="5734BAE8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127BC98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1EE9F2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5C589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3C0306A" w14:textId="38140C3D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236" w:type="dxa"/>
          </w:tcPr>
          <w:p w14:paraId="6F0E20E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1057C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04CA8E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4DB922F" w14:textId="7AD98BE4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B65B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</w:tr>
      <w:tr w:rsidR="000B65BB" w:rsidRPr="00732EAA" w14:paraId="38A52710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11B8B2EB" w14:textId="77777777" w:rsidR="000B65BB" w:rsidRPr="005C49EF" w:rsidRDefault="000B65BB" w:rsidP="00E26368">
            <w:pPr>
              <w:ind w:left="161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C49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0" w:type="dxa"/>
          </w:tcPr>
          <w:p w14:paraId="75B4ACAC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F513161" w14:textId="69A4CBA3" w:rsidR="000B65BB" w:rsidRPr="007D458D" w:rsidRDefault="00BC1EED" w:rsidP="00E2636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58E0297B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44C5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C10AA32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E3A26" w14:textId="72021D27" w:rsidR="000B65BB" w:rsidRPr="005C49EF" w:rsidRDefault="00BC1EED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0B65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236" w:type="dxa"/>
          </w:tcPr>
          <w:p w14:paraId="07E9928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6A827C1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09EC9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3C6D9D0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9EE2CB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06F649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3667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2300E6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5BB" w:rsidRPr="00732EAA" w14:paraId="115574F3" w14:textId="77777777" w:rsidTr="00D773ED">
        <w:trPr>
          <w:trHeight w:val="261"/>
        </w:trPr>
        <w:tc>
          <w:tcPr>
            <w:tcW w:w="3661" w:type="dxa"/>
            <w:shd w:val="clear" w:color="auto" w:fill="auto"/>
          </w:tcPr>
          <w:p w14:paraId="32D859B8" w14:textId="77777777" w:rsidR="000B65BB" w:rsidRPr="005C49EF" w:rsidRDefault="000B65BB" w:rsidP="00E2636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60" w:type="dxa"/>
          </w:tcPr>
          <w:p w14:paraId="30F6B792" w14:textId="77777777" w:rsidR="000B65BB" w:rsidRPr="00732EAA" w:rsidRDefault="000B65BB" w:rsidP="00E263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3ED19B6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FFFB0A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2C4E70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4444C1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E0E7FA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43CD7C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2EE124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800CC7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76FAF2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85E8CA" w14:textId="77777777" w:rsidR="000B65BB" w:rsidRPr="005C49EF" w:rsidRDefault="000B65BB" w:rsidP="00E263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403CCF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69D095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69738F83" w14:textId="77777777" w:rsidR="000B65BB" w:rsidRPr="005C49EF" w:rsidRDefault="000B65BB" w:rsidP="00E263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A87E60F" w14:textId="2D2296DB" w:rsidR="000B65BB" w:rsidRPr="005C49EF" w:rsidRDefault="000B65BB" w:rsidP="005C4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0"/>
        </w:tabs>
        <w:rPr>
          <w:rFonts w:ascii="Angsana New" w:hAnsi="Angsana New"/>
          <w:sz w:val="30"/>
          <w:szCs w:val="30"/>
        </w:rPr>
        <w:sectPr w:rsidR="000B65BB" w:rsidRPr="005C49EF" w:rsidSect="003A4CE0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F4E40FD" w14:textId="3A411DE5" w:rsidR="00A3772D" w:rsidRPr="00D773ED" w:rsidRDefault="00A3772D" w:rsidP="00D7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73ED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ที่มีการเปลี่ยนแปลงเทคนิคการประเมินมูลค่าและข้อมูลที่ไม่สามารถสังเกตได้ที่มีนัยสำคัญในระหว่างงวด</w:t>
      </w:r>
    </w:p>
    <w:p w14:paraId="2C136902" w14:textId="77777777" w:rsidR="000B65BB" w:rsidRDefault="000B65BB" w:rsidP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70"/>
        <w:gridCol w:w="6930"/>
      </w:tblGrid>
      <w:tr w:rsidR="000B65BB" w:rsidRPr="00E23686" w14:paraId="61E2CBD0" w14:textId="77777777" w:rsidTr="00E26368">
        <w:trPr>
          <w:tblHeader/>
        </w:trPr>
        <w:tc>
          <w:tcPr>
            <w:tcW w:w="1980" w:type="dxa"/>
          </w:tcPr>
          <w:p w14:paraId="6B0F23B1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ED92BBF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C700E56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B65BB" w:rsidRPr="00E23686" w14:paraId="2F9E7B0D" w14:textId="77777777" w:rsidTr="00E26368">
        <w:tc>
          <w:tcPr>
            <w:tcW w:w="1980" w:type="dxa"/>
          </w:tcPr>
          <w:p w14:paraId="54B1CAD8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BFA9F8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2AE85F58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0B65BB" w:rsidRPr="00E23686" w14:paraId="4E0C13DB" w14:textId="77777777" w:rsidTr="00E26368">
        <w:tc>
          <w:tcPr>
            <w:tcW w:w="1980" w:type="dxa"/>
          </w:tcPr>
          <w:p w14:paraId="6DE37185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986E650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573E7396" w14:textId="77777777" w:rsidR="000B65BB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กรณีมีตลาดซื้อขายคล่องรองรับ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กลุ่มบริษัทใช้ราคาตลาดเป็นมูลค่ายุติธรรมของอนุพันธ์</w:t>
            </w:r>
          </w:p>
          <w:p w14:paraId="11E52A3F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9263D1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กรณีไม่มีตลาดซื้อขายคล่องรองรับ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E23686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Observable Market Data)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(ไม่รวมความเสี่ยงด้านเครดิตของกลุ่มบริษัท) 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0B65BB" w:rsidRPr="00E23686" w14:paraId="2DB22249" w14:textId="77777777" w:rsidTr="00E26368">
        <w:tc>
          <w:tcPr>
            <w:tcW w:w="1980" w:type="dxa"/>
          </w:tcPr>
          <w:p w14:paraId="4062849C" w14:textId="77777777" w:rsidR="000B65BB" w:rsidRPr="00E23686" w:rsidRDefault="000B65BB" w:rsidP="00E2636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</w:t>
            </w:r>
          </w:p>
        </w:tc>
        <w:tc>
          <w:tcPr>
            <w:tcW w:w="270" w:type="dxa"/>
          </w:tcPr>
          <w:p w14:paraId="1E863C86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930" w:type="dxa"/>
          </w:tcPr>
          <w:p w14:paraId="1ECCB115" w14:textId="77777777" w:rsidR="000B65BB" w:rsidRPr="00E23686" w:rsidRDefault="000B65BB" w:rsidP="00E2636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E2368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4B6F8AE" w14:textId="70D99C8C" w:rsidR="00B929F4" w:rsidRPr="00D773ED" w:rsidRDefault="00B92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36FE26F" w14:textId="40768411" w:rsidR="005B3B34" w:rsidRPr="00E8282F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 w:rsidRPr="00E8282F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D773ED" w:rsidRDefault="00296496" w:rsidP="00197B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E23686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4176B4D3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526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C43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C1EED" w:rsidRPr="00BC1E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3CCEA1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E23686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E23686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E23686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E23686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E23686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E23686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E23686" w:rsidRDefault="00696308" w:rsidP="00E26368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E23686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E23686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05A25" w:rsidRPr="00E23686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  <w:r w:rsidRPr="00E2368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23686">
              <w:rPr>
                <w:rFonts w:ascii="Angsana New" w:hAnsi="Angsana New"/>
                <w:sz w:val="30"/>
                <w:szCs w:val="30"/>
                <w:cs/>
              </w:rPr>
              <w:t>และสิ่งปลูกสร้าง</w:t>
            </w:r>
            <w:r w:rsidRPr="00E2368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35253A94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</w:t>
            </w:r>
            <w:r w:rsidR="0054307D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6F07F510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11</w:t>
            </w:r>
            <w:r w:rsidR="0054307D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505A25" w:rsidRPr="00E23686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14A91988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5430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2547E6BB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5430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667</w:t>
            </w:r>
          </w:p>
        </w:tc>
      </w:tr>
      <w:tr w:rsidR="00505A25" w:rsidRPr="00E23686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5" w:rsidRPr="00E23686" w14:paraId="44ED7A69" w14:textId="77777777" w:rsidTr="00E26368">
        <w:tc>
          <w:tcPr>
            <w:tcW w:w="5670" w:type="dxa"/>
            <w:shd w:val="clear" w:color="auto" w:fill="auto"/>
          </w:tcPr>
          <w:p w14:paraId="04939008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36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5A25" w:rsidRPr="00E23686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7B5F9921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17</w:t>
            </w:r>
            <w:r w:rsidR="0054307D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31A36A7B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14</w:t>
            </w:r>
            <w:r w:rsidR="0054307D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908</w:t>
            </w:r>
          </w:p>
        </w:tc>
      </w:tr>
      <w:tr w:rsidR="00505A25" w:rsidRPr="00E23686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368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20889CEB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</w:t>
            </w:r>
            <w:r w:rsidR="0054307D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3BE68F0E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C1EED">
              <w:rPr>
                <w:rFonts w:ascii="Angsana New" w:hAnsi="Angsana New"/>
                <w:sz w:val="30"/>
                <w:szCs w:val="30"/>
              </w:rPr>
              <w:t>10</w:t>
            </w:r>
            <w:r w:rsidR="0054307D">
              <w:rPr>
                <w:rFonts w:ascii="Angsana New" w:hAnsi="Angsana New"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505A25" w:rsidRPr="00E23686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505A25" w:rsidRPr="00E23686" w:rsidRDefault="00505A25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E23686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107250F3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5430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505A25" w:rsidRPr="00E23686" w:rsidRDefault="00505A25" w:rsidP="00505A2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612BD28F" w:rsidR="00505A25" w:rsidRPr="00E23686" w:rsidRDefault="00BC1EED" w:rsidP="00505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5430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C1EED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</w:tr>
    </w:tbl>
    <w:p w14:paraId="3ADD0D78" w14:textId="77777777" w:rsidR="001F4D3F" w:rsidRPr="00D773ED" w:rsidRDefault="001F4D3F" w:rsidP="00D773ED"/>
    <w:p w14:paraId="6ECAE1E7" w14:textId="0452BA60" w:rsidR="00696308" w:rsidRDefault="00696308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ผลกระทบจากการ</w:t>
      </w:r>
      <w:r w:rsidRPr="00696308">
        <w:rPr>
          <w:rFonts w:ascii="Angsana New" w:hAnsi="Angsana New"/>
          <w:sz w:val="30"/>
          <w:szCs w:val="30"/>
          <w:u w:val="none"/>
          <w:cs/>
          <w:lang w:val="th-TH"/>
        </w:rPr>
        <w:t xml:space="preserve">แพร่ระบาดของโรคติดเชื้อไวรัสโคโรนา </w:t>
      </w:r>
      <w:r w:rsidR="00BC1EED" w:rsidRPr="00BC1EED">
        <w:rPr>
          <w:rFonts w:ascii="Angsana New" w:hAnsi="Angsana New"/>
          <w:sz w:val="30"/>
          <w:szCs w:val="30"/>
          <w:u w:val="none"/>
        </w:rPr>
        <w:t>2019</w:t>
      </w:r>
      <w:r w:rsidRPr="00696308">
        <w:rPr>
          <w:rFonts w:ascii="Angsana New" w:hAnsi="Angsana New"/>
          <w:sz w:val="30"/>
          <w:szCs w:val="30"/>
          <w:u w:val="none"/>
          <w:cs/>
          <w:lang w:val="th-TH"/>
        </w:rPr>
        <w:t xml:space="preserve"> (</w:t>
      </w:r>
      <w:r w:rsidRPr="00696308">
        <w:rPr>
          <w:rFonts w:ascii="Angsana New" w:hAnsi="Angsana New"/>
          <w:sz w:val="30"/>
          <w:szCs w:val="30"/>
          <w:u w:val="none"/>
          <w:lang w:val="th-TH"/>
        </w:rPr>
        <w:t>Covid-</w:t>
      </w:r>
      <w:r w:rsidR="00BC1EED" w:rsidRPr="00BC1EED">
        <w:rPr>
          <w:rFonts w:ascii="Angsana New" w:hAnsi="Angsana New"/>
          <w:sz w:val="30"/>
          <w:szCs w:val="30"/>
          <w:u w:val="none"/>
        </w:rPr>
        <w:t>19</w:t>
      </w:r>
      <w:r w:rsidRPr="00696308">
        <w:rPr>
          <w:rFonts w:ascii="Angsana New" w:hAnsi="Angsana New"/>
          <w:sz w:val="30"/>
          <w:szCs w:val="30"/>
          <w:u w:val="none"/>
          <w:cs/>
          <w:lang w:val="th-TH"/>
        </w:rPr>
        <w:t>)</w:t>
      </w:r>
    </w:p>
    <w:p w14:paraId="2DE8BDFA" w14:textId="77777777" w:rsidR="00696308" w:rsidRPr="00696308" w:rsidRDefault="00696308" w:rsidP="00D773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BDF2F0" w14:textId="07BFDA9B" w:rsidR="000C6A9E" w:rsidRDefault="000C6A9E" w:rsidP="00D773ED">
      <w:pPr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="00BC1EED" w:rsidRPr="00BC1EE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่วนงานราชการได้กำหนดให้มีการปิดการให้บริการเป็นการชั่วคราวในบางสาขาและบางสถานประกอบการหรือลดเวลาประกอบกิจการของกลุ่มบริษัทเป็นการชั่วคราว เร</w:t>
      </w:r>
      <w:r w:rsidR="000F0FF5">
        <w:rPr>
          <w:rFonts w:ascii="Angsana New" w:hAnsi="Angsana New" w:hint="cs"/>
          <w:sz w:val="30"/>
          <w:szCs w:val="30"/>
          <w:cs/>
        </w:rPr>
        <w:t>ิ่</w:t>
      </w:r>
      <w:r>
        <w:rPr>
          <w:rFonts w:ascii="Angsana New" w:hAnsi="Angsana New" w:hint="cs"/>
          <w:sz w:val="30"/>
          <w:szCs w:val="30"/>
          <w:cs/>
        </w:rPr>
        <w:t xml:space="preserve">มตั้งแต่วันที่ </w:t>
      </w:r>
      <w:r w:rsidR="00BC1EED" w:rsidRPr="00BC1EED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BC1EED" w:rsidRPr="00BC1EED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เพื่อจะจำกัดผลกระทบจากการแพร่ระบาดของโรคติดเชื้อไวรัสโคโรนา</w:t>
      </w:r>
      <w:r>
        <w:rPr>
          <w:rFonts w:ascii="Angsana New" w:hAnsi="Angsana New"/>
          <w:sz w:val="30"/>
          <w:szCs w:val="30"/>
        </w:rPr>
        <w:t xml:space="preserve"> </w:t>
      </w:r>
      <w:r w:rsidR="00BC1EED" w:rsidRPr="00BC1EED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/>
          <w:sz w:val="30"/>
          <w:szCs w:val="30"/>
        </w:rPr>
        <w:t xml:space="preserve"> (C</w:t>
      </w:r>
      <w:r w:rsidR="000F0FF5">
        <w:rPr>
          <w:rFonts w:ascii="Angsana New" w:hAnsi="Angsana New"/>
          <w:sz w:val="30"/>
          <w:szCs w:val="30"/>
        </w:rPr>
        <w:t>ovid</w:t>
      </w:r>
      <w:r>
        <w:rPr>
          <w:rFonts w:ascii="Angsana New" w:hAnsi="Angsana New"/>
          <w:sz w:val="30"/>
          <w:szCs w:val="30"/>
        </w:rPr>
        <w:t>-</w:t>
      </w:r>
      <w:r w:rsidR="00BC1EED" w:rsidRPr="00BC1EED">
        <w:rPr>
          <w:rFonts w:ascii="Angsana New" w:hAnsi="Angsana New"/>
          <w:sz w:val="30"/>
          <w:szCs w:val="30"/>
        </w:rPr>
        <w:t>19</w:t>
      </w:r>
      <w:r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ทั้งนี้ 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20AF354" w14:textId="77777777" w:rsidR="00696308" w:rsidRPr="00D773ED" w:rsidRDefault="00696308" w:rsidP="001D156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1"/>
        <w:jc w:val="thaiDistribute"/>
        <w:rPr>
          <w:sz w:val="30"/>
          <w:szCs w:val="30"/>
          <w:cs/>
        </w:rPr>
      </w:pPr>
    </w:p>
    <w:p w14:paraId="42A0FFC4" w14:textId="72ADEBB6" w:rsidR="002A6180" w:rsidRPr="00D773ED" w:rsidRDefault="00696308" w:rsidP="002A6180">
      <w:pPr>
        <w:pStyle w:val="Heading1"/>
        <w:numPr>
          <w:ilvl w:val="0"/>
          <w:numId w:val="19"/>
        </w:numPr>
        <w:ind w:left="540" w:hanging="540"/>
        <w:rPr>
          <w:rFonts w:ascii="Angsana New" w:hAnsi="Angsana New"/>
          <w:sz w:val="30"/>
          <w:szCs w:val="30"/>
          <w:u w:val="none"/>
          <w:lang w:val="th-TH"/>
        </w:rPr>
      </w:pPr>
      <w:bookmarkStart w:id="1" w:name="_Hlk71895588"/>
      <w:r w:rsidRPr="00D773ED">
        <w:rPr>
          <w:rFonts w:ascii="Angsana New" w:hAnsi="Angsana New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bookmarkEnd w:id="1"/>
    <w:p w14:paraId="1D01B784" w14:textId="77777777" w:rsidR="002A6180" w:rsidRPr="00D773ED" w:rsidRDefault="002A6180" w:rsidP="002A61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15EAC1" w14:textId="4B7D2D66" w:rsidR="00C530D5" w:rsidRDefault="00C530D5" w:rsidP="00C530D5">
      <w:pPr>
        <w:ind w:left="540"/>
        <w:rPr>
          <w:rFonts w:ascii="Angsana New" w:hAnsi="Angsana New"/>
          <w:sz w:val="30"/>
          <w:szCs w:val="30"/>
        </w:rPr>
      </w:pPr>
      <w:bookmarkStart w:id="2" w:name="_Hlk86842979"/>
      <w:r w:rsidRPr="00C530D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C530D5">
        <w:rPr>
          <w:rFonts w:ascii="Angsana New" w:hAnsi="Angsana New"/>
          <w:sz w:val="30"/>
          <w:szCs w:val="30"/>
        </w:rPr>
        <w:t xml:space="preserve">11 </w:t>
      </w:r>
      <w:r w:rsidRPr="00C530D5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C530D5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ที่</w:t>
      </w:r>
      <w:r w:rsidRPr="00C530D5">
        <w:rPr>
          <w:rFonts w:ascii="Angsana New" w:hAnsi="Angsana New"/>
          <w:sz w:val="30"/>
          <w:szCs w:val="30"/>
          <w:cs/>
        </w:rPr>
        <w:t>ประชุม</w:t>
      </w:r>
      <w:r w:rsidRPr="00C530D5">
        <w:rPr>
          <w:rFonts w:ascii="Angsana New" w:hAnsi="Angsana New" w:hint="cs"/>
          <w:sz w:val="30"/>
          <w:szCs w:val="30"/>
          <w:cs/>
        </w:rPr>
        <w:t>ค</w:t>
      </w:r>
      <w:r w:rsidRPr="00C530D5">
        <w:rPr>
          <w:rFonts w:ascii="Angsana New" w:hAnsi="Angsana New"/>
          <w:sz w:val="30"/>
          <w:szCs w:val="30"/>
          <w:cs/>
        </w:rPr>
        <w:t>ณะกรรมการบริษัท มีมติอนุมัติ</w:t>
      </w:r>
      <w:r w:rsidR="00567BE0">
        <w:rPr>
          <w:rFonts w:ascii="Angsana New" w:hAnsi="Angsana New" w:hint="cs"/>
          <w:sz w:val="30"/>
          <w:szCs w:val="30"/>
          <w:cs/>
        </w:rPr>
        <w:t>ดังนี้</w:t>
      </w:r>
    </w:p>
    <w:p w14:paraId="1C438AE2" w14:textId="77777777" w:rsidR="00567BE0" w:rsidRDefault="00567BE0" w:rsidP="00C530D5">
      <w:pPr>
        <w:ind w:left="540"/>
        <w:rPr>
          <w:rFonts w:ascii="Angsana New" w:hAnsi="Angsana New"/>
          <w:sz w:val="30"/>
          <w:szCs w:val="30"/>
          <w:cs/>
        </w:rPr>
      </w:pPr>
    </w:p>
    <w:p w14:paraId="6993CAF0" w14:textId="73D16562" w:rsidR="00C530D5" w:rsidRDefault="00C530D5" w:rsidP="00567BE0">
      <w:pPr>
        <w:ind w:left="907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C530D5">
        <w:rPr>
          <w:rFonts w:ascii="Angsana New" w:hAnsi="Angsana New"/>
          <w:sz w:val="30"/>
          <w:szCs w:val="30"/>
          <w:cs/>
        </w:rPr>
        <w:t xml:space="preserve">บริษัท เซ็ปเป้ โฮลดิ้ง (ประเทศไทย) จำกัด </w:t>
      </w:r>
      <w:r w:rsidRPr="003F369E">
        <w:rPr>
          <w:rFonts w:ascii="Angsana New" w:hAnsi="Angsana New"/>
          <w:sz w:val="30"/>
          <w:szCs w:val="30"/>
          <w:cs/>
        </w:rPr>
        <w:t xml:space="preserve">เพิ่มทุนจดทะเบียนของบริษัทจากจำนวนเงิน </w:t>
      </w:r>
      <w:r>
        <w:rPr>
          <w:rFonts w:ascii="Angsana New" w:hAnsi="Angsana New"/>
          <w:sz w:val="30"/>
          <w:szCs w:val="30"/>
        </w:rPr>
        <w:t>320</w:t>
      </w:r>
      <w:r w:rsidRPr="003F369E">
        <w:rPr>
          <w:rFonts w:ascii="Angsana New" w:hAnsi="Angsana New"/>
          <w:sz w:val="30"/>
          <w:szCs w:val="30"/>
          <w:cs/>
        </w:rPr>
        <w:t xml:space="preserve"> ล้านบาท เป็น </w:t>
      </w:r>
      <w:r w:rsidRPr="005D20E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9</w:t>
      </w:r>
      <w:r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ล้านบาท (จำนวน </w:t>
      </w:r>
      <w:r w:rsidRPr="005D20EE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9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786EC4">
        <w:rPr>
          <w:rFonts w:ascii="Angsana New" w:hAnsi="Angsana New"/>
          <w:sz w:val="30"/>
          <w:szCs w:val="30"/>
        </w:rPr>
        <w:t>1</w:t>
      </w:r>
      <w:r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บาท) โดยออกหุ้นสามัญเพิ่มทุนเป็นจำนวนเงิน </w:t>
      </w:r>
      <w:r>
        <w:rPr>
          <w:rFonts w:ascii="Angsana New" w:hAnsi="Angsana New"/>
          <w:sz w:val="30"/>
          <w:szCs w:val="30"/>
        </w:rPr>
        <w:t>7</w:t>
      </w:r>
      <w:r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</w:t>
      </w:r>
      <w:r w:rsidR="002A064B">
        <w:rPr>
          <w:rFonts w:ascii="Angsana New" w:hAnsi="Angsana New"/>
          <w:sz w:val="30"/>
          <w:szCs w:val="30"/>
        </w:rPr>
        <w:br/>
      </w:r>
      <w:r w:rsidRPr="003F369E">
        <w:rPr>
          <w:rFonts w:ascii="Angsana New" w:hAnsi="Angsana New"/>
          <w:sz w:val="30"/>
          <w:szCs w:val="30"/>
          <w:cs/>
        </w:rPr>
        <w:t xml:space="preserve">ล้านบาท (จำนวน </w:t>
      </w:r>
      <w:r>
        <w:rPr>
          <w:rFonts w:ascii="Angsana New" w:hAnsi="Angsana New"/>
          <w:sz w:val="30"/>
          <w:szCs w:val="30"/>
        </w:rPr>
        <w:t>7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>,</w:t>
      </w:r>
      <w:r w:rsidRPr="005D20EE">
        <w:rPr>
          <w:rFonts w:ascii="Angsana New" w:hAnsi="Angsana New"/>
          <w:sz w:val="30"/>
          <w:szCs w:val="30"/>
        </w:rPr>
        <w:t>000</w:t>
      </w:r>
      <w:r w:rsidRPr="003F369E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786EC4">
        <w:rPr>
          <w:rFonts w:ascii="Angsana New" w:hAnsi="Angsana New"/>
          <w:sz w:val="30"/>
          <w:szCs w:val="30"/>
        </w:rPr>
        <w:t>1</w:t>
      </w:r>
      <w:r w:rsidRPr="005D20EE">
        <w:rPr>
          <w:rFonts w:ascii="Angsana New" w:hAnsi="Angsana New"/>
          <w:sz w:val="30"/>
          <w:szCs w:val="30"/>
        </w:rPr>
        <w:t>0</w:t>
      </w:r>
      <w:r w:rsidRPr="003F369E">
        <w:rPr>
          <w:rFonts w:ascii="Angsana New" w:hAnsi="Angsana New"/>
          <w:sz w:val="30"/>
          <w:szCs w:val="30"/>
          <w:cs/>
        </w:rPr>
        <w:t xml:space="preserve"> บาท)</w:t>
      </w:r>
      <w:r w:rsidR="00567BE0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1D05FC">
        <w:rPr>
          <w:rFonts w:ascii="Angsana New" w:hAnsi="Angsana New"/>
          <w:sz w:val="30"/>
          <w:szCs w:val="30"/>
        </w:rPr>
        <w:t xml:space="preserve"> </w:t>
      </w:r>
      <w:r w:rsidR="001D05FC" w:rsidRPr="00C530D5">
        <w:rPr>
          <w:rFonts w:ascii="Angsana New" w:hAnsi="Angsana New"/>
          <w:sz w:val="30"/>
          <w:szCs w:val="30"/>
          <w:cs/>
        </w:rPr>
        <w:t xml:space="preserve">เซ็ปเป้ โฮลดิ้ง (ประเทศไทย) จำกัด </w:t>
      </w:r>
      <w:r w:rsidR="00567BE0">
        <w:rPr>
          <w:rFonts w:ascii="Angsana New" w:hAnsi="Angsana New" w:hint="cs"/>
          <w:sz w:val="30"/>
          <w:szCs w:val="30"/>
          <w:cs/>
        </w:rPr>
        <w:t>อยู่ระหว่างการจดทะเบียนเปลี่ยนแปลงทุนดังกล่าว</w:t>
      </w:r>
    </w:p>
    <w:p w14:paraId="2DA16830" w14:textId="2426C68A" w:rsidR="00567BE0" w:rsidRDefault="00567BE0" w:rsidP="00567BE0">
      <w:pPr>
        <w:ind w:left="907" w:hanging="367"/>
        <w:jc w:val="thaiDistribute"/>
        <w:rPr>
          <w:rFonts w:ascii="Angsana New" w:hAnsi="Angsana New"/>
          <w:sz w:val="30"/>
          <w:szCs w:val="30"/>
        </w:rPr>
      </w:pPr>
    </w:p>
    <w:p w14:paraId="7E9B7272" w14:textId="09B9FAF5" w:rsidR="00567BE0" w:rsidRPr="00C530D5" w:rsidRDefault="00567BE0" w:rsidP="00567BE0">
      <w:pPr>
        <w:ind w:left="907" w:hanging="3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2)</w:t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 w:hint="cs"/>
          <w:sz w:val="30"/>
          <w:szCs w:val="30"/>
          <w:cs/>
        </w:rPr>
        <w:t>ให้</w:t>
      </w:r>
      <w:r w:rsidRPr="00C530D5">
        <w:rPr>
          <w:rFonts w:ascii="Angsana New" w:hAnsi="Angsana New"/>
          <w:sz w:val="30"/>
          <w:szCs w:val="30"/>
          <w:cs/>
        </w:rPr>
        <w:t>บริษัท เซ็ปเป้ โฮลดิ้ง (ประเทศไทย)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650A97">
        <w:rPr>
          <w:rFonts w:ascii="Angsana New" w:hAnsi="Angsana New"/>
          <w:sz w:val="30"/>
          <w:szCs w:val="30"/>
          <w:cs/>
        </w:rPr>
        <w:t>ซึ่งเป็นบริษัทย่อยของบริษัท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ดำเนินการเข้าซื้อหุ้นสามัญใน</w:t>
      </w:r>
      <w:bookmarkStart w:id="3" w:name="_Hlk86842969"/>
      <w:r w:rsidRPr="00567BE0">
        <w:rPr>
          <w:rFonts w:ascii="Angsana New" w:hAnsi="Angsana New"/>
          <w:sz w:val="30"/>
          <w:szCs w:val="30"/>
          <w:cs/>
        </w:rPr>
        <w:t>บริษัท เอ็มอินเทลลิเจนซ์ จำกัด</w:t>
      </w:r>
      <w:r w:rsidRPr="00567BE0">
        <w:rPr>
          <w:rFonts w:ascii="Angsana New" w:hAnsi="Angsana New"/>
          <w:sz w:val="30"/>
          <w:szCs w:val="30"/>
        </w:rPr>
        <w:t> </w:t>
      </w:r>
      <w:r w:rsidRPr="00567BE0">
        <w:rPr>
          <w:rFonts w:ascii="Angsana New" w:hAnsi="Angsana New"/>
          <w:sz w:val="30"/>
          <w:szCs w:val="30"/>
          <w:cs/>
        </w:rPr>
        <w:t>ซึ่งดำเนินธุรกิจหลักเกี่ยวกั</w:t>
      </w:r>
      <w:r>
        <w:rPr>
          <w:rFonts w:ascii="Angsana New" w:hAnsi="Angsana New" w:hint="cs"/>
          <w:sz w:val="30"/>
          <w:szCs w:val="30"/>
          <w:cs/>
        </w:rPr>
        <w:t>บการ</w:t>
      </w:r>
      <w:r w:rsidRPr="00567BE0">
        <w:rPr>
          <w:rFonts w:ascii="Angsana New" w:hAnsi="Angsana New"/>
          <w:sz w:val="30"/>
          <w:szCs w:val="30"/>
          <w:cs/>
        </w:rPr>
        <w:t xml:space="preserve">เป็นตัวแทนจำหน่ายผลิตภัณฑ์ด้าน </w:t>
      </w:r>
      <w:r w:rsidRPr="00567BE0">
        <w:rPr>
          <w:rFonts w:ascii="Angsana New" w:hAnsi="Angsana New"/>
          <w:sz w:val="30"/>
          <w:szCs w:val="30"/>
        </w:rPr>
        <w:t xml:space="preserve">Digital Transformation </w:t>
      </w:r>
      <w:r w:rsidRPr="00567BE0">
        <w:rPr>
          <w:rFonts w:ascii="Angsana New" w:hAnsi="Angsana New"/>
          <w:sz w:val="30"/>
          <w:szCs w:val="30"/>
          <w:cs/>
        </w:rPr>
        <w:t>เพื่อวิเคราะห์และบริหาร</w:t>
      </w:r>
      <w:r w:rsidRPr="002178DE">
        <w:rPr>
          <w:rFonts w:ascii="Angsana New" w:hAnsi="Angsana New"/>
          <w:sz w:val="30"/>
          <w:szCs w:val="30"/>
          <w:cs/>
        </w:rPr>
        <w:t>จัดการข้</w:t>
      </w:r>
      <w:r w:rsidRPr="00567BE0">
        <w:rPr>
          <w:rFonts w:ascii="Angsana New" w:hAnsi="Angsana New"/>
          <w:sz w:val="30"/>
          <w:szCs w:val="30"/>
          <w:cs/>
        </w:rPr>
        <w:t>อมูลลูกค้าสัมพันธ์ จำหน่ายซอฟต์แวร์สำเร็จรูป</w:t>
      </w:r>
      <w:r>
        <w:rPr>
          <w:rFonts w:ascii="Angsana New" w:hAnsi="Angsana New" w:hint="cs"/>
          <w:sz w:val="30"/>
          <w:szCs w:val="30"/>
          <w:cs/>
        </w:rPr>
        <w:t xml:space="preserve"> และ</w:t>
      </w:r>
      <w:r w:rsidRPr="00567BE0">
        <w:rPr>
          <w:rFonts w:ascii="Angsana New" w:hAnsi="Angsana New"/>
          <w:sz w:val="30"/>
          <w:szCs w:val="30"/>
          <w:cs/>
        </w:rPr>
        <w:t>ให้บริการดูแลและบำรุงรักษาซอฟต์แวร์ รวม</w:t>
      </w:r>
      <w:r>
        <w:rPr>
          <w:rFonts w:ascii="Angsana New" w:hAnsi="Angsana New" w:hint="cs"/>
          <w:sz w:val="30"/>
          <w:szCs w:val="30"/>
          <w:cs/>
        </w:rPr>
        <w:t>ถึง</w:t>
      </w:r>
      <w:bookmarkEnd w:id="3"/>
      <w:r w:rsidR="002178DE">
        <w:rPr>
          <w:rFonts w:ascii="Angsana New" w:hAnsi="Angsana New"/>
          <w:sz w:val="30"/>
          <w:szCs w:val="30"/>
          <w:cs/>
        </w:rPr>
        <w:t xml:space="preserve">ให้บริการฝึกอบรมด้านซอฟต์แวร์ </w:t>
      </w:r>
      <w:r w:rsidRPr="00567BE0">
        <w:rPr>
          <w:rFonts w:ascii="Angsana New" w:hAnsi="Angsana New"/>
          <w:sz w:val="30"/>
          <w:szCs w:val="30"/>
          <w:cs/>
        </w:rPr>
        <w:t>ในสัดส่วนร้อยละ</w:t>
      </w:r>
      <w:r>
        <w:rPr>
          <w:rFonts w:ascii="Angsana New" w:hAnsi="Angsana New"/>
          <w:sz w:val="30"/>
          <w:szCs w:val="30"/>
        </w:rPr>
        <w:t xml:space="preserve"> 16.21</w:t>
      </w:r>
      <w:r w:rsidRPr="00567BE0">
        <w:rPr>
          <w:rFonts w:ascii="Angsana New" w:hAnsi="Angsana New"/>
          <w:sz w:val="30"/>
          <w:szCs w:val="30"/>
          <w:cs/>
        </w:rPr>
        <w:t xml:space="preserve"> ของหุ้นสามัญที่จำหน่ายได้ หรือเทียบเท่าจำนวน</w:t>
      </w:r>
      <w:r>
        <w:rPr>
          <w:rFonts w:ascii="Angsana New" w:hAnsi="Angsana New"/>
          <w:sz w:val="30"/>
          <w:szCs w:val="30"/>
        </w:rPr>
        <w:t xml:space="preserve"> 116,667</w:t>
      </w:r>
      <w:r w:rsidRPr="00567BE0"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>
        <w:rPr>
          <w:rFonts w:ascii="Angsana New" w:hAnsi="Angsana New"/>
          <w:sz w:val="30"/>
          <w:szCs w:val="30"/>
        </w:rPr>
        <w:t xml:space="preserve"> 10</w:t>
      </w:r>
      <w:r w:rsidRPr="00567BE0">
        <w:rPr>
          <w:rFonts w:ascii="Angsana New" w:hAnsi="Angsana New"/>
          <w:sz w:val="30"/>
          <w:szCs w:val="30"/>
          <w:cs/>
        </w:rPr>
        <w:t xml:space="preserve"> บาท ในราคา</w:t>
      </w:r>
      <w:r>
        <w:rPr>
          <w:rFonts w:ascii="Angsana New" w:hAnsi="Angsana New"/>
          <w:sz w:val="30"/>
          <w:szCs w:val="30"/>
          <w:cs/>
        </w:rPr>
        <w:br/>
      </w:r>
      <w:r w:rsidRPr="00567BE0">
        <w:rPr>
          <w:rFonts w:ascii="Angsana New" w:hAnsi="Angsana New"/>
          <w:sz w:val="30"/>
          <w:szCs w:val="30"/>
          <w:cs/>
        </w:rPr>
        <w:t>หุ้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567BE0">
        <w:rPr>
          <w:rFonts w:ascii="Angsana New" w:hAnsi="Angsana New"/>
          <w:sz w:val="30"/>
          <w:szCs w:val="30"/>
          <w:cs/>
        </w:rPr>
        <w:t>ละ</w:t>
      </w:r>
      <w:r>
        <w:rPr>
          <w:rFonts w:ascii="Angsana New" w:hAnsi="Angsana New"/>
          <w:sz w:val="30"/>
          <w:szCs w:val="30"/>
        </w:rPr>
        <w:t xml:space="preserve"> 600</w:t>
      </w:r>
      <w:r w:rsidRPr="00567BE0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70,000,200</w:t>
      </w:r>
      <w:r w:rsidRPr="00567BE0">
        <w:rPr>
          <w:rFonts w:ascii="Angsana New" w:hAnsi="Angsana New"/>
          <w:sz w:val="30"/>
          <w:szCs w:val="30"/>
        </w:rPr>
        <w:t xml:space="preserve"> </w:t>
      </w:r>
      <w:r w:rsidRPr="00567BE0">
        <w:rPr>
          <w:rFonts w:ascii="Angsana New" w:hAnsi="Angsana New"/>
          <w:sz w:val="30"/>
          <w:szCs w:val="30"/>
          <w:cs/>
        </w:rPr>
        <w:t>บาท</w:t>
      </w:r>
    </w:p>
    <w:bookmarkEnd w:id="2"/>
    <w:p w14:paraId="40793119" w14:textId="79C72CFD" w:rsidR="00696308" w:rsidRPr="00D773ED" w:rsidRDefault="00696308" w:rsidP="00C53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96308" w:rsidRPr="00D773ED" w:rsidSect="00C16CB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4C32B" w14:textId="77777777" w:rsidR="00BB788F" w:rsidRDefault="00BB788F">
      <w:r>
        <w:separator/>
      </w:r>
    </w:p>
  </w:endnote>
  <w:endnote w:type="continuationSeparator" w:id="0">
    <w:p w14:paraId="273BC6E2" w14:textId="77777777" w:rsidR="00BB788F" w:rsidRDefault="00BB7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262E8" w14:textId="509075D5" w:rsidR="00C530D5" w:rsidRPr="00106206" w:rsidRDefault="00C530D5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BC1EED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2F1E8" w14:textId="77777777" w:rsidR="00BB788F" w:rsidRDefault="00BB788F">
      <w:r>
        <w:separator/>
      </w:r>
    </w:p>
  </w:footnote>
  <w:footnote w:type="continuationSeparator" w:id="0">
    <w:p w14:paraId="5067723D" w14:textId="77777777" w:rsidR="00BB788F" w:rsidRDefault="00BB7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E3562" w14:textId="77777777" w:rsidR="00C530D5" w:rsidRPr="00E37E72" w:rsidRDefault="00C530D5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B92BEE7" w14:textId="77777777" w:rsidR="00C530D5" w:rsidRDefault="00C530D5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9C9C8FA" w14:textId="363FEFB0" w:rsidR="00C530D5" w:rsidRDefault="00C530D5" w:rsidP="003B134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C1EED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65260C">
      <w:rPr>
        <w:rFonts w:ascii="Angsana New" w:hAnsi="Angsana New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C1EED">
      <w:rPr>
        <w:rFonts w:ascii="Angsana New" w:hAnsi="Angsana New"/>
        <w:sz w:val="32"/>
        <w:szCs w:val="32"/>
        <w:lang w:val="en-US" w:bidi="th-TH"/>
      </w:rPr>
      <w:t>25</w:t>
    </w:r>
    <w:r w:rsidRPr="00BC1EED">
      <w:rPr>
        <w:rFonts w:ascii="Angsana New" w:hAnsi="Angsana New" w:hint="cs"/>
        <w:sz w:val="32"/>
        <w:szCs w:val="32"/>
        <w:lang w:val="en-US" w:bidi="th-TH"/>
      </w:rPr>
      <w:t>6</w:t>
    </w:r>
    <w:r w:rsidRPr="00BC1EED">
      <w:rPr>
        <w:rFonts w:ascii="Angsana New" w:hAnsi="Angsana New"/>
        <w:sz w:val="32"/>
        <w:szCs w:val="32"/>
        <w:lang w:val="en-US" w:bidi="th-TH"/>
      </w:rPr>
      <w:t>4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647E396F" w14:textId="77777777" w:rsidR="00C530D5" w:rsidRPr="003B1347" w:rsidRDefault="00C530D5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454010" w14:textId="77777777" w:rsidR="00C530D5" w:rsidRPr="00E37E72" w:rsidRDefault="00C530D5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3B7AEEF" w14:textId="77777777" w:rsidR="00C530D5" w:rsidRDefault="00C530D5" w:rsidP="00BD6A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08BEC9E4" w14:textId="67F61AEB" w:rsidR="00C530D5" w:rsidRDefault="00C530D5" w:rsidP="004A6C24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BC1EED">
      <w:rPr>
        <w:rFonts w:ascii="Angsana New" w:hAnsi="Angsana New"/>
        <w:sz w:val="32"/>
        <w:szCs w:val="32"/>
        <w:lang w:val="en-US" w:bidi="th-TH"/>
      </w:rPr>
      <w:t>30</w:t>
    </w:r>
    <w:r>
      <w:rPr>
        <w:rFonts w:ascii="Angsana New" w:hAnsi="Angsana New"/>
        <w:sz w:val="32"/>
        <w:szCs w:val="32"/>
        <w:lang w:val="en-US" w:bidi="th-TH"/>
      </w:rPr>
      <w:t xml:space="preserve"> </w:t>
    </w:r>
    <w:r w:rsidRPr="00D6306F">
      <w:rPr>
        <w:rFonts w:ascii="Angsana New" w:hAnsi="Angsana New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BC1EED">
      <w:rPr>
        <w:rFonts w:ascii="Angsana New" w:hAnsi="Angsana New"/>
        <w:sz w:val="32"/>
        <w:szCs w:val="32"/>
        <w:lang w:val="en-US" w:bidi="th-TH"/>
      </w:rPr>
      <w:t>25</w:t>
    </w:r>
    <w:r w:rsidRPr="00BC1EED">
      <w:rPr>
        <w:rFonts w:ascii="Angsana New" w:hAnsi="Angsana New" w:hint="cs"/>
        <w:sz w:val="32"/>
        <w:szCs w:val="32"/>
        <w:lang w:val="en-US" w:bidi="th-TH"/>
      </w:rPr>
      <w:t>6</w:t>
    </w:r>
    <w:r w:rsidRPr="00BC1EED">
      <w:rPr>
        <w:rFonts w:ascii="Angsana New" w:hAnsi="Angsana New"/>
        <w:sz w:val="32"/>
        <w:szCs w:val="32"/>
        <w:lang w:val="en-US" w:bidi="th-TH"/>
      </w:rPr>
      <w:t>4</w:t>
    </w:r>
    <w:r w:rsidRPr="00F33E93"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C530D5" w:rsidRPr="00BD6A29" w:rsidRDefault="00C530D5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0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6"/>
  </w:num>
  <w:num w:numId="14">
    <w:abstractNumId w:val="21"/>
  </w:num>
  <w:num w:numId="15">
    <w:abstractNumId w:val="24"/>
  </w:num>
  <w:num w:numId="16">
    <w:abstractNumId w:val="38"/>
  </w:num>
  <w:num w:numId="17">
    <w:abstractNumId w:val="41"/>
  </w:num>
  <w:num w:numId="18">
    <w:abstractNumId w:val="28"/>
  </w:num>
  <w:num w:numId="19">
    <w:abstractNumId w:val="40"/>
  </w:num>
  <w:num w:numId="20">
    <w:abstractNumId w:val="15"/>
  </w:num>
  <w:num w:numId="21">
    <w:abstractNumId w:val="17"/>
  </w:num>
  <w:num w:numId="22">
    <w:abstractNumId w:val="35"/>
  </w:num>
  <w:num w:numId="23">
    <w:abstractNumId w:val="30"/>
  </w:num>
  <w:num w:numId="24">
    <w:abstractNumId w:val="26"/>
  </w:num>
  <w:num w:numId="25">
    <w:abstractNumId w:val="20"/>
  </w:num>
  <w:num w:numId="26">
    <w:abstractNumId w:val="42"/>
  </w:num>
  <w:num w:numId="27">
    <w:abstractNumId w:val="16"/>
  </w:num>
  <w:num w:numId="28">
    <w:abstractNumId w:val="25"/>
  </w:num>
  <w:num w:numId="29">
    <w:abstractNumId w:val="11"/>
  </w:num>
  <w:num w:numId="30">
    <w:abstractNumId w:val="23"/>
  </w:num>
  <w:num w:numId="31">
    <w:abstractNumId w:val="31"/>
  </w:num>
  <w:num w:numId="32">
    <w:abstractNumId w:val="12"/>
  </w:num>
  <w:num w:numId="33">
    <w:abstractNumId w:val="32"/>
  </w:num>
  <w:num w:numId="34">
    <w:abstractNumId w:val="10"/>
  </w:num>
  <w:num w:numId="35">
    <w:abstractNumId w:val="14"/>
  </w:num>
  <w:num w:numId="36">
    <w:abstractNumId w:val="29"/>
  </w:num>
  <w:num w:numId="37">
    <w:abstractNumId w:val="39"/>
  </w:num>
  <w:num w:numId="38">
    <w:abstractNumId w:val="37"/>
  </w:num>
  <w:num w:numId="39">
    <w:abstractNumId w:val="27"/>
  </w:num>
  <w:num w:numId="40">
    <w:abstractNumId w:val="43"/>
  </w:num>
  <w:num w:numId="41">
    <w:abstractNumId w:val="18"/>
  </w:num>
  <w:num w:numId="42">
    <w:abstractNumId w:val="34"/>
  </w:num>
  <w:num w:numId="43">
    <w:abstractNumId w:val="33"/>
  </w:num>
  <w:num w:numId="4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6FC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05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2DFA"/>
    <w:rsid w:val="000C3306"/>
    <w:rsid w:val="000C3816"/>
    <w:rsid w:val="000C3D63"/>
    <w:rsid w:val="000C3FAF"/>
    <w:rsid w:val="000C40DF"/>
    <w:rsid w:val="000C4521"/>
    <w:rsid w:val="000C4840"/>
    <w:rsid w:val="000C5085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57A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0E80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5FC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8DE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A3D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064B"/>
    <w:rsid w:val="002A10FE"/>
    <w:rsid w:val="002A15F4"/>
    <w:rsid w:val="002A161C"/>
    <w:rsid w:val="002A1959"/>
    <w:rsid w:val="002A2055"/>
    <w:rsid w:val="002A230A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0F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3C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E4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032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B2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767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07D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82"/>
    <w:rsid w:val="005646CA"/>
    <w:rsid w:val="00564A04"/>
    <w:rsid w:val="00564C76"/>
    <w:rsid w:val="00565032"/>
    <w:rsid w:val="00565115"/>
    <w:rsid w:val="00565555"/>
    <w:rsid w:val="005655F3"/>
    <w:rsid w:val="0056564B"/>
    <w:rsid w:val="005661E6"/>
    <w:rsid w:val="005663FE"/>
    <w:rsid w:val="00566A44"/>
    <w:rsid w:val="00566C2B"/>
    <w:rsid w:val="00566CCA"/>
    <w:rsid w:val="00566EDA"/>
    <w:rsid w:val="00567010"/>
    <w:rsid w:val="0056751A"/>
    <w:rsid w:val="0056757D"/>
    <w:rsid w:val="005677ED"/>
    <w:rsid w:val="00567BE0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60C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235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98A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8D0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13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2C48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9D4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88F"/>
    <w:rsid w:val="00BC0098"/>
    <w:rsid w:val="00BC0255"/>
    <w:rsid w:val="00BC0295"/>
    <w:rsid w:val="00BC0763"/>
    <w:rsid w:val="00BC0809"/>
    <w:rsid w:val="00BC110C"/>
    <w:rsid w:val="00BC1682"/>
    <w:rsid w:val="00BC1E84"/>
    <w:rsid w:val="00BC1EED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D5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5894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06F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BF2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99B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7AF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2F92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4EF3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6E85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A1C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04352935"/>
    <w:rsid w:val="1B704AF3"/>
    <w:rsid w:val="2151E4F1"/>
    <w:rsid w:val="44C79B93"/>
    <w:rsid w:val="474C246A"/>
    <w:rsid w:val="5911A4D4"/>
    <w:rsid w:val="5DBBB123"/>
    <w:rsid w:val="6636A738"/>
    <w:rsid w:val="67D4BAAB"/>
    <w:rsid w:val="6B01BE5E"/>
    <w:rsid w:val="6DF73B70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A9712FC5-D0E3-4199-A4A6-E9AD5E452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24</Pages>
  <Words>3743</Words>
  <Characters>21336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2</cp:revision>
  <cp:lastPrinted>2021-11-03T10:58:00Z</cp:lastPrinted>
  <dcterms:created xsi:type="dcterms:W3CDTF">2021-11-08T10:48:00Z</dcterms:created>
  <dcterms:modified xsi:type="dcterms:W3CDTF">2021-11-08T10:48:00Z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