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6A0D4" w14:textId="62D6F254" w:rsidR="002D25A4" w:rsidRDefault="002D25A4" w:rsidP="0066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6B4B75C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DEB362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89B8C1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581B9AE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CBCFB8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90AA0DE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7CA4649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5F705A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09FEAA6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31F9B135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19D41F28" w14:textId="77777777" w:rsidR="00C5769E" w:rsidRPr="00183D6C" w:rsidRDefault="00C5769E" w:rsidP="00C57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9BBFF45" w14:textId="38AC9C55" w:rsidR="00C5769E" w:rsidRPr="00DF3797" w:rsidRDefault="00C5769E" w:rsidP="00C57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B720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B720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720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b w:val="0"/>
          <w:bCs w:val="0"/>
          <w:sz w:val="32"/>
          <w:szCs w:val="32"/>
        </w:rPr>
        <w:t>2564</w:t>
      </w:r>
    </w:p>
    <w:p w14:paraId="3C3CF92F" w14:textId="77777777" w:rsidR="00C5769E" w:rsidRPr="00183D6C" w:rsidRDefault="00C5769E" w:rsidP="00C57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A304CBB" w14:textId="77777777" w:rsidR="00C5769E" w:rsidRDefault="00C5769E" w:rsidP="00C5769E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128EB36" w14:textId="77777777" w:rsidR="00C5769E" w:rsidRDefault="00C5769E" w:rsidP="00C5769E"/>
    <w:p w14:paraId="2F4EF808" w14:textId="1C68F26C" w:rsidR="00C5769E" w:rsidRPr="00C5769E" w:rsidRDefault="00C5769E" w:rsidP="00C5769E">
      <w:pPr>
        <w:rPr>
          <w:cs/>
        </w:rPr>
        <w:sectPr w:rsidR="00C5769E" w:rsidRPr="00C5769E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38E26EC" w14:textId="77777777" w:rsidR="00320AF8" w:rsidRPr="00F21F11" w:rsidRDefault="00320AF8" w:rsidP="00F2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2"/>
          <w:szCs w:val="32"/>
        </w:rPr>
      </w:pPr>
    </w:p>
    <w:p w14:paraId="7F77E14E" w14:textId="77777777"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B68AB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B415D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74D13" w14:textId="77777777"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4A5E6" w14:textId="77777777"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D33C8" w14:textId="77777777"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86796" w14:textId="77777777"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42A967F" w14:textId="77777777"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0DC580A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202A1934" w14:textId="77777777"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7342532" w14:textId="56C81469" w:rsidR="00C5769E" w:rsidRPr="007F250C" w:rsidRDefault="00C5769E" w:rsidP="00C5769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0454D0" w:rsidRPr="000454D0">
        <w:rPr>
          <w:rFonts w:ascii="Angsana New (Headings CS)" w:hAnsi="Angsana New (Headings CS)" w:cs="Angsana New (Headings CS)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7203A">
        <w:rPr>
          <w:rFonts w:ascii="Angsana New" w:hAnsi="Angsana New" w:cs="Angsana New" w:hint="cs"/>
          <w:spacing w:val="-2"/>
          <w:cs/>
          <w:lang w:val="en-US"/>
        </w:rPr>
        <w:t>กันยา</w:t>
      </w:r>
      <w:r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pacing w:val="-2"/>
          <w:lang w:val="en-US"/>
        </w:rPr>
        <w:t>2564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</w:t>
      </w:r>
      <w:r w:rsidR="00B7203A">
        <w:rPr>
          <w:rFonts w:ascii="Angsana New" w:hAnsi="Angsana New" w:cs="Angsana New" w:hint="cs"/>
          <w:spacing w:val="-2"/>
          <w:cs/>
        </w:rPr>
        <w:t>เ</w:t>
      </w:r>
      <w:r>
        <w:rPr>
          <w:rFonts w:ascii="Angsana New" w:hAnsi="Angsana New" w:cs="Angsana New" w:hint="cs"/>
          <w:spacing w:val="-2"/>
          <w:cs/>
        </w:rPr>
        <w:t>ก</w:t>
      </w:r>
      <w:r w:rsidR="00B7203A">
        <w:rPr>
          <w:rFonts w:ascii="Angsana New" w:hAnsi="Angsana New" w:cs="Angsana New" w:hint="cs"/>
          <w:spacing w:val="-2"/>
          <w:cs/>
        </w:rPr>
        <w:t>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0454D0" w:rsidRPr="000454D0">
        <w:rPr>
          <w:rFonts w:ascii="Angsana New (Headings CS)" w:hAnsi="Angsana New (Headings CS)" w:cs="Angsana New (Headings CS)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7203A">
        <w:rPr>
          <w:rFonts w:ascii="Angsana New" w:hAnsi="Angsana New" w:cs="Angsana New" w:hint="cs"/>
          <w:spacing w:val="-2"/>
          <w:cs/>
          <w:lang w:val="en-US"/>
        </w:rPr>
        <w:t>กันยา</w:t>
      </w:r>
      <w:r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pacing w:val="-2"/>
          <w:lang w:val="en-US"/>
        </w:rPr>
        <w:t>2564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4064B3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0454D0" w:rsidRPr="000454D0">
        <w:rPr>
          <w:rFonts w:ascii="Angsana New (Headings CS)" w:hAnsi="Angsana New (Headings CS)" w:cs="Angsana New (Headings CS)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7203A">
        <w:rPr>
          <w:rFonts w:ascii="Angsana New" w:hAnsi="Angsana New" w:cs="Angsana New" w:hint="cs"/>
          <w:spacing w:val="-2"/>
          <w:cs/>
          <w:lang w:val="en-US"/>
        </w:rPr>
        <w:t>กันยา</w:t>
      </w:r>
      <w:r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pacing w:val="-2"/>
          <w:lang w:val="en-US"/>
        </w:rPr>
        <w:t>2564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="000454D0" w:rsidRPr="000454D0">
        <w:rPr>
          <w:rFonts w:ascii="Angsana New (Headings CS)" w:hAnsi="Angsana New (Headings CS)" w:cs="Angsana New (Headings CS)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7AEB417D" w14:textId="77777777"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3C4ED6" w14:textId="77777777"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A931B2" w14:textId="77777777"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7E45E38" w14:textId="78662C07"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EFF5B0A" w14:textId="77777777"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548087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5D3721E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DAFC9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CDD5F0D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39455EF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CB16DFD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D97571" w14:textId="77777777" w:rsidR="0034439E" w:rsidRPr="00183D6C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83D6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83D6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27B4805" w14:textId="77777777" w:rsidR="0034439E" w:rsidRPr="00183D6C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86A4BB" w14:textId="26698D4D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D6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183D6C">
        <w:rPr>
          <w:rFonts w:ascii="Angsana New" w:hAnsi="Angsana New" w:hint="cs"/>
          <w:sz w:val="30"/>
          <w:szCs w:val="30"/>
          <w:cs/>
        </w:rPr>
        <w:t>ข้อมูลทาง</w:t>
      </w:r>
      <w:r w:rsidRPr="00183D6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183D6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183D6C">
        <w:rPr>
          <w:rFonts w:ascii="Angsana New" w:hAnsi="Angsana New"/>
          <w:sz w:val="30"/>
          <w:szCs w:val="30"/>
          <w:cs/>
        </w:rPr>
        <w:t>ตาม</w:t>
      </w:r>
      <w:r w:rsidR="00523608" w:rsidRPr="00183D6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 w:rsidRPr="00183D6C">
        <w:rPr>
          <w:rFonts w:ascii="Angsana New" w:hAnsi="Angsana New"/>
          <w:sz w:val="30"/>
          <w:szCs w:val="30"/>
        </w:rPr>
        <w:t xml:space="preserve">         </w:t>
      </w:r>
      <w:r w:rsidRPr="00183D6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34</w:t>
      </w:r>
      <w:r w:rsidR="003B7427" w:rsidRPr="00183D6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83D6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183D6C">
        <w:rPr>
          <w:rFonts w:ascii="Angsana New" w:hAnsi="Angsana New"/>
          <w:sz w:val="30"/>
          <w:szCs w:val="30"/>
        </w:rPr>
        <w:t xml:space="preserve"> </w:t>
      </w:r>
      <w:r w:rsidRPr="00183D6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183D6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453BBA6" w14:textId="77777777" w:rsidR="0071781C" w:rsidRPr="00183D6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2B608" w14:textId="77777777" w:rsidR="0039184C" w:rsidRPr="00C770B3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olor w:val="FF0000"/>
          <w:cs/>
          <w:lang w:val="en-US"/>
        </w:rPr>
      </w:pPr>
    </w:p>
    <w:p w14:paraId="0FB45434" w14:textId="77777777"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40EFC60" w14:textId="77777777"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14:paraId="2D8C71C4" w14:textId="77777777" w:rsidR="00E92233" w:rsidRDefault="00E92233" w:rsidP="00E92233">
      <w:pPr>
        <w:pStyle w:val="T0"/>
        <w:ind w:left="0" w:right="0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  <w:cs/>
          <w:lang w:val="en-US"/>
        </w:rPr>
        <w:t>สิรินุช วิมลสถิตย์</w:t>
      </w:r>
      <w:r>
        <w:rPr>
          <w:rFonts w:ascii="Angsana New" w:hAnsi="Angsana New" w:cs="Angsana New"/>
          <w:cs/>
        </w:rPr>
        <w:t>)</w:t>
      </w:r>
    </w:p>
    <w:p w14:paraId="7FF524FF" w14:textId="77777777" w:rsidR="00E92233" w:rsidRDefault="00E92233" w:rsidP="00E92233">
      <w:pPr>
        <w:pStyle w:val="T0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ผู้สอบบัญชีรับอนุญาต</w:t>
      </w:r>
    </w:p>
    <w:p w14:paraId="7A993EB3" w14:textId="3D5BF428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8413</w:t>
      </w:r>
    </w:p>
    <w:p w14:paraId="640740CD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054DE858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D732B7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C1598B" w14:textId="4AC92A82" w:rsidR="00E92233" w:rsidRDefault="000454D0" w:rsidP="00E9223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cs/>
          <w:lang w:val="th-TH" w:bidi="th-TH"/>
        </w:rPr>
      </w:pPr>
      <w:r w:rsidRPr="000454D0">
        <w:rPr>
          <w:rFonts w:ascii="Angsana New (Headings CS)" w:hAnsi="Angsana New (Headings CS)" w:cs="Angsana New (Headings CS)"/>
          <w:b w:val="0"/>
          <w:sz w:val="30"/>
          <w:szCs w:val="30"/>
          <w:lang w:val="en-US" w:bidi="th-TH"/>
        </w:rPr>
        <w:t>11</w:t>
      </w:r>
      <w:r w:rsidR="005D0357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5D035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พฤศจิกายน </w:t>
      </w:r>
      <w:r w:rsidRPr="000454D0">
        <w:rPr>
          <w:rFonts w:ascii="Angsana New (Headings CS)" w:hAnsi="Angsana New (Headings CS)" w:cs="Angsana New (Headings CS)"/>
          <w:b w:val="0"/>
          <w:sz w:val="30"/>
          <w:szCs w:val="30"/>
          <w:lang w:val="en-US" w:bidi="th-TH"/>
        </w:rPr>
        <w:t>2564</w:t>
      </w:r>
    </w:p>
    <w:sectPr w:rsidR="00E92233" w:rsidSect="002B3D41">
      <w:headerReference w:type="default" r:id="rId12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29964" w14:textId="77777777" w:rsidR="004652A1" w:rsidRDefault="004652A1" w:rsidP="004956B4">
      <w:r>
        <w:separator/>
      </w:r>
    </w:p>
  </w:endnote>
  <w:endnote w:type="continuationSeparator" w:id="0">
    <w:p w14:paraId="3BEC8F3A" w14:textId="77777777" w:rsidR="004652A1" w:rsidRDefault="004652A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873FD" w14:textId="7EA056AD" w:rsidR="004652A1" w:rsidRDefault="004652A1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0454D0">
      <w:rPr>
        <w:rStyle w:val="PageNumber"/>
        <w:rFonts w:ascii="Angsana New (Headings CS)" w:hAnsi="Angsana New (Headings CS)" w:cs="Angsana New (Headings CS)"/>
        <w:noProof/>
        <w:lang w:val="en-US"/>
      </w:rPr>
      <w:t>7</w:t>
    </w:r>
    <w:r>
      <w:rPr>
        <w:rStyle w:val="PageNumber"/>
        <w:cs/>
      </w:rPr>
      <w:fldChar w:fldCharType="end"/>
    </w:r>
  </w:p>
  <w:p w14:paraId="52269FCE" w14:textId="77777777" w:rsidR="004652A1" w:rsidRDefault="004652A1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178E7" w14:textId="72E5596B" w:rsidR="004652A1" w:rsidRPr="006F59B5" w:rsidRDefault="004652A1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0454D0">
      <w:rPr>
        <w:rStyle w:val="PageNumber"/>
        <w:rFonts w:ascii="Angsana New (Headings CS)" w:hAnsi="Angsana New (Headings CS)" w:cs="Angsana New (Headings CS)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57FA55" w14:textId="77777777" w:rsidR="004652A1" w:rsidRPr="007661AC" w:rsidRDefault="004652A1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58604" w14:textId="77777777" w:rsidR="004652A1" w:rsidRPr="007661AC" w:rsidRDefault="004652A1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9F530" w14:textId="77777777" w:rsidR="004652A1" w:rsidRDefault="004652A1" w:rsidP="004956B4">
      <w:r>
        <w:separator/>
      </w:r>
    </w:p>
  </w:footnote>
  <w:footnote w:type="continuationSeparator" w:id="0">
    <w:p w14:paraId="11DA0956" w14:textId="77777777" w:rsidR="004652A1" w:rsidRDefault="004652A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ED977" w14:textId="77777777" w:rsidR="004652A1" w:rsidRDefault="004652A1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1D98066" w14:textId="77777777" w:rsidR="004652A1" w:rsidRDefault="004652A1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F9E8D" w14:textId="77777777" w:rsidR="004652A1" w:rsidRPr="006F59B5" w:rsidRDefault="004652A1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0619D" w14:textId="77777777" w:rsidR="004652A1" w:rsidRPr="002B3D41" w:rsidRDefault="004652A1" w:rsidP="002B3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9BA2CA4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F2CC2"/>
    <w:multiLevelType w:val="hybridMultilevel"/>
    <w:tmpl w:val="B5B8DFE0"/>
    <w:lvl w:ilvl="0" w:tplc="04090011">
      <w:start w:val="1"/>
      <w:numFmt w:val="decimal"/>
      <w:lvlText w:val="%1)"/>
      <w:lvlJc w:val="left"/>
      <w:pPr>
        <w:ind w:left="1638" w:hanging="360"/>
      </w:pPr>
    </w:lvl>
    <w:lvl w:ilvl="1" w:tplc="04090019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3" w15:restartNumberingAfterBreak="0">
    <w:nsid w:val="1F0D5C89"/>
    <w:multiLevelType w:val="hybridMultilevel"/>
    <w:tmpl w:val="7E367606"/>
    <w:lvl w:ilvl="0" w:tplc="AA7CDF2E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DD2FA5"/>
    <w:multiLevelType w:val="hybridMultilevel"/>
    <w:tmpl w:val="95184504"/>
    <w:lvl w:ilvl="0" w:tplc="99840A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4D2E2C33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1E73362"/>
    <w:multiLevelType w:val="hybridMultilevel"/>
    <w:tmpl w:val="B75CFA02"/>
    <w:lvl w:ilvl="0" w:tplc="37005F3E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2075116"/>
    <w:multiLevelType w:val="hybridMultilevel"/>
    <w:tmpl w:val="E7C65B26"/>
    <w:lvl w:ilvl="0" w:tplc="77B4D70E">
      <w:start w:val="8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78322B"/>
    <w:multiLevelType w:val="hybridMultilevel"/>
    <w:tmpl w:val="4A16BE30"/>
    <w:lvl w:ilvl="0" w:tplc="37005F3E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9"/>
  </w:num>
  <w:num w:numId="14">
    <w:abstractNumId w:val="19"/>
  </w:num>
  <w:num w:numId="15">
    <w:abstractNumId w:val="21"/>
  </w:num>
  <w:num w:numId="16">
    <w:abstractNumId w:val="31"/>
  </w:num>
  <w:num w:numId="17">
    <w:abstractNumId w:val="33"/>
  </w:num>
  <w:num w:numId="18">
    <w:abstractNumId w:val="22"/>
  </w:num>
  <w:num w:numId="19">
    <w:abstractNumId w:val="13"/>
  </w:num>
  <w:num w:numId="20">
    <w:abstractNumId w:val="14"/>
  </w:num>
  <w:num w:numId="21">
    <w:abstractNumId w:val="28"/>
  </w:num>
  <w:num w:numId="22">
    <w:abstractNumId w:val="25"/>
  </w:num>
  <w:num w:numId="23">
    <w:abstractNumId w:val="26"/>
  </w:num>
  <w:num w:numId="24">
    <w:abstractNumId w:val="34"/>
  </w:num>
  <w:num w:numId="25">
    <w:abstractNumId w:val="10"/>
  </w:num>
  <w:num w:numId="26">
    <w:abstractNumId w:val="35"/>
  </w:num>
  <w:num w:numId="27">
    <w:abstractNumId w:val="23"/>
  </w:num>
  <w:num w:numId="28">
    <w:abstractNumId w:val="11"/>
  </w:num>
  <w:num w:numId="29">
    <w:abstractNumId w:val="15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4"/>
  </w:num>
  <w:num w:numId="33">
    <w:abstractNumId w:val="17"/>
  </w:num>
  <w:num w:numId="34">
    <w:abstractNumId w:val="32"/>
  </w:num>
  <w:num w:numId="35">
    <w:abstractNumId w:val="27"/>
  </w:num>
  <w:num w:numId="36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614"/>
    <w:rsid w:val="000018DF"/>
    <w:rsid w:val="000019C7"/>
    <w:rsid w:val="00001CA8"/>
    <w:rsid w:val="00001F7B"/>
    <w:rsid w:val="0000200A"/>
    <w:rsid w:val="00002354"/>
    <w:rsid w:val="000025AE"/>
    <w:rsid w:val="0000266B"/>
    <w:rsid w:val="00002B10"/>
    <w:rsid w:val="00002C83"/>
    <w:rsid w:val="00002CEB"/>
    <w:rsid w:val="000035BC"/>
    <w:rsid w:val="00003CCC"/>
    <w:rsid w:val="00004904"/>
    <w:rsid w:val="00004A4A"/>
    <w:rsid w:val="00004ECB"/>
    <w:rsid w:val="0000582F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0C5"/>
    <w:rsid w:val="000111F3"/>
    <w:rsid w:val="000118FB"/>
    <w:rsid w:val="0001215E"/>
    <w:rsid w:val="000133E6"/>
    <w:rsid w:val="0001352C"/>
    <w:rsid w:val="0001378E"/>
    <w:rsid w:val="00013F09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7D9"/>
    <w:rsid w:val="000218DF"/>
    <w:rsid w:val="00021B08"/>
    <w:rsid w:val="00021B27"/>
    <w:rsid w:val="0002374E"/>
    <w:rsid w:val="00023E11"/>
    <w:rsid w:val="00023E29"/>
    <w:rsid w:val="000243E1"/>
    <w:rsid w:val="00024C1A"/>
    <w:rsid w:val="00024E7C"/>
    <w:rsid w:val="00024FC9"/>
    <w:rsid w:val="0002534A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033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83B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CC8"/>
    <w:rsid w:val="00041093"/>
    <w:rsid w:val="00041296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4D0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4CA7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443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57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234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C18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1F13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3B3"/>
    <w:rsid w:val="0008458A"/>
    <w:rsid w:val="000858C9"/>
    <w:rsid w:val="00085DF6"/>
    <w:rsid w:val="000860E3"/>
    <w:rsid w:val="000862B1"/>
    <w:rsid w:val="0008688B"/>
    <w:rsid w:val="00086F48"/>
    <w:rsid w:val="00086FF5"/>
    <w:rsid w:val="00087347"/>
    <w:rsid w:val="00087773"/>
    <w:rsid w:val="00087C9A"/>
    <w:rsid w:val="00087EB3"/>
    <w:rsid w:val="00087FBB"/>
    <w:rsid w:val="00090486"/>
    <w:rsid w:val="0009057C"/>
    <w:rsid w:val="00090D18"/>
    <w:rsid w:val="00090F32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19B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02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4F44"/>
    <w:rsid w:val="000B511D"/>
    <w:rsid w:val="000B53F5"/>
    <w:rsid w:val="000B5CBE"/>
    <w:rsid w:val="000B600B"/>
    <w:rsid w:val="000B625B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1E60"/>
    <w:rsid w:val="000C20BE"/>
    <w:rsid w:val="000C272D"/>
    <w:rsid w:val="000C287D"/>
    <w:rsid w:val="000C2E69"/>
    <w:rsid w:val="000C39D7"/>
    <w:rsid w:val="000C42A4"/>
    <w:rsid w:val="000C446E"/>
    <w:rsid w:val="000C4BE5"/>
    <w:rsid w:val="000C4D8E"/>
    <w:rsid w:val="000C5099"/>
    <w:rsid w:val="000C50F0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686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267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6B3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C88"/>
    <w:rsid w:val="000E7E13"/>
    <w:rsid w:val="000E7E44"/>
    <w:rsid w:val="000F0248"/>
    <w:rsid w:val="000F0613"/>
    <w:rsid w:val="000F0BB2"/>
    <w:rsid w:val="000F0C2A"/>
    <w:rsid w:val="000F12FB"/>
    <w:rsid w:val="000F1371"/>
    <w:rsid w:val="000F1D70"/>
    <w:rsid w:val="000F1E63"/>
    <w:rsid w:val="000F2971"/>
    <w:rsid w:val="000F2B8B"/>
    <w:rsid w:val="000F3711"/>
    <w:rsid w:val="000F3730"/>
    <w:rsid w:val="000F395C"/>
    <w:rsid w:val="000F50EA"/>
    <w:rsid w:val="000F5704"/>
    <w:rsid w:val="000F6130"/>
    <w:rsid w:val="000F64F7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08C4"/>
    <w:rsid w:val="00110BDB"/>
    <w:rsid w:val="0011134B"/>
    <w:rsid w:val="00111AB8"/>
    <w:rsid w:val="0011214C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409"/>
    <w:rsid w:val="00115763"/>
    <w:rsid w:val="00115770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113C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AEB"/>
    <w:rsid w:val="00137B61"/>
    <w:rsid w:val="00140203"/>
    <w:rsid w:val="001402A2"/>
    <w:rsid w:val="00140421"/>
    <w:rsid w:val="00140B8C"/>
    <w:rsid w:val="00140FB7"/>
    <w:rsid w:val="00141507"/>
    <w:rsid w:val="0014198D"/>
    <w:rsid w:val="00141AB4"/>
    <w:rsid w:val="00141BC7"/>
    <w:rsid w:val="00142273"/>
    <w:rsid w:val="001424D4"/>
    <w:rsid w:val="00142707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17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9F1"/>
    <w:rsid w:val="00165AFF"/>
    <w:rsid w:val="0016668C"/>
    <w:rsid w:val="00166B65"/>
    <w:rsid w:val="00166CC5"/>
    <w:rsid w:val="0016711F"/>
    <w:rsid w:val="0016752C"/>
    <w:rsid w:val="0017010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42A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19D"/>
    <w:rsid w:val="00180679"/>
    <w:rsid w:val="001808C6"/>
    <w:rsid w:val="0018100E"/>
    <w:rsid w:val="00181181"/>
    <w:rsid w:val="0018128D"/>
    <w:rsid w:val="0018140B"/>
    <w:rsid w:val="0018159A"/>
    <w:rsid w:val="001815DC"/>
    <w:rsid w:val="001824A8"/>
    <w:rsid w:val="00182848"/>
    <w:rsid w:val="0018285E"/>
    <w:rsid w:val="001829C5"/>
    <w:rsid w:val="00182F23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DCB"/>
    <w:rsid w:val="00187EBA"/>
    <w:rsid w:val="00190336"/>
    <w:rsid w:val="0019079F"/>
    <w:rsid w:val="0019176C"/>
    <w:rsid w:val="00191908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1E3"/>
    <w:rsid w:val="001A0443"/>
    <w:rsid w:val="001A0BCC"/>
    <w:rsid w:val="001A0BDA"/>
    <w:rsid w:val="001A0D97"/>
    <w:rsid w:val="001A0EEB"/>
    <w:rsid w:val="001A197B"/>
    <w:rsid w:val="001A1C0F"/>
    <w:rsid w:val="001A1F1B"/>
    <w:rsid w:val="001A20CE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5D5A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5DD7"/>
    <w:rsid w:val="001B6335"/>
    <w:rsid w:val="001B63E4"/>
    <w:rsid w:val="001B66AD"/>
    <w:rsid w:val="001B68F1"/>
    <w:rsid w:val="001B6DCD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C798E"/>
    <w:rsid w:val="001D04F1"/>
    <w:rsid w:val="001D0777"/>
    <w:rsid w:val="001D0996"/>
    <w:rsid w:val="001D0B2F"/>
    <w:rsid w:val="001D0CCA"/>
    <w:rsid w:val="001D0E2E"/>
    <w:rsid w:val="001D183A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823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17"/>
    <w:rsid w:val="001E14CF"/>
    <w:rsid w:val="001E172D"/>
    <w:rsid w:val="001E1967"/>
    <w:rsid w:val="001E1C75"/>
    <w:rsid w:val="001E2397"/>
    <w:rsid w:val="001E23E9"/>
    <w:rsid w:val="001E2D36"/>
    <w:rsid w:val="001E2F09"/>
    <w:rsid w:val="001E3861"/>
    <w:rsid w:val="001E3981"/>
    <w:rsid w:val="001E3F51"/>
    <w:rsid w:val="001E440B"/>
    <w:rsid w:val="001E4494"/>
    <w:rsid w:val="001E47C7"/>
    <w:rsid w:val="001E4973"/>
    <w:rsid w:val="001E4CE6"/>
    <w:rsid w:val="001E502C"/>
    <w:rsid w:val="001E53CB"/>
    <w:rsid w:val="001E5621"/>
    <w:rsid w:val="001E62B5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BC9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5E24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1FF7"/>
    <w:rsid w:val="002021C4"/>
    <w:rsid w:val="002021D9"/>
    <w:rsid w:val="002023E2"/>
    <w:rsid w:val="0020293B"/>
    <w:rsid w:val="00204382"/>
    <w:rsid w:val="00204710"/>
    <w:rsid w:val="0020473B"/>
    <w:rsid w:val="00204B6D"/>
    <w:rsid w:val="00204BC8"/>
    <w:rsid w:val="00204BD6"/>
    <w:rsid w:val="00204D9D"/>
    <w:rsid w:val="00205589"/>
    <w:rsid w:val="002056C8"/>
    <w:rsid w:val="002059EC"/>
    <w:rsid w:val="00205BB7"/>
    <w:rsid w:val="00205F93"/>
    <w:rsid w:val="00206115"/>
    <w:rsid w:val="00206CED"/>
    <w:rsid w:val="0020720F"/>
    <w:rsid w:val="002075BC"/>
    <w:rsid w:val="002075FA"/>
    <w:rsid w:val="00207C6B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2C21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420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689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062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50B"/>
    <w:rsid w:val="00247917"/>
    <w:rsid w:val="00247F40"/>
    <w:rsid w:val="0025031F"/>
    <w:rsid w:val="00250922"/>
    <w:rsid w:val="00250D8F"/>
    <w:rsid w:val="002519A5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2B7E"/>
    <w:rsid w:val="002631F2"/>
    <w:rsid w:val="0026354E"/>
    <w:rsid w:val="00263E05"/>
    <w:rsid w:val="00264789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DD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D50"/>
    <w:rsid w:val="00275F65"/>
    <w:rsid w:val="002764C1"/>
    <w:rsid w:val="0027651D"/>
    <w:rsid w:val="002766EB"/>
    <w:rsid w:val="00276AF4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944"/>
    <w:rsid w:val="002860A7"/>
    <w:rsid w:val="002863F0"/>
    <w:rsid w:val="00287038"/>
    <w:rsid w:val="0028719A"/>
    <w:rsid w:val="0028720C"/>
    <w:rsid w:val="002876BA"/>
    <w:rsid w:val="00287857"/>
    <w:rsid w:val="0029147A"/>
    <w:rsid w:val="00291519"/>
    <w:rsid w:val="0029187D"/>
    <w:rsid w:val="00291AAE"/>
    <w:rsid w:val="00291C0D"/>
    <w:rsid w:val="00292301"/>
    <w:rsid w:val="0029233D"/>
    <w:rsid w:val="002925C4"/>
    <w:rsid w:val="00292E88"/>
    <w:rsid w:val="00293278"/>
    <w:rsid w:val="002935B2"/>
    <w:rsid w:val="002944DD"/>
    <w:rsid w:val="00294730"/>
    <w:rsid w:val="00294AC8"/>
    <w:rsid w:val="00294AF9"/>
    <w:rsid w:val="00294B6B"/>
    <w:rsid w:val="00294BB0"/>
    <w:rsid w:val="00294BB1"/>
    <w:rsid w:val="0029511D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3BC"/>
    <w:rsid w:val="002A79FE"/>
    <w:rsid w:val="002A7A40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41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87D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68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AD0"/>
    <w:rsid w:val="00307F80"/>
    <w:rsid w:val="00310212"/>
    <w:rsid w:val="003103EC"/>
    <w:rsid w:val="00310820"/>
    <w:rsid w:val="003108FE"/>
    <w:rsid w:val="0031135A"/>
    <w:rsid w:val="00311975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0CA7"/>
    <w:rsid w:val="00321863"/>
    <w:rsid w:val="00321A53"/>
    <w:rsid w:val="00321AE7"/>
    <w:rsid w:val="00321D78"/>
    <w:rsid w:val="003221D5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A21"/>
    <w:rsid w:val="00326D71"/>
    <w:rsid w:val="003271D5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000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AA"/>
    <w:rsid w:val="00342DF0"/>
    <w:rsid w:val="00343793"/>
    <w:rsid w:val="00343C0B"/>
    <w:rsid w:val="00343EEE"/>
    <w:rsid w:val="00344018"/>
    <w:rsid w:val="00344244"/>
    <w:rsid w:val="0034431D"/>
    <w:rsid w:val="0034439E"/>
    <w:rsid w:val="00344656"/>
    <w:rsid w:val="00344735"/>
    <w:rsid w:val="00345BC9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24E"/>
    <w:rsid w:val="003509FE"/>
    <w:rsid w:val="00350FC3"/>
    <w:rsid w:val="00351B7F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268"/>
    <w:rsid w:val="00357C07"/>
    <w:rsid w:val="00357DAD"/>
    <w:rsid w:val="00360C1B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5EF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6C6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58E9"/>
    <w:rsid w:val="00386DAC"/>
    <w:rsid w:val="00387E9E"/>
    <w:rsid w:val="003904D8"/>
    <w:rsid w:val="0039058D"/>
    <w:rsid w:val="00390FD2"/>
    <w:rsid w:val="0039184C"/>
    <w:rsid w:val="00391D76"/>
    <w:rsid w:val="00391D93"/>
    <w:rsid w:val="00391E6A"/>
    <w:rsid w:val="00391FA3"/>
    <w:rsid w:val="00392350"/>
    <w:rsid w:val="003928EB"/>
    <w:rsid w:val="00392923"/>
    <w:rsid w:val="00392DC8"/>
    <w:rsid w:val="0039323E"/>
    <w:rsid w:val="00393379"/>
    <w:rsid w:val="00393BD2"/>
    <w:rsid w:val="00393DBC"/>
    <w:rsid w:val="003946D0"/>
    <w:rsid w:val="00394AC3"/>
    <w:rsid w:val="003951B6"/>
    <w:rsid w:val="0039664A"/>
    <w:rsid w:val="0039690B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404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76A"/>
    <w:rsid w:val="003A78BA"/>
    <w:rsid w:val="003A78E6"/>
    <w:rsid w:val="003A7905"/>
    <w:rsid w:val="003B0062"/>
    <w:rsid w:val="003B0383"/>
    <w:rsid w:val="003B0ABF"/>
    <w:rsid w:val="003B14C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A"/>
    <w:rsid w:val="003D5C4F"/>
    <w:rsid w:val="003D5D5B"/>
    <w:rsid w:val="003D5F37"/>
    <w:rsid w:val="003D5FB9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40A"/>
    <w:rsid w:val="003E59B0"/>
    <w:rsid w:val="003E5DFA"/>
    <w:rsid w:val="003E6BE0"/>
    <w:rsid w:val="003E6EB4"/>
    <w:rsid w:val="003E7621"/>
    <w:rsid w:val="003E764D"/>
    <w:rsid w:val="003E7A35"/>
    <w:rsid w:val="003E7A91"/>
    <w:rsid w:val="003F0088"/>
    <w:rsid w:val="003F0279"/>
    <w:rsid w:val="003F02DA"/>
    <w:rsid w:val="003F058F"/>
    <w:rsid w:val="003F06EA"/>
    <w:rsid w:val="003F09DD"/>
    <w:rsid w:val="003F0B68"/>
    <w:rsid w:val="003F0C1B"/>
    <w:rsid w:val="003F0E9B"/>
    <w:rsid w:val="003F10D3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52C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890"/>
    <w:rsid w:val="00400C4B"/>
    <w:rsid w:val="00401741"/>
    <w:rsid w:val="0040189D"/>
    <w:rsid w:val="00401C86"/>
    <w:rsid w:val="00401DC0"/>
    <w:rsid w:val="00401DEC"/>
    <w:rsid w:val="00401EE8"/>
    <w:rsid w:val="0040238F"/>
    <w:rsid w:val="004023B1"/>
    <w:rsid w:val="00402557"/>
    <w:rsid w:val="00402907"/>
    <w:rsid w:val="004029DE"/>
    <w:rsid w:val="00402C14"/>
    <w:rsid w:val="00402C5D"/>
    <w:rsid w:val="00402D6A"/>
    <w:rsid w:val="00403158"/>
    <w:rsid w:val="0040353F"/>
    <w:rsid w:val="00404B51"/>
    <w:rsid w:val="00405D89"/>
    <w:rsid w:val="004064B3"/>
    <w:rsid w:val="004064F4"/>
    <w:rsid w:val="0040659E"/>
    <w:rsid w:val="00406EC6"/>
    <w:rsid w:val="004071F4"/>
    <w:rsid w:val="00407530"/>
    <w:rsid w:val="0040771E"/>
    <w:rsid w:val="004107E9"/>
    <w:rsid w:val="00410906"/>
    <w:rsid w:val="00411120"/>
    <w:rsid w:val="0041186E"/>
    <w:rsid w:val="004119C7"/>
    <w:rsid w:val="004122DB"/>
    <w:rsid w:val="0041241B"/>
    <w:rsid w:val="004130C9"/>
    <w:rsid w:val="00413369"/>
    <w:rsid w:val="004135A6"/>
    <w:rsid w:val="004138CF"/>
    <w:rsid w:val="004139C0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0F5C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2FE"/>
    <w:rsid w:val="0042582E"/>
    <w:rsid w:val="0042584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27B"/>
    <w:rsid w:val="004376C6"/>
    <w:rsid w:val="004376F6"/>
    <w:rsid w:val="00437B65"/>
    <w:rsid w:val="00437F4D"/>
    <w:rsid w:val="0044004A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904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BE0"/>
    <w:rsid w:val="004621F1"/>
    <w:rsid w:val="00462282"/>
    <w:rsid w:val="004626AA"/>
    <w:rsid w:val="004629CD"/>
    <w:rsid w:val="00462BDD"/>
    <w:rsid w:val="00462F41"/>
    <w:rsid w:val="004632F8"/>
    <w:rsid w:val="00464200"/>
    <w:rsid w:val="004642F9"/>
    <w:rsid w:val="004652A1"/>
    <w:rsid w:val="004654A7"/>
    <w:rsid w:val="004656F1"/>
    <w:rsid w:val="004657CB"/>
    <w:rsid w:val="0046598C"/>
    <w:rsid w:val="00465C0E"/>
    <w:rsid w:val="00466749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1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4EBC"/>
    <w:rsid w:val="00475556"/>
    <w:rsid w:val="00475877"/>
    <w:rsid w:val="00475D67"/>
    <w:rsid w:val="004768A4"/>
    <w:rsid w:val="00476A92"/>
    <w:rsid w:val="0047739D"/>
    <w:rsid w:val="0047748D"/>
    <w:rsid w:val="00480455"/>
    <w:rsid w:val="00480575"/>
    <w:rsid w:val="00480E51"/>
    <w:rsid w:val="0048204A"/>
    <w:rsid w:val="004824A2"/>
    <w:rsid w:val="00482666"/>
    <w:rsid w:val="00482CE9"/>
    <w:rsid w:val="00482D28"/>
    <w:rsid w:val="00482F29"/>
    <w:rsid w:val="0048375B"/>
    <w:rsid w:val="004844A5"/>
    <w:rsid w:val="0048499D"/>
    <w:rsid w:val="00484DCB"/>
    <w:rsid w:val="00484E4B"/>
    <w:rsid w:val="00484F5F"/>
    <w:rsid w:val="004855F7"/>
    <w:rsid w:val="0048592E"/>
    <w:rsid w:val="00485D4B"/>
    <w:rsid w:val="00485FC7"/>
    <w:rsid w:val="004860A3"/>
    <w:rsid w:val="0048622F"/>
    <w:rsid w:val="004864AE"/>
    <w:rsid w:val="00486BCB"/>
    <w:rsid w:val="00486CCD"/>
    <w:rsid w:val="00487271"/>
    <w:rsid w:val="0048729D"/>
    <w:rsid w:val="00487530"/>
    <w:rsid w:val="0048767D"/>
    <w:rsid w:val="00487A08"/>
    <w:rsid w:val="00487F4C"/>
    <w:rsid w:val="004900FD"/>
    <w:rsid w:val="00490105"/>
    <w:rsid w:val="00490147"/>
    <w:rsid w:val="004904B9"/>
    <w:rsid w:val="004906F0"/>
    <w:rsid w:val="0049131D"/>
    <w:rsid w:val="00491445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6A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387"/>
    <w:rsid w:val="004A465D"/>
    <w:rsid w:val="004A4701"/>
    <w:rsid w:val="004A5599"/>
    <w:rsid w:val="004A5C0C"/>
    <w:rsid w:val="004A5F71"/>
    <w:rsid w:val="004A61EC"/>
    <w:rsid w:val="004A6651"/>
    <w:rsid w:val="004A670F"/>
    <w:rsid w:val="004A6A7D"/>
    <w:rsid w:val="004A6CED"/>
    <w:rsid w:val="004A6D64"/>
    <w:rsid w:val="004A6D97"/>
    <w:rsid w:val="004A75BA"/>
    <w:rsid w:val="004A784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0F3"/>
    <w:rsid w:val="004B62AE"/>
    <w:rsid w:val="004B645E"/>
    <w:rsid w:val="004B650C"/>
    <w:rsid w:val="004B6BDC"/>
    <w:rsid w:val="004B6EC1"/>
    <w:rsid w:val="004B6ED5"/>
    <w:rsid w:val="004B6FA5"/>
    <w:rsid w:val="004B7369"/>
    <w:rsid w:val="004B7C18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A01"/>
    <w:rsid w:val="004C6B36"/>
    <w:rsid w:val="004C7424"/>
    <w:rsid w:val="004C7C3C"/>
    <w:rsid w:val="004D0335"/>
    <w:rsid w:val="004D0505"/>
    <w:rsid w:val="004D1CEF"/>
    <w:rsid w:val="004D22DF"/>
    <w:rsid w:val="004D2626"/>
    <w:rsid w:val="004D31E0"/>
    <w:rsid w:val="004D32B6"/>
    <w:rsid w:val="004D357B"/>
    <w:rsid w:val="004D3A84"/>
    <w:rsid w:val="004D3B30"/>
    <w:rsid w:val="004D3C14"/>
    <w:rsid w:val="004D3E6F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323"/>
    <w:rsid w:val="004E3467"/>
    <w:rsid w:val="004E3569"/>
    <w:rsid w:val="004E35FA"/>
    <w:rsid w:val="004E3D6A"/>
    <w:rsid w:val="004E40D6"/>
    <w:rsid w:val="004E4149"/>
    <w:rsid w:val="004E4254"/>
    <w:rsid w:val="004E4350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989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E82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6A7A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366"/>
    <w:rsid w:val="005115E0"/>
    <w:rsid w:val="005116F8"/>
    <w:rsid w:val="00511BEE"/>
    <w:rsid w:val="005129E6"/>
    <w:rsid w:val="00512C1E"/>
    <w:rsid w:val="00512E70"/>
    <w:rsid w:val="00513CCE"/>
    <w:rsid w:val="00513EE9"/>
    <w:rsid w:val="005144FE"/>
    <w:rsid w:val="00514536"/>
    <w:rsid w:val="0051465E"/>
    <w:rsid w:val="00514776"/>
    <w:rsid w:val="00514A44"/>
    <w:rsid w:val="00514D95"/>
    <w:rsid w:val="00514FAB"/>
    <w:rsid w:val="0051525D"/>
    <w:rsid w:val="005152E9"/>
    <w:rsid w:val="00515569"/>
    <w:rsid w:val="00515958"/>
    <w:rsid w:val="00517A35"/>
    <w:rsid w:val="005203E3"/>
    <w:rsid w:val="00520466"/>
    <w:rsid w:val="00520A0C"/>
    <w:rsid w:val="00520FC4"/>
    <w:rsid w:val="00521075"/>
    <w:rsid w:val="005229E1"/>
    <w:rsid w:val="00522C38"/>
    <w:rsid w:val="00522FA9"/>
    <w:rsid w:val="00523608"/>
    <w:rsid w:val="00523CD1"/>
    <w:rsid w:val="00523FA1"/>
    <w:rsid w:val="00523FA6"/>
    <w:rsid w:val="00524527"/>
    <w:rsid w:val="0052482E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0FCD"/>
    <w:rsid w:val="00531237"/>
    <w:rsid w:val="00531252"/>
    <w:rsid w:val="005315B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0F"/>
    <w:rsid w:val="00533A13"/>
    <w:rsid w:val="00533DDA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008"/>
    <w:rsid w:val="00544196"/>
    <w:rsid w:val="0054457E"/>
    <w:rsid w:val="00544B69"/>
    <w:rsid w:val="00544E75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50A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948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8F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013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81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328D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3FD6"/>
    <w:rsid w:val="005A410C"/>
    <w:rsid w:val="005A4484"/>
    <w:rsid w:val="005A4491"/>
    <w:rsid w:val="005A4E03"/>
    <w:rsid w:val="005A56E6"/>
    <w:rsid w:val="005A576D"/>
    <w:rsid w:val="005A58DF"/>
    <w:rsid w:val="005A6683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100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129"/>
    <w:rsid w:val="005B534B"/>
    <w:rsid w:val="005B54F7"/>
    <w:rsid w:val="005B5A06"/>
    <w:rsid w:val="005B5B3C"/>
    <w:rsid w:val="005B5D24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77E"/>
    <w:rsid w:val="005C7C23"/>
    <w:rsid w:val="005C7D14"/>
    <w:rsid w:val="005C7D60"/>
    <w:rsid w:val="005C7D67"/>
    <w:rsid w:val="005D0357"/>
    <w:rsid w:val="005D0DDD"/>
    <w:rsid w:val="005D0E39"/>
    <w:rsid w:val="005D0E64"/>
    <w:rsid w:val="005D0F31"/>
    <w:rsid w:val="005D1016"/>
    <w:rsid w:val="005D110C"/>
    <w:rsid w:val="005D12A9"/>
    <w:rsid w:val="005D1B63"/>
    <w:rsid w:val="005D1B96"/>
    <w:rsid w:val="005D1D4A"/>
    <w:rsid w:val="005D1F54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A61"/>
    <w:rsid w:val="005D5B25"/>
    <w:rsid w:val="005D5BCD"/>
    <w:rsid w:val="005D6BCA"/>
    <w:rsid w:val="005D7899"/>
    <w:rsid w:val="005E091C"/>
    <w:rsid w:val="005E0AE7"/>
    <w:rsid w:val="005E0E5F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A67"/>
    <w:rsid w:val="005E2E55"/>
    <w:rsid w:val="005E2F58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99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3AA"/>
    <w:rsid w:val="005F1B9F"/>
    <w:rsid w:val="005F1BA9"/>
    <w:rsid w:val="005F2203"/>
    <w:rsid w:val="005F24C4"/>
    <w:rsid w:val="005F2572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2F2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090"/>
    <w:rsid w:val="00615E6F"/>
    <w:rsid w:val="006162EF"/>
    <w:rsid w:val="006164D6"/>
    <w:rsid w:val="0061674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843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98A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6DAD"/>
    <w:rsid w:val="006372F1"/>
    <w:rsid w:val="00637734"/>
    <w:rsid w:val="00640938"/>
    <w:rsid w:val="00640D03"/>
    <w:rsid w:val="006414E6"/>
    <w:rsid w:val="00641D33"/>
    <w:rsid w:val="00642154"/>
    <w:rsid w:val="006428D9"/>
    <w:rsid w:val="006429A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E3C"/>
    <w:rsid w:val="00655F9F"/>
    <w:rsid w:val="00656385"/>
    <w:rsid w:val="00656507"/>
    <w:rsid w:val="00656754"/>
    <w:rsid w:val="006574F6"/>
    <w:rsid w:val="006574FD"/>
    <w:rsid w:val="006578C6"/>
    <w:rsid w:val="00657982"/>
    <w:rsid w:val="00657C1C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660"/>
    <w:rsid w:val="006639D3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928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2C35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513"/>
    <w:rsid w:val="0068767C"/>
    <w:rsid w:val="00687C35"/>
    <w:rsid w:val="00690111"/>
    <w:rsid w:val="006902D8"/>
    <w:rsid w:val="00690749"/>
    <w:rsid w:val="00690FAC"/>
    <w:rsid w:val="00691240"/>
    <w:rsid w:val="00691766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3C7"/>
    <w:rsid w:val="0069459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05D"/>
    <w:rsid w:val="006A0263"/>
    <w:rsid w:val="006A03F4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D75"/>
    <w:rsid w:val="006B0E6E"/>
    <w:rsid w:val="006B1211"/>
    <w:rsid w:val="006B19AB"/>
    <w:rsid w:val="006B1A68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4B67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8CC"/>
    <w:rsid w:val="006C13D4"/>
    <w:rsid w:val="006C154C"/>
    <w:rsid w:val="006C194E"/>
    <w:rsid w:val="006C24D9"/>
    <w:rsid w:val="006C2861"/>
    <w:rsid w:val="006C3247"/>
    <w:rsid w:val="006C3739"/>
    <w:rsid w:val="006C381B"/>
    <w:rsid w:val="006C3DED"/>
    <w:rsid w:val="006C45D0"/>
    <w:rsid w:val="006C4F61"/>
    <w:rsid w:val="006C52BB"/>
    <w:rsid w:val="006C545D"/>
    <w:rsid w:val="006C5CEF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D7C62"/>
    <w:rsid w:val="006E0308"/>
    <w:rsid w:val="006E0617"/>
    <w:rsid w:val="006E0D75"/>
    <w:rsid w:val="006E1309"/>
    <w:rsid w:val="006E14E6"/>
    <w:rsid w:val="006E17B5"/>
    <w:rsid w:val="006E1E6E"/>
    <w:rsid w:val="006E1EBD"/>
    <w:rsid w:val="006E25E6"/>
    <w:rsid w:val="006E2DF3"/>
    <w:rsid w:val="006E31A3"/>
    <w:rsid w:val="006E3C23"/>
    <w:rsid w:val="006E3ECE"/>
    <w:rsid w:val="006E41D5"/>
    <w:rsid w:val="006E433D"/>
    <w:rsid w:val="006E48BE"/>
    <w:rsid w:val="006E51A0"/>
    <w:rsid w:val="006E6143"/>
    <w:rsid w:val="006E668B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3E51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37"/>
    <w:rsid w:val="00711EF1"/>
    <w:rsid w:val="00712241"/>
    <w:rsid w:val="00712284"/>
    <w:rsid w:val="00713C5A"/>
    <w:rsid w:val="0071429B"/>
    <w:rsid w:val="007142C7"/>
    <w:rsid w:val="007146EC"/>
    <w:rsid w:val="0071474D"/>
    <w:rsid w:val="00715388"/>
    <w:rsid w:val="007157A4"/>
    <w:rsid w:val="007157B9"/>
    <w:rsid w:val="00715A2E"/>
    <w:rsid w:val="00715CA4"/>
    <w:rsid w:val="00715E3F"/>
    <w:rsid w:val="00716082"/>
    <w:rsid w:val="00716568"/>
    <w:rsid w:val="007171F2"/>
    <w:rsid w:val="00717298"/>
    <w:rsid w:val="0071738F"/>
    <w:rsid w:val="0071758C"/>
    <w:rsid w:val="0071781C"/>
    <w:rsid w:val="00720187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2F1"/>
    <w:rsid w:val="00725607"/>
    <w:rsid w:val="00725C5B"/>
    <w:rsid w:val="00725D84"/>
    <w:rsid w:val="00725DED"/>
    <w:rsid w:val="00726B2E"/>
    <w:rsid w:val="00726F7E"/>
    <w:rsid w:val="007272D3"/>
    <w:rsid w:val="00727434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2F2"/>
    <w:rsid w:val="00733481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5E7"/>
    <w:rsid w:val="007458DC"/>
    <w:rsid w:val="00745D39"/>
    <w:rsid w:val="0074657C"/>
    <w:rsid w:val="0074684A"/>
    <w:rsid w:val="00746D4F"/>
    <w:rsid w:val="007472A8"/>
    <w:rsid w:val="007475E8"/>
    <w:rsid w:val="0074790F"/>
    <w:rsid w:val="00747957"/>
    <w:rsid w:val="00750731"/>
    <w:rsid w:val="00750F5A"/>
    <w:rsid w:val="00751BFB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1D16"/>
    <w:rsid w:val="007624FE"/>
    <w:rsid w:val="00762A46"/>
    <w:rsid w:val="00762AC9"/>
    <w:rsid w:val="007630EA"/>
    <w:rsid w:val="0076376E"/>
    <w:rsid w:val="00763877"/>
    <w:rsid w:val="00763935"/>
    <w:rsid w:val="00763CBC"/>
    <w:rsid w:val="00763D1F"/>
    <w:rsid w:val="007647DA"/>
    <w:rsid w:val="007649F2"/>
    <w:rsid w:val="00764A21"/>
    <w:rsid w:val="00764CC1"/>
    <w:rsid w:val="00764F71"/>
    <w:rsid w:val="00764FDE"/>
    <w:rsid w:val="007653D7"/>
    <w:rsid w:val="00765F3F"/>
    <w:rsid w:val="007661AC"/>
    <w:rsid w:val="00766766"/>
    <w:rsid w:val="00766B81"/>
    <w:rsid w:val="0076775D"/>
    <w:rsid w:val="007678E5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4D68"/>
    <w:rsid w:val="007750BC"/>
    <w:rsid w:val="0077534F"/>
    <w:rsid w:val="00775838"/>
    <w:rsid w:val="00775BA3"/>
    <w:rsid w:val="00775D69"/>
    <w:rsid w:val="00775E22"/>
    <w:rsid w:val="00776452"/>
    <w:rsid w:val="0077666F"/>
    <w:rsid w:val="00776F8D"/>
    <w:rsid w:val="0077733B"/>
    <w:rsid w:val="007773BE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2B6"/>
    <w:rsid w:val="00790606"/>
    <w:rsid w:val="0079091C"/>
    <w:rsid w:val="00790DBF"/>
    <w:rsid w:val="0079107F"/>
    <w:rsid w:val="007915C9"/>
    <w:rsid w:val="007916FB"/>
    <w:rsid w:val="007917C8"/>
    <w:rsid w:val="00791813"/>
    <w:rsid w:val="00791B11"/>
    <w:rsid w:val="00792007"/>
    <w:rsid w:val="00792156"/>
    <w:rsid w:val="00792F71"/>
    <w:rsid w:val="007930C0"/>
    <w:rsid w:val="00793B1D"/>
    <w:rsid w:val="00793DCD"/>
    <w:rsid w:val="0079415A"/>
    <w:rsid w:val="007941B5"/>
    <w:rsid w:val="007951E4"/>
    <w:rsid w:val="00795375"/>
    <w:rsid w:val="0079567F"/>
    <w:rsid w:val="00796431"/>
    <w:rsid w:val="007964BE"/>
    <w:rsid w:val="007964EA"/>
    <w:rsid w:val="007966E8"/>
    <w:rsid w:val="007969A2"/>
    <w:rsid w:val="00796D02"/>
    <w:rsid w:val="00796D77"/>
    <w:rsid w:val="00796F2D"/>
    <w:rsid w:val="00797926"/>
    <w:rsid w:val="00797AD6"/>
    <w:rsid w:val="00797BBD"/>
    <w:rsid w:val="007A07CF"/>
    <w:rsid w:val="007A0EAE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2D2"/>
    <w:rsid w:val="007A63B1"/>
    <w:rsid w:val="007A64F7"/>
    <w:rsid w:val="007A660B"/>
    <w:rsid w:val="007A6A9B"/>
    <w:rsid w:val="007A6D13"/>
    <w:rsid w:val="007A6EC0"/>
    <w:rsid w:val="007A7374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38E"/>
    <w:rsid w:val="007B39DE"/>
    <w:rsid w:val="007B3CF5"/>
    <w:rsid w:val="007B40C1"/>
    <w:rsid w:val="007B45F5"/>
    <w:rsid w:val="007B4A5D"/>
    <w:rsid w:val="007B4AB6"/>
    <w:rsid w:val="007B4D7A"/>
    <w:rsid w:val="007B5582"/>
    <w:rsid w:val="007B5C7C"/>
    <w:rsid w:val="007B6258"/>
    <w:rsid w:val="007B6271"/>
    <w:rsid w:val="007B6348"/>
    <w:rsid w:val="007B6511"/>
    <w:rsid w:val="007B658E"/>
    <w:rsid w:val="007B65B4"/>
    <w:rsid w:val="007B6763"/>
    <w:rsid w:val="007B6840"/>
    <w:rsid w:val="007B6C87"/>
    <w:rsid w:val="007B6D2A"/>
    <w:rsid w:val="007B6F13"/>
    <w:rsid w:val="007B7085"/>
    <w:rsid w:val="007B726D"/>
    <w:rsid w:val="007B79B8"/>
    <w:rsid w:val="007B7BDC"/>
    <w:rsid w:val="007B7ECE"/>
    <w:rsid w:val="007C0355"/>
    <w:rsid w:val="007C089C"/>
    <w:rsid w:val="007C0A78"/>
    <w:rsid w:val="007C1703"/>
    <w:rsid w:val="007C1819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5739"/>
    <w:rsid w:val="007C5BFC"/>
    <w:rsid w:val="007C694E"/>
    <w:rsid w:val="007C6C3F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16CB"/>
    <w:rsid w:val="007E1DD1"/>
    <w:rsid w:val="007E20D3"/>
    <w:rsid w:val="007E22AC"/>
    <w:rsid w:val="007E2994"/>
    <w:rsid w:val="007E2E0D"/>
    <w:rsid w:val="007E4739"/>
    <w:rsid w:val="007E4AA0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4E6"/>
    <w:rsid w:val="007F69FE"/>
    <w:rsid w:val="007F6A07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DFD"/>
    <w:rsid w:val="00803F3C"/>
    <w:rsid w:val="0080415D"/>
    <w:rsid w:val="0080438A"/>
    <w:rsid w:val="00804CFE"/>
    <w:rsid w:val="008051FD"/>
    <w:rsid w:val="0080522B"/>
    <w:rsid w:val="008056F9"/>
    <w:rsid w:val="00805774"/>
    <w:rsid w:val="00805E11"/>
    <w:rsid w:val="00805F71"/>
    <w:rsid w:val="008062D0"/>
    <w:rsid w:val="00806908"/>
    <w:rsid w:val="00806EE9"/>
    <w:rsid w:val="008071C1"/>
    <w:rsid w:val="008073CC"/>
    <w:rsid w:val="008073E5"/>
    <w:rsid w:val="00807567"/>
    <w:rsid w:val="00807B7B"/>
    <w:rsid w:val="00810277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1F0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C72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153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E4A"/>
    <w:rsid w:val="0083109C"/>
    <w:rsid w:val="00831187"/>
    <w:rsid w:val="00831C93"/>
    <w:rsid w:val="00831DC6"/>
    <w:rsid w:val="0083251E"/>
    <w:rsid w:val="00833657"/>
    <w:rsid w:val="008337F2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5F9F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9DD"/>
    <w:rsid w:val="00861DD4"/>
    <w:rsid w:val="0086212C"/>
    <w:rsid w:val="008623E7"/>
    <w:rsid w:val="0086279F"/>
    <w:rsid w:val="008627B2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2C"/>
    <w:rsid w:val="00865DF8"/>
    <w:rsid w:val="00865FB8"/>
    <w:rsid w:val="008660ED"/>
    <w:rsid w:val="00866237"/>
    <w:rsid w:val="0086646B"/>
    <w:rsid w:val="008664EA"/>
    <w:rsid w:val="00870470"/>
    <w:rsid w:val="00870497"/>
    <w:rsid w:val="008708EC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A11"/>
    <w:rsid w:val="00875C93"/>
    <w:rsid w:val="0087601B"/>
    <w:rsid w:val="0087628E"/>
    <w:rsid w:val="008763DA"/>
    <w:rsid w:val="0087657D"/>
    <w:rsid w:val="008766BC"/>
    <w:rsid w:val="00876DBE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DDB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AA8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941"/>
    <w:rsid w:val="008A1C56"/>
    <w:rsid w:val="008A1F8B"/>
    <w:rsid w:val="008A1FC2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0C6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54"/>
    <w:rsid w:val="008C7898"/>
    <w:rsid w:val="008C7BA0"/>
    <w:rsid w:val="008D01DA"/>
    <w:rsid w:val="008D0F78"/>
    <w:rsid w:val="008D1257"/>
    <w:rsid w:val="008D15AD"/>
    <w:rsid w:val="008D174F"/>
    <w:rsid w:val="008D1874"/>
    <w:rsid w:val="008D1A4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37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31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17C0"/>
    <w:rsid w:val="008F2D46"/>
    <w:rsid w:val="008F307C"/>
    <w:rsid w:val="008F30AE"/>
    <w:rsid w:val="008F3335"/>
    <w:rsid w:val="008F3E83"/>
    <w:rsid w:val="008F49F7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ADA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372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090F"/>
    <w:rsid w:val="00910DE3"/>
    <w:rsid w:val="00910E89"/>
    <w:rsid w:val="00911950"/>
    <w:rsid w:val="00911CBA"/>
    <w:rsid w:val="0091232C"/>
    <w:rsid w:val="009124EC"/>
    <w:rsid w:val="0091323F"/>
    <w:rsid w:val="009138BE"/>
    <w:rsid w:val="00914097"/>
    <w:rsid w:val="00914303"/>
    <w:rsid w:val="00914490"/>
    <w:rsid w:val="00914E0C"/>
    <w:rsid w:val="009153BC"/>
    <w:rsid w:val="00915770"/>
    <w:rsid w:val="00916AD9"/>
    <w:rsid w:val="00916D7E"/>
    <w:rsid w:val="00916DAE"/>
    <w:rsid w:val="009170DD"/>
    <w:rsid w:val="00917160"/>
    <w:rsid w:val="00917282"/>
    <w:rsid w:val="0091741D"/>
    <w:rsid w:val="00917D2B"/>
    <w:rsid w:val="00920411"/>
    <w:rsid w:val="00921252"/>
    <w:rsid w:val="009218FA"/>
    <w:rsid w:val="00921903"/>
    <w:rsid w:val="00922044"/>
    <w:rsid w:val="0092265F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5E1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0D9D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034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1E91"/>
    <w:rsid w:val="0094202B"/>
    <w:rsid w:val="00942706"/>
    <w:rsid w:val="00942B3B"/>
    <w:rsid w:val="00942BB5"/>
    <w:rsid w:val="00942D74"/>
    <w:rsid w:val="00942DC2"/>
    <w:rsid w:val="0094306B"/>
    <w:rsid w:val="0094406D"/>
    <w:rsid w:val="009446A4"/>
    <w:rsid w:val="009446F4"/>
    <w:rsid w:val="00944FA3"/>
    <w:rsid w:val="00945056"/>
    <w:rsid w:val="00945118"/>
    <w:rsid w:val="00945725"/>
    <w:rsid w:val="00945E34"/>
    <w:rsid w:val="009462E7"/>
    <w:rsid w:val="00946307"/>
    <w:rsid w:val="00946F15"/>
    <w:rsid w:val="00947361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457"/>
    <w:rsid w:val="009558F6"/>
    <w:rsid w:val="009560B1"/>
    <w:rsid w:val="009560FC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773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1D0"/>
    <w:rsid w:val="0096664F"/>
    <w:rsid w:val="00966787"/>
    <w:rsid w:val="0096703D"/>
    <w:rsid w:val="00967AF0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D98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207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4D93"/>
    <w:rsid w:val="009A5059"/>
    <w:rsid w:val="009A5A06"/>
    <w:rsid w:val="009A5C0B"/>
    <w:rsid w:val="009A5CC1"/>
    <w:rsid w:val="009A5D24"/>
    <w:rsid w:val="009A6916"/>
    <w:rsid w:val="009A6C20"/>
    <w:rsid w:val="009A7129"/>
    <w:rsid w:val="009A7256"/>
    <w:rsid w:val="009A7564"/>
    <w:rsid w:val="009A7A13"/>
    <w:rsid w:val="009A7BDE"/>
    <w:rsid w:val="009A7C30"/>
    <w:rsid w:val="009A7C41"/>
    <w:rsid w:val="009A7EF9"/>
    <w:rsid w:val="009B068C"/>
    <w:rsid w:val="009B07F6"/>
    <w:rsid w:val="009B0F45"/>
    <w:rsid w:val="009B11CB"/>
    <w:rsid w:val="009B1640"/>
    <w:rsid w:val="009B1C63"/>
    <w:rsid w:val="009B1E02"/>
    <w:rsid w:val="009B1EBC"/>
    <w:rsid w:val="009B1F2B"/>
    <w:rsid w:val="009B2060"/>
    <w:rsid w:val="009B2E61"/>
    <w:rsid w:val="009B2FD4"/>
    <w:rsid w:val="009B31F8"/>
    <w:rsid w:val="009B3245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2BBA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A0E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0D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26F"/>
    <w:rsid w:val="009E377A"/>
    <w:rsid w:val="009E3A97"/>
    <w:rsid w:val="009E45D5"/>
    <w:rsid w:val="009E4919"/>
    <w:rsid w:val="009E4C26"/>
    <w:rsid w:val="009E4E07"/>
    <w:rsid w:val="009E5323"/>
    <w:rsid w:val="009E539C"/>
    <w:rsid w:val="009E542D"/>
    <w:rsid w:val="009E5C6F"/>
    <w:rsid w:val="009E5C89"/>
    <w:rsid w:val="009E644F"/>
    <w:rsid w:val="009E6CFC"/>
    <w:rsid w:val="009E7165"/>
    <w:rsid w:val="009E79D8"/>
    <w:rsid w:val="009F0149"/>
    <w:rsid w:val="009F0B7E"/>
    <w:rsid w:val="009F0DCF"/>
    <w:rsid w:val="009F1166"/>
    <w:rsid w:val="009F1DC3"/>
    <w:rsid w:val="009F290E"/>
    <w:rsid w:val="009F2BB1"/>
    <w:rsid w:val="009F2E54"/>
    <w:rsid w:val="009F2F25"/>
    <w:rsid w:val="009F34EF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158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13"/>
    <w:rsid w:val="00A05764"/>
    <w:rsid w:val="00A06DD9"/>
    <w:rsid w:val="00A06EE2"/>
    <w:rsid w:val="00A0725B"/>
    <w:rsid w:val="00A07307"/>
    <w:rsid w:val="00A100A3"/>
    <w:rsid w:val="00A10248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4B2D"/>
    <w:rsid w:val="00A15011"/>
    <w:rsid w:val="00A156FF"/>
    <w:rsid w:val="00A16060"/>
    <w:rsid w:val="00A16507"/>
    <w:rsid w:val="00A16D1D"/>
    <w:rsid w:val="00A1726A"/>
    <w:rsid w:val="00A17489"/>
    <w:rsid w:val="00A17506"/>
    <w:rsid w:val="00A17597"/>
    <w:rsid w:val="00A17C99"/>
    <w:rsid w:val="00A17EF4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8E6"/>
    <w:rsid w:val="00A22929"/>
    <w:rsid w:val="00A22ABB"/>
    <w:rsid w:val="00A22D61"/>
    <w:rsid w:val="00A22EA7"/>
    <w:rsid w:val="00A2341B"/>
    <w:rsid w:val="00A235A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91A"/>
    <w:rsid w:val="00A26CD0"/>
    <w:rsid w:val="00A27218"/>
    <w:rsid w:val="00A274B3"/>
    <w:rsid w:val="00A27808"/>
    <w:rsid w:val="00A27E3B"/>
    <w:rsid w:val="00A27E6C"/>
    <w:rsid w:val="00A27E6E"/>
    <w:rsid w:val="00A27F0D"/>
    <w:rsid w:val="00A30736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0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488A"/>
    <w:rsid w:val="00A550F2"/>
    <w:rsid w:val="00A5551F"/>
    <w:rsid w:val="00A55800"/>
    <w:rsid w:val="00A55E12"/>
    <w:rsid w:val="00A5606C"/>
    <w:rsid w:val="00A56284"/>
    <w:rsid w:val="00A56723"/>
    <w:rsid w:val="00A56914"/>
    <w:rsid w:val="00A56C91"/>
    <w:rsid w:val="00A570AA"/>
    <w:rsid w:val="00A5748A"/>
    <w:rsid w:val="00A57BB1"/>
    <w:rsid w:val="00A606DB"/>
    <w:rsid w:val="00A60D5E"/>
    <w:rsid w:val="00A611A2"/>
    <w:rsid w:val="00A61436"/>
    <w:rsid w:val="00A614E7"/>
    <w:rsid w:val="00A61B95"/>
    <w:rsid w:val="00A61EE1"/>
    <w:rsid w:val="00A62250"/>
    <w:rsid w:val="00A62A20"/>
    <w:rsid w:val="00A62A33"/>
    <w:rsid w:val="00A62D75"/>
    <w:rsid w:val="00A62D88"/>
    <w:rsid w:val="00A62FFF"/>
    <w:rsid w:val="00A630D8"/>
    <w:rsid w:val="00A63223"/>
    <w:rsid w:val="00A6326F"/>
    <w:rsid w:val="00A6371D"/>
    <w:rsid w:val="00A63FD5"/>
    <w:rsid w:val="00A649B0"/>
    <w:rsid w:val="00A64FC8"/>
    <w:rsid w:val="00A6520A"/>
    <w:rsid w:val="00A65259"/>
    <w:rsid w:val="00A65A05"/>
    <w:rsid w:val="00A65B88"/>
    <w:rsid w:val="00A65CEA"/>
    <w:rsid w:val="00A65FAE"/>
    <w:rsid w:val="00A660C5"/>
    <w:rsid w:val="00A6623E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5872"/>
    <w:rsid w:val="00A7613F"/>
    <w:rsid w:val="00A76181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234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010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09FB"/>
    <w:rsid w:val="00AA1E53"/>
    <w:rsid w:val="00AA211C"/>
    <w:rsid w:val="00AA3933"/>
    <w:rsid w:val="00AA3B09"/>
    <w:rsid w:val="00AA3C5C"/>
    <w:rsid w:val="00AA3FFE"/>
    <w:rsid w:val="00AA43EA"/>
    <w:rsid w:val="00AA45E2"/>
    <w:rsid w:val="00AA476C"/>
    <w:rsid w:val="00AA608A"/>
    <w:rsid w:val="00AA613D"/>
    <w:rsid w:val="00AA63C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B35"/>
    <w:rsid w:val="00AB4DBB"/>
    <w:rsid w:val="00AB535E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6CF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AF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C35"/>
    <w:rsid w:val="00AD7F7D"/>
    <w:rsid w:val="00AE0244"/>
    <w:rsid w:val="00AE0409"/>
    <w:rsid w:val="00AE07FD"/>
    <w:rsid w:val="00AE0D5E"/>
    <w:rsid w:val="00AE10A3"/>
    <w:rsid w:val="00AE199A"/>
    <w:rsid w:val="00AE29CF"/>
    <w:rsid w:val="00AE2F2C"/>
    <w:rsid w:val="00AE362D"/>
    <w:rsid w:val="00AE3746"/>
    <w:rsid w:val="00AE37EC"/>
    <w:rsid w:val="00AE3BB6"/>
    <w:rsid w:val="00AE3EF6"/>
    <w:rsid w:val="00AE3F8B"/>
    <w:rsid w:val="00AE4453"/>
    <w:rsid w:val="00AE46A2"/>
    <w:rsid w:val="00AE46F1"/>
    <w:rsid w:val="00AE4C26"/>
    <w:rsid w:val="00AE4D1D"/>
    <w:rsid w:val="00AE51A0"/>
    <w:rsid w:val="00AE585C"/>
    <w:rsid w:val="00AE5B17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1633"/>
    <w:rsid w:val="00AF1A21"/>
    <w:rsid w:val="00AF2243"/>
    <w:rsid w:val="00AF22C0"/>
    <w:rsid w:val="00AF234A"/>
    <w:rsid w:val="00AF32CA"/>
    <w:rsid w:val="00AF3505"/>
    <w:rsid w:val="00AF39A0"/>
    <w:rsid w:val="00AF3AFB"/>
    <w:rsid w:val="00AF3CB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C70"/>
    <w:rsid w:val="00AF7DCD"/>
    <w:rsid w:val="00AF7EA4"/>
    <w:rsid w:val="00AF7F51"/>
    <w:rsid w:val="00B001C6"/>
    <w:rsid w:val="00B008BF"/>
    <w:rsid w:val="00B02829"/>
    <w:rsid w:val="00B02895"/>
    <w:rsid w:val="00B028EE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8F6"/>
    <w:rsid w:val="00B10B5F"/>
    <w:rsid w:val="00B10BFE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5A7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263F"/>
    <w:rsid w:val="00B32EA2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75"/>
    <w:rsid w:val="00B35CF3"/>
    <w:rsid w:val="00B35DBF"/>
    <w:rsid w:val="00B368F4"/>
    <w:rsid w:val="00B3703D"/>
    <w:rsid w:val="00B374E8"/>
    <w:rsid w:val="00B37616"/>
    <w:rsid w:val="00B37A94"/>
    <w:rsid w:val="00B400C4"/>
    <w:rsid w:val="00B400E9"/>
    <w:rsid w:val="00B40862"/>
    <w:rsid w:val="00B40ECF"/>
    <w:rsid w:val="00B41531"/>
    <w:rsid w:val="00B419A8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012"/>
    <w:rsid w:val="00B571CC"/>
    <w:rsid w:val="00B57F45"/>
    <w:rsid w:val="00B605C7"/>
    <w:rsid w:val="00B60715"/>
    <w:rsid w:val="00B60934"/>
    <w:rsid w:val="00B60BA5"/>
    <w:rsid w:val="00B6146C"/>
    <w:rsid w:val="00B61C7A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59A8"/>
    <w:rsid w:val="00B6635D"/>
    <w:rsid w:val="00B66558"/>
    <w:rsid w:val="00B67408"/>
    <w:rsid w:val="00B674B5"/>
    <w:rsid w:val="00B67B5D"/>
    <w:rsid w:val="00B701B2"/>
    <w:rsid w:val="00B7034A"/>
    <w:rsid w:val="00B7083F"/>
    <w:rsid w:val="00B70D20"/>
    <w:rsid w:val="00B70EDA"/>
    <w:rsid w:val="00B71003"/>
    <w:rsid w:val="00B710B7"/>
    <w:rsid w:val="00B71995"/>
    <w:rsid w:val="00B71F50"/>
    <w:rsid w:val="00B7203A"/>
    <w:rsid w:val="00B72A24"/>
    <w:rsid w:val="00B72F26"/>
    <w:rsid w:val="00B73291"/>
    <w:rsid w:val="00B73DE2"/>
    <w:rsid w:val="00B7402B"/>
    <w:rsid w:val="00B74046"/>
    <w:rsid w:val="00B745A2"/>
    <w:rsid w:val="00B74A67"/>
    <w:rsid w:val="00B74C46"/>
    <w:rsid w:val="00B75348"/>
    <w:rsid w:val="00B75FB7"/>
    <w:rsid w:val="00B76B0E"/>
    <w:rsid w:val="00B7755D"/>
    <w:rsid w:val="00B77566"/>
    <w:rsid w:val="00B778CA"/>
    <w:rsid w:val="00B77AB4"/>
    <w:rsid w:val="00B77B95"/>
    <w:rsid w:val="00B77F3D"/>
    <w:rsid w:val="00B77FD4"/>
    <w:rsid w:val="00B80672"/>
    <w:rsid w:val="00B80B31"/>
    <w:rsid w:val="00B81608"/>
    <w:rsid w:val="00B817A8"/>
    <w:rsid w:val="00B8183C"/>
    <w:rsid w:val="00B82E27"/>
    <w:rsid w:val="00B82FF6"/>
    <w:rsid w:val="00B83330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6C92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791"/>
    <w:rsid w:val="00B94F26"/>
    <w:rsid w:val="00B94F6D"/>
    <w:rsid w:val="00B94F91"/>
    <w:rsid w:val="00B95352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856"/>
    <w:rsid w:val="00BA3A33"/>
    <w:rsid w:val="00BA3AF9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6BF6"/>
    <w:rsid w:val="00BA7813"/>
    <w:rsid w:val="00BB037B"/>
    <w:rsid w:val="00BB07C3"/>
    <w:rsid w:val="00BB0941"/>
    <w:rsid w:val="00BB1625"/>
    <w:rsid w:val="00BB1A05"/>
    <w:rsid w:val="00BB20BE"/>
    <w:rsid w:val="00BB2398"/>
    <w:rsid w:val="00BB2515"/>
    <w:rsid w:val="00BB2764"/>
    <w:rsid w:val="00BB2CE7"/>
    <w:rsid w:val="00BB3FD0"/>
    <w:rsid w:val="00BB404B"/>
    <w:rsid w:val="00BB4178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677"/>
    <w:rsid w:val="00BB68A4"/>
    <w:rsid w:val="00BB6A42"/>
    <w:rsid w:val="00BB6FF8"/>
    <w:rsid w:val="00BB7564"/>
    <w:rsid w:val="00BB790E"/>
    <w:rsid w:val="00BB79F1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233B"/>
    <w:rsid w:val="00BC2E34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C7B5B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B22"/>
    <w:rsid w:val="00BD4A05"/>
    <w:rsid w:val="00BD4C8A"/>
    <w:rsid w:val="00BD4D54"/>
    <w:rsid w:val="00BD503E"/>
    <w:rsid w:val="00BD5224"/>
    <w:rsid w:val="00BD5872"/>
    <w:rsid w:val="00BD5985"/>
    <w:rsid w:val="00BD5BCE"/>
    <w:rsid w:val="00BD5D19"/>
    <w:rsid w:val="00BD6AB9"/>
    <w:rsid w:val="00BD6E66"/>
    <w:rsid w:val="00BD7095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903"/>
    <w:rsid w:val="00BE7C1A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CF9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5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26A"/>
    <w:rsid w:val="00C036B7"/>
    <w:rsid w:val="00C0397F"/>
    <w:rsid w:val="00C03B61"/>
    <w:rsid w:val="00C03BE5"/>
    <w:rsid w:val="00C03CE6"/>
    <w:rsid w:val="00C04187"/>
    <w:rsid w:val="00C043A9"/>
    <w:rsid w:val="00C044BA"/>
    <w:rsid w:val="00C04837"/>
    <w:rsid w:val="00C049E3"/>
    <w:rsid w:val="00C04C94"/>
    <w:rsid w:val="00C0589C"/>
    <w:rsid w:val="00C05D58"/>
    <w:rsid w:val="00C05F8B"/>
    <w:rsid w:val="00C0653D"/>
    <w:rsid w:val="00C0676E"/>
    <w:rsid w:val="00C06865"/>
    <w:rsid w:val="00C07AB5"/>
    <w:rsid w:val="00C07FEE"/>
    <w:rsid w:val="00C1040F"/>
    <w:rsid w:val="00C104B7"/>
    <w:rsid w:val="00C10552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7CF"/>
    <w:rsid w:val="00C14B1A"/>
    <w:rsid w:val="00C14B86"/>
    <w:rsid w:val="00C14D41"/>
    <w:rsid w:val="00C165F8"/>
    <w:rsid w:val="00C16CA2"/>
    <w:rsid w:val="00C16E53"/>
    <w:rsid w:val="00C1711A"/>
    <w:rsid w:val="00C172AF"/>
    <w:rsid w:val="00C175BF"/>
    <w:rsid w:val="00C20021"/>
    <w:rsid w:val="00C202C7"/>
    <w:rsid w:val="00C20448"/>
    <w:rsid w:val="00C205F5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2F1"/>
    <w:rsid w:val="00C2460D"/>
    <w:rsid w:val="00C2477C"/>
    <w:rsid w:val="00C24A4F"/>
    <w:rsid w:val="00C24E7A"/>
    <w:rsid w:val="00C2536D"/>
    <w:rsid w:val="00C2543E"/>
    <w:rsid w:val="00C25601"/>
    <w:rsid w:val="00C257A2"/>
    <w:rsid w:val="00C258B4"/>
    <w:rsid w:val="00C25D1B"/>
    <w:rsid w:val="00C25E9F"/>
    <w:rsid w:val="00C26144"/>
    <w:rsid w:val="00C26466"/>
    <w:rsid w:val="00C26507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37D93"/>
    <w:rsid w:val="00C4071C"/>
    <w:rsid w:val="00C40B4F"/>
    <w:rsid w:val="00C40D95"/>
    <w:rsid w:val="00C41147"/>
    <w:rsid w:val="00C4117A"/>
    <w:rsid w:val="00C41369"/>
    <w:rsid w:val="00C417B0"/>
    <w:rsid w:val="00C41CD5"/>
    <w:rsid w:val="00C42785"/>
    <w:rsid w:val="00C427A0"/>
    <w:rsid w:val="00C42B4F"/>
    <w:rsid w:val="00C42CC8"/>
    <w:rsid w:val="00C435D0"/>
    <w:rsid w:val="00C436E9"/>
    <w:rsid w:val="00C43B93"/>
    <w:rsid w:val="00C43CB8"/>
    <w:rsid w:val="00C43F14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BB"/>
    <w:rsid w:val="00C505DC"/>
    <w:rsid w:val="00C50C8E"/>
    <w:rsid w:val="00C50CC6"/>
    <w:rsid w:val="00C514EA"/>
    <w:rsid w:val="00C515E4"/>
    <w:rsid w:val="00C5186B"/>
    <w:rsid w:val="00C51C23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69E"/>
    <w:rsid w:val="00C57AE7"/>
    <w:rsid w:val="00C57E1E"/>
    <w:rsid w:val="00C57ED3"/>
    <w:rsid w:val="00C57F9E"/>
    <w:rsid w:val="00C604C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91B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5A45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643"/>
    <w:rsid w:val="00C77F58"/>
    <w:rsid w:val="00C8058F"/>
    <w:rsid w:val="00C80AEC"/>
    <w:rsid w:val="00C8119A"/>
    <w:rsid w:val="00C81518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95C"/>
    <w:rsid w:val="00C84A81"/>
    <w:rsid w:val="00C85B18"/>
    <w:rsid w:val="00C85B44"/>
    <w:rsid w:val="00C85CFA"/>
    <w:rsid w:val="00C8606C"/>
    <w:rsid w:val="00C86549"/>
    <w:rsid w:val="00C86B70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0FA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5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D54"/>
    <w:rsid w:val="00CA1F6F"/>
    <w:rsid w:val="00CA2784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50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2EB7"/>
    <w:rsid w:val="00CB358F"/>
    <w:rsid w:val="00CB395B"/>
    <w:rsid w:val="00CB3C29"/>
    <w:rsid w:val="00CB3C34"/>
    <w:rsid w:val="00CB3DF5"/>
    <w:rsid w:val="00CB3E47"/>
    <w:rsid w:val="00CB3F3F"/>
    <w:rsid w:val="00CB5040"/>
    <w:rsid w:val="00CB51A6"/>
    <w:rsid w:val="00CB55E1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AFB"/>
    <w:rsid w:val="00CC7C3C"/>
    <w:rsid w:val="00CC7DB5"/>
    <w:rsid w:val="00CD00E6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1FC8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BF6"/>
    <w:rsid w:val="00CE1C48"/>
    <w:rsid w:val="00CE24E6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B1F"/>
    <w:rsid w:val="00CF0D33"/>
    <w:rsid w:val="00CF0EEB"/>
    <w:rsid w:val="00CF0FCE"/>
    <w:rsid w:val="00CF106B"/>
    <w:rsid w:val="00CF15CA"/>
    <w:rsid w:val="00CF2100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024"/>
    <w:rsid w:val="00CF6A89"/>
    <w:rsid w:val="00CF6C55"/>
    <w:rsid w:val="00CF6FB4"/>
    <w:rsid w:val="00CF7226"/>
    <w:rsid w:val="00CF75B9"/>
    <w:rsid w:val="00D00292"/>
    <w:rsid w:val="00D00398"/>
    <w:rsid w:val="00D007B0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2FCE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0B"/>
    <w:rsid w:val="00D1531C"/>
    <w:rsid w:val="00D156A6"/>
    <w:rsid w:val="00D1572D"/>
    <w:rsid w:val="00D15CAE"/>
    <w:rsid w:val="00D15EBA"/>
    <w:rsid w:val="00D15ED1"/>
    <w:rsid w:val="00D17035"/>
    <w:rsid w:val="00D173E1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9FD"/>
    <w:rsid w:val="00D25F77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22F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37D51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5682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692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5A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91F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460"/>
    <w:rsid w:val="00D84664"/>
    <w:rsid w:val="00D84666"/>
    <w:rsid w:val="00D846F5"/>
    <w:rsid w:val="00D84C8F"/>
    <w:rsid w:val="00D84E94"/>
    <w:rsid w:val="00D85486"/>
    <w:rsid w:val="00D8589A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564"/>
    <w:rsid w:val="00D94745"/>
    <w:rsid w:val="00D94AC7"/>
    <w:rsid w:val="00D950DB"/>
    <w:rsid w:val="00D95522"/>
    <w:rsid w:val="00D95A81"/>
    <w:rsid w:val="00D96834"/>
    <w:rsid w:val="00D96B06"/>
    <w:rsid w:val="00D97156"/>
    <w:rsid w:val="00D974F6"/>
    <w:rsid w:val="00D97CAA"/>
    <w:rsid w:val="00D97E1B"/>
    <w:rsid w:val="00DA0085"/>
    <w:rsid w:val="00DA0F4D"/>
    <w:rsid w:val="00DA1349"/>
    <w:rsid w:val="00DA14FB"/>
    <w:rsid w:val="00DA1FBD"/>
    <w:rsid w:val="00DA1FD5"/>
    <w:rsid w:val="00DA2A5A"/>
    <w:rsid w:val="00DA334D"/>
    <w:rsid w:val="00DA33AF"/>
    <w:rsid w:val="00DA36A7"/>
    <w:rsid w:val="00DA3A4C"/>
    <w:rsid w:val="00DA41F3"/>
    <w:rsid w:val="00DA4687"/>
    <w:rsid w:val="00DA509B"/>
    <w:rsid w:val="00DA52B2"/>
    <w:rsid w:val="00DA6479"/>
    <w:rsid w:val="00DA6945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189"/>
    <w:rsid w:val="00DB1719"/>
    <w:rsid w:val="00DB22ED"/>
    <w:rsid w:val="00DB282E"/>
    <w:rsid w:val="00DB305E"/>
    <w:rsid w:val="00DB347A"/>
    <w:rsid w:val="00DB3A27"/>
    <w:rsid w:val="00DB3E87"/>
    <w:rsid w:val="00DB42B3"/>
    <w:rsid w:val="00DB461D"/>
    <w:rsid w:val="00DB4864"/>
    <w:rsid w:val="00DB48F7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050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4C9"/>
    <w:rsid w:val="00DC4A02"/>
    <w:rsid w:val="00DC5680"/>
    <w:rsid w:val="00DC60E5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32C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2A2"/>
    <w:rsid w:val="00DD4A68"/>
    <w:rsid w:val="00DD4B8F"/>
    <w:rsid w:val="00DD4E8C"/>
    <w:rsid w:val="00DD688B"/>
    <w:rsid w:val="00DD6DC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55A"/>
    <w:rsid w:val="00DE3B32"/>
    <w:rsid w:val="00DE3C6C"/>
    <w:rsid w:val="00DE3CB2"/>
    <w:rsid w:val="00DE3E40"/>
    <w:rsid w:val="00DE435E"/>
    <w:rsid w:val="00DE47E0"/>
    <w:rsid w:val="00DE552C"/>
    <w:rsid w:val="00DE595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185"/>
    <w:rsid w:val="00DF03C2"/>
    <w:rsid w:val="00DF0464"/>
    <w:rsid w:val="00DF0B15"/>
    <w:rsid w:val="00DF0C1F"/>
    <w:rsid w:val="00DF0F0E"/>
    <w:rsid w:val="00DF10B2"/>
    <w:rsid w:val="00DF19E4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6CE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502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5DC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362"/>
    <w:rsid w:val="00E3480A"/>
    <w:rsid w:val="00E34AF6"/>
    <w:rsid w:val="00E34C67"/>
    <w:rsid w:val="00E351AC"/>
    <w:rsid w:val="00E354F7"/>
    <w:rsid w:val="00E36728"/>
    <w:rsid w:val="00E36ABD"/>
    <w:rsid w:val="00E36B16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372"/>
    <w:rsid w:val="00E4362D"/>
    <w:rsid w:val="00E43E22"/>
    <w:rsid w:val="00E43E92"/>
    <w:rsid w:val="00E43EA8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57A6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2B8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3EA"/>
    <w:rsid w:val="00E754B8"/>
    <w:rsid w:val="00E75C82"/>
    <w:rsid w:val="00E7611F"/>
    <w:rsid w:val="00E7632E"/>
    <w:rsid w:val="00E763F2"/>
    <w:rsid w:val="00E76A41"/>
    <w:rsid w:val="00E774D3"/>
    <w:rsid w:val="00E77B0D"/>
    <w:rsid w:val="00E77B3C"/>
    <w:rsid w:val="00E77B74"/>
    <w:rsid w:val="00E77DB6"/>
    <w:rsid w:val="00E800CC"/>
    <w:rsid w:val="00E801F2"/>
    <w:rsid w:val="00E80539"/>
    <w:rsid w:val="00E80796"/>
    <w:rsid w:val="00E809EF"/>
    <w:rsid w:val="00E813C0"/>
    <w:rsid w:val="00E814CC"/>
    <w:rsid w:val="00E8291A"/>
    <w:rsid w:val="00E83108"/>
    <w:rsid w:val="00E832BD"/>
    <w:rsid w:val="00E833B1"/>
    <w:rsid w:val="00E83564"/>
    <w:rsid w:val="00E841B7"/>
    <w:rsid w:val="00E84971"/>
    <w:rsid w:val="00E85572"/>
    <w:rsid w:val="00E856C1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233"/>
    <w:rsid w:val="00E9230C"/>
    <w:rsid w:val="00E92552"/>
    <w:rsid w:val="00E92557"/>
    <w:rsid w:val="00E926AA"/>
    <w:rsid w:val="00E9296D"/>
    <w:rsid w:val="00E92B1E"/>
    <w:rsid w:val="00E92E10"/>
    <w:rsid w:val="00E936DA"/>
    <w:rsid w:val="00E93795"/>
    <w:rsid w:val="00E93A8A"/>
    <w:rsid w:val="00E93ADC"/>
    <w:rsid w:val="00E93FD8"/>
    <w:rsid w:val="00E9413A"/>
    <w:rsid w:val="00E943A3"/>
    <w:rsid w:val="00E943F6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3EE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6AF5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13A"/>
    <w:rsid w:val="00EC148A"/>
    <w:rsid w:val="00EC1D39"/>
    <w:rsid w:val="00EC1F71"/>
    <w:rsid w:val="00EC2211"/>
    <w:rsid w:val="00EC2276"/>
    <w:rsid w:val="00EC22E5"/>
    <w:rsid w:val="00EC3039"/>
    <w:rsid w:val="00EC4393"/>
    <w:rsid w:val="00EC465C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0DE6"/>
    <w:rsid w:val="00ED15C9"/>
    <w:rsid w:val="00ED161E"/>
    <w:rsid w:val="00ED188E"/>
    <w:rsid w:val="00ED1A0C"/>
    <w:rsid w:val="00ED20B1"/>
    <w:rsid w:val="00ED2358"/>
    <w:rsid w:val="00ED25E4"/>
    <w:rsid w:val="00ED2C0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7EE"/>
    <w:rsid w:val="00EE38EA"/>
    <w:rsid w:val="00EE40D0"/>
    <w:rsid w:val="00EE43BE"/>
    <w:rsid w:val="00EE4AC6"/>
    <w:rsid w:val="00EE4D53"/>
    <w:rsid w:val="00EE4E13"/>
    <w:rsid w:val="00EE5088"/>
    <w:rsid w:val="00EE570B"/>
    <w:rsid w:val="00EE5782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1AD1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09B3"/>
    <w:rsid w:val="00F013C7"/>
    <w:rsid w:val="00F014B3"/>
    <w:rsid w:val="00F01512"/>
    <w:rsid w:val="00F015BD"/>
    <w:rsid w:val="00F0182A"/>
    <w:rsid w:val="00F01B95"/>
    <w:rsid w:val="00F0207A"/>
    <w:rsid w:val="00F02223"/>
    <w:rsid w:val="00F02402"/>
    <w:rsid w:val="00F026C7"/>
    <w:rsid w:val="00F02768"/>
    <w:rsid w:val="00F02788"/>
    <w:rsid w:val="00F02A5C"/>
    <w:rsid w:val="00F03922"/>
    <w:rsid w:val="00F047DB"/>
    <w:rsid w:val="00F04B5D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11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3F9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012"/>
    <w:rsid w:val="00F33BC7"/>
    <w:rsid w:val="00F34BAD"/>
    <w:rsid w:val="00F35242"/>
    <w:rsid w:val="00F362FE"/>
    <w:rsid w:val="00F363CC"/>
    <w:rsid w:val="00F363FA"/>
    <w:rsid w:val="00F3765F"/>
    <w:rsid w:val="00F37DF9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978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0FCD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996"/>
    <w:rsid w:val="00F63D3D"/>
    <w:rsid w:val="00F63E91"/>
    <w:rsid w:val="00F63F0C"/>
    <w:rsid w:val="00F64BEC"/>
    <w:rsid w:val="00F64CBB"/>
    <w:rsid w:val="00F65308"/>
    <w:rsid w:val="00F65EE4"/>
    <w:rsid w:val="00F663E7"/>
    <w:rsid w:val="00F66BA0"/>
    <w:rsid w:val="00F66CB2"/>
    <w:rsid w:val="00F672F7"/>
    <w:rsid w:val="00F67376"/>
    <w:rsid w:val="00F67A43"/>
    <w:rsid w:val="00F70048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3FD5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5EB"/>
    <w:rsid w:val="00F80DED"/>
    <w:rsid w:val="00F814F6"/>
    <w:rsid w:val="00F81655"/>
    <w:rsid w:val="00F818D1"/>
    <w:rsid w:val="00F81A1E"/>
    <w:rsid w:val="00F81CD0"/>
    <w:rsid w:val="00F82E0E"/>
    <w:rsid w:val="00F8351E"/>
    <w:rsid w:val="00F835A2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57E"/>
    <w:rsid w:val="00F87870"/>
    <w:rsid w:val="00F9020A"/>
    <w:rsid w:val="00F9090B"/>
    <w:rsid w:val="00F91004"/>
    <w:rsid w:val="00F91E05"/>
    <w:rsid w:val="00F92288"/>
    <w:rsid w:val="00F9244D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176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1072"/>
    <w:rsid w:val="00FB27FA"/>
    <w:rsid w:val="00FB2AE3"/>
    <w:rsid w:val="00FB2C17"/>
    <w:rsid w:val="00FB3067"/>
    <w:rsid w:val="00FB3140"/>
    <w:rsid w:val="00FB346C"/>
    <w:rsid w:val="00FB3498"/>
    <w:rsid w:val="00FB361C"/>
    <w:rsid w:val="00FB5040"/>
    <w:rsid w:val="00FB52F9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32"/>
    <w:rsid w:val="00FC2A71"/>
    <w:rsid w:val="00FC301F"/>
    <w:rsid w:val="00FC3120"/>
    <w:rsid w:val="00FC3569"/>
    <w:rsid w:val="00FC4519"/>
    <w:rsid w:val="00FC4932"/>
    <w:rsid w:val="00FC4CC4"/>
    <w:rsid w:val="00FC561D"/>
    <w:rsid w:val="00FC5C7E"/>
    <w:rsid w:val="00FC5DB4"/>
    <w:rsid w:val="00FC6237"/>
    <w:rsid w:val="00FC6400"/>
    <w:rsid w:val="00FC6676"/>
    <w:rsid w:val="00FC6709"/>
    <w:rsid w:val="00FC6BAA"/>
    <w:rsid w:val="00FC70D4"/>
    <w:rsid w:val="00FC720F"/>
    <w:rsid w:val="00FC73F8"/>
    <w:rsid w:val="00FC7640"/>
    <w:rsid w:val="00FC7831"/>
    <w:rsid w:val="00FC78CF"/>
    <w:rsid w:val="00FC7A47"/>
    <w:rsid w:val="00FD0226"/>
    <w:rsid w:val="00FD02E0"/>
    <w:rsid w:val="00FD0FF1"/>
    <w:rsid w:val="00FD13BF"/>
    <w:rsid w:val="00FD14B7"/>
    <w:rsid w:val="00FD1D49"/>
    <w:rsid w:val="00FD1E68"/>
    <w:rsid w:val="00FD26E1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97F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84460"/>
    <w:rPr>
      <w:rFonts w:ascii="Arial" w:eastAsia="Times New Roman" w:hAnsi="Arial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13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13C0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E813C0"/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4632F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52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7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48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CA3A-CE5E-49C2-B1B1-FEE538CC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3</Pages>
  <Words>415</Words>
  <Characters>1684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Chanikan, Krainara</dc:creator>
  <cp:keywords/>
  <cp:lastModifiedBy>Orathai, Nuchprasert</cp:lastModifiedBy>
  <cp:revision>6</cp:revision>
  <cp:lastPrinted>2021-11-10T13:04:00Z</cp:lastPrinted>
  <dcterms:created xsi:type="dcterms:W3CDTF">2021-11-11T09:11:00Z</dcterms:created>
  <dcterms:modified xsi:type="dcterms:W3CDTF">2021-11-11T11:36:00Z</dcterms:modified>
</cp:coreProperties>
</file>