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ink/ink1.xml" ContentType="application/inkml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ACE7" w14:textId="77777777"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6CBDBA2" w14:textId="77777777"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5219F966" w14:textId="7B53C505"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14:paraId="47A6B92B" w14:textId="202C2953" w:rsidR="006C4F61" w:rsidRPr="006C4F61" w:rsidRDefault="006C4F61" w:rsidP="006C4F6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6C4F61">
        <w:rPr>
          <w:rFonts w:ascii="Angsana New" w:hAnsi="Angsana New" w:hint="cs"/>
          <w:sz w:val="30"/>
          <w:szCs w:val="30"/>
          <w:cs/>
        </w:rPr>
        <w:t>การจัดโครงสร้างธุรกิจของ</w:t>
      </w:r>
      <w:r w:rsidR="004E4350">
        <w:rPr>
          <w:rFonts w:ascii="Angsana New" w:hAnsi="Angsana New" w:hint="cs"/>
          <w:sz w:val="30"/>
          <w:szCs w:val="30"/>
          <w:cs/>
        </w:rPr>
        <w:t>บริษัทและ</w:t>
      </w:r>
      <w:r w:rsidRPr="006C4F61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0EDD5923" w14:textId="7E9728F8"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80BA423" w14:textId="35BB680E" w:rsidR="00F21F11" w:rsidRPr="00166B65" w:rsidRDefault="00F21F11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166B65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CB1599F" w14:textId="4F3DAD0A" w:rsidR="005A1A67" w:rsidRPr="00166B65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166B65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166B65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166B65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36E5E08" w14:textId="65444D63" w:rsidR="00166B65" w:rsidRPr="00166B65" w:rsidRDefault="00166B65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166B65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08CD6074" w14:textId="77777777" w:rsidR="00090486" w:rsidRPr="00306D0B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49F9F970" w14:textId="0FC54317"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041CD8" w:rsidRPr="00041CD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30DA5A44" w14:textId="1C7E1B34" w:rsidR="004E4149" w:rsidRDefault="004E4149" w:rsidP="004E414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4E4149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2CE653F6" w14:textId="24A83760" w:rsidR="00A228E6" w:rsidRPr="004E4149" w:rsidRDefault="00A228E6" w:rsidP="004E414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5E3197A" w14:textId="77777777" w:rsidR="00F45474" w:rsidRPr="00306D0B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455245A" w14:textId="34839363" w:rsidR="00090486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14:paraId="65E7B481" w14:textId="77777777"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0504AC8E" w14:textId="77777777"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C8873" w14:textId="5501319B"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183D6C">
        <w:rPr>
          <w:rFonts w:ascii="Angsana New" w:hAnsi="Angsana New"/>
          <w:sz w:val="30"/>
          <w:szCs w:val="30"/>
          <w:cs/>
        </w:rPr>
        <w:t>วันที่</w:t>
      </w:r>
      <w:r w:rsidR="008F65B5" w:rsidRPr="00183D6C">
        <w:rPr>
          <w:rFonts w:ascii="Angsana New" w:hAnsi="Angsana New"/>
          <w:sz w:val="30"/>
          <w:szCs w:val="30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11</w:t>
      </w:r>
      <w:r w:rsidR="00E813C0">
        <w:rPr>
          <w:rFonts w:ascii="Angsana New" w:hAnsi="Angsana New"/>
          <w:sz w:val="30"/>
          <w:szCs w:val="30"/>
        </w:rPr>
        <w:t xml:space="preserve"> </w:t>
      </w:r>
      <w:r w:rsidR="00E813C0">
        <w:rPr>
          <w:rFonts w:ascii="Angsana New" w:hAnsi="Angsana New" w:hint="cs"/>
          <w:sz w:val="30"/>
          <w:szCs w:val="30"/>
          <w:cs/>
        </w:rPr>
        <w:t>พฤศจิกายน</w:t>
      </w:r>
      <w:r w:rsidR="00106797" w:rsidRPr="00183D6C">
        <w:rPr>
          <w:rFonts w:ascii="Angsana New" w:hAnsi="Angsana New" w:hint="cs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2564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3BEB547B" w14:textId="77777777"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B5CCA5" w14:textId="77777777"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137897E2" w14:textId="77777777"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2A0F721F" w14:textId="001A024B" w:rsidR="00AC0B92" w:rsidRPr="00712F07" w:rsidRDefault="00041CD8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C29EB">
        <w:rPr>
          <w:rFonts w:ascii="Angsana New" w:hAnsi="Angsana New" w:hint="cs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041CD8">
        <w:rPr>
          <w:rFonts w:ascii="Angsana New" w:hAnsi="Angsana New"/>
          <w:sz w:val="30"/>
          <w:szCs w:val="30"/>
          <w:cs/>
        </w:rPr>
        <w:t xml:space="preserve"> (“</w:t>
      </w: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041CD8">
        <w:rPr>
          <w:rFonts w:ascii="Angsana New" w:hAnsi="Angsana New" w:hint="eastAsia"/>
          <w:sz w:val="30"/>
          <w:szCs w:val="30"/>
          <w:cs/>
        </w:rPr>
        <w:t>”</w:t>
      </w:r>
      <w:r w:rsidRPr="00041CD8">
        <w:rPr>
          <w:rFonts w:ascii="Angsana New" w:hAnsi="Angsana New"/>
          <w:sz w:val="30"/>
          <w:szCs w:val="30"/>
          <w:cs/>
        </w:rPr>
        <w:t xml:space="preserve">) </w:t>
      </w:r>
      <w:r w:rsidRPr="00041CD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9446F4">
        <w:rPr>
          <w:rFonts w:ascii="Angsana New" w:hAnsi="Angsana New"/>
          <w:sz w:val="30"/>
          <w:szCs w:val="30"/>
        </w:rPr>
        <w:br/>
      </w:r>
      <w:r w:rsidRPr="00041CD8">
        <w:rPr>
          <w:rFonts w:ascii="Angsana New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34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เรื่อง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50055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519A5">
        <w:rPr>
          <w:rFonts w:ascii="Angsana New" w:hAnsi="Angsana New" w:hint="cs"/>
          <w:sz w:val="30"/>
          <w:szCs w:val="30"/>
          <w:cs/>
        </w:rPr>
        <w:t xml:space="preserve"> </w:t>
      </w:r>
      <w:r w:rsidR="002519A5" w:rsidRPr="002519A5">
        <w:rPr>
          <w:rFonts w:ascii="Angsana New" w:hAnsi="Angsana New" w:hint="cs"/>
          <w:sz w:val="30"/>
          <w:szCs w:val="30"/>
          <w:cs/>
        </w:rPr>
        <w:t>โดย</w:t>
      </w:r>
      <w:r w:rsidR="002519A5" w:rsidRPr="002519A5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2519A5" w:rsidRPr="002519A5">
        <w:rPr>
          <w:rFonts w:ascii="Angsana New" w:hAnsi="Angsana New" w:hint="cs"/>
          <w:sz w:val="30"/>
          <w:szCs w:val="30"/>
          <w:cs/>
        </w:rPr>
        <w:t xml:space="preserve"> </w:t>
      </w:r>
      <w:r w:rsidR="002519A5" w:rsidRPr="002519A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519A5" w:rsidRPr="002519A5">
        <w:rPr>
          <w:rFonts w:ascii="Angsana New" w:hAnsi="Angsana New"/>
          <w:sz w:val="30"/>
          <w:szCs w:val="30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31</w:t>
      </w:r>
      <w:r w:rsidR="002519A5" w:rsidRPr="002519A5">
        <w:rPr>
          <w:rFonts w:ascii="Angsana New" w:hAnsi="Angsana New"/>
          <w:sz w:val="30"/>
          <w:szCs w:val="30"/>
        </w:rPr>
        <w:t xml:space="preserve"> </w:t>
      </w:r>
      <w:r w:rsidR="002519A5" w:rsidRPr="002519A5">
        <w:rPr>
          <w:rFonts w:ascii="Angsana New" w:hAnsi="Angsana New"/>
          <w:sz w:val="30"/>
          <w:szCs w:val="30"/>
          <w:cs/>
        </w:rPr>
        <w:t>ธันวาคม</w:t>
      </w:r>
      <w:r w:rsidR="002519A5" w:rsidRPr="002519A5">
        <w:rPr>
          <w:rFonts w:ascii="Angsana New" w:hAnsi="Angsana New"/>
          <w:sz w:val="30"/>
          <w:szCs w:val="30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2563</w:t>
      </w:r>
    </w:p>
    <w:p w14:paraId="6B89B4FF" w14:textId="77777777"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554DE62" w14:textId="4374EE81" w:rsidR="001171A4" w:rsidRPr="00484DCB" w:rsidRDefault="00041CD8" w:rsidP="0048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 w:rsidRPr="00041CD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1781C">
        <w:rPr>
          <w:rFonts w:ascii="Angsana New" w:hAnsi="Angsana New"/>
          <w:sz w:val="30"/>
          <w:szCs w:val="30"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ทั้งนี้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2563</w:t>
      </w:r>
    </w:p>
    <w:p w14:paraId="0B77C0AB" w14:textId="47C5EFA9" w:rsidR="002519A5" w:rsidRDefault="0025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29B88F4" w14:textId="29A59515" w:rsidR="00F9244D" w:rsidRDefault="00F9244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bookmarkStart w:id="0" w:name="_Hlk78996993"/>
      <w:r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การจัดโครงสร้างธุรกิจของ</w:t>
      </w:r>
      <w:r w:rsidR="009D5D0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บริษัทและ</w:t>
      </w:r>
      <w:r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กลุ่มบริษัท</w:t>
      </w:r>
    </w:p>
    <w:p w14:paraId="1ED52497" w14:textId="71E98507" w:rsidR="00F9244D" w:rsidRDefault="00F9244D" w:rsidP="00F9244D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26A14505" w14:textId="1D4BDA18" w:rsidR="00F9244D" w:rsidRPr="00204710" w:rsidRDefault="00A14B2D" w:rsidP="00A66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 w:rsidRPr="00DB42B3">
        <w:rPr>
          <w:rFonts w:ascii="Angsana New" w:hAnsi="Angsana New" w:hint="cs"/>
          <w:sz w:val="30"/>
          <w:szCs w:val="30"/>
          <w:cs/>
          <w:lang w:val="th-TH"/>
        </w:rPr>
        <w:t>ในการประชุมคณะกรรมการบริษัท</w:t>
      </w:r>
      <w:r w:rsidR="009D5D0D" w:rsidRPr="00DB42B3">
        <w:rPr>
          <w:rFonts w:ascii="Angsana New" w:hAnsi="Angsana New" w:hint="cs"/>
          <w:sz w:val="30"/>
          <w:szCs w:val="30"/>
          <w:cs/>
          <w:lang w:val="th-TH"/>
        </w:rPr>
        <w:t xml:space="preserve"> ครั้งที่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4</w:t>
      </w:r>
      <w:r w:rsidR="009D5D0D" w:rsidRPr="00DB42B3">
        <w:rPr>
          <w:rFonts w:ascii="Angsana New" w:hAnsi="Angsana New"/>
          <w:sz w:val="30"/>
          <w:szCs w:val="30"/>
        </w:rPr>
        <w:t>/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2564</w:t>
      </w:r>
      <w:r w:rsidRPr="00DB42B3">
        <w:rPr>
          <w:rFonts w:ascii="Angsana New" w:hAnsi="Angsana New" w:hint="cs"/>
          <w:sz w:val="30"/>
          <w:szCs w:val="30"/>
          <w:cs/>
          <w:lang w:val="th-TH"/>
        </w:rPr>
        <w:t xml:space="preserve"> เมื่อวันที่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23</w:t>
      </w:r>
      <w:r w:rsidRPr="00DB42B3">
        <w:rPr>
          <w:rFonts w:ascii="Angsana New" w:hAnsi="Angsana New"/>
          <w:sz w:val="30"/>
          <w:szCs w:val="30"/>
        </w:rPr>
        <w:t xml:space="preserve"> </w:t>
      </w:r>
      <w:r w:rsidRPr="00DB42B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2564</w:t>
      </w:r>
      <w:r w:rsidRPr="00DB42B3">
        <w:rPr>
          <w:rFonts w:ascii="Angsana New" w:hAnsi="Angsana New"/>
          <w:sz w:val="30"/>
          <w:szCs w:val="30"/>
        </w:rPr>
        <w:t xml:space="preserve"> </w:t>
      </w:r>
      <w:r w:rsidRPr="00DB42B3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9D5D0D" w:rsidRPr="00DB42B3">
        <w:rPr>
          <w:rFonts w:ascii="Angsana New" w:hAnsi="Angsana New" w:hint="cs"/>
          <w:sz w:val="30"/>
          <w:szCs w:val="30"/>
          <w:cs/>
        </w:rPr>
        <w:t>มีมติอนุมัติที่</w:t>
      </w:r>
      <w:r w:rsidR="009D5D0D" w:rsidRPr="00204710">
        <w:rPr>
          <w:rFonts w:ascii="Angsana New" w:hAnsi="Angsana New" w:hint="cs"/>
          <w:sz w:val="30"/>
          <w:szCs w:val="30"/>
          <w:cs/>
        </w:rPr>
        <w:t>สำคัญดังต่อไปนี้</w:t>
      </w:r>
    </w:p>
    <w:p w14:paraId="0D6BBF80" w14:textId="799E3BAE" w:rsidR="00A14B2D" w:rsidRPr="00204710" w:rsidRDefault="00A14B2D" w:rsidP="00BE7C1A">
      <w:pPr>
        <w:pStyle w:val="index"/>
        <w:tabs>
          <w:tab w:val="clear" w:pos="1134"/>
        </w:tabs>
        <w:spacing w:after="0" w:line="240" w:lineRule="atLeast"/>
        <w:ind w:left="1674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p w14:paraId="46648C87" w14:textId="44EF7467" w:rsidR="00A14B2D" w:rsidRPr="00204710" w:rsidRDefault="00B108F6" w:rsidP="00BE7C1A">
      <w:pPr>
        <w:pStyle w:val="index"/>
        <w:numPr>
          <w:ilvl w:val="0"/>
          <w:numId w:val="29"/>
        </w:numPr>
        <w:spacing w:after="0" w:line="240" w:lineRule="atLeast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  <w:r w:rsidRPr="00204710">
        <w:rPr>
          <w:rFonts w:ascii="Angsana New" w:hAnsi="Angsana New"/>
          <w:sz w:val="30"/>
          <w:szCs w:val="30"/>
          <w:cs/>
          <w:lang w:val="en-US"/>
        </w:rPr>
        <w:t xml:space="preserve">ให้จัดโครงสร้างธุรกิจของบริษัทและบริษัท ทีบีเอสพี จำกัด (มหาชน) </w:t>
      </w:r>
      <w:r w:rsidRPr="00204710">
        <w:rPr>
          <w:rFonts w:ascii="Angsana New" w:hAnsi="Angsana New"/>
          <w:sz w:val="30"/>
          <w:szCs w:val="30"/>
          <w:lang w:val="en-US"/>
        </w:rPr>
        <w:t>(“TBSP”)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ซึ่งเป็นบริษัทย่อยของบริษัท เพื่อรองรับการเข้าลงทุน โดยบริษัทสบาย เทคโนโลยี จำกัด (มหาชน)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 (“SABUY”)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ในอนาคต ทั้งนี้ในการจัดโครงสร้างธุรกิจของบริษัทและ 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TBSP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นั้น 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TBSP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>จะดำเนินการ</w:t>
      </w:r>
      <w:r w:rsidR="00360C1B">
        <w:rPr>
          <w:rFonts w:ascii="Angsana New" w:hAnsi="Angsana New" w:hint="cs"/>
          <w:sz w:val="30"/>
          <w:szCs w:val="30"/>
          <w:cs/>
          <w:lang w:val="en-US" w:bidi="th-TH"/>
        </w:rPr>
        <w:t>ขาย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>ทรัพย์สิน อันได้แก่ ที่ดินและหุ้นสามัญในบริษัทย่อย และหนี้สินรวมถึงภาระผูกพันทั้งหลายที่ไม่เกี่ยวข้องกับการประกอบธุรกิจบัตรพลาสติก ให้กับบริษัท ที.เค.เอส. สยามเพรส แมเนจเม้นท์ จำกัด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 (“SPM”)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ซึ่งเป็นบริษัทย่อยของ </w:t>
      </w:r>
      <w:r w:rsidRPr="00204710">
        <w:rPr>
          <w:rFonts w:ascii="Angsana New" w:hAnsi="Angsana New"/>
          <w:sz w:val="30"/>
          <w:szCs w:val="30"/>
          <w:lang w:val="en-US"/>
        </w:rPr>
        <w:t>TBSP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 และ/หรือบริษัท </w:t>
      </w:r>
      <w:r w:rsidR="00ED2C04">
        <w:rPr>
          <w:rFonts w:ascii="Angsana New" w:hAnsi="Angsana New"/>
          <w:sz w:val="30"/>
          <w:szCs w:val="30"/>
          <w:lang w:val="en-US"/>
        </w:rPr>
        <w:br/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>มาร์เวลแพค จำกัด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 (“MVP”)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ซึ่งเป็นบริษัทย่อยที่ 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TBSP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ถือหุ้นทางอ้อมผ่าน </w:t>
      </w:r>
      <w:r w:rsidRPr="00204710">
        <w:rPr>
          <w:rFonts w:ascii="Angsana New" w:hAnsi="Angsana New"/>
          <w:sz w:val="30"/>
          <w:szCs w:val="30"/>
          <w:lang w:val="en-US"/>
        </w:rPr>
        <w:t>SPM</w:t>
      </w:r>
    </w:p>
    <w:p w14:paraId="2BF14A6F" w14:textId="2EC4023B" w:rsidR="0017010C" w:rsidRDefault="0017010C" w:rsidP="0017010C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6AD0924D" w14:textId="3D775AC1" w:rsidR="00B41531" w:rsidRDefault="00B41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B98F50" w14:textId="6A8C5E12" w:rsidR="00181181" w:rsidRPr="00DB04A1" w:rsidRDefault="00DB42B3" w:rsidP="00BC2E34">
      <w:pPr>
        <w:pStyle w:val="ListParagraph"/>
        <w:numPr>
          <w:ilvl w:val="0"/>
          <w:numId w:val="29"/>
        </w:numPr>
        <w:rPr>
          <w:rFonts w:ascii="Angsana New" w:hAnsi="Angsana New"/>
          <w:i/>
          <w:iCs/>
          <w:sz w:val="30"/>
          <w:szCs w:val="30"/>
        </w:rPr>
      </w:pPr>
      <w:r w:rsidRPr="00BC2E34">
        <w:rPr>
          <w:rFonts w:ascii="Angsana New" w:hAnsi="Angsana New"/>
          <w:sz w:val="30"/>
          <w:szCs w:val="30"/>
          <w:cs/>
        </w:rPr>
        <w:lastRenderedPageBreak/>
        <w:t>อนุมัติการ</w:t>
      </w:r>
      <w:r w:rsidRPr="00BC2E34">
        <w:rPr>
          <w:rFonts w:ascii="Angsana New" w:hAnsi="Angsana New" w:hint="cs"/>
          <w:sz w:val="30"/>
          <w:szCs w:val="30"/>
          <w:cs/>
        </w:rPr>
        <w:t>ซื้อ</w:t>
      </w:r>
      <w:r w:rsidRPr="00BC2E34">
        <w:rPr>
          <w:rFonts w:ascii="Angsana New" w:hAnsi="Angsana New"/>
          <w:sz w:val="30"/>
          <w:szCs w:val="30"/>
          <w:cs/>
        </w:rPr>
        <w:t>หุ้นสามัญของ</w:t>
      </w:r>
      <w:r w:rsidRPr="00BC2E34">
        <w:rPr>
          <w:rFonts w:ascii="Angsana New" w:hAnsi="Angsana New"/>
          <w:sz w:val="30"/>
          <w:szCs w:val="30"/>
        </w:rPr>
        <w:t xml:space="preserve"> SPM </w:t>
      </w:r>
      <w:r w:rsidRPr="00BC2E34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="000454D0" w:rsidRPr="00BC2E34">
        <w:rPr>
          <w:rFonts w:ascii="Angsana New (Headings CS)" w:hAnsi="Angsana New (Headings CS)" w:cs="Angsana New (Headings CS)"/>
          <w:sz w:val="30"/>
          <w:szCs w:val="30"/>
        </w:rPr>
        <w:t>55</w:t>
      </w:r>
      <w:r w:rsidRPr="00BC2E34">
        <w:rPr>
          <w:rFonts w:ascii="Angsana New" w:hAnsi="Angsana New"/>
          <w:sz w:val="30"/>
          <w:szCs w:val="30"/>
        </w:rPr>
        <w:t>,</w:t>
      </w:r>
      <w:r w:rsidR="000454D0" w:rsidRPr="00BC2E34">
        <w:rPr>
          <w:rFonts w:ascii="Angsana New (Headings CS)" w:hAnsi="Angsana New (Headings CS)" w:cs="Angsana New (Headings CS)"/>
          <w:sz w:val="30"/>
          <w:szCs w:val="30"/>
        </w:rPr>
        <w:t>999</w:t>
      </w:r>
      <w:r w:rsidRPr="00BC2E34">
        <w:rPr>
          <w:rFonts w:ascii="Angsana New" w:hAnsi="Angsana New"/>
          <w:sz w:val="30"/>
          <w:szCs w:val="30"/>
        </w:rPr>
        <w:t>,</w:t>
      </w:r>
      <w:r w:rsidR="000454D0" w:rsidRPr="00BC2E34">
        <w:rPr>
          <w:rFonts w:ascii="Angsana New (Headings CS)" w:hAnsi="Angsana New (Headings CS)" w:cs="Angsana New (Headings CS)"/>
          <w:sz w:val="30"/>
          <w:szCs w:val="30"/>
        </w:rPr>
        <w:t>994</w:t>
      </w:r>
      <w:r w:rsidRPr="00BC2E34">
        <w:rPr>
          <w:rFonts w:ascii="Angsana New" w:hAnsi="Angsana New"/>
          <w:sz w:val="30"/>
          <w:szCs w:val="30"/>
        </w:rPr>
        <w:t xml:space="preserve"> </w:t>
      </w:r>
      <w:r w:rsidRPr="00BC2E34">
        <w:rPr>
          <w:rFonts w:ascii="Angsana New" w:hAnsi="Angsana New" w:hint="cs"/>
          <w:sz w:val="30"/>
          <w:szCs w:val="30"/>
          <w:cs/>
        </w:rPr>
        <w:t xml:space="preserve">หุ้น ซึ่งคิดเป็นร้อยละ </w:t>
      </w:r>
      <w:r w:rsidR="000454D0" w:rsidRPr="00BC2E34">
        <w:rPr>
          <w:rFonts w:ascii="Angsana New (Headings CS)" w:hAnsi="Angsana New (Headings CS)" w:cs="Angsana New (Headings CS)"/>
          <w:sz w:val="30"/>
          <w:szCs w:val="30"/>
        </w:rPr>
        <w:t>99</w:t>
      </w:r>
      <w:r w:rsidRPr="00BC2E34">
        <w:rPr>
          <w:rFonts w:ascii="Angsana New" w:hAnsi="Angsana New"/>
          <w:sz w:val="30"/>
          <w:szCs w:val="30"/>
        </w:rPr>
        <w:t>.</w:t>
      </w:r>
      <w:r w:rsidR="000454D0" w:rsidRPr="00BC2E34">
        <w:rPr>
          <w:rFonts w:ascii="Angsana New (Headings CS)" w:hAnsi="Angsana New (Headings CS)" w:cs="Angsana New (Headings CS)"/>
          <w:sz w:val="30"/>
          <w:szCs w:val="30"/>
        </w:rPr>
        <w:t>99</w:t>
      </w:r>
      <w:r w:rsidRPr="00BC2E34">
        <w:rPr>
          <w:rFonts w:ascii="Angsana New" w:hAnsi="Angsana New"/>
          <w:sz w:val="30"/>
          <w:szCs w:val="30"/>
        </w:rPr>
        <w:t xml:space="preserve"> </w:t>
      </w:r>
      <w:r w:rsidRPr="00BC2E34">
        <w:rPr>
          <w:rFonts w:ascii="Angsana New" w:hAnsi="Angsana New" w:hint="cs"/>
          <w:sz w:val="30"/>
          <w:szCs w:val="30"/>
          <w:cs/>
        </w:rPr>
        <w:t>ของหุ้นที่จำหน่ายได้แล้วทั้งหมดของ</w:t>
      </w:r>
      <w:r w:rsidRPr="00BC2E34">
        <w:rPr>
          <w:rFonts w:ascii="Angsana New" w:hAnsi="Angsana New"/>
          <w:sz w:val="30"/>
          <w:szCs w:val="30"/>
        </w:rPr>
        <w:t xml:space="preserve"> SPM </w:t>
      </w:r>
      <w:r w:rsidR="00774D68" w:rsidRPr="00BC2E34">
        <w:rPr>
          <w:rFonts w:ascii="Angsana New" w:hAnsi="Angsana New" w:hint="cs"/>
          <w:sz w:val="30"/>
          <w:szCs w:val="30"/>
          <w:cs/>
        </w:rPr>
        <w:t>จาก</w:t>
      </w:r>
      <w:r w:rsidR="00E813C0" w:rsidRPr="00BC2E34">
        <w:rPr>
          <w:rFonts w:ascii="Angsana New" w:hAnsi="Angsana New" w:hint="cs"/>
          <w:sz w:val="30"/>
          <w:szCs w:val="30"/>
          <w:cs/>
        </w:rPr>
        <w:t xml:space="preserve"> </w:t>
      </w:r>
      <w:r w:rsidR="00E813C0" w:rsidRPr="00BC2E34">
        <w:rPr>
          <w:rFonts w:ascii="Angsana New" w:hAnsi="Angsana New"/>
          <w:sz w:val="30"/>
          <w:szCs w:val="30"/>
        </w:rPr>
        <w:t xml:space="preserve">TBSP </w:t>
      </w:r>
      <w:r w:rsidRPr="00BC2E34">
        <w:rPr>
          <w:rFonts w:ascii="Angsana New" w:hAnsi="Angsana New" w:hint="cs"/>
          <w:sz w:val="30"/>
          <w:szCs w:val="30"/>
          <w:cs/>
        </w:rPr>
        <w:t>ในมูลค่ารวม</w:t>
      </w:r>
      <w:r w:rsidR="00360C1B" w:rsidRPr="00BC2E34">
        <w:rPr>
          <w:rFonts w:ascii="Angsana New" w:hAnsi="Angsana New" w:hint="cs"/>
          <w:sz w:val="30"/>
          <w:szCs w:val="30"/>
          <w:cs/>
        </w:rPr>
        <w:t>ไม่เกิน</w:t>
      </w:r>
      <w:r w:rsidRPr="00BC2E34">
        <w:rPr>
          <w:rFonts w:ascii="Angsana New" w:hAnsi="Angsana New"/>
          <w:sz w:val="30"/>
          <w:szCs w:val="30"/>
        </w:rPr>
        <w:t xml:space="preserve"> </w:t>
      </w:r>
      <w:r w:rsidR="000454D0" w:rsidRPr="00BC2E34">
        <w:rPr>
          <w:rFonts w:ascii="Angsana New (Headings CS)" w:hAnsi="Angsana New (Headings CS)" w:cs="Angsana New (Headings CS)"/>
          <w:sz w:val="30"/>
          <w:szCs w:val="30"/>
        </w:rPr>
        <w:t>1</w:t>
      </w:r>
      <w:r w:rsidRPr="00BC2E34">
        <w:rPr>
          <w:rFonts w:ascii="Angsana New" w:hAnsi="Angsana New"/>
          <w:sz w:val="30"/>
          <w:szCs w:val="30"/>
        </w:rPr>
        <w:t>,</w:t>
      </w:r>
      <w:r w:rsidR="000454D0" w:rsidRPr="00BC2E34">
        <w:rPr>
          <w:rFonts w:ascii="Angsana New (Headings CS)" w:hAnsi="Angsana New (Headings CS)" w:cs="Angsana New (Headings CS)"/>
          <w:sz w:val="30"/>
          <w:szCs w:val="30"/>
        </w:rPr>
        <w:t>020</w:t>
      </w:r>
      <w:r w:rsidRPr="00BC2E34">
        <w:rPr>
          <w:rFonts w:ascii="Angsana New" w:hAnsi="Angsana New"/>
          <w:sz w:val="30"/>
          <w:szCs w:val="30"/>
        </w:rPr>
        <w:t xml:space="preserve"> </w:t>
      </w:r>
      <w:r w:rsidRPr="00BC2E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74D68" w:rsidRPr="00BC2E34">
        <w:rPr>
          <w:rFonts w:ascii="Angsana New" w:hAnsi="Angsana New" w:hint="cs"/>
          <w:sz w:val="30"/>
          <w:szCs w:val="30"/>
          <w:cs/>
        </w:rPr>
        <w:t>โดยบริษัทจะชำระค่าตอบแทนเป็น</w:t>
      </w:r>
      <w:r w:rsidR="00774D68" w:rsidRPr="00BC2E34">
        <w:rPr>
          <w:rFonts w:ascii="Angsana New" w:hAnsi="Angsana New"/>
          <w:sz w:val="30"/>
          <w:szCs w:val="30"/>
          <w:cs/>
        </w:rPr>
        <w:br/>
      </w:r>
      <w:r w:rsidR="00774D68" w:rsidRPr="00BC2E34">
        <w:rPr>
          <w:rFonts w:ascii="Angsana New" w:hAnsi="Angsana New" w:hint="cs"/>
          <w:sz w:val="30"/>
          <w:szCs w:val="30"/>
          <w:cs/>
        </w:rPr>
        <w:t>เงินสด</w:t>
      </w:r>
      <w:r w:rsidR="00BC2E34" w:rsidRPr="00BC2E34">
        <w:rPr>
          <w:rFonts w:ascii="Angsana New" w:hAnsi="Angsana New"/>
          <w:sz w:val="30"/>
          <w:szCs w:val="30"/>
        </w:rPr>
        <w:t xml:space="preserve"> </w:t>
      </w:r>
      <w:r w:rsidR="00BC2E34" w:rsidRPr="00DB04A1">
        <w:rPr>
          <w:rFonts w:ascii="Angsana New" w:hAnsi="Angsana New"/>
          <w:i/>
          <w:iCs/>
          <w:sz w:val="30"/>
          <w:szCs w:val="30"/>
        </w:rPr>
        <w:t>(</w:t>
      </w:r>
      <w:r w:rsidR="00BC2E34" w:rsidRPr="00DB04A1">
        <w:rPr>
          <w:rFonts w:ascii="Angsana New" w:hAnsi="Angsana New" w:hint="cs"/>
          <w:i/>
          <w:iCs/>
          <w:sz w:val="30"/>
          <w:szCs w:val="30"/>
          <w:cs/>
        </w:rPr>
        <w:t>ดูหมายเหตุข้อ</w:t>
      </w:r>
      <w:r w:rsidR="00BC2E34" w:rsidRPr="00DB04A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C2E34" w:rsidRPr="00DB04A1">
        <w:rPr>
          <w:rFonts w:ascii="Angsana New" w:hAnsi="Angsana New"/>
          <w:i/>
          <w:iCs/>
          <w:sz w:val="30"/>
          <w:szCs w:val="30"/>
        </w:rPr>
        <w:t>6)</w:t>
      </w:r>
    </w:p>
    <w:p w14:paraId="07394441" w14:textId="77777777" w:rsidR="00271DD4" w:rsidRPr="004D22DF" w:rsidRDefault="00271DD4" w:rsidP="004D22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3AFC2264" w14:textId="48C7DB9D" w:rsidR="00271DD4" w:rsidRPr="0063498A" w:rsidRDefault="00271DD4" w:rsidP="00271DD4">
      <w:pPr>
        <w:pStyle w:val="index"/>
        <w:numPr>
          <w:ilvl w:val="0"/>
          <w:numId w:val="29"/>
        </w:numPr>
        <w:spacing w:after="0" w:line="240" w:lineRule="atLeast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63498A">
        <w:rPr>
          <w:rFonts w:ascii="Angsana New" w:eastAsia="Times New Roman" w:hAnsi="Angsana New"/>
          <w:sz w:val="30"/>
          <w:szCs w:val="30"/>
          <w:cs/>
        </w:rPr>
        <w:t>อนุมัติการซื้อหุ้นเพิ่มทุนของ</w:t>
      </w:r>
      <w:r w:rsidRPr="0063498A">
        <w:rPr>
          <w:rFonts w:ascii="Angsana New" w:eastAsia="Times New Roman" w:hAnsi="Angsana New"/>
          <w:sz w:val="30"/>
          <w:szCs w:val="30"/>
        </w:rPr>
        <w:t xml:space="preserve"> SABUY</w:t>
      </w:r>
      <w:r w:rsidRPr="0063498A">
        <w:rPr>
          <w:rFonts w:ascii="Angsana New" w:eastAsia="Times New Roman" w:hAnsi="Angsana New" w:hint="cs"/>
          <w:sz w:val="30"/>
          <w:szCs w:val="30"/>
          <w:cs/>
        </w:rPr>
        <w:t xml:space="preserve"> จำนวน</w:t>
      </w:r>
      <w:r w:rsidRPr="0063498A">
        <w:rPr>
          <w:rFonts w:ascii="Angsana New" w:eastAsia="Times New Roman" w:hAnsi="Angsana New"/>
          <w:sz w:val="30"/>
          <w:szCs w:val="30"/>
        </w:rPr>
        <w:t xml:space="preserve"> 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110</w:t>
      </w:r>
      <w:r w:rsidRPr="0063498A">
        <w:rPr>
          <w:rFonts w:ascii="Angsana New" w:eastAsia="Times New Roman" w:hAnsi="Angsana New"/>
          <w:sz w:val="30"/>
          <w:szCs w:val="30"/>
        </w:rPr>
        <w:t>,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000</w:t>
      </w:r>
      <w:r w:rsidRPr="0063498A">
        <w:rPr>
          <w:rFonts w:ascii="Angsana New" w:eastAsia="Times New Roman" w:hAnsi="Angsana New"/>
          <w:sz w:val="30"/>
          <w:szCs w:val="30"/>
        </w:rPr>
        <w:t>,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000</w:t>
      </w:r>
      <w:r w:rsidRPr="0063498A">
        <w:rPr>
          <w:rFonts w:ascii="Angsana New" w:eastAsia="Times New Roman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 w:rsidRPr="0063498A">
        <w:rPr>
          <w:rFonts w:ascii="Angsana New" w:eastAsia="Times New Roman" w:hAnsi="Angsana New"/>
          <w:sz w:val="30"/>
          <w:szCs w:val="30"/>
        </w:rPr>
        <w:t xml:space="preserve"> 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1</w:t>
      </w:r>
      <w:r w:rsidRPr="0063498A">
        <w:rPr>
          <w:rFonts w:ascii="Angsana New" w:eastAsia="Times New Roman" w:hAnsi="Angsana New"/>
          <w:sz w:val="30"/>
          <w:szCs w:val="30"/>
        </w:rPr>
        <w:t>.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00</w:t>
      </w:r>
      <w:r w:rsidRPr="0063498A">
        <w:rPr>
          <w:rFonts w:ascii="Angsana New" w:eastAsia="Times New Roman" w:hAnsi="Angsana New" w:hint="cs"/>
          <w:sz w:val="30"/>
          <w:szCs w:val="30"/>
          <w:cs/>
        </w:rPr>
        <w:t xml:space="preserve"> บาท ในราคาไม่เกินหุ้นละ 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8</w:t>
      </w:r>
      <w:r w:rsidRPr="0063498A">
        <w:rPr>
          <w:rFonts w:ascii="Angsana New" w:eastAsia="Times New Roman" w:hAnsi="Angsana New"/>
          <w:sz w:val="30"/>
          <w:szCs w:val="30"/>
        </w:rPr>
        <w:t>.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95</w:t>
      </w:r>
      <w:r w:rsidRPr="0063498A">
        <w:rPr>
          <w:rFonts w:ascii="Angsana New" w:eastAsia="Times New Roman" w:hAnsi="Angsana New" w:hint="cs"/>
          <w:sz w:val="30"/>
          <w:szCs w:val="30"/>
          <w:cs/>
        </w:rPr>
        <w:t xml:space="preserve"> บาท รวมเป็นจำนวนเงินไม่เกิน</w:t>
      </w:r>
      <w:r w:rsidRPr="0063498A">
        <w:rPr>
          <w:rFonts w:ascii="Angsana New" w:eastAsia="Times New Roman" w:hAnsi="Angsana New"/>
          <w:sz w:val="30"/>
          <w:szCs w:val="30"/>
        </w:rPr>
        <w:t xml:space="preserve"> 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984</w:t>
      </w:r>
      <w:r w:rsidRPr="0063498A">
        <w:rPr>
          <w:rFonts w:ascii="Angsana New" w:eastAsia="Times New Roman" w:hAnsi="Angsana New"/>
          <w:sz w:val="30"/>
          <w:szCs w:val="30"/>
        </w:rPr>
        <w:t>.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50</w:t>
      </w:r>
      <w:r w:rsidRPr="0063498A">
        <w:rPr>
          <w:rFonts w:ascii="Angsana New" w:eastAsia="Times New Roman" w:hAnsi="Angsana New"/>
          <w:sz w:val="30"/>
          <w:szCs w:val="30"/>
        </w:rPr>
        <w:t xml:space="preserve"> </w:t>
      </w:r>
      <w:r w:rsidRPr="0063498A">
        <w:rPr>
          <w:rFonts w:ascii="Angsana New" w:eastAsia="Times New Roman" w:hAnsi="Angsana New" w:hint="cs"/>
          <w:sz w:val="30"/>
          <w:szCs w:val="30"/>
          <w:cs/>
        </w:rPr>
        <w:t xml:space="preserve">ล้านบาท คิดเป็นร้อยละ 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9</w:t>
      </w:r>
      <w:r w:rsidRPr="0063498A">
        <w:rPr>
          <w:rFonts w:ascii="Angsana New" w:eastAsia="Times New Roman" w:hAnsi="Angsana New"/>
          <w:sz w:val="30"/>
          <w:szCs w:val="30"/>
        </w:rPr>
        <w:t>.</w:t>
      </w:r>
      <w:r w:rsidR="000454D0" w:rsidRPr="0063498A">
        <w:rPr>
          <w:rFonts w:ascii="Angsana New (Headings CS)" w:eastAsia="Times New Roman" w:hAnsi="Angsana New (Headings CS)" w:cs="Angsana New (Headings CS)"/>
          <w:sz w:val="30"/>
          <w:szCs w:val="30"/>
          <w:lang w:val="en-US"/>
        </w:rPr>
        <w:t>68</w:t>
      </w:r>
      <w:r w:rsidRPr="0063498A">
        <w:rPr>
          <w:rFonts w:ascii="Angsana New" w:eastAsia="Times New Roman" w:hAnsi="Angsana New"/>
          <w:sz w:val="30"/>
          <w:szCs w:val="30"/>
        </w:rPr>
        <w:t xml:space="preserve"> </w:t>
      </w:r>
      <w:r w:rsidRPr="0063498A">
        <w:rPr>
          <w:rFonts w:ascii="Angsana New" w:eastAsia="Times New Roman" w:hAnsi="Angsana New" w:hint="cs"/>
          <w:sz w:val="30"/>
          <w:szCs w:val="30"/>
          <w:cs/>
        </w:rPr>
        <w:t>ของจำนวนหุ้นทั้งหมดที่ชำระแล้วของ</w:t>
      </w:r>
      <w:r w:rsidRPr="0063498A">
        <w:rPr>
          <w:rFonts w:ascii="Angsana New" w:eastAsia="Times New Roman" w:hAnsi="Angsana New"/>
          <w:sz w:val="30"/>
          <w:szCs w:val="30"/>
        </w:rPr>
        <w:t xml:space="preserve"> SABUY</w:t>
      </w:r>
      <w:r w:rsidR="00774D68" w:rsidRPr="0063498A">
        <w:rPr>
          <w:rFonts w:ascii="Angsana New" w:eastAsia="Times New Roman" w:hAnsi="Angsana New" w:hint="cs"/>
          <w:sz w:val="30"/>
          <w:szCs w:val="30"/>
          <w:cs/>
          <w:lang w:bidi="th-TH"/>
        </w:rPr>
        <w:t xml:space="preserve"> โดยบริษัทชำระด้วยเงินสดเมื่อวันที่ </w:t>
      </w:r>
      <w:r w:rsidR="00774D68" w:rsidRPr="0063498A">
        <w:rPr>
          <w:rFonts w:ascii="Angsana New" w:eastAsia="Times New Roman" w:hAnsi="Angsana New"/>
          <w:sz w:val="30"/>
          <w:szCs w:val="30"/>
          <w:lang w:val="en-US" w:bidi="th-TH"/>
        </w:rPr>
        <w:t xml:space="preserve">16 </w:t>
      </w:r>
      <w:r w:rsidR="00774D68" w:rsidRPr="0063498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กันย</w:t>
      </w:r>
      <w:r w:rsidR="00845F9F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า</w:t>
      </w:r>
      <w:r w:rsidR="00774D68" w:rsidRPr="0063498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ยน </w:t>
      </w:r>
      <w:r w:rsidR="00774D68" w:rsidRPr="0063498A">
        <w:rPr>
          <w:rFonts w:ascii="Angsana New" w:eastAsia="Times New Roman" w:hAnsi="Angsana New"/>
          <w:sz w:val="30"/>
          <w:szCs w:val="30"/>
          <w:lang w:val="en-US" w:bidi="th-TH"/>
        </w:rPr>
        <w:t xml:space="preserve">2564 </w:t>
      </w:r>
      <w:r w:rsidR="00774D68" w:rsidRPr="0063498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และบันทึกเงินลงทุนใน </w:t>
      </w:r>
      <w:r w:rsidR="00774D68" w:rsidRPr="0063498A">
        <w:rPr>
          <w:rFonts w:ascii="Angsana New" w:eastAsia="Times New Roman" w:hAnsi="Angsana New"/>
          <w:sz w:val="30"/>
          <w:szCs w:val="30"/>
          <w:lang w:val="en-US" w:bidi="th-TH"/>
        </w:rPr>
        <w:t xml:space="preserve">SABUY </w:t>
      </w:r>
      <w:r w:rsidR="00774D68" w:rsidRPr="0063498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เป็นสินทรัพย์ทางการเงินไม่หมุนเวียนอื่น</w:t>
      </w:r>
      <w:r w:rsidR="00F44978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ในงบแสดงฐานะการเงิน</w:t>
      </w:r>
    </w:p>
    <w:p w14:paraId="3B989A67" w14:textId="77777777" w:rsidR="0017010C" w:rsidRPr="00DB42B3" w:rsidRDefault="0017010C" w:rsidP="0017010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22FDF010" w14:textId="6563C5F0" w:rsidR="00E813C0" w:rsidRPr="00774D68" w:rsidRDefault="00DB42B3" w:rsidP="00506A7A">
      <w:pPr>
        <w:pStyle w:val="index"/>
        <w:numPr>
          <w:ilvl w:val="0"/>
          <w:numId w:val="29"/>
        </w:numPr>
        <w:spacing w:after="0"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774D68">
        <w:rPr>
          <w:rFonts w:ascii="Angsana New" w:eastAsia="Times New Roman" w:hAnsi="Angsana New"/>
          <w:spacing w:val="-4"/>
          <w:sz w:val="30"/>
          <w:szCs w:val="30"/>
          <w:cs/>
        </w:rPr>
        <w:t xml:space="preserve">อนุมัติให้บริษัทขายหุ้นสามัญของ </w:t>
      </w:r>
      <w:r w:rsidRPr="00774D68">
        <w:rPr>
          <w:rFonts w:ascii="Angsana New" w:eastAsia="Times New Roman" w:hAnsi="Angsana New"/>
          <w:spacing w:val="-4"/>
          <w:sz w:val="30"/>
          <w:szCs w:val="30"/>
        </w:rPr>
        <w:t xml:space="preserve">TBSP </w:t>
      </w:r>
      <w:r w:rsidRPr="00774D68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จำนวน </w:t>
      </w:r>
      <w:r w:rsidR="000454D0" w:rsidRPr="00774D68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150</w:t>
      </w:r>
      <w:r w:rsidRPr="00774D68">
        <w:rPr>
          <w:rFonts w:ascii="Angsana New" w:eastAsia="Times New Roman" w:hAnsi="Angsana New"/>
          <w:spacing w:val="-4"/>
          <w:sz w:val="30"/>
          <w:szCs w:val="30"/>
        </w:rPr>
        <w:t>,</w:t>
      </w:r>
      <w:r w:rsidR="000454D0" w:rsidRPr="00774D68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061</w:t>
      </w:r>
      <w:r w:rsidRPr="00774D68">
        <w:rPr>
          <w:rFonts w:ascii="Angsana New" w:eastAsia="Times New Roman" w:hAnsi="Angsana New"/>
          <w:spacing w:val="-4"/>
          <w:sz w:val="30"/>
          <w:szCs w:val="30"/>
        </w:rPr>
        <w:t>,</w:t>
      </w:r>
      <w:r w:rsidR="000454D0" w:rsidRPr="00774D68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118</w:t>
      </w:r>
      <w:r w:rsidRPr="00774D68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774D68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หุ้น มูลค่าหุ้นที่ตราไว้หุ้นละ </w:t>
      </w:r>
      <w:r w:rsidR="000454D0" w:rsidRPr="00774D68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1</w:t>
      </w:r>
      <w:r w:rsidRPr="00774D68">
        <w:rPr>
          <w:rFonts w:ascii="Angsana New" w:eastAsia="Times New Roman" w:hAnsi="Angsana New"/>
          <w:spacing w:val="-4"/>
          <w:sz w:val="30"/>
          <w:szCs w:val="30"/>
        </w:rPr>
        <w:t>.</w:t>
      </w:r>
      <w:r w:rsidR="000454D0" w:rsidRPr="00774D68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00</w:t>
      </w:r>
      <w:r w:rsidRPr="00774D68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774D68">
        <w:rPr>
          <w:rFonts w:ascii="Angsana New" w:eastAsia="Times New Roman" w:hAnsi="Angsana New" w:hint="cs"/>
          <w:spacing w:val="-4"/>
          <w:sz w:val="30"/>
          <w:szCs w:val="30"/>
          <w:cs/>
        </w:rPr>
        <w:t>บาท คิดเป็น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สัดส่วนไม่น้อยกว่าร้อยละ 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73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>.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48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ของหุ้นที่จำหน่ายได้แล้วทั้งหมดของ 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TBSP 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ในราคาไม่ต่ำกว่าหุ้นละ 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13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>.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36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บาท คิดเป็นมูลค่ารวมทั้งสิ้นไม่ต่ำกว่า 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2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>,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005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>.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02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>ล้านบาท ให้แก่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SABUY 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>ซึ่งภายหลังการขายหุ้น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TBSP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ในครั้งนี้</w:t>
      </w:r>
      <w:r w:rsidR="0048592E" w:rsidRPr="0063498A">
        <w:rPr>
          <w:rFonts w:ascii="Angsana New" w:eastAsia="Times New Roman" w:hAnsi="Angsana New"/>
          <w:spacing w:val="-4"/>
          <w:sz w:val="30"/>
          <w:szCs w:val="30"/>
        </w:rPr>
        <w:br/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>จะส่งผลให้บริษัทมีสัดส่วนการถือหุ้นใน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TBSP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คงเหลือไม่เกินร้อยละ </w:t>
      </w:r>
      <w:r w:rsidR="000454D0" w:rsidRPr="0063498A">
        <w:rPr>
          <w:rFonts w:ascii="Angsana New (Headings CS)" w:eastAsia="Times New Roman" w:hAnsi="Angsana New (Headings CS)" w:cs="Angsana New (Headings CS)"/>
          <w:spacing w:val="-4"/>
          <w:sz w:val="30"/>
          <w:szCs w:val="30"/>
          <w:lang w:val="en-US"/>
        </w:rPr>
        <w:t>25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>ของหุ้นที่จำหน่ายได้แล้วทั้งหมด</w:t>
      </w:r>
      <w:r w:rsidR="0048592E" w:rsidRPr="0063498A">
        <w:rPr>
          <w:rFonts w:ascii="Angsana New" w:eastAsia="Times New Roman" w:hAnsi="Angsana New"/>
          <w:spacing w:val="-4"/>
          <w:sz w:val="30"/>
          <w:szCs w:val="30"/>
        </w:rPr>
        <w:br/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>ของ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 TBSP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ธุรกรรมนี้จะเกิดขึ้นภายหลังจากการจัดโครงสร้างธุรกิจของบริษัทและ </w:t>
      </w:r>
      <w:r w:rsidRPr="0063498A">
        <w:rPr>
          <w:rFonts w:ascii="Angsana New" w:eastAsia="Times New Roman" w:hAnsi="Angsana New"/>
          <w:spacing w:val="-4"/>
          <w:sz w:val="30"/>
          <w:szCs w:val="30"/>
        </w:rPr>
        <w:t xml:space="preserve">TBSP </w:t>
      </w:r>
      <w:r w:rsidRPr="0063498A">
        <w:rPr>
          <w:rFonts w:ascii="Angsana New" w:eastAsia="Times New Roman" w:hAnsi="Angsana New" w:hint="cs"/>
          <w:spacing w:val="-4"/>
          <w:sz w:val="30"/>
          <w:szCs w:val="30"/>
          <w:cs/>
        </w:rPr>
        <w:t>เสร็จสมบูรณ์</w:t>
      </w:r>
      <w:r w:rsidR="00774D68" w:rsidRPr="0063498A">
        <w:rPr>
          <w:rFonts w:ascii="Angsana New" w:eastAsia="Times New Roman" w:hAnsi="Angsana New" w:hint="cs"/>
          <w:spacing w:val="-4"/>
          <w:sz w:val="30"/>
          <w:szCs w:val="30"/>
          <w:cs/>
          <w:lang w:bidi="th-TH"/>
        </w:rPr>
        <w:t xml:space="preserve"> </w:t>
      </w:r>
      <w:r w:rsidR="00774D68" w:rsidRPr="0063498A">
        <w:rPr>
          <w:rFonts w:ascii="Angsana New" w:eastAsia="Times New Roman" w:hAnsi="Angsana New"/>
          <w:spacing w:val="-4"/>
          <w:sz w:val="30"/>
          <w:szCs w:val="30"/>
          <w:lang w:bidi="th-TH"/>
        </w:rPr>
        <w:br/>
      </w:r>
      <w:r w:rsidR="00774D68" w:rsidRPr="0063498A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774D68" w:rsidRPr="0063498A"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="00774D68" w:rsidRPr="0063498A">
        <w:rPr>
          <w:rFonts w:ascii="Angsana New" w:hAnsi="Angsana New"/>
          <w:i/>
          <w:iCs/>
          <w:sz w:val="30"/>
          <w:szCs w:val="30"/>
        </w:rPr>
        <w:t>)</w:t>
      </w:r>
    </w:p>
    <w:p w14:paraId="5041DE10" w14:textId="77777777" w:rsidR="00865D2C" w:rsidRPr="00E813C0" w:rsidRDefault="00865D2C" w:rsidP="00E813C0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lang w:bidi="ar-SA"/>
        </w:rPr>
      </w:pPr>
    </w:p>
    <w:bookmarkEnd w:id="0"/>
    <w:p w14:paraId="7929F36B" w14:textId="3FDDC961" w:rsidR="00BE7C1A" w:rsidRDefault="00BE7C1A" w:rsidP="00A66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5E2BB7A0" w14:textId="77777777" w:rsidR="001A01E3" w:rsidRDefault="001A0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3E441F2" w14:textId="12B5A947" w:rsidR="00B907E7" w:rsidRPr="0004651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046510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บุคคลหรือกิจการที่เกี่ยวข้องกัน</w:t>
      </w:r>
    </w:p>
    <w:p w14:paraId="1511C6BF" w14:textId="50810824" w:rsidR="00C5769E" w:rsidRPr="00E813C0" w:rsidRDefault="00C5769E" w:rsidP="00C5769E">
      <w:pPr>
        <w:rPr>
          <w:rFonts w:ascii="Angsana New" w:hAnsi="Angsana New"/>
          <w:sz w:val="30"/>
          <w:szCs w:val="30"/>
        </w:rPr>
      </w:pPr>
    </w:p>
    <w:p w14:paraId="05F37DFF" w14:textId="0F0AB158" w:rsidR="00E813C0" w:rsidRPr="00E813C0" w:rsidRDefault="00E813C0" w:rsidP="00E813C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E813C0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Pr="00E813C0">
        <w:rPr>
          <w:rFonts w:ascii="Angsana New" w:hAnsi="Angsana New"/>
          <w:b/>
          <w:sz w:val="30"/>
          <w:szCs w:val="30"/>
        </w:rPr>
        <w:t xml:space="preserve"> </w:t>
      </w:r>
      <w:r w:rsidRPr="00E813C0">
        <w:rPr>
          <w:rFonts w:ascii="Angsana New" w:hAnsi="Angsana New"/>
          <w:b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E813C0">
        <w:rPr>
          <w:rFonts w:ascii="Angsana New" w:hAnsi="Angsana New"/>
          <w:b/>
          <w:sz w:val="30"/>
          <w:szCs w:val="30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bCs/>
          <w:sz w:val="30"/>
          <w:szCs w:val="30"/>
        </w:rPr>
        <w:t>5</w:t>
      </w:r>
      <w:r w:rsidRPr="00E813C0">
        <w:rPr>
          <w:rFonts w:ascii="Angsana New" w:hAnsi="Angsana New"/>
          <w:b/>
          <w:sz w:val="30"/>
          <w:szCs w:val="30"/>
        </w:rPr>
        <w:t xml:space="preserve"> </w:t>
      </w:r>
      <w:r w:rsidRPr="00E813C0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0454D0" w:rsidRPr="000454D0">
        <w:rPr>
          <w:rFonts w:ascii="Angsana New (Headings CS)" w:hAnsi="Angsana New (Headings CS)" w:cs="Angsana New (Headings CS)"/>
          <w:bCs/>
          <w:sz w:val="30"/>
          <w:szCs w:val="30"/>
        </w:rPr>
        <w:t>6</w:t>
      </w:r>
      <w:r w:rsidRPr="00E813C0">
        <w:rPr>
          <w:rFonts w:ascii="Angsana New" w:hAnsi="Angsana New"/>
          <w:b/>
          <w:sz w:val="30"/>
          <w:szCs w:val="30"/>
          <w:cs/>
        </w:rPr>
        <w:t xml:space="preserve"> สำหรับ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 </w:t>
      </w:r>
    </w:p>
    <w:p w14:paraId="6935409A" w14:textId="77777777" w:rsidR="00E813C0" w:rsidRPr="00E813C0" w:rsidRDefault="00E813C0" w:rsidP="00E813C0">
      <w:pPr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4590"/>
      </w:tblGrid>
      <w:tr w:rsidR="00E813C0" w:rsidRPr="00E813C0" w14:paraId="3E3E084F" w14:textId="77777777" w:rsidTr="00E813C0">
        <w:trPr>
          <w:trHeight w:val="20"/>
          <w:tblHeader/>
        </w:trPr>
        <w:tc>
          <w:tcPr>
            <w:tcW w:w="3330" w:type="dxa"/>
          </w:tcPr>
          <w:p w14:paraId="3AFC5127" w14:textId="75B0B032" w:rsidR="00E813C0" w:rsidRPr="00E813C0" w:rsidRDefault="00E813C0" w:rsidP="0096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CC20CA5" w14:textId="77777777" w:rsidR="00E813C0" w:rsidRPr="00E813C0" w:rsidRDefault="00E813C0" w:rsidP="009627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3B6C2115" w14:textId="77777777" w:rsidR="00E813C0" w:rsidRPr="00E813C0" w:rsidRDefault="00E813C0" w:rsidP="00962773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3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51C23" w:rsidRPr="00E813C0" w14:paraId="571213BD" w14:textId="77777777" w:rsidTr="00E813C0">
        <w:trPr>
          <w:trHeight w:val="20"/>
        </w:trPr>
        <w:tc>
          <w:tcPr>
            <w:tcW w:w="3330" w:type="dxa"/>
          </w:tcPr>
          <w:p w14:paraId="37FF10A6" w14:textId="44BBDCC2" w:rsidR="00C51C23" w:rsidRPr="00204710" w:rsidRDefault="00C51C23" w:rsidP="00C51C23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</w:t>
            </w:r>
            <w:r w:rsidR="00774D6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774D68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เม้นท์ จำกัด</w:t>
            </w:r>
          </w:p>
        </w:tc>
        <w:tc>
          <w:tcPr>
            <w:tcW w:w="1440" w:type="dxa"/>
          </w:tcPr>
          <w:p w14:paraId="4F2E9070" w14:textId="66C1B65A" w:rsidR="00C51C23" w:rsidRPr="00E813C0" w:rsidRDefault="00C51C23" w:rsidP="00C51C2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867F440" w14:textId="0BEEFA28" w:rsidR="00C51C23" w:rsidRDefault="00C51C23" w:rsidP="00774D68">
            <w:pPr>
              <w:tabs>
                <w:tab w:val="clear" w:pos="227"/>
              </w:tabs>
              <w:spacing w:line="240" w:lineRule="auto"/>
              <w:ind w:left="159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774D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C005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>บริษัทย่อยทางอ้อมจนถึงวันที่</w:t>
            </w:r>
            <w:r w:rsidR="0079181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="00774D68">
              <w:rPr>
                <w:rFonts w:ascii="Angsana New (Headings CS)" w:hAnsi="Angsana New (Headings CS)" w:cs="Angsana New (Headings CS)"/>
                <w:sz w:val="30"/>
                <w:szCs w:val="30"/>
                <w:cs/>
              </w:rPr>
              <w:br/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15</w:t>
            </w:r>
            <w:r w:rsidRPr="00DC005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Pr="00DC005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กันยายน </w:t>
            </w:r>
            <w:r w:rsidR="000454D0"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  <w:r w:rsidRPr="00DC005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>)</w:t>
            </w:r>
          </w:p>
        </w:tc>
      </w:tr>
      <w:tr w:rsidR="00C51C23" w:rsidRPr="00E813C0" w14:paraId="607F9E20" w14:textId="77777777" w:rsidTr="00E813C0">
        <w:trPr>
          <w:trHeight w:val="20"/>
        </w:trPr>
        <w:tc>
          <w:tcPr>
            <w:tcW w:w="3330" w:type="dxa"/>
          </w:tcPr>
          <w:p w14:paraId="0F97C2ED" w14:textId="5C9E0762" w:rsidR="00C51C23" w:rsidRPr="00204710" w:rsidRDefault="00C51C23" w:rsidP="00C51C23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04710">
              <w:rPr>
                <w:rFonts w:ascii="Angsana New" w:hAnsi="Angsana New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  <w:tc>
          <w:tcPr>
            <w:tcW w:w="1440" w:type="dxa"/>
          </w:tcPr>
          <w:p w14:paraId="4C1DB89E" w14:textId="358E17BD" w:rsidR="00C51C23" w:rsidRPr="00E813C0" w:rsidRDefault="00C51C23" w:rsidP="00C51C2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B40656C" w14:textId="4C73B7D5" w:rsidR="00C51C23" w:rsidRDefault="00C51C23" w:rsidP="00C51C23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บริษัทย่อยจนถึงวันที่ </w:t>
            </w:r>
            <w:r w:rsidR="000454D0"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0454D0"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1C23" w:rsidRPr="00E813C0" w14:paraId="61040930" w14:textId="77777777" w:rsidTr="00E813C0">
        <w:trPr>
          <w:trHeight w:val="20"/>
        </w:trPr>
        <w:tc>
          <w:tcPr>
            <w:tcW w:w="3330" w:type="dxa"/>
          </w:tcPr>
          <w:p w14:paraId="1C7F13DE" w14:textId="30E339C9" w:rsidR="00C51C23" w:rsidRPr="00204710" w:rsidRDefault="00C51C23" w:rsidP="00C51C23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เอสพีเอ็ม แคปปิตอล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229E737" w14:textId="182CB2BB" w:rsidR="00C51C23" w:rsidRPr="00E813C0" w:rsidRDefault="00C51C23" w:rsidP="00C51C2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C981255" w14:textId="2004D991" w:rsidR="00C51C23" w:rsidRDefault="00C51C23" w:rsidP="00774D68">
            <w:pPr>
              <w:tabs>
                <w:tab w:val="clear" w:pos="227"/>
              </w:tabs>
              <w:spacing w:line="240" w:lineRule="auto"/>
              <w:ind w:left="159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บริษัทย่อยทางอ้อมจนถึงวันที่ </w:t>
            </w:r>
            <w:r w:rsidR="000454D0"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0454D0"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4D68" w:rsidRPr="00E813C0" w14:paraId="6502FC95" w14:textId="77777777" w:rsidTr="00E813C0">
        <w:trPr>
          <w:trHeight w:val="20"/>
        </w:trPr>
        <w:tc>
          <w:tcPr>
            <w:tcW w:w="3330" w:type="dxa"/>
          </w:tcPr>
          <w:p w14:paraId="4695BBC0" w14:textId="7610CFEC" w:rsidR="00774D68" w:rsidRPr="00414FB8" w:rsidRDefault="00774D68" w:rsidP="00774D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สบาย เทคโนโลยี จำกัด (มหาชน)</w:t>
            </w:r>
          </w:p>
        </w:tc>
        <w:tc>
          <w:tcPr>
            <w:tcW w:w="1440" w:type="dxa"/>
          </w:tcPr>
          <w:p w14:paraId="79508E96" w14:textId="6299D4F6" w:rsidR="00774D68" w:rsidRDefault="00774D68" w:rsidP="00774D6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3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27B0888" w14:textId="428BCBB1" w:rsidR="00774D68" w:rsidRDefault="00774D68" w:rsidP="00774D68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</w:tbl>
    <w:p w14:paraId="409C8D7F" w14:textId="0D90C763" w:rsidR="00FC6400" w:rsidRDefault="00FC6400" w:rsidP="00C576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071"/>
      </w:tblGrid>
      <w:tr w:rsidR="00191908" w:rsidRPr="004B7C18" w14:paraId="1CCC1E6E" w14:textId="77777777" w:rsidTr="00992207">
        <w:trPr>
          <w:trHeight w:hRule="exact" w:val="374"/>
          <w:tblHeader/>
        </w:trPr>
        <w:tc>
          <w:tcPr>
            <w:tcW w:w="4338" w:type="dxa"/>
          </w:tcPr>
          <w:p w14:paraId="6E89E7BC" w14:textId="4B6CF7AA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3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3B8C0AB0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82D14A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63A3C512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908" w:rsidRPr="004B7C18" w14:paraId="49404345" w14:textId="77777777" w:rsidTr="00992207">
        <w:trPr>
          <w:trHeight w:hRule="exact" w:val="374"/>
          <w:tblHeader/>
        </w:trPr>
        <w:tc>
          <w:tcPr>
            <w:tcW w:w="4338" w:type="dxa"/>
          </w:tcPr>
          <w:p w14:paraId="5DB82219" w14:textId="33F7294E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0454D0"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30</w:t>
            </w: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62" w:type="dxa"/>
          </w:tcPr>
          <w:p w14:paraId="7C010580" w14:textId="4B9A7560" w:rsidR="00191908" w:rsidRPr="004B7C18" w:rsidRDefault="000454D0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E3CF955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4361935" w14:textId="31D4E209" w:rsidR="00191908" w:rsidRPr="004B7C18" w:rsidRDefault="000454D0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A71CC3C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B50CA9" w14:textId="74B6B23C" w:rsidR="00191908" w:rsidRPr="004B7C18" w:rsidRDefault="000454D0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0EB39AC5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453649" w14:textId="09A24DDA" w:rsidR="00191908" w:rsidRPr="004B7C18" w:rsidRDefault="000454D0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</w:tr>
      <w:tr w:rsidR="00191908" w:rsidRPr="004B7C18" w14:paraId="093C1108" w14:textId="77777777" w:rsidTr="00992207">
        <w:trPr>
          <w:trHeight w:hRule="exact" w:val="374"/>
          <w:tblHeader/>
        </w:trPr>
        <w:tc>
          <w:tcPr>
            <w:tcW w:w="4338" w:type="dxa"/>
          </w:tcPr>
          <w:p w14:paraId="4161831C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54EFA93B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08" w:rsidRPr="004B7C18" w14:paraId="0D87D804" w14:textId="77777777" w:rsidTr="00992207">
        <w:trPr>
          <w:trHeight w:hRule="exact" w:val="374"/>
        </w:trPr>
        <w:tc>
          <w:tcPr>
            <w:tcW w:w="4338" w:type="dxa"/>
          </w:tcPr>
          <w:p w14:paraId="60661627" w14:textId="77777777" w:rsidR="00191908" w:rsidRPr="004B7C18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76CC37D" w14:textId="77777777" w:rsidR="00191908" w:rsidRPr="004B7C18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946CC6" w14:textId="77777777" w:rsidR="00191908" w:rsidRPr="004B7C18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31DC405" w14:textId="77777777" w:rsidR="00191908" w:rsidRPr="004B7C18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5B05C" w14:textId="77777777" w:rsidR="00191908" w:rsidRPr="004B7C18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B8A46" w14:textId="77777777" w:rsidR="00191908" w:rsidRPr="004B7C18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9746988" w14:textId="77777777" w:rsidR="00191908" w:rsidRPr="004B7C18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0178E7" w14:textId="77777777" w:rsidR="00191908" w:rsidRPr="004B7C18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BAA" w:rsidRPr="004B7C18" w14:paraId="5FC5F724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F76B75F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78657E8A" w14:textId="12DA59C8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B47BD3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EFF4C0E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159F5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8E6F98" w14:textId="1F6C1558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18</w:t>
            </w:r>
            <w:r w:rsidR="00FC6BAA"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193</w:t>
            </w:r>
          </w:p>
        </w:tc>
        <w:tc>
          <w:tcPr>
            <w:tcW w:w="252" w:type="dxa"/>
          </w:tcPr>
          <w:p w14:paraId="165C13C1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6E9E90" w14:textId="0E83C026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23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641</w:t>
            </w:r>
          </w:p>
        </w:tc>
      </w:tr>
      <w:tr w:rsidR="00FC6BAA" w:rsidRPr="004B7C18" w14:paraId="255F9842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8A71172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4C55156F" w14:textId="5DB2FD3C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724270D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0FB14DC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C0E91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7B7EE" w14:textId="33151848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18</w:t>
            </w:r>
            <w:r w:rsidR="00FC6BAA"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817</w:t>
            </w:r>
          </w:p>
        </w:tc>
        <w:tc>
          <w:tcPr>
            <w:tcW w:w="252" w:type="dxa"/>
          </w:tcPr>
          <w:p w14:paraId="5E47E4A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1AACB0" w14:textId="17185FC5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21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265</w:t>
            </w:r>
          </w:p>
        </w:tc>
      </w:tr>
      <w:tr w:rsidR="00FC6BAA" w:rsidRPr="004B7C18" w14:paraId="054C8B89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F60D7EB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21483833" w14:textId="36A9CDC0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A0D098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66F4FC7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46918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0BBD3" w14:textId="71920843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13</w:t>
            </w:r>
            <w:r w:rsidR="00FC6BAA"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970</w:t>
            </w:r>
          </w:p>
        </w:tc>
        <w:tc>
          <w:tcPr>
            <w:tcW w:w="252" w:type="dxa"/>
          </w:tcPr>
          <w:p w14:paraId="30425C07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D1523B" w14:textId="511F5528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11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450</w:t>
            </w:r>
          </w:p>
        </w:tc>
      </w:tr>
      <w:tr w:rsidR="00FC6BAA" w:rsidRPr="004B7C18" w14:paraId="6CCC78F6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491C209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46CDC71C" w14:textId="2B470842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5C4FF7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74ABEA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43381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8D3AC" w14:textId="0F032873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</w:t>
            </w:r>
            <w:r w:rsidR="00FC6BAA"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659</w:t>
            </w:r>
          </w:p>
        </w:tc>
        <w:tc>
          <w:tcPr>
            <w:tcW w:w="252" w:type="dxa"/>
          </w:tcPr>
          <w:p w14:paraId="5C8D585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5828F9E" w14:textId="5E3BD5B9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879</w:t>
            </w:r>
          </w:p>
        </w:tc>
      </w:tr>
      <w:tr w:rsidR="00FC6BAA" w:rsidRPr="004B7C18" w14:paraId="7B01E93C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B496A07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4A7587B4" w14:textId="5F1486B8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E3D34B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2DA1FC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AC3429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9ED25" w14:textId="59370E6A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  <w:r w:rsidR="00FC6BAA"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443</w:t>
            </w:r>
          </w:p>
        </w:tc>
        <w:tc>
          <w:tcPr>
            <w:tcW w:w="252" w:type="dxa"/>
          </w:tcPr>
          <w:p w14:paraId="16EBA62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519D06" w14:textId="6F2A949C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468</w:t>
            </w:r>
          </w:p>
        </w:tc>
      </w:tr>
      <w:tr w:rsidR="00FC6BAA" w:rsidRPr="004B7C18" w14:paraId="4AF1E4FA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135D9EE2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09A4EFCA" w14:textId="31812A45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8FC7E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1F42F74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CD1C68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77C27" w14:textId="4C35C55E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127</w:t>
            </w:r>
          </w:p>
        </w:tc>
        <w:tc>
          <w:tcPr>
            <w:tcW w:w="252" w:type="dxa"/>
          </w:tcPr>
          <w:p w14:paraId="61F2C1C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FFDDEF" w14:textId="7CD1127F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140</w:t>
            </w:r>
          </w:p>
        </w:tc>
      </w:tr>
      <w:tr w:rsidR="00FC6BAA" w:rsidRPr="004B7C18" w14:paraId="0C74B182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CEA2BC7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7E9E4CC7" w14:textId="433F6259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F4662E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000BE2A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C27B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CD592" w14:textId="021E8BCC" w:rsidR="00FC6BAA" w:rsidRPr="004B7C18" w:rsidRDefault="00FC6BAA" w:rsidP="00FC6B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320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0FA3B6C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C681F6" w14:textId="001E7CC4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022</w:t>
            </w:r>
          </w:p>
        </w:tc>
      </w:tr>
      <w:tr w:rsidR="00FC6BAA" w:rsidRPr="004B7C18" w14:paraId="6BB8A240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AE63B1C" w14:textId="04D508B6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1062" w:type="dxa"/>
          </w:tcPr>
          <w:p w14:paraId="6D76A7AA" w14:textId="77777777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0B26C1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DAC002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4FD58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7F309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BB3607C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B894213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BAA" w:rsidRPr="004B7C18" w14:paraId="1612C8A5" w14:textId="77777777" w:rsidTr="0099220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3CA745B" w14:textId="7D4A38C2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1062" w:type="dxa"/>
          </w:tcPr>
          <w:p w14:paraId="38DEC6BD" w14:textId="71ACBC88" w:rsidR="00FC6BAA" w:rsidRPr="004B7C18" w:rsidRDefault="00FC6BAA" w:rsidP="00B7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57B07E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BEB923E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6467D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B0DE3" w14:textId="51F67A4F" w:rsidR="00FC6BAA" w:rsidRPr="004B7C18" w:rsidRDefault="00D6795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(548,286)</w:t>
            </w:r>
          </w:p>
        </w:tc>
        <w:tc>
          <w:tcPr>
            <w:tcW w:w="252" w:type="dxa"/>
          </w:tcPr>
          <w:p w14:paraId="15B0AD8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5FF1699" w14:textId="795761F9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32</w:t>
            </w:r>
            <w:r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276</w:t>
            </w:r>
            <w:r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C6BAA" w:rsidRPr="00974D98" w14:paraId="017675C3" w14:textId="77777777" w:rsidTr="00974D98">
        <w:trPr>
          <w:trHeight w:hRule="exact" w:val="200"/>
        </w:trPr>
        <w:tc>
          <w:tcPr>
            <w:tcW w:w="4338" w:type="dxa"/>
          </w:tcPr>
          <w:p w14:paraId="69A82C58" w14:textId="77777777" w:rsidR="00FC6BAA" w:rsidRPr="00974D9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</w:tcPr>
          <w:p w14:paraId="73BA13F7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449CEF6E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</w:tcPr>
          <w:p w14:paraId="539A1CD0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5026D6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FEEC053" w14:textId="77777777" w:rsidR="00FC6BAA" w:rsidRPr="00032033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5550F2A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7B337E05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6BAA" w:rsidRPr="004B7C18" w14:paraId="025DCCED" w14:textId="77777777" w:rsidTr="00992207">
        <w:trPr>
          <w:trHeight w:hRule="exact" w:val="374"/>
        </w:trPr>
        <w:tc>
          <w:tcPr>
            <w:tcW w:w="4338" w:type="dxa"/>
          </w:tcPr>
          <w:p w14:paraId="38907BB4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19E6754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92DA4F2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1D995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8FF4F2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EB4C20D" w14:textId="77777777" w:rsidR="00FC6BAA" w:rsidRPr="00032033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7855A4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41E4D21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C6BAA" w:rsidRPr="004B7C18" w14:paraId="1667A7DA" w14:textId="77777777" w:rsidTr="00992207">
        <w:trPr>
          <w:trHeight w:hRule="exact" w:val="374"/>
        </w:trPr>
        <w:tc>
          <w:tcPr>
            <w:tcW w:w="4338" w:type="dxa"/>
          </w:tcPr>
          <w:p w14:paraId="638B5585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735CBCB6" w14:textId="567CC08A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187</w:t>
            </w:r>
            <w:r w:rsidR="00FC6BAA" w:rsidRPr="000F1E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43" w:type="dxa"/>
          </w:tcPr>
          <w:p w14:paraId="47C08A7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08C5331" w14:textId="30C9BC64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169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62604A7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1615B2" w14:textId="7B354B61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121</w:t>
            </w:r>
            <w:r w:rsidR="00FC6BAA"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529</w:t>
            </w:r>
          </w:p>
        </w:tc>
        <w:tc>
          <w:tcPr>
            <w:tcW w:w="252" w:type="dxa"/>
          </w:tcPr>
          <w:p w14:paraId="214B0C4E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23E07B" w14:textId="6E8B9B90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128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002</w:t>
            </w:r>
          </w:p>
        </w:tc>
      </w:tr>
      <w:tr w:rsidR="00FC6BAA" w:rsidRPr="004B7C18" w14:paraId="28B940BC" w14:textId="77777777" w:rsidTr="00992207">
        <w:trPr>
          <w:trHeight w:hRule="exact" w:val="374"/>
        </w:trPr>
        <w:tc>
          <w:tcPr>
            <w:tcW w:w="4338" w:type="dxa"/>
          </w:tcPr>
          <w:p w14:paraId="219F0F85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6E231311" w14:textId="7B62351C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</w:t>
            </w:r>
            <w:r w:rsidR="00FC6BAA" w:rsidRPr="000F1E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43" w:type="dxa"/>
          </w:tcPr>
          <w:p w14:paraId="529F646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7DB3BDA" w14:textId="21CAFF93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70" w:type="dxa"/>
          </w:tcPr>
          <w:p w14:paraId="4093E6C6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905D6" w14:textId="7BFDD274" w:rsidR="00FC6BAA" w:rsidRPr="004B7C18" w:rsidRDefault="00FC6BAA" w:rsidP="00FC6B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31964B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775F93E2" w14:textId="4189D774" w:rsidR="00FC6BAA" w:rsidRPr="004B7C18" w:rsidRDefault="00FC6BAA" w:rsidP="00FC6BAA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0D3BDE90" w14:textId="77777777" w:rsidTr="00992207">
        <w:trPr>
          <w:trHeight w:hRule="exact" w:val="374"/>
        </w:trPr>
        <w:tc>
          <w:tcPr>
            <w:tcW w:w="4338" w:type="dxa"/>
          </w:tcPr>
          <w:p w14:paraId="65F53B0B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0BE71188" w14:textId="176136FC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</w:t>
            </w:r>
            <w:r w:rsidR="00FC6BAA" w:rsidRPr="000F1E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43" w:type="dxa"/>
          </w:tcPr>
          <w:p w14:paraId="3A983D89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D7D9445" w14:textId="13697749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9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55AE23A9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49AE955" w14:textId="537FB376" w:rsidR="00FC6BAA" w:rsidRPr="004B7C18" w:rsidRDefault="00FC6BAA" w:rsidP="00FC6B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F61AAD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6A2C8D" w14:textId="136ED229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0A3DC640" w14:textId="77777777" w:rsidTr="00992207">
        <w:trPr>
          <w:trHeight w:hRule="exact" w:val="374"/>
        </w:trPr>
        <w:tc>
          <w:tcPr>
            <w:tcW w:w="4338" w:type="dxa"/>
          </w:tcPr>
          <w:p w14:paraId="4CD5FCC6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84F1630" w14:textId="6B6A5179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43" w:type="dxa"/>
          </w:tcPr>
          <w:p w14:paraId="1D131C9C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13D591A" w14:textId="175B2608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70" w:type="dxa"/>
          </w:tcPr>
          <w:p w14:paraId="298FF86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39B64E" w14:textId="528AA521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40</w:t>
            </w:r>
          </w:p>
        </w:tc>
        <w:tc>
          <w:tcPr>
            <w:tcW w:w="252" w:type="dxa"/>
          </w:tcPr>
          <w:p w14:paraId="28138B5E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0D659C0" w14:textId="6D1BB833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155</w:t>
            </w:r>
          </w:p>
        </w:tc>
      </w:tr>
      <w:tr w:rsidR="00FC6BAA" w:rsidRPr="004B7C18" w14:paraId="63B756CC" w14:textId="77777777" w:rsidTr="00992207">
        <w:trPr>
          <w:trHeight w:hRule="exact" w:val="374"/>
        </w:trPr>
        <w:tc>
          <w:tcPr>
            <w:tcW w:w="4338" w:type="dxa"/>
          </w:tcPr>
          <w:p w14:paraId="7EEB3683" w14:textId="4C30DF31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</w:tcPr>
          <w:p w14:paraId="20973D0F" w14:textId="5DCD5C04" w:rsidR="00FC6BAA" w:rsidRPr="0030356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230</w:t>
            </w:r>
            <w:r w:rsidR="00FC6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43" w:type="dxa"/>
          </w:tcPr>
          <w:p w14:paraId="650E3540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D1DB90E" w14:textId="5A35385E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180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2851420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DD3D7" w14:textId="5AA79A4B" w:rsidR="00FC6BAA" w:rsidRPr="00032033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230</w:t>
            </w:r>
            <w:r w:rsidR="00FC6B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173</w:t>
            </w:r>
          </w:p>
        </w:tc>
        <w:tc>
          <w:tcPr>
            <w:tcW w:w="252" w:type="dxa"/>
          </w:tcPr>
          <w:p w14:paraId="3A94B0C7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54E9BAE" w14:textId="5B050ECE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180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913</w:t>
            </w:r>
          </w:p>
        </w:tc>
      </w:tr>
      <w:tr w:rsidR="00FC6BAA" w:rsidRPr="00974D98" w14:paraId="2F14649E" w14:textId="77777777" w:rsidTr="00974D98">
        <w:trPr>
          <w:trHeight w:hRule="exact" w:val="191"/>
        </w:trPr>
        <w:tc>
          <w:tcPr>
            <w:tcW w:w="4338" w:type="dxa"/>
          </w:tcPr>
          <w:p w14:paraId="0B89C23B" w14:textId="77777777" w:rsidR="00FC6BAA" w:rsidRPr="00974D9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3EECF70C" w14:textId="77777777" w:rsidR="00FC6BAA" w:rsidRPr="00974D9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23CE683E" w14:textId="77777777" w:rsidR="00FC6BAA" w:rsidRPr="00974D9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4081E70B" w14:textId="77777777" w:rsidR="00FC6BAA" w:rsidRPr="00974D9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28966A3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C336CA7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5BDC4305" w14:textId="77777777" w:rsidR="00FC6BAA" w:rsidRPr="00974D9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2C03F680" w14:textId="77777777" w:rsidR="00FC6BAA" w:rsidRPr="00974D9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6BAA" w:rsidRPr="004B7C18" w14:paraId="07F7DC82" w14:textId="77777777" w:rsidTr="00992207">
        <w:trPr>
          <w:trHeight w:hRule="exact" w:val="374"/>
        </w:trPr>
        <w:tc>
          <w:tcPr>
            <w:tcW w:w="4338" w:type="dxa"/>
          </w:tcPr>
          <w:p w14:paraId="3C64CC41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62" w:type="dxa"/>
          </w:tcPr>
          <w:p w14:paraId="01FC9EB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360FEA3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B15833E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58ABB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BBFEB7C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1CB9DEB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21A3120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C6BAA" w:rsidRPr="004B7C18" w14:paraId="0F9E46C0" w14:textId="77777777" w:rsidTr="00992207">
        <w:trPr>
          <w:trHeight w:hRule="exact" w:val="374"/>
        </w:trPr>
        <w:tc>
          <w:tcPr>
            <w:tcW w:w="4338" w:type="dxa"/>
          </w:tcPr>
          <w:p w14:paraId="4AD316A8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F19040C" w14:textId="2AA8FF4A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BD121C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96C762A" w14:textId="0BC1107A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14:paraId="50FE19B9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F2DC0C6" w14:textId="45481FB1" w:rsidR="00FC6BAA" w:rsidRPr="004B7C18" w:rsidRDefault="00FC6BAA" w:rsidP="005A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9493B5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76DA36" w14:textId="082C5CEC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03233EEF" w14:textId="77777777" w:rsidTr="00992207">
        <w:trPr>
          <w:trHeight w:hRule="exact" w:val="374"/>
        </w:trPr>
        <w:tc>
          <w:tcPr>
            <w:tcW w:w="4338" w:type="dxa"/>
          </w:tcPr>
          <w:p w14:paraId="460CF443" w14:textId="147AE98A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A03973C" w14:textId="0F219698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569</w:t>
            </w:r>
          </w:p>
        </w:tc>
        <w:tc>
          <w:tcPr>
            <w:tcW w:w="243" w:type="dxa"/>
          </w:tcPr>
          <w:p w14:paraId="76CDE463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53BF9317" w14:textId="1B281A36" w:rsidR="00FC6BAA" w:rsidRPr="00191908" w:rsidRDefault="000454D0" w:rsidP="00FC6BA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</w:t>
            </w:r>
            <w:r w:rsidR="00FC6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70" w:type="dxa"/>
          </w:tcPr>
          <w:p w14:paraId="777AAD32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853612F" w14:textId="7AF4A41C" w:rsidR="00FC6BAA" w:rsidRPr="004B7C18" w:rsidRDefault="00FC6BAA" w:rsidP="005A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1C41207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F47B1A" w14:textId="6FA89191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6D29068B" w14:textId="77777777" w:rsidTr="00992207">
        <w:trPr>
          <w:trHeight w:hRule="exact" w:val="374"/>
        </w:trPr>
        <w:tc>
          <w:tcPr>
            <w:tcW w:w="4338" w:type="dxa"/>
          </w:tcPr>
          <w:p w14:paraId="5A37F952" w14:textId="15222999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062" w:type="dxa"/>
          </w:tcPr>
          <w:p w14:paraId="3064AF1C" w14:textId="2AA3225B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9E835D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922577B" w14:textId="5F9063CC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</w:t>
            </w:r>
            <w:r w:rsidRPr="004B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580</w:t>
            </w:r>
            <w:r w:rsidRPr="004B7C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82FB9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FA13D6" w14:textId="01C998CC" w:rsidR="00FC6BAA" w:rsidRPr="004B7C18" w:rsidRDefault="00FC6BAA" w:rsidP="005A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0D7E5FE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59EEE4D" w14:textId="26891CC8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56D9F0EC" w14:textId="77777777" w:rsidTr="00FC6400">
        <w:trPr>
          <w:trHeight w:hRule="exact" w:val="230"/>
        </w:trPr>
        <w:tc>
          <w:tcPr>
            <w:tcW w:w="4338" w:type="dxa"/>
            <w:shd w:val="clear" w:color="auto" w:fill="auto"/>
          </w:tcPr>
          <w:p w14:paraId="59ECF091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1D5BE11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E998C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F95B9EB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A40BE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6280BC" w14:textId="77777777" w:rsidR="00FC6BAA" w:rsidRPr="004B7C18" w:rsidRDefault="00FC6BAA" w:rsidP="005A3FD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FF1594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8F9EBD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6BAA" w:rsidRPr="004B7C18" w14:paraId="345AA31F" w14:textId="77777777" w:rsidTr="00992207">
        <w:trPr>
          <w:trHeight w:hRule="exact" w:val="374"/>
        </w:trPr>
        <w:tc>
          <w:tcPr>
            <w:tcW w:w="4338" w:type="dxa"/>
          </w:tcPr>
          <w:p w14:paraId="01FC68B4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4B496222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9469AA7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4A7E38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D0198B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70B420" w14:textId="77777777" w:rsidR="00FC6BAA" w:rsidRPr="004B7C18" w:rsidRDefault="00FC6BAA" w:rsidP="005A3FD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FBB062C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E87198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6BAA" w:rsidRPr="004B7C18" w14:paraId="05E973F7" w14:textId="77777777" w:rsidTr="00992207">
        <w:trPr>
          <w:trHeight w:hRule="exact" w:val="374"/>
        </w:trPr>
        <w:tc>
          <w:tcPr>
            <w:tcW w:w="4338" w:type="dxa"/>
          </w:tcPr>
          <w:p w14:paraId="14309A01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2790E59E" w14:textId="5593902F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</w:t>
            </w:r>
            <w:r w:rsidR="00FC6B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941</w:t>
            </w:r>
          </w:p>
        </w:tc>
        <w:tc>
          <w:tcPr>
            <w:tcW w:w="243" w:type="dxa"/>
          </w:tcPr>
          <w:p w14:paraId="7CC59C49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4099E12" w14:textId="22AEAD24" w:rsidR="00FC6BAA" w:rsidRPr="004B7C18" w:rsidRDefault="00FC6BAA" w:rsidP="00FC6BA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1F4A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128108" w14:textId="2DF77DD0" w:rsidR="00FC6BAA" w:rsidRPr="004B7C18" w:rsidRDefault="00FC6BAA" w:rsidP="005A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EECE0C1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772594" w14:textId="3338CACD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7B337711" w14:textId="77777777" w:rsidTr="00992207">
        <w:trPr>
          <w:trHeight w:hRule="exact" w:val="374"/>
        </w:trPr>
        <w:tc>
          <w:tcPr>
            <w:tcW w:w="4338" w:type="dxa"/>
          </w:tcPr>
          <w:p w14:paraId="51795507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6BFE115" w14:textId="6CF4376D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</w:t>
            </w:r>
            <w:r w:rsidR="00FC6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43" w:type="dxa"/>
          </w:tcPr>
          <w:p w14:paraId="7A2ABFE9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55115351" w14:textId="792592E4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14B62611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DF1346" w14:textId="0AA254C8" w:rsidR="00FC6BAA" w:rsidRPr="004B7C18" w:rsidRDefault="00FC6BAA" w:rsidP="005A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327A4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4495CB" w14:textId="7763EDBB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533DDA" w14:paraId="7938FC6C" w14:textId="77777777" w:rsidTr="00357268">
        <w:trPr>
          <w:trHeight w:hRule="exact" w:val="353"/>
        </w:trPr>
        <w:tc>
          <w:tcPr>
            <w:tcW w:w="4338" w:type="dxa"/>
          </w:tcPr>
          <w:p w14:paraId="2A1D107E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80E7150" w14:textId="77777777" w:rsidR="00FC6BAA" w:rsidRPr="00533DDA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D1DE51A" w14:textId="77777777" w:rsidR="00FC6BAA" w:rsidRPr="00533DDA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1EEAE486" w14:textId="77777777" w:rsidR="00FC6BAA" w:rsidRPr="00533DDA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4DA67F" w14:textId="77777777" w:rsidR="00FC6BAA" w:rsidRPr="00533DDA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F92A5C" w14:textId="77777777" w:rsidR="00FC6BAA" w:rsidRPr="00533DDA" w:rsidRDefault="00FC6BAA" w:rsidP="005A3FD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EDAC530" w14:textId="77777777" w:rsidR="00FC6BAA" w:rsidRPr="00533DDA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59CBC45D" w14:textId="77777777" w:rsidR="00FC6BAA" w:rsidRPr="00533DDA" w:rsidRDefault="00FC6BAA" w:rsidP="00FC6BAA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C6BAA" w:rsidRPr="004B7C18" w14:paraId="080B118F" w14:textId="77777777" w:rsidTr="00992207">
        <w:trPr>
          <w:trHeight w:hRule="exact" w:val="374"/>
        </w:trPr>
        <w:tc>
          <w:tcPr>
            <w:tcW w:w="4338" w:type="dxa"/>
          </w:tcPr>
          <w:p w14:paraId="2736823B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712EDA1D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D726BB8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99B3BF3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57A567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4714F3E" w14:textId="77777777" w:rsidR="00FC6BAA" w:rsidRPr="004B7C18" w:rsidRDefault="00FC6BAA" w:rsidP="005A3FD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9F9A38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02B5F3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6BAA" w:rsidRPr="004B7C18" w14:paraId="1220A549" w14:textId="77777777" w:rsidTr="00992207">
        <w:trPr>
          <w:trHeight w:hRule="exact" w:val="374"/>
        </w:trPr>
        <w:tc>
          <w:tcPr>
            <w:tcW w:w="4338" w:type="dxa"/>
          </w:tcPr>
          <w:p w14:paraId="2BAD4C1B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24D6148" w14:textId="2EB4F247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750</w:t>
            </w:r>
          </w:p>
        </w:tc>
        <w:tc>
          <w:tcPr>
            <w:tcW w:w="243" w:type="dxa"/>
          </w:tcPr>
          <w:p w14:paraId="5D99C6D8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F6E3571" w14:textId="3B17FBA7" w:rsidR="00FC6BAA" w:rsidRPr="004B7C18" w:rsidRDefault="000454D0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72051C3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1981D1" w14:textId="109B3A53" w:rsidR="00FC6BAA" w:rsidRPr="004B7C18" w:rsidRDefault="00FC6BAA" w:rsidP="005A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95FC2D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EF82E99" w14:textId="36997CBC" w:rsidR="00FC6BAA" w:rsidRPr="004B7C18" w:rsidRDefault="00FC6BAA" w:rsidP="00D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70398520" w14:textId="77777777" w:rsidTr="00992207">
        <w:trPr>
          <w:trHeight w:hRule="exact" w:val="374"/>
        </w:trPr>
        <w:tc>
          <w:tcPr>
            <w:tcW w:w="4338" w:type="dxa"/>
          </w:tcPr>
          <w:p w14:paraId="0971A52F" w14:textId="77777777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DAB05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BAD2479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C5D0861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174396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889CD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6F6E682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8F5FEB7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6BAA" w:rsidRPr="004B7C18" w14:paraId="504134EC" w14:textId="77777777" w:rsidTr="00992207">
        <w:trPr>
          <w:trHeight w:hRule="exact" w:val="416"/>
        </w:trPr>
        <w:tc>
          <w:tcPr>
            <w:tcW w:w="4338" w:type="dxa"/>
          </w:tcPr>
          <w:p w14:paraId="69B503E0" w14:textId="77777777" w:rsidR="00FC6BAA" w:rsidRPr="004B7C18" w:rsidRDefault="00FC6BAA" w:rsidP="00FC6BAA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60628DE7" w14:textId="424A0358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41</w:t>
            </w:r>
            <w:r w:rsidR="00FC6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43" w:type="dxa"/>
          </w:tcPr>
          <w:p w14:paraId="3FEAB57A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A40EC01" w14:textId="7406D9C3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58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70" w:type="dxa"/>
          </w:tcPr>
          <w:p w14:paraId="17AA9E4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7FC2B" w14:textId="496870A9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18</w:t>
            </w:r>
            <w:r w:rsidR="00FC6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52" w:type="dxa"/>
          </w:tcPr>
          <w:p w14:paraId="06E1AB55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7687B7" w14:textId="3E029A1B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11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849</w:t>
            </w:r>
          </w:p>
        </w:tc>
      </w:tr>
      <w:tr w:rsidR="00FC6BAA" w:rsidRPr="004B7C18" w14:paraId="51581073" w14:textId="77777777" w:rsidTr="00992207">
        <w:trPr>
          <w:trHeight w:hRule="exact" w:val="374"/>
        </w:trPr>
        <w:tc>
          <w:tcPr>
            <w:tcW w:w="4338" w:type="dxa"/>
          </w:tcPr>
          <w:p w14:paraId="70981979" w14:textId="77777777" w:rsidR="00FC6BAA" w:rsidRPr="004B7C18" w:rsidRDefault="00FC6BAA" w:rsidP="00FC6BAA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16162BB3" w14:textId="62924FF7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</w:t>
            </w:r>
            <w:r w:rsidR="00FC6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020</w:t>
            </w:r>
          </w:p>
        </w:tc>
        <w:tc>
          <w:tcPr>
            <w:tcW w:w="243" w:type="dxa"/>
          </w:tcPr>
          <w:p w14:paraId="6B97258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2086978A" w14:textId="2DE7C97C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</w:t>
            </w:r>
            <w:r w:rsidR="00FC6BAA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70" w:type="dxa"/>
          </w:tcPr>
          <w:p w14:paraId="66703C4F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67EDC" w14:textId="660AD021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52" w:type="dxa"/>
          </w:tcPr>
          <w:p w14:paraId="2BFDA7CC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1B09E9" w14:textId="3F41A04E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834</w:t>
            </w:r>
          </w:p>
        </w:tc>
      </w:tr>
      <w:tr w:rsidR="00FC6BAA" w:rsidRPr="004B7C18" w14:paraId="57362EA3" w14:textId="77777777" w:rsidTr="00992207">
        <w:trPr>
          <w:trHeight w:hRule="exact" w:val="374"/>
        </w:trPr>
        <w:tc>
          <w:tcPr>
            <w:tcW w:w="4338" w:type="dxa"/>
          </w:tcPr>
          <w:p w14:paraId="3A7BFFB1" w14:textId="77777777" w:rsidR="00FC6BAA" w:rsidRPr="004B7C18" w:rsidRDefault="00FC6BAA" w:rsidP="00FC6BAA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20D0311" w14:textId="31824221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83B6DE2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F32E3F" w14:textId="4DAAF73B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421B1B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683CC" w14:textId="6AD1DA38" w:rsidR="00FC6BAA" w:rsidRPr="004B7C18" w:rsidRDefault="00FC6BAA" w:rsidP="00F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FCAEA4D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8B407F" w14:textId="424C8E5B" w:rsidR="00FC6BAA" w:rsidRPr="004B7C18" w:rsidRDefault="00FC6BAA" w:rsidP="00D5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BAA" w:rsidRPr="004B7C18" w14:paraId="2F115818" w14:textId="77777777" w:rsidTr="00992207">
        <w:trPr>
          <w:trHeight w:hRule="exact" w:val="374"/>
        </w:trPr>
        <w:tc>
          <w:tcPr>
            <w:tcW w:w="4338" w:type="dxa"/>
          </w:tcPr>
          <w:p w14:paraId="54A80FA3" w14:textId="77777777" w:rsidR="00FC6BAA" w:rsidRPr="004B7C18" w:rsidRDefault="00FC6BAA" w:rsidP="00FC6B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6CB3AF" w14:textId="4203CBE0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43</w:t>
            </w:r>
            <w:r w:rsidR="00FC6B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43" w:type="dxa"/>
          </w:tcPr>
          <w:p w14:paraId="3B3627C0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79FCF29" w14:textId="4D550C79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61</w:t>
            </w:r>
            <w:r w:rsidR="00FC6BAA"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</w:tcPr>
          <w:p w14:paraId="38DB2CA4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C53C3" w14:textId="67614DA5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19</w:t>
            </w:r>
            <w:r w:rsidR="00FC6B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52" w:type="dxa"/>
          </w:tcPr>
          <w:p w14:paraId="4A3644EB" w14:textId="77777777" w:rsidR="00FC6BAA" w:rsidRPr="004B7C18" w:rsidRDefault="00FC6BAA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EFEC67C" w14:textId="0605EB21" w:rsidR="00FC6BAA" w:rsidRPr="004B7C18" w:rsidRDefault="000454D0" w:rsidP="00FC6BA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12</w:t>
            </w:r>
            <w:r w:rsidR="00FC6BAA"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</w:tr>
    </w:tbl>
    <w:p w14:paraId="5BCD0C17" w14:textId="0A306D0C" w:rsidR="00191908" w:rsidRDefault="00191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E18A05" w14:textId="7836F46C" w:rsidR="003F7D59" w:rsidRPr="00992207" w:rsidRDefault="003F7D59" w:rsidP="00CD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2207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363E3" w:rsidRPr="00992207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99220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454D0" w:rsidRPr="000454D0">
        <w:rPr>
          <w:rFonts w:ascii="Angsana New (Headings CS)" w:hAnsi="Angsana New (Headings CS)" w:cs="Angsana New (Headings CS)"/>
          <w:bCs/>
          <w:sz w:val="30"/>
          <w:szCs w:val="30"/>
        </w:rPr>
        <w:t>30</w:t>
      </w:r>
      <w:r w:rsidR="004D3E6F" w:rsidRPr="0099220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4B7C18" w:rsidRPr="00992207">
        <w:rPr>
          <w:rFonts w:asciiTheme="majorBidi" w:hAnsiTheme="majorBidi" w:cstheme="majorBidi"/>
          <w:b/>
          <w:sz w:val="30"/>
          <w:szCs w:val="30"/>
          <w:cs/>
        </w:rPr>
        <w:t>กันยา</w:t>
      </w:r>
      <w:r w:rsidR="004D3E6F" w:rsidRPr="00992207">
        <w:rPr>
          <w:rFonts w:asciiTheme="majorBidi" w:hAnsiTheme="majorBidi" w:cstheme="majorBidi"/>
          <w:b/>
          <w:sz w:val="30"/>
          <w:szCs w:val="30"/>
          <w:cs/>
        </w:rPr>
        <w:t>ยน</w:t>
      </w:r>
      <w:r w:rsidR="00F2208E" w:rsidRPr="009922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2564</w:t>
      </w:r>
      <w:r w:rsidR="00F2208E" w:rsidRPr="00992207">
        <w:rPr>
          <w:rFonts w:asciiTheme="majorBidi" w:hAnsiTheme="majorBidi" w:cstheme="majorBidi"/>
          <w:sz w:val="30"/>
          <w:szCs w:val="30"/>
        </w:rPr>
        <w:t xml:space="preserve"> </w:t>
      </w:r>
      <w:r w:rsidR="00DA7D5C" w:rsidRPr="00992207">
        <w:rPr>
          <w:rFonts w:asciiTheme="majorBidi" w:hAnsiTheme="majorBidi" w:cstheme="majorBidi"/>
          <w:sz w:val="30"/>
          <w:szCs w:val="30"/>
          <w:cs/>
        </w:rPr>
        <w:t>แ</w:t>
      </w:r>
      <w:r w:rsidR="00B21F7D" w:rsidRPr="00992207">
        <w:rPr>
          <w:rFonts w:asciiTheme="majorBidi" w:hAnsiTheme="majorBidi" w:cstheme="majorBidi"/>
          <w:sz w:val="30"/>
          <w:szCs w:val="30"/>
          <w:cs/>
        </w:rPr>
        <w:t>ละ</w:t>
      </w:r>
      <w:r w:rsidR="004135A6" w:rsidRPr="009922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31</w:t>
      </w:r>
      <w:r w:rsidRPr="0099220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2563</w:t>
      </w:r>
      <w:r w:rsidR="00A20917" w:rsidRPr="009922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220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978A34D" w14:textId="77777777" w:rsidR="003F7D59" w:rsidRPr="00992207" w:rsidRDefault="003F7D59" w:rsidP="00992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3F7D59" w:rsidRPr="000D56C8" w14:paraId="264E35F3" w14:textId="77777777" w:rsidTr="00BE7903">
        <w:trPr>
          <w:trHeight w:val="403"/>
          <w:tblHeader/>
        </w:trPr>
        <w:tc>
          <w:tcPr>
            <w:tcW w:w="4320" w:type="dxa"/>
          </w:tcPr>
          <w:p w14:paraId="041DB7BD" w14:textId="4C868452" w:rsidR="003F7D59" w:rsidRPr="004B7C18" w:rsidRDefault="003F7D59" w:rsidP="004B7C1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1E7D52" w14:textId="77777777" w:rsidR="003F7D59" w:rsidRPr="004B7C18" w:rsidRDefault="003F7D59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BA53FB" w14:textId="77777777" w:rsidR="003F7D59" w:rsidRPr="004B7C18" w:rsidRDefault="003F7D59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5E34AFEE" w14:textId="77777777" w:rsidR="003F7D59" w:rsidRPr="004B7C18" w:rsidRDefault="003F7D59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B7C18" w:rsidRPr="000D56C8" w14:paraId="2950FBAA" w14:textId="77777777" w:rsidTr="00BE7903">
        <w:trPr>
          <w:trHeight w:val="403"/>
          <w:tblHeader/>
        </w:trPr>
        <w:tc>
          <w:tcPr>
            <w:tcW w:w="4320" w:type="dxa"/>
          </w:tcPr>
          <w:p w14:paraId="217861C1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ADE9D" w14:textId="4951D493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30</w:t>
            </w:r>
            <w:r w:rsidR="004B7C18" w:rsidRPr="004B7C1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7C18" w:rsidRPr="004B7C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D4AFB09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D657B" w14:textId="5DCD18C3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="004B7C18"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7AF806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789DDEF" w14:textId="4B52C88A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30</w:t>
            </w:r>
            <w:r w:rsidR="004B7C18" w:rsidRPr="004B7C1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7C18" w:rsidRPr="004B7C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F141F45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0873D" w14:textId="52E65691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="004B7C18"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B7C18" w:rsidRPr="000D56C8" w14:paraId="2C338D0E" w14:textId="77777777" w:rsidTr="00BE7903">
        <w:trPr>
          <w:trHeight w:val="403"/>
          <w:tblHeader/>
        </w:trPr>
        <w:tc>
          <w:tcPr>
            <w:tcW w:w="4320" w:type="dxa"/>
          </w:tcPr>
          <w:p w14:paraId="22D36DB2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3FD56" w14:textId="4FEE5E48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3BAA483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E803" w14:textId="53DC9511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6E2C4A8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F4DC1" w14:textId="1879996B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E76AE19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1A568" w14:textId="5DAF8BB1" w:rsidR="004B7C18" w:rsidRPr="004B7C18" w:rsidRDefault="000454D0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</w:tr>
      <w:tr w:rsidR="004B7C18" w:rsidRPr="000D56C8" w14:paraId="117D1EF3" w14:textId="77777777" w:rsidTr="00BE7903">
        <w:trPr>
          <w:trHeight w:val="403"/>
          <w:tblHeader/>
        </w:trPr>
        <w:tc>
          <w:tcPr>
            <w:tcW w:w="4320" w:type="dxa"/>
          </w:tcPr>
          <w:p w14:paraId="50B718BE" w14:textId="79CA69AF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B3D15E1" w14:textId="77777777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7C18" w:rsidRPr="000D56C8" w14:paraId="6AB0A262" w14:textId="77777777" w:rsidTr="00BE7903">
        <w:trPr>
          <w:trHeight w:val="371"/>
        </w:trPr>
        <w:tc>
          <w:tcPr>
            <w:tcW w:w="4320" w:type="dxa"/>
          </w:tcPr>
          <w:p w14:paraId="08190B53" w14:textId="65456239" w:rsidR="004B7C18" w:rsidRPr="004B7C18" w:rsidRDefault="004B7C18" w:rsidP="004B7C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D427B9" w14:textId="602C68FD" w:rsidR="004B7C18" w:rsidRPr="004B7C18" w:rsidRDefault="004B7C18" w:rsidP="004B7C1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04C35E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C7BAD9" w14:textId="334B05DB" w:rsidR="004B7C18" w:rsidRPr="004B7C18" w:rsidRDefault="004B7C18" w:rsidP="004B7C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7FE88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CC903B" w14:textId="407067CD" w:rsidR="004B7C18" w:rsidRPr="004B7C18" w:rsidRDefault="004B7C18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605B2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D54479" w14:textId="62931A9A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B7C18" w:rsidRPr="000D56C8" w14:paraId="5739773D" w14:textId="77777777" w:rsidTr="00BE7903">
        <w:trPr>
          <w:trHeight w:val="371"/>
        </w:trPr>
        <w:tc>
          <w:tcPr>
            <w:tcW w:w="4320" w:type="dxa"/>
          </w:tcPr>
          <w:p w14:paraId="2B3537ED" w14:textId="6254C6A8" w:rsidR="004B7C18" w:rsidRPr="004B7C18" w:rsidRDefault="004B7C18" w:rsidP="004B7C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3AF5485" w14:textId="58D4DE57" w:rsidR="004B7C18" w:rsidRPr="00962773" w:rsidRDefault="00962773" w:rsidP="004B7C1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4A33FD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B965EA" w14:textId="23F8A5A8" w:rsidR="004B7C18" w:rsidRPr="004B7C18" w:rsidRDefault="004B7C18" w:rsidP="004B7C1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877A81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737F0F" w14:textId="6AC36D1C" w:rsidR="004B7C18" w:rsidRPr="004B7C18" w:rsidRDefault="000454D0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</w:t>
            </w:r>
            <w:r w:rsidR="00D858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304</w:t>
            </w:r>
          </w:p>
        </w:tc>
        <w:tc>
          <w:tcPr>
            <w:tcW w:w="236" w:type="dxa"/>
          </w:tcPr>
          <w:p w14:paraId="71DE24E8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3ADCE7" w14:textId="2F88E8F0" w:rsidR="004B7C18" w:rsidRPr="004B7C18" w:rsidRDefault="000454D0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 w:rsidR="004B7C18" w:rsidRPr="004B7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565</w:t>
            </w:r>
          </w:p>
        </w:tc>
      </w:tr>
      <w:tr w:rsidR="004B7C18" w:rsidRPr="000D56C8" w14:paraId="6EDC320E" w14:textId="77777777" w:rsidTr="00BE7903">
        <w:trPr>
          <w:trHeight w:val="371"/>
        </w:trPr>
        <w:tc>
          <w:tcPr>
            <w:tcW w:w="4320" w:type="dxa"/>
          </w:tcPr>
          <w:p w14:paraId="15526DEF" w14:textId="77777777" w:rsidR="004B7C18" w:rsidRPr="004B7C18" w:rsidRDefault="004B7C18" w:rsidP="004B7C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50259F" w14:textId="67D32008" w:rsidR="004B7C18" w:rsidRPr="004B7C18" w:rsidRDefault="000454D0" w:rsidP="004B7C1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81</w:t>
            </w:r>
            <w:r w:rsidR="00962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1BBFF64B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585132" w14:textId="04C9E323" w:rsidR="004B7C18" w:rsidRPr="004B7C18" w:rsidRDefault="004B7C18" w:rsidP="004B7C1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25</w:t>
            </w:r>
            <w:r w:rsidRPr="004B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</w:tcPr>
          <w:p w14:paraId="0D2FBC9D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639784" w14:textId="4DD96EB9" w:rsidR="004B7C18" w:rsidRPr="004B7C18" w:rsidRDefault="000454D0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17</w:t>
            </w:r>
            <w:r w:rsidR="00D858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36" w:type="dxa"/>
          </w:tcPr>
          <w:p w14:paraId="36B8A3E8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4C5FC" w14:textId="01D2EFF5" w:rsidR="004B7C18" w:rsidRPr="004B7C18" w:rsidRDefault="000454D0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13</w:t>
            </w:r>
            <w:r w:rsidR="004B7C18" w:rsidRPr="004B7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339</w:t>
            </w:r>
          </w:p>
        </w:tc>
      </w:tr>
      <w:tr w:rsidR="004B7C18" w:rsidRPr="00EA48FD" w14:paraId="06D452FB" w14:textId="77777777" w:rsidTr="00BE7903">
        <w:trPr>
          <w:trHeight w:val="335"/>
        </w:trPr>
        <w:tc>
          <w:tcPr>
            <w:tcW w:w="4320" w:type="dxa"/>
          </w:tcPr>
          <w:p w14:paraId="1079374E" w14:textId="474A3AD3" w:rsidR="004B7C18" w:rsidRPr="004B7C18" w:rsidRDefault="004B7C18" w:rsidP="004B7C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54B5453" w14:textId="40C60241" w:rsidR="004B7C18" w:rsidRPr="004B7C18" w:rsidRDefault="00962773" w:rsidP="0091430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5EEB558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AFA57F" w14:textId="37C1D511" w:rsidR="004B7C18" w:rsidRPr="004B7C18" w:rsidRDefault="004B7C18" w:rsidP="004B7C1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 w:rsidRPr="004B7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045</w:t>
            </w:r>
            <w:r w:rsidRPr="004B7C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3A6CB947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C9ED9" w14:textId="4DEAA86F" w:rsidR="004B7C18" w:rsidRPr="004B7C18" w:rsidRDefault="00D8589A" w:rsidP="004B7C1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36E4AB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EF3516" w14:textId="6F42A254" w:rsidR="004B7C18" w:rsidRPr="004B7C18" w:rsidRDefault="004B7C18" w:rsidP="004B7C1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7C18" w:rsidRPr="000D56C8" w14:paraId="7A4358B1" w14:textId="77777777" w:rsidTr="00BE7903">
        <w:trPr>
          <w:trHeight w:val="403"/>
        </w:trPr>
        <w:tc>
          <w:tcPr>
            <w:tcW w:w="4320" w:type="dxa"/>
          </w:tcPr>
          <w:p w14:paraId="1A800D53" w14:textId="42584153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8BEE16" w14:textId="01B41EBD" w:rsidR="004B7C18" w:rsidRPr="004B7C18" w:rsidRDefault="000454D0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81</w:t>
            </w:r>
            <w:r w:rsidR="005229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3C39A007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BD04D0" w14:textId="4E326E96" w:rsidR="004B7C18" w:rsidRPr="004B7C18" w:rsidRDefault="000454D0" w:rsidP="004B7C1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26</w:t>
            </w:r>
            <w:r w:rsidR="004B7C18" w:rsidRPr="004B7C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236" w:type="dxa"/>
          </w:tcPr>
          <w:p w14:paraId="336E51FE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A4C3A1E" w14:textId="40D0DF03" w:rsidR="004B7C18" w:rsidRPr="004B7C18" w:rsidRDefault="000454D0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19</w:t>
            </w:r>
            <w:r w:rsidR="00D858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906</w:t>
            </w:r>
          </w:p>
        </w:tc>
        <w:tc>
          <w:tcPr>
            <w:tcW w:w="236" w:type="dxa"/>
          </w:tcPr>
          <w:p w14:paraId="495E5742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4647F5" w14:textId="62456B40" w:rsidR="004B7C18" w:rsidRPr="004B7C18" w:rsidRDefault="000454D0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14</w:t>
            </w:r>
            <w:r w:rsidR="004B7C18"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</w:tr>
    </w:tbl>
    <w:p w14:paraId="54058044" w14:textId="507FE5EB" w:rsidR="00774D68" w:rsidRDefault="00774D68"/>
    <w:p w14:paraId="55A44462" w14:textId="19E03F8B" w:rsidR="00774D68" w:rsidRDefault="00774D68"/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774D68" w:rsidRPr="004B7C18" w14:paraId="529EDC9B" w14:textId="77777777" w:rsidTr="00506A7A">
        <w:trPr>
          <w:trHeight w:val="403"/>
          <w:tblHeader/>
        </w:trPr>
        <w:tc>
          <w:tcPr>
            <w:tcW w:w="4320" w:type="dxa"/>
          </w:tcPr>
          <w:p w14:paraId="5043CC89" w14:textId="77777777" w:rsidR="00774D68" w:rsidRPr="004B7C18" w:rsidRDefault="00774D68" w:rsidP="00506A7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40A7C7C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567D49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5E1123FF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D68" w:rsidRPr="004B7C18" w14:paraId="23F36950" w14:textId="77777777" w:rsidTr="00506A7A">
        <w:trPr>
          <w:trHeight w:val="403"/>
          <w:tblHeader/>
        </w:trPr>
        <w:tc>
          <w:tcPr>
            <w:tcW w:w="4320" w:type="dxa"/>
          </w:tcPr>
          <w:p w14:paraId="33820086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5AE2D5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30</w:t>
            </w:r>
            <w:r w:rsidRPr="004B7C1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4B7C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2BCCA2A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A47D5B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469EC91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A54EB8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30</w:t>
            </w:r>
            <w:r w:rsidRPr="004B7C1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4B7C1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6C9ACBB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F44B23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74D68" w:rsidRPr="004B7C18" w14:paraId="52926556" w14:textId="77777777" w:rsidTr="00506A7A">
        <w:trPr>
          <w:trHeight w:val="403"/>
          <w:tblHeader/>
        </w:trPr>
        <w:tc>
          <w:tcPr>
            <w:tcW w:w="4320" w:type="dxa"/>
          </w:tcPr>
          <w:p w14:paraId="4C1BF59B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A2973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605216F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E04E15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1203C4A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CB5D9B7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76E44FA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5922A2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</w:tr>
      <w:tr w:rsidR="00774D68" w:rsidRPr="004B7C18" w14:paraId="22D19F45" w14:textId="77777777" w:rsidTr="00506A7A">
        <w:trPr>
          <w:trHeight w:val="403"/>
          <w:tblHeader/>
        </w:trPr>
        <w:tc>
          <w:tcPr>
            <w:tcW w:w="4320" w:type="dxa"/>
          </w:tcPr>
          <w:p w14:paraId="55466ED4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A16AC03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7C18" w:rsidRPr="000D56C8" w14:paraId="5B8A724A" w14:textId="77777777" w:rsidTr="00BE7903">
        <w:trPr>
          <w:trHeight w:val="403"/>
        </w:trPr>
        <w:tc>
          <w:tcPr>
            <w:tcW w:w="4320" w:type="dxa"/>
          </w:tcPr>
          <w:p w14:paraId="02D11157" w14:textId="7B7DC6DE" w:rsidR="004B7C18" w:rsidRPr="004B7C18" w:rsidRDefault="004B7C18" w:rsidP="004B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992EAFB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4D77C1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F7E60E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4170BF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8EF1B5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B6794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21536E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7C18" w:rsidRPr="000D56C8" w14:paraId="345486E4" w14:textId="77777777" w:rsidTr="00BE7903">
        <w:trPr>
          <w:trHeight w:val="371"/>
        </w:trPr>
        <w:tc>
          <w:tcPr>
            <w:tcW w:w="4320" w:type="dxa"/>
          </w:tcPr>
          <w:p w14:paraId="59D35C3E" w14:textId="77777777" w:rsidR="004B7C18" w:rsidRPr="004B7C18" w:rsidRDefault="004B7C18" w:rsidP="004B7C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86ADE3" w14:textId="5B579C99" w:rsidR="004B7C18" w:rsidRPr="004B7C18" w:rsidRDefault="008F49F7" w:rsidP="004B7C1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5C99E80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2D287D0" w14:textId="5375D7E4" w:rsidR="004B7C18" w:rsidRPr="004B7C18" w:rsidRDefault="004B7C18" w:rsidP="004B7C1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B12561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3F3ECE1" w14:textId="4BEC92EB" w:rsidR="004B7C18" w:rsidRPr="004B7C18" w:rsidRDefault="000454D0" w:rsidP="004B7C1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</w:t>
            </w:r>
            <w:r w:rsidR="00462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36" w:type="dxa"/>
          </w:tcPr>
          <w:p w14:paraId="2FD34A48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7D57E20" w14:textId="08E42156" w:rsidR="004B7C18" w:rsidRPr="004B7C18" w:rsidRDefault="000454D0" w:rsidP="004B7C1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</w:t>
            </w:r>
            <w:r w:rsidR="004B7C18" w:rsidRPr="004B7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801</w:t>
            </w:r>
          </w:p>
        </w:tc>
      </w:tr>
      <w:tr w:rsidR="004B7C18" w:rsidRPr="000D56C8" w14:paraId="55C68B86" w14:textId="77777777" w:rsidTr="00BE7903">
        <w:trPr>
          <w:trHeight w:val="371"/>
        </w:trPr>
        <w:tc>
          <w:tcPr>
            <w:tcW w:w="4320" w:type="dxa"/>
          </w:tcPr>
          <w:p w14:paraId="29C79692" w14:textId="77777777" w:rsidR="004B7C18" w:rsidRPr="004B7C18" w:rsidRDefault="004B7C18" w:rsidP="004B7C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8E82C4A" w14:textId="1AFC9A79" w:rsidR="004B7C18" w:rsidRPr="008F49F7" w:rsidRDefault="007F64E6" w:rsidP="004B7C1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3,286</w:t>
            </w:r>
          </w:p>
        </w:tc>
        <w:tc>
          <w:tcPr>
            <w:tcW w:w="236" w:type="dxa"/>
          </w:tcPr>
          <w:p w14:paraId="2DF7F723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CD0D4E8" w14:textId="3D2461E4" w:rsidR="004B7C18" w:rsidRPr="004B7C18" w:rsidRDefault="000454D0" w:rsidP="004B7C1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 w:rsidR="004B7C18" w:rsidRPr="004B7C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12847DEF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FDFEF65" w14:textId="33023489" w:rsidR="004B7C18" w:rsidRPr="004B7C18" w:rsidRDefault="0039690B" w:rsidP="00FB52F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283</w:t>
            </w:r>
          </w:p>
        </w:tc>
        <w:tc>
          <w:tcPr>
            <w:tcW w:w="236" w:type="dxa"/>
          </w:tcPr>
          <w:p w14:paraId="4CEFF106" w14:textId="77777777" w:rsidR="004B7C18" w:rsidRPr="004B7C18" w:rsidRDefault="004B7C18" w:rsidP="004B7C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FE4C6C" w14:textId="2433A78B" w:rsidR="004B7C18" w:rsidRPr="004B7C18" w:rsidRDefault="004B7C18" w:rsidP="004B7C1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0279" w:rsidRPr="000D56C8" w14:paraId="1FD1FC46" w14:textId="77777777" w:rsidTr="00BE7903">
        <w:trPr>
          <w:trHeight w:val="403"/>
        </w:trPr>
        <w:tc>
          <w:tcPr>
            <w:tcW w:w="4320" w:type="dxa"/>
          </w:tcPr>
          <w:p w14:paraId="75C539B0" w14:textId="77777777" w:rsidR="003F0279" w:rsidRPr="004B7C18" w:rsidRDefault="003F0279" w:rsidP="003F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303D5" w14:textId="7846CAEB" w:rsidR="003F0279" w:rsidRPr="004B7C18" w:rsidRDefault="00506A7A" w:rsidP="003F027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3,286</w:t>
            </w:r>
          </w:p>
        </w:tc>
        <w:tc>
          <w:tcPr>
            <w:tcW w:w="236" w:type="dxa"/>
          </w:tcPr>
          <w:p w14:paraId="67F6D59F" w14:textId="77777777" w:rsidR="003F0279" w:rsidRPr="004B7C18" w:rsidRDefault="003F0279" w:rsidP="003F02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2D66" w14:textId="5DB44A8C" w:rsidR="003F0279" w:rsidRPr="004B7C18" w:rsidRDefault="003F0279" w:rsidP="003F0279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34D06677" w14:textId="77777777" w:rsidR="003F0279" w:rsidRPr="004B7C18" w:rsidRDefault="003F0279" w:rsidP="003F02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F7B6DA" w14:textId="7DBB324C" w:rsidR="003F0279" w:rsidRPr="004B7C18" w:rsidRDefault="0039690B" w:rsidP="003F027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4,861</w:t>
            </w:r>
          </w:p>
        </w:tc>
        <w:tc>
          <w:tcPr>
            <w:tcW w:w="236" w:type="dxa"/>
          </w:tcPr>
          <w:p w14:paraId="6F2E97F1" w14:textId="77777777" w:rsidR="003F0279" w:rsidRPr="004B7C18" w:rsidRDefault="003F0279" w:rsidP="003F02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87F514" w14:textId="4AC214E9" w:rsidR="003F0279" w:rsidRPr="004B7C18" w:rsidRDefault="003F0279" w:rsidP="003F027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8</w:t>
            </w: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</w:tbl>
    <w:p w14:paraId="55C7D482" w14:textId="26980CD6" w:rsidR="003806C6" w:rsidRDefault="003806C6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774D68" w:rsidRPr="000D56C8" w14:paraId="1E1954C9" w14:textId="77777777" w:rsidTr="00506A7A">
        <w:trPr>
          <w:trHeight w:val="403"/>
        </w:trPr>
        <w:tc>
          <w:tcPr>
            <w:tcW w:w="4320" w:type="dxa"/>
          </w:tcPr>
          <w:p w14:paraId="134D694B" w14:textId="39E34BE5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1BCD0CF5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476DB03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BCCAEB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C1887E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9E0BA3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13917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680F21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74D68" w:rsidRPr="000D56C8" w14:paraId="3F298EAA" w14:textId="77777777" w:rsidTr="00506A7A">
        <w:trPr>
          <w:trHeight w:val="371"/>
        </w:trPr>
        <w:tc>
          <w:tcPr>
            <w:tcW w:w="4320" w:type="dxa"/>
          </w:tcPr>
          <w:p w14:paraId="63462A96" w14:textId="77777777" w:rsidR="00774D68" w:rsidRPr="004B7C18" w:rsidRDefault="00774D68" w:rsidP="00774D6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DCB61B" w14:textId="73DB41A1" w:rsidR="00774D68" w:rsidRPr="00774D68" w:rsidRDefault="00774D68" w:rsidP="00774D6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4D68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180,999</w:t>
            </w:r>
          </w:p>
        </w:tc>
        <w:tc>
          <w:tcPr>
            <w:tcW w:w="236" w:type="dxa"/>
          </w:tcPr>
          <w:p w14:paraId="4F42D5B7" w14:textId="77777777" w:rsidR="00774D68" w:rsidRPr="00774D68" w:rsidRDefault="00774D68" w:rsidP="00774D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0DB841" w14:textId="7DB1FC30" w:rsidR="00774D68" w:rsidRPr="00774D68" w:rsidRDefault="00774D68" w:rsidP="00774D6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D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62693B" w14:textId="77777777" w:rsidR="00774D68" w:rsidRPr="00774D68" w:rsidRDefault="00774D68" w:rsidP="00774D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6BF18C" w14:textId="30FF8803" w:rsidR="00774D68" w:rsidRPr="00774D68" w:rsidRDefault="00774D68" w:rsidP="00774D6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4D68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180,999</w:t>
            </w:r>
          </w:p>
        </w:tc>
        <w:tc>
          <w:tcPr>
            <w:tcW w:w="236" w:type="dxa"/>
          </w:tcPr>
          <w:p w14:paraId="451E5E1A" w14:textId="77777777" w:rsidR="00774D68" w:rsidRPr="00774D68" w:rsidRDefault="00774D68" w:rsidP="00774D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0CE7E8" w14:textId="77777777" w:rsidR="00774D68" w:rsidRPr="00774D68" w:rsidRDefault="00774D68" w:rsidP="00774D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4D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4D68" w:rsidRPr="000D56C8" w14:paraId="2B1D0A2B" w14:textId="77777777" w:rsidTr="00506A7A">
        <w:trPr>
          <w:trHeight w:val="403"/>
        </w:trPr>
        <w:tc>
          <w:tcPr>
            <w:tcW w:w="4320" w:type="dxa"/>
          </w:tcPr>
          <w:p w14:paraId="691BD5C8" w14:textId="77777777" w:rsidR="00774D68" w:rsidRPr="004B7C18" w:rsidRDefault="00774D68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E5428E" w14:textId="443871FE" w:rsidR="00774D68" w:rsidRPr="00774D68" w:rsidRDefault="00774D68" w:rsidP="00506A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4D68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180,999</w:t>
            </w:r>
          </w:p>
        </w:tc>
        <w:tc>
          <w:tcPr>
            <w:tcW w:w="236" w:type="dxa"/>
          </w:tcPr>
          <w:p w14:paraId="553726D0" w14:textId="77777777" w:rsidR="00774D68" w:rsidRPr="00774D6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FD8E2B0" w14:textId="15912AA4" w:rsidR="00774D68" w:rsidRPr="00774D68" w:rsidRDefault="00774D68" w:rsidP="00774D6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D68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7D4DB4" w14:textId="77777777" w:rsidR="00774D68" w:rsidRPr="00774D6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81AF571" w14:textId="26C2070D" w:rsidR="00774D68" w:rsidRPr="00774D68" w:rsidRDefault="00774D68" w:rsidP="00506A7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4D68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180,999</w:t>
            </w:r>
          </w:p>
        </w:tc>
        <w:tc>
          <w:tcPr>
            <w:tcW w:w="236" w:type="dxa"/>
          </w:tcPr>
          <w:p w14:paraId="2D46BE0D" w14:textId="77777777" w:rsidR="00774D68" w:rsidRPr="00774D6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DF5D5F0" w14:textId="08052439" w:rsidR="00774D68" w:rsidRPr="00774D68" w:rsidRDefault="00774D68" w:rsidP="00774D6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4D68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C28689" w14:textId="476CE7A7" w:rsidR="00774D68" w:rsidRDefault="00774D6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774D68" w:rsidRPr="000D56C8" w14:paraId="45C11699" w14:textId="77777777" w:rsidTr="00506A7A">
        <w:trPr>
          <w:trHeight w:val="403"/>
        </w:trPr>
        <w:tc>
          <w:tcPr>
            <w:tcW w:w="4320" w:type="dxa"/>
          </w:tcPr>
          <w:p w14:paraId="7C2F16F1" w14:textId="481C7FD2" w:rsidR="00774D68" w:rsidRPr="004B7C18" w:rsidRDefault="00ED15C9" w:rsidP="0050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080" w:type="dxa"/>
          </w:tcPr>
          <w:p w14:paraId="3590262B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6151AF5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B812F4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BBEE7D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B8EEB3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A3932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6109C9" w14:textId="77777777" w:rsidR="00774D68" w:rsidRPr="004B7C18" w:rsidRDefault="00774D68" w:rsidP="00506A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15C9" w:rsidRPr="000D56C8" w14:paraId="166326E8" w14:textId="77777777" w:rsidTr="00506A7A">
        <w:trPr>
          <w:trHeight w:val="371"/>
        </w:trPr>
        <w:tc>
          <w:tcPr>
            <w:tcW w:w="4320" w:type="dxa"/>
          </w:tcPr>
          <w:p w14:paraId="1B8CB65D" w14:textId="027BD9D8" w:rsidR="00ED15C9" w:rsidRPr="004B7C18" w:rsidRDefault="00ED15C9" w:rsidP="00ED15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03CCBE8" w14:textId="02778AB6" w:rsidR="00ED15C9" w:rsidRPr="00ED15C9" w:rsidRDefault="00ED15C9" w:rsidP="00ED15C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5C9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1,0</w:t>
            </w:r>
            <w:r w:rsidR="006B0D75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20</w:t>
            </w:r>
            <w:r w:rsidRPr="00ED15C9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,5</w:t>
            </w:r>
            <w:r w:rsidR="006B0D75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376726A6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427DF5" w14:textId="4F9877A4" w:rsidR="00ED15C9" w:rsidRPr="00ED15C9" w:rsidRDefault="00ED15C9" w:rsidP="00ED15C9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15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E6E517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EF68F8" w14:textId="7814083F" w:rsidR="00ED15C9" w:rsidRPr="00ED15C9" w:rsidRDefault="00ED15C9" w:rsidP="00ED15C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15C9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1,0</w:t>
            </w:r>
            <w:r w:rsidR="006B0D75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20</w:t>
            </w:r>
            <w:r w:rsidRPr="00ED15C9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,5</w:t>
            </w:r>
            <w:r w:rsidR="006B0D75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14:paraId="6F9A9BC0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5614A8" w14:textId="62650CA2" w:rsidR="00ED15C9" w:rsidRPr="00ED15C9" w:rsidRDefault="00ED15C9" w:rsidP="00ED1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15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5C9" w:rsidRPr="000D56C8" w14:paraId="55D8A785" w14:textId="77777777" w:rsidTr="00506A7A">
        <w:trPr>
          <w:trHeight w:val="403"/>
        </w:trPr>
        <w:tc>
          <w:tcPr>
            <w:tcW w:w="4320" w:type="dxa"/>
          </w:tcPr>
          <w:p w14:paraId="74D85CC2" w14:textId="77777777" w:rsidR="00ED15C9" w:rsidRPr="004B7C18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B6D72" w14:textId="28E0DF18" w:rsidR="00ED15C9" w:rsidRPr="00ED15C9" w:rsidRDefault="00ED15C9" w:rsidP="00ED15C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D15C9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1,0</w:t>
            </w:r>
            <w:r w:rsidR="006B0D75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20</w:t>
            </w:r>
            <w:r w:rsidRPr="00ED15C9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,5</w:t>
            </w:r>
            <w:r w:rsidR="006B0D75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14:paraId="535288B4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0533683" w14:textId="5CC48A6E" w:rsidR="00ED15C9" w:rsidRPr="00ED15C9" w:rsidRDefault="00ED15C9" w:rsidP="00ED15C9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5C9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5F0041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E998E16" w14:textId="1CD4A380" w:rsidR="00ED15C9" w:rsidRPr="00ED15C9" w:rsidRDefault="00ED15C9" w:rsidP="00ED15C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5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</w:t>
            </w:r>
            <w:r w:rsidR="006B0D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Pr="00ED15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</w:t>
            </w:r>
            <w:r w:rsidR="006B0D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43ECBEFA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67669E" w14:textId="4D3F79D0" w:rsidR="00ED15C9" w:rsidRPr="00ED15C9" w:rsidRDefault="00ED15C9" w:rsidP="00ED15C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5C9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F77523B" w14:textId="77777777" w:rsidR="00774D68" w:rsidRDefault="00774D6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Style w:val="TableGrid"/>
        <w:tblW w:w="9886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1"/>
        <w:gridCol w:w="950"/>
        <w:gridCol w:w="232"/>
        <w:gridCol w:w="938"/>
        <w:gridCol w:w="234"/>
        <w:gridCol w:w="1023"/>
        <w:gridCol w:w="233"/>
        <w:gridCol w:w="1161"/>
        <w:gridCol w:w="268"/>
        <w:gridCol w:w="1592"/>
        <w:gridCol w:w="233"/>
        <w:gridCol w:w="1011"/>
      </w:tblGrid>
      <w:tr w:rsidR="003F68F8" w:rsidRPr="00A60905" w14:paraId="59848B50" w14:textId="77777777" w:rsidTr="00ED15C9">
        <w:trPr>
          <w:tblHeader/>
        </w:trPr>
        <w:tc>
          <w:tcPr>
            <w:tcW w:w="2011" w:type="dxa"/>
            <w:vAlign w:val="bottom"/>
          </w:tcPr>
          <w:p w14:paraId="6E30593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0" w:type="dxa"/>
            <w:gridSpan w:val="3"/>
            <w:vAlign w:val="bottom"/>
          </w:tcPr>
          <w:p w14:paraId="4FDB729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30C7DC0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1" w:type="dxa"/>
            <w:gridSpan w:val="7"/>
            <w:vAlign w:val="bottom"/>
          </w:tcPr>
          <w:p w14:paraId="7E4FE156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E7903" w:rsidRPr="00A60905" w14:paraId="77B71308" w14:textId="77777777" w:rsidTr="00ED15C9">
        <w:trPr>
          <w:tblHeader/>
        </w:trPr>
        <w:tc>
          <w:tcPr>
            <w:tcW w:w="2011" w:type="dxa"/>
            <w:shd w:val="clear" w:color="auto" w:fill="auto"/>
            <w:vAlign w:val="bottom"/>
          </w:tcPr>
          <w:p w14:paraId="4CE16BA1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0" w:type="dxa"/>
            <w:vAlign w:val="bottom"/>
          </w:tcPr>
          <w:p w14:paraId="7EEAEB15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7E8A" w14:textId="675A37CE" w:rsidR="00BE7903" w:rsidRPr="006E77B5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="00BE7903"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903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vAlign w:val="bottom"/>
          </w:tcPr>
          <w:p w14:paraId="3F883BFD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68723A2A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2E549F" w14:textId="7C6EEF6B" w:rsidR="00BE7903" w:rsidRPr="006E77B5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30</w:t>
            </w:r>
            <w:r w:rsidR="00BE79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9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BE7903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4" w:type="dxa"/>
            <w:vAlign w:val="bottom"/>
          </w:tcPr>
          <w:p w14:paraId="697118CC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32D13D6D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2E5272" w14:textId="74695D2F" w:rsidR="00BE7903" w:rsidRPr="006E77B5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="00BE7903"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903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2C1D9CB5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7119590" w14:textId="238414B8" w:rsidR="00BE7903" w:rsidRPr="00013F09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F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48A36591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Merge w:val="restart"/>
            <w:vAlign w:val="bottom"/>
          </w:tcPr>
          <w:p w14:paraId="3F7C449E" w14:textId="203A8CB6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5DC">
              <w:rPr>
                <w:rFonts w:asciiTheme="majorBidi" w:hAnsiTheme="majorBidi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33" w:type="dxa"/>
            <w:vAlign w:val="bottom"/>
          </w:tcPr>
          <w:p w14:paraId="1D612C2E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4D48E28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21F4BE" w14:textId="2E73172B" w:rsidR="00BE7903" w:rsidRPr="006E77B5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30</w:t>
            </w:r>
            <w:r w:rsidR="00BE79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79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BE7903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BE7903" w:rsidRPr="00A60905" w14:paraId="3D9A68FB" w14:textId="77777777" w:rsidTr="00ED15C9">
        <w:trPr>
          <w:tblHeader/>
        </w:trPr>
        <w:tc>
          <w:tcPr>
            <w:tcW w:w="2011" w:type="dxa"/>
            <w:vAlign w:val="bottom"/>
          </w:tcPr>
          <w:p w14:paraId="45621D68" w14:textId="77777777" w:rsidR="00BE7903" w:rsidRPr="003F68F8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8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50" w:type="dxa"/>
            <w:vAlign w:val="bottom"/>
          </w:tcPr>
          <w:p w14:paraId="600EF03A" w14:textId="0A7A675E" w:rsidR="00BE7903" w:rsidRPr="006E77B5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  <w:tc>
          <w:tcPr>
            <w:tcW w:w="232" w:type="dxa"/>
            <w:vAlign w:val="bottom"/>
          </w:tcPr>
          <w:p w14:paraId="3822CBEB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29F5D0F6" w14:textId="5D887F0E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34" w:type="dxa"/>
            <w:vAlign w:val="bottom"/>
          </w:tcPr>
          <w:p w14:paraId="565E37FF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797082D" w14:textId="224A4ACD" w:rsidR="00BE7903" w:rsidRPr="006E77B5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bottom"/>
          </w:tcPr>
          <w:p w14:paraId="78219EAE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CD16EA0" w14:textId="037A56DF" w:rsidR="00BE7903" w:rsidRPr="00013F09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F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="00ED15C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013F0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vAlign w:val="bottom"/>
          </w:tcPr>
          <w:p w14:paraId="498DBBE1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vMerge/>
            <w:vAlign w:val="bottom"/>
          </w:tcPr>
          <w:p w14:paraId="5D6D72B7" w14:textId="7D465C8C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  <w:vAlign w:val="bottom"/>
          </w:tcPr>
          <w:p w14:paraId="4AD6B75D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A453F4E" w14:textId="697B562B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</w:tr>
      <w:tr w:rsidR="00BE7903" w:rsidRPr="00A60905" w14:paraId="18B770E8" w14:textId="77777777" w:rsidTr="00ED15C9">
        <w:trPr>
          <w:tblHeader/>
        </w:trPr>
        <w:tc>
          <w:tcPr>
            <w:tcW w:w="2011" w:type="dxa"/>
          </w:tcPr>
          <w:p w14:paraId="67BA3042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0" w:type="dxa"/>
            <w:gridSpan w:val="3"/>
          </w:tcPr>
          <w:p w14:paraId="6CDA5454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0EE1FA21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1" w:type="dxa"/>
            <w:gridSpan w:val="7"/>
          </w:tcPr>
          <w:p w14:paraId="0E456EC7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903" w:rsidRPr="00E33F45" w14:paraId="7E85C6A2" w14:textId="77777777" w:rsidTr="00ED15C9">
        <w:tc>
          <w:tcPr>
            <w:tcW w:w="2011" w:type="dxa"/>
          </w:tcPr>
          <w:p w14:paraId="507338FD" w14:textId="1FFB3DEA" w:rsidR="00BE7903" w:rsidRPr="001402A2" w:rsidRDefault="009E79D8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50" w:type="dxa"/>
          </w:tcPr>
          <w:p w14:paraId="6F5E3167" w14:textId="05642248" w:rsidR="00BE7903" w:rsidRPr="00C24834" w:rsidRDefault="00833657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0B9A210D" w14:textId="77777777" w:rsidR="00BE7903" w:rsidRPr="00C24834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32F2A11A" w14:textId="654D890D" w:rsidR="00BE7903" w:rsidRPr="00C24834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</w:t>
            </w:r>
            <w:r w:rsidR="0083365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0</w:t>
            </w:r>
          </w:p>
        </w:tc>
        <w:tc>
          <w:tcPr>
            <w:tcW w:w="234" w:type="dxa"/>
          </w:tcPr>
          <w:p w14:paraId="211B30D3" w14:textId="77777777" w:rsidR="00BE7903" w:rsidRPr="006E77B5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B2CC1FB" w14:textId="5211F3B6" w:rsidR="00BE7903" w:rsidRPr="00C24834" w:rsidRDefault="00F70048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6F1A7DEB" w14:textId="77777777" w:rsidR="00BE7903" w:rsidRPr="00C24834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5D8200" w14:textId="34F3CEB5" w:rsidR="00BE7903" w:rsidRPr="00C24834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260</w:t>
            </w:r>
            <w:r w:rsidR="00F7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000</w:t>
            </w:r>
          </w:p>
        </w:tc>
        <w:tc>
          <w:tcPr>
            <w:tcW w:w="268" w:type="dxa"/>
          </w:tcPr>
          <w:p w14:paraId="2C512DEA" w14:textId="77777777" w:rsidR="00BE7903" w:rsidRPr="00C24834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415B43C6" w14:textId="26FDFF6D" w:rsidR="00BE7903" w:rsidRPr="00C24834" w:rsidRDefault="00F70048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6543CDA2" w14:textId="77777777" w:rsidR="00BE7903" w:rsidRPr="00C24834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75349D5C" w14:textId="416C3373" w:rsidR="00BE7903" w:rsidRPr="006E77B5" w:rsidRDefault="000454D0" w:rsidP="00B7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260</w:t>
            </w:r>
            <w:r w:rsidR="00F7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000</w:t>
            </w:r>
          </w:p>
        </w:tc>
      </w:tr>
      <w:tr w:rsidR="00512E70" w:rsidRPr="00E33F45" w14:paraId="5EB0C8B1" w14:textId="77777777" w:rsidTr="00ED15C9">
        <w:tc>
          <w:tcPr>
            <w:tcW w:w="2011" w:type="dxa"/>
          </w:tcPr>
          <w:p w14:paraId="43A501F4" w14:textId="31E8E017" w:rsidR="00512E70" w:rsidRPr="001402A2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1402A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50" w:type="dxa"/>
          </w:tcPr>
          <w:p w14:paraId="2C48CBAD" w14:textId="25D575D4" w:rsidR="00512E70" w:rsidRPr="00CD1FC8" w:rsidRDefault="000454D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  <w:r w:rsidR="00512E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7FBA841C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316B2554" w14:textId="08D0D683" w:rsidR="00512E70" w:rsidRPr="00C24834" w:rsidRDefault="000454D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  <w:r w:rsidR="0083365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7683C46E" w14:textId="77777777" w:rsidR="00512E70" w:rsidRPr="006E77B5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813A3A7" w14:textId="36DCC151" w:rsidR="00512E70" w:rsidRPr="00CD1FC8" w:rsidRDefault="000454D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15</w:t>
            </w:r>
            <w:r w:rsidR="00512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650</w:t>
            </w:r>
          </w:p>
        </w:tc>
        <w:tc>
          <w:tcPr>
            <w:tcW w:w="233" w:type="dxa"/>
          </w:tcPr>
          <w:p w14:paraId="647A0286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7BFCC1C" w14:textId="194E3DC2" w:rsidR="00512E70" w:rsidRDefault="00657C1C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54062A8F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0B9B885E" w14:textId="5368C8EA" w:rsidR="00512E70" w:rsidRPr="00C24834" w:rsidRDefault="000454D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292</w:t>
            </w:r>
          </w:p>
        </w:tc>
        <w:tc>
          <w:tcPr>
            <w:tcW w:w="233" w:type="dxa"/>
          </w:tcPr>
          <w:p w14:paraId="68CB3E82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82A028D" w14:textId="69693442" w:rsidR="00512E70" w:rsidRPr="006E77B5" w:rsidRDefault="00F70048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E70" w:rsidRPr="00E33F45" w14:paraId="25A6CC56" w14:textId="77777777" w:rsidTr="00ED15C9">
        <w:tc>
          <w:tcPr>
            <w:tcW w:w="2011" w:type="dxa"/>
          </w:tcPr>
          <w:p w14:paraId="6BF6E330" w14:textId="40048E12" w:rsidR="00512E70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Theme="majorBidi" w:hAnsiTheme="majorBidi" w:cstheme="majorBidi"/>
                <w:sz w:val="30"/>
                <w:szCs w:val="30"/>
              </w:rPr>
            </w:pP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ค่าเผื่อผลขาดทุน</w:t>
            </w:r>
            <w:r w:rsidRPr="00945E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ด้านเครดิตที่คาดว่า</w:t>
            </w:r>
          </w:p>
          <w:p w14:paraId="136AA636" w14:textId="60C7D368" w:rsidR="00512E70" w:rsidRPr="001402A2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จะเกิดขึ้น</w:t>
            </w:r>
          </w:p>
        </w:tc>
        <w:tc>
          <w:tcPr>
            <w:tcW w:w="950" w:type="dxa"/>
          </w:tcPr>
          <w:p w14:paraId="7D772321" w14:textId="77777777" w:rsidR="00512E70" w:rsidRPr="00A9193E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5E8BAE0F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2FA16611" w14:textId="77777777" w:rsidR="00512E70" w:rsidRPr="007C6C3F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</w:tcPr>
          <w:p w14:paraId="5DD5743D" w14:textId="77777777" w:rsidR="00512E70" w:rsidRPr="006E77B5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310EDF6" w14:textId="6EE6F70B" w:rsidR="00512E70" w:rsidRDefault="00512E70" w:rsidP="00512E70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DA04507" w14:textId="77777777" w:rsidR="00512E70" w:rsidRPr="00C205F5" w:rsidRDefault="00512E70" w:rsidP="00512E70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0D92EBC" w14:textId="327B978E" w:rsidR="00512E70" w:rsidRPr="00A9193E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E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15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650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06E2D5B1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BAFFEAF" w14:textId="77777777" w:rsidR="00512E70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12627" w14:textId="77777777" w:rsidR="00512E70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2C9049" w14:textId="2963BED3" w:rsidR="00512E70" w:rsidRDefault="000454D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15</w:t>
            </w:r>
            <w:r w:rsidR="00657C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942</w:t>
            </w:r>
          </w:p>
        </w:tc>
        <w:tc>
          <w:tcPr>
            <w:tcW w:w="268" w:type="dxa"/>
          </w:tcPr>
          <w:p w14:paraId="13A82813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6E80D414" w14:textId="77777777" w:rsidR="00512E70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CF0BC9" w14:textId="77777777" w:rsidR="00F70048" w:rsidRDefault="00F70048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516156E" w14:textId="76579458" w:rsidR="00F70048" w:rsidRDefault="00321D78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2B40DD1A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19C7102" w14:textId="77777777" w:rsidR="00512E70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AFF74E" w14:textId="77777777" w:rsidR="00F70048" w:rsidRDefault="00F70048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EF480" w14:textId="56AF191E" w:rsidR="00F70048" w:rsidRPr="00A9193E" w:rsidRDefault="00F70048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E70" w:rsidRPr="00E33F45" w14:paraId="45BA7B45" w14:textId="77777777" w:rsidTr="00ED15C9">
        <w:tc>
          <w:tcPr>
            <w:tcW w:w="2011" w:type="dxa"/>
          </w:tcPr>
          <w:p w14:paraId="79BC706F" w14:textId="7DE8731A" w:rsidR="00512E70" w:rsidRPr="00F37DF9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D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50" w:type="dxa"/>
          </w:tcPr>
          <w:p w14:paraId="4D323D65" w14:textId="77777777" w:rsidR="00512E70" w:rsidRPr="00A9193E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1B6A3B43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5703E93" w14:textId="77777777" w:rsidR="00512E70" w:rsidRPr="007C6C3F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</w:tcPr>
          <w:p w14:paraId="4E1D60F2" w14:textId="77777777" w:rsidR="00512E70" w:rsidRPr="006E77B5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81D120F" w14:textId="0358EAF2" w:rsidR="00512E70" w:rsidRDefault="00512E70" w:rsidP="00512E70">
            <w:pPr>
              <w:pStyle w:val="acctfourfigures"/>
              <w:tabs>
                <w:tab w:val="clear" w:pos="765"/>
                <w:tab w:val="decimal" w:pos="110"/>
              </w:tabs>
              <w:spacing w:line="400" w:lineRule="exact"/>
              <w:ind w:left="-108" w:right="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3" w:type="dxa"/>
          </w:tcPr>
          <w:p w14:paraId="6E4AA3BC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785EC7" w14:textId="77777777" w:rsidR="00512E70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4D8DF51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6EFC1D42" w14:textId="77777777" w:rsidR="00512E70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58FB7053" w14:textId="77777777" w:rsidR="00512E70" w:rsidRPr="00C24834" w:rsidRDefault="00512E70" w:rsidP="0051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41110A07" w14:textId="42D346A4" w:rsidR="00512E70" w:rsidRPr="00F70048" w:rsidRDefault="000454D0" w:rsidP="00B7034A">
            <w:pPr>
              <w:pStyle w:val="acctfourfigures"/>
              <w:tabs>
                <w:tab w:val="clear" w:pos="765"/>
              </w:tabs>
              <w:spacing w:line="4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260</w:t>
            </w:r>
            <w:r w:rsidR="00F70048" w:rsidRPr="00F700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52EEC640" w14:textId="7D7AF63C" w:rsidR="00942706" w:rsidRPr="003806C6" w:rsidRDefault="00942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3CE821E" w14:textId="77777777" w:rsidR="00301FE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>
        <w:rPr>
          <w:rFonts w:ascii="Angsana New" w:hAnsi="Angsana New"/>
          <w:sz w:val="30"/>
          <w:szCs w:val="30"/>
        </w:rPr>
        <w:tab/>
      </w:r>
    </w:p>
    <w:p w14:paraId="3462A240" w14:textId="77777777" w:rsidR="00301FE4" w:rsidRDefault="00301FE4" w:rsidP="002B7D0A">
      <w:pPr>
        <w:spacing w:line="240" w:lineRule="auto"/>
        <w:rPr>
          <w:sz w:val="2"/>
          <w:szCs w:val="2"/>
        </w:rPr>
      </w:pPr>
    </w:p>
    <w:p w14:paraId="46F73390" w14:textId="77777777"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2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3"/>
        <w:gridCol w:w="1080"/>
        <w:gridCol w:w="270"/>
        <w:gridCol w:w="10"/>
        <w:gridCol w:w="1060"/>
        <w:gridCol w:w="6"/>
        <w:gridCol w:w="7"/>
      </w:tblGrid>
      <w:tr w:rsidR="00E9296D" w:rsidRPr="00BE7903" w14:paraId="3EA54CAD" w14:textId="77777777" w:rsidTr="00BE7903">
        <w:trPr>
          <w:gridAfter w:val="1"/>
          <w:wAfter w:w="7" w:type="dxa"/>
          <w:tblHeader/>
        </w:trPr>
        <w:tc>
          <w:tcPr>
            <w:tcW w:w="4077" w:type="dxa"/>
          </w:tcPr>
          <w:p w14:paraId="1481EBA3" w14:textId="77777777" w:rsidR="00E9296D" w:rsidRPr="00BE7903" w:rsidRDefault="00E9296D" w:rsidP="00BE79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lastRenderedPageBreak/>
              <w:br w:type="page"/>
            </w:r>
            <w:r w:rsidR="00A40457" w:rsidRPr="00BE79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57399B43" w14:textId="77777777" w:rsidR="00E9296D" w:rsidRPr="00BE7903" w:rsidRDefault="00E9296D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064B61" w14:textId="77777777" w:rsidR="00E9296D" w:rsidRPr="00BE7903" w:rsidRDefault="00E9296D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5"/>
          </w:tcPr>
          <w:p w14:paraId="0486B39D" w14:textId="77777777" w:rsidR="00E9296D" w:rsidRPr="00BE7903" w:rsidRDefault="00E9296D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903" w:rsidRPr="00BE7903" w14:paraId="60841C7A" w14:textId="77777777" w:rsidTr="00BE7903">
        <w:trPr>
          <w:tblHeader/>
        </w:trPr>
        <w:tc>
          <w:tcPr>
            <w:tcW w:w="4077" w:type="dxa"/>
          </w:tcPr>
          <w:p w14:paraId="667B5CFD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AB5571" w14:textId="34C66EC6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30</w:t>
            </w:r>
            <w:r w:rsidR="00BE7903" w:rsidRPr="00BE790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BE7903" w:rsidRPr="00BE790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8F9895F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7D9A0" w14:textId="69341975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="00BE7903"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2604C058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53B50E" w14:textId="48EFF6AA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30</w:t>
            </w:r>
            <w:r w:rsidR="00BE7903" w:rsidRPr="00BE790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BE7903" w:rsidRPr="00BE790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  <w:gridSpan w:val="2"/>
          </w:tcPr>
          <w:p w14:paraId="69559FB1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3"/>
          </w:tcPr>
          <w:p w14:paraId="14DC3FB1" w14:textId="4F1F208F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="00BE7903"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7903" w:rsidRPr="00BE7903" w14:paraId="57B52F4F" w14:textId="77777777" w:rsidTr="00BE7903">
        <w:trPr>
          <w:tblHeader/>
        </w:trPr>
        <w:tc>
          <w:tcPr>
            <w:tcW w:w="4077" w:type="dxa"/>
          </w:tcPr>
          <w:p w14:paraId="4745507B" w14:textId="11A328FD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D688F" w14:textId="457DB2FF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E1102AC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80B0" w14:textId="3B5A69AA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3175B1AF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2E66F0" w14:textId="5933EAA2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80" w:type="dxa"/>
            <w:gridSpan w:val="2"/>
          </w:tcPr>
          <w:p w14:paraId="0E2FA8EF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3"/>
          </w:tcPr>
          <w:p w14:paraId="55707E96" w14:textId="722FE0B2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</w:tr>
      <w:tr w:rsidR="00BE7903" w:rsidRPr="00BE7903" w14:paraId="54CFE009" w14:textId="77777777" w:rsidTr="00BE7903">
        <w:trPr>
          <w:gridAfter w:val="2"/>
          <w:wAfter w:w="13" w:type="dxa"/>
          <w:tblHeader/>
        </w:trPr>
        <w:tc>
          <w:tcPr>
            <w:tcW w:w="4077" w:type="dxa"/>
          </w:tcPr>
          <w:p w14:paraId="5CE4DC57" w14:textId="54B8EBAB" w:rsidR="00BE7903" w:rsidRPr="00BE7903" w:rsidRDefault="00BE7903" w:rsidP="0094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23" w:type="dxa"/>
            <w:gridSpan w:val="8"/>
          </w:tcPr>
          <w:p w14:paraId="52E5CBFF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903" w:rsidRPr="00BE7903" w14:paraId="5DA3048C" w14:textId="77777777" w:rsidTr="00BE7903">
        <w:trPr>
          <w:gridAfter w:val="2"/>
          <w:wAfter w:w="13" w:type="dxa"/>
        </w:trPr>
        <w:tc>
          <w:tcPr>
            <w:tcW w:w="4077" w:type="dxa"/>
          </w:tcPr>
          <w:p w14:paraId="0EC40986" w14:textId="7E566DA2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23" w:type="dxa"/>
            <w:gridSpan w:val="8"/>
          </w:tcPr>
          <w:p w14:paraId="11AE0FDB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E7903" w:rsidRPr="00BE7903" w14:paraId="7BD16C17" w14:textId="77777777" w:rsidTr="00BE7903">
        <w:trPr>
          <w:trHeight w:val="375"/>
        </w:trPr>
        <w:tc>
          <w:tcPr>
            <w:tcW w:w="4077" w:type="dxa"/>
          </w:tcPr>
          <w:p w14:paraId="45D29069" w14:textId="77777777" w:rsidR="00BE7903" w:rsidRPr="00BE7903" w:rsidRDefault="00BE7903" w:rsidP="00BE790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9FAEF80" w14:textId="73D9A147" w:rsidR="00BE7903" w:rsidRPr="00BE7903" w:rsidRDefault="00941E91" w:rsidP="00941E91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C2D5CB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0B3D9" w14:textId="535B28CC" w:rsidR="00BE7903" w:rsidRPr="00BE7903" w:rsidRDefault="00BE7903" w:rsidP="00BE790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7D506345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D4D4C" w14:textId="27A45AD5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 w:rsidR="00FB5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734</w:t>
            </w:r>
          </w:p>
        </w:tc>
        <w:tc>
          <w:tcPr>
            <w:tcW w:w="280" w:type="dxa"/>
            <w:gridSpan w:val="2"/>
          </w:tcPr>
          <w:p w14:paraId="038B2093" w14:textId="77777777" w:rsidR="00BE7903" w:rsidRPr="00BE7903" w:rsidRDefault="00BE7903" w:rsidP="00BE790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gridSpan w:val="3"/>
          </w:tcPr>
          <w:p w14:paraId="0B6D5137" w14:textId="51ECB9B3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659</w:t>
            </w:r>
          </w:p>
        </w:tc>
      </w:tr>
      <w:tr w:rsidR="00BE7903" w:rsidRPr="00BE7903" w14:paraId="59FD7894" w14:textId="77777777" w:rsidTr="00BE7903">
        <w:trPr>
          <w:trHeight w:val="375"/>
        </w:trPr>
        <w:tc>
          <w:tcPr>
            <w:tcW w:w="4077" w:type="dxa"/>
          </w:tcPr>
          <w:p w14:paraId="2C2CA8A4" w14:textId="77777777" w:rsidR="00BE7903" w:rsidRPr="00BE7903" w:rsidRDefault="00BE7903" w:rsidP="00BE790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84E5FD6" w14:textId="7E8E4568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</w:t>
            </w:r>
            <w:r w:rsidR="00941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</w:tcPr>
          <w:p w14:paraId="01BF80CB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C9C60" w14:textId="13805876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</w:t>
            </w:r>
            <w:r w:rsidR="00BE7903" w:rsidRPr="00BE7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3" w:type="dxa"/>
          </w:tcPr>
          <w:p w14:paraId="20C7E44C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E04C9" w14:textId="7DC80FFE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80" w:type="dxa"/>
            <w:gridSpan w:val="2"/>
          </w:tcPr>
          <w:p w14:paraId="765A704D" w14:textId="77777777" w:rsidR="00BE7903" w:rsidRPr="00BE7903" w:rsidRDefault="00BE7903" w:rsidP="00BE790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gridSpan w:val="3"/>
          </w:tcPr>
          <w:p w14:paraId="06933FA6" w14:textId="520FF10A" w:rsidR="00BE7903" w:rsidRPr="00BE7903" w:rsidRDefault="00BE7903" w:rsidP="00BE790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7903" w:rsidRPr="00BE7903" w14:paraId="761C029E" w14:textId="77777777" w:rsidTr="00BE7903">
        <w:trPr>
          <w:trHeight w:val="406"/>
        </w:trPr>
        <w:tc>
          <w:tcPr>
            <w:tcW w:w="4077" w:type="dxa"/>
          </w:tcPr>
          <w:p w14:paraId="6C07A539" w14:textId="77777777" w:rsidR="00BE7903" w:rsidRPr="00BE7903" w:rsidRDefault="00BE7903" w:rsidP="00BE790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5A6547" w14:textId="0B185EF1" w:rsidR="00BE7903" w:rsidRPr="00BE7903" w:rsidRDefault="005315B2" w:rsidP="005315B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C5273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3D0C8" w14:textId="1D48C4B3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3" w:type="dxa"/>
          </w:tcPr>
          <w:p w14:paraId="0C0D5BAE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82DF93" w14:textId="34B0240F" w:rsidR="00BE7903" w:rsidRPr="00BE7903" w:rsidRDefault="00FB52F9" w:rsidP="00FB52F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0" w:type="dxa"/>
            <w:gridSpan w:val="2"/>
          </w:tcPr>
          <w:p w14:paraId="72C80189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tcBorders>
              <w:bottom w:val="single" w:sz="4" w:space="0" w:color="auto"/>
            </w:tcBorders>
          </w:tcPr>
          <w:p w14:paraId="7DEFDDC6" w14:textId="282413B6" w:rsidR="00BE7903" w:rsidRPr="00BE7903" w:rsidRDefault="00BE7903" w:rsidP="00BE790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7903" w:rsidRPr="00BE7903" w14:paraId="6F85F876" w14:textId="77777777" w:rsidTr="00BE7903">
        <w:tc>
          <w:tcPr>
            <w:tcW w:w="4077" w:type="dxa"/>
          </w:tcPr>
          <w:p w14:paraId="2B9D53D2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A572D5" w14:textId="3086927A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3</w:t>
            </w:r>
            <w:r w:rsidR="0053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</w:tcPr>
          <w:p w14:paraId="5F334386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245F8" w14:textId="4AE20544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</w:t>
            </w:r>
            <w:r w:rsidR="00BE7903" w:rsidRPr="00BE79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73" w:type="dxa"/>
          </w:tcPr>
          <w:p w14:paraId="6E331036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01CEA5" w14:textId="6004C789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FB5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280" w:type="dxa"/>
            <w:gridSpan w:val="2"/>
          </w:tcPr>
          <w:p w14:paraId="3861607D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BF7F5E" w14:textId="6B2692A1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</w:tr>
      <w:tr w:rsidR="00FD4274" w:rsidRPr="00BE7903" w14:paraId="7C7B02F2" w14:textId="77777777" w:rsidTr="0024750B">
        <w:trPr>
          <w:trHeight w:hRule="exact" w:val="365"/>
        </w:trPr>
        <w:tc>
          <w:tcPr>
            <w:tcW w:w="4077" w:type="dxa"/>
          </w:tcPr>
          <w:p w14:paraId="072A1E7E" w14:textId="4B4C4E2E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E07ADF" w14:textId="77777777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B892" w14:textId="77777777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7380BF" w14:textId="77777777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91EF2B6" w14:textId="77777777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51E2FF" w14:textId="77777777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E10EC" w14:textId="77777777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</w:tcPr>
          <w:p w14:paraId="3A5C2818" w14:textId="77777777" w:rsidR="00FD4274" w:rsidRPr="00BE7903" w:rsidRDefault="00FD4274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903" w:rsidRPr="00BE7903" w14:paraId="3DBF3CEF" w14:textId="77777777" w:rsidTr="00BE7903">
        <w:trPr>
          <w:trHeight w:hRule="exact" w:val="389"/>
        </w:trPr>
        <w:tc>
          <w:tcPr>
            <w:tcW w:w="4077" w:type="dxa"/>
          </w:tcPr>
          <w:p w14:paraId="69C8434A" w14:textId="1526536D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2CA531C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34238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05182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AF3C908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742BD3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1F120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</w:tcPr>
          <w:p w14:paraId="4F4C50A9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903" w:rsidRPr="00BE7903" w14:paraId="1DA3363A" w14:textId="77777777" w:rsidTr="00BE7903">
        <w:trPr>
          <w:trHeight w:hRule="exact" w:val="389"/>
        </w:trPr>
        <w:tc>
          <w:tcPr>
            <w:tcW w:w="4077" w:type="dxa"/>
          </w:tcPr>
          <w:p w14:paraId="002E78E6" w14:textId="49577B64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1E0C342" w14:textId="06A1FFDE" w:rsidR="00BE7903" w:rsidRPr="00BE7903" w:rsidRDefault="006C5CEF" w:rsidP="006C5CE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7B30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5E232" w14:textId="451C7A57" w:rsidR="00BE7903" w:rsidRPr="00BE7903" w:rsidRDefault="00BE7903" w:rsidP="00BE790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3936AA8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6FAEB5" w14:textId="4E727884" w:rsidR="00BE7903" w:rsidRPr="00BE7903" w:rsidRDefault="000454D0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4C8E4360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</w:tcPr>
          <w:p w14:paraId="08BB89D4" w14:textId="233C6450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81</w:t>
            </w:r>
          </w:p>
        </w:tc>
      </w:tr>
      <w:tr w:rsidR="00191908" w:rsidRPr="00BE7903" w14:paraId="4385A2D1" w14:textId="77777777" w:rsidTr="00BE7903">
        <w:trPr>
          <w:trHeight w:hRule="exact" w:val="389"/>
        </w:trPr>
        <w:tc>
          <w:tcPr>
            <w:tcW w:w="4077" w:type="dxa"/>
          </w:tcPr>
          <w:p w14:paraId="162D0324" w14:textId="77777777" w:rsidR="00191908" w:rsidRPr="00BE7903" w:rsidRDefault="00191908" w:rsidP="00191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7DE2E0E" w14:textId="41151D96" w:rsidR="00191908" w:rsidRPr="00B745A2" w:rsidRDefault="007C5BFC" w:rsidP="004652A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5,224</w:t>
            </w:r>
          </w:p>
        </w:tc>
        <w:tc>
          <w:tcPr>
            <w:tcW w:w="270" w:type="dxa"/>
          </w:tcPr>
          <w:p w14:paraId="0199AED9" w14:textId="77777777" w:rsidR="00191908" w:rsidRPr="00BE7903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5738D" w14:textId="59A93109" w:rsidR="00191908" w:rsidRPr="00BE7903" w:rsidRDefault="000454D0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3" w:type="dxa"/>
          </w:tcPr>
          <w:p w14:paraId="3ABED552" w14:textId="77777777" w:rsidR="00191908" w:rsidRPr="00BE7903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A7BC9" w14:textId="669122BC" w:rsidR="00191908" w:rsidRPr="00BE7903" w:rsidRDefault="00F8757E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B3BB56C" w14:textId="77777777" w:rsidR="00191908" w:rsidRPr="00BE7903" w:rsidRDefault="00191908" w:rsidP="0019190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</w:tcPr>
          <w:p w14:paraId="5CABBD2F" w14:textId="51605A28" w:rsidR="00191908" w:rsidRPr="00BE7903" w:rsidRDefault="000454D0" w:rsidP="0019190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5</w:t>
            </w:r>
          </w:p>
        </w:tc>
      </w:tr>
      <w:tr w:rsidR="00BE7903" w:rsidRPr="00BE7903" w14:paraId="5BDCAD23" w14:textId="77777777" w:rsidTr="00BE7903">
        <w:trPr>
          <w:trHeight w:hRule="exact" w:val="389"/>
        </w:trPr>
        <w:tc>
          <w:tcPr>
            <w:tcW w:w="4077" w:type="dxa"/>
          </w:tcPr>
          <w:p w14:paraId="16059E88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9F73B0" w14:textId="65839101" w:rsidR="00BE7903" w:rsidRPr="00BE7903" w:rsidRDefault="007C5BFC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5,224</w:t>
            </w:r>
          </w:p>
        </w:tc>
        <w:tc>
          <w:tcPr>
            <w:tcW w:w="270" w:type="dxa"/>
          </w:tcPr>
          <w:p w14:paraId="30260E31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B2CF7" w14:textId="7CC6CF2F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3" w:type="dxa"/>
          </w:tcPr>
          <w:p w14:paraId="44F8DE4A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749F91" w14:textId="15893461" w:rsidR="00BE7903" w:rsidRPr="00BE7903" w:rsidRDefault="00F8757E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680</w:t>
            </w:r>
          </w:p>
        </w:tc>
        <w:tc>
          <w:tcPr>
            <w:tcW w:w="270" w:type="dxa"/>
          </w:tcPr>
          <w:p w14:paraId="071A399F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421483B" w14:textId="67E1956E" w:rsidR="00BE7903" w:rsidRPr="00BE7903" w:rsidRDefault="000454D0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86</w:t>
            </w:r>
          </w:p>
        </w:tc>
      </w:tr>
      <w:tr w:rsidR="00BE7903" w:rsidRPr="00BE7903" w14:paraId="73910A5B" w14:textId="77777777" w:rsidTr="00ED15C9">
        <w:trPr>
          <w:trHeight w:hRule="exact" w:val="410"/>
        </w:trPr>
        <w:tc>
          <w:tcPr>
            <w:tcW w:w="4077" w:type="dxa"/>
          </w:tcPr>
          <w:p w14:paraId="3BEB1046" w14:textId="77777777" w:rsidR="00BE7903" w:rsidRPr="00BE7903" w:rsidRDefault="00BE7903" w:rsidP="00BE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DC313C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59A289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BD5683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78AC9310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92C4DA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69260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4"/>
            <w:tcBorders>
              <w:top w:val="double" w:sz="4" w:space="0" w:color="auto"/>
            </w:tcBorders>
          </w:tcPr>
          <w:p w14:paraId="077A22AD" w14:textId="77777777" w:rsidR="00BE7903" w:rsidRPr="00BE7903" w:rsidRDefault="00BE7903" w:rsidP="00BE79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5C9" w:rsidRPr="00BE7903" w14:paraId="489C3F0C" w14:textId="77777777" w:rsidTr="00ED15C9">
        <w:trPr>
          <w:trHeight w:hRule="exact" w:val="410"/>
        </w:trPr>
        <w:tc>
          <w:tcPr>
            <w:tcW w:w="4077" w:type="dxa"/>
          </w:tcPr>
          <w:p w14:paraId="05AA3AD2" w14:textId="50CCC6D6" w:rsidR="00ED15C9" w:rsidRPr="00BE7903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เจ้าหนี้จากการซื้อบริษัทย่อย</w:t>
            </w:r>
          </w:p>
        </w:tc>
        <w:tc>
          <w:tcPr>
            <w:tcW w:w="1080" w:type="dxa"/>
          </w:tcPr>
          <w:p w14:paraId="6E9F3692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FD664A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A0A69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437E3CC7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E87F1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206BC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4"/>
          </w:tcPr>
          <w:p w14:paraId="0B294081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5C9" w:rsidRPr="00BE7903" w14:paraId="1C0F6922" w14:textId="77777777" w:rsidTr="00ED15C9">
        <w:trPr>
          <w:trHeight w:hRule="exact" w:val="410"/>
        </w:trPr>
        <w:tc>
          <w:tcPr>
            <w:tcW w:w="4077" w:type="dxa"/>
          </w:tcPr>
          <w:p w14:paraId="5528E914" w14:textId="60E3EA7E" w:rsidR="00ED15C9" w:rsidRPr="00BE7903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827F4E" w14:textId="2A1507F0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5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270" w:type="dxa"/>
          </w:tcPr>
          <w:p w14:paraId="325AA16A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EF1D53" w14:textId="1A1A1628" w:rsidR="00ED15C9" w:rsidRPr="00ED15C9" w:rsidRDefault="00ED15C9" w:rsidP="00ED15C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15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544CD5F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8795A4" w14:textId="1805500B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D15C9">
              <w:rPr>
                <w:rFonts w:asciiTheme="majorBidi" w:hAnsiTheme="majorBidi" w:cstheme="majorBidi"/>
                <w:sz w:val="30"/>
                <w:szCs w:val="30"/>
              </w:rPr>
              <w:t>1,020,000</w:t>
            </w:r>
          </w:p>
        </w:tc>
        <w:tc>
          <w:tcPr>
            <w:tcW w:w="270" w:type="dxa"/>
          </w:tcPr>
          <w:p w14:paraId="1B84B682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  <w:tcBorders>
              <w:bottom w:val="single" w:sz="4" w:space="0" w:color="auto"/>
            </w:tcBorders>
          </w:tcPr>
          <w:p w14:paraId="4D5A4B81" w14:textId="45940FA5" w:rsidR="00ED15C9" w:rsidRPr="00ED15C9" w:rsidRDefault="00ED15C9" w:rsidP="00ED15C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D15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5C9" w:rsidRPr="00BE7903" w14:paraId="385250E6" w14:textId="77777777" w:rsidTr="00ED15C9">
        <w:trPr>
          <w:trHeight w:hRule="exact" w:val="410"/>
        </w:trPr>
        <w:tc>
          <w:tcPr>
            <w:tcW w:w="4077" w:type="dxa"/>
          </w:tcPr>
          <w:p w14:paraId="0A169865" w14:textId="49A198FD" w:rsidR="00ED15C9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10554" w14:textId="0E1F9F2C" w:rsidR="00ED15C9" w:rsidRPr="00ED15C9" w:rsidRDefault="00ED15C9" w:rsidP="00ED15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270" w:type="dxa"/>
          </w:tcPr>
          <w:p w14:paraId="1696288E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9E9C8A" w14:textId="0B45BF2F" w:rsidR="00ED15C9" w:rsidRPr="00ED15C9" w:rsidRDefault="00ED15C9" w:rsidP="00ED15C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4E82283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0E744" w14:textId="4CF2EA2D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270" w:type="dxa"/>
          </w:tcPr>
          <w:p w14:paraId="5434CFED" w14:textId="77777777" w:rsidR="00ED15C9" w:rsidRPr="00ED15C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919A818" w14:textId="70024DE8" w:rsidR="00ED15C9" w:rsidRPr="00ED15C9" w:rsidRDefault="00ED15C9" w:rsidP="00ED15C9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5C9" w:rsidRPr="00BE7903" w14:paraId="25805F2C" w14:textId="77777777" w:rsidTr="00ED15C9">
        <w:trPr>
          <w:trHeight w:hRule="exact" w:val="410"/>
        </w:trPr>
        <w:tc>
          <w:tcPr>
            <w:tcW w:w="4077" w:type="dxa"/>
          </w:tcPr>
          <w:p w14:paraId="0AA08A93" w14:textId="77777777" w:rsidR="00ED15C9" w:rsidRPr="00BE7903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F0DF80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BB10E2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8390B6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0B534B18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749B4F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6D308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4"/>
            <w:tcBorders>
              <w:top w:val="double" w:sz="4" w:space="0" w:color="auto"/>
            </w:tcBorders>
          </w:tcPr>
          <w:p w14:paraId="2A8AAFA0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5C9" w:rsidRPr="00BE7903" w14:paraId="60C847FE" w14:textId="77777777" w:rsidTr="00BE7903">
        <w:trPr>
          <w:trHeight w:hRule="exact" w:val="401"/>
        </w:trPr>
        <w:tc>
          <w:tcPr>
            <w:tcW w:w="4077" w:type="dxa"/>
          </w:tcPr>
          <w:p w14:paraId="1BBED682" w14:textId="67FA4AAA" w:rsidR="00ED15C9" w:rsidRPr="00BE7903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337F6E6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07757A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28B55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60182DB1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DDC22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2CF5B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4"/>
          </w:tcPr>
          <w:p w14:paraId="2DA9A915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5C9" w:rsidRPr="00BE7903" w14:paraId="6A7C85D3" w14:textId="77777777" w:rsidTr="00BE7903">
        <w:trPr>
          <w:trHeight w:hRule="exact" w:val="389"/>
        </w:trPr>
        <w:tc>
          <w:tcPr>
            <w:tcW w:w="4077" w:type="dxa"/>
          </w:tcPr>
          <w:p w14:paraId="0FCAF280" w14:textId="77777777" w:rsidR="00ED15C9" w:rsidRPr="00BE7903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C5CEAC" w14:textId="1AE9A725" w:rsidR="00ED15C9" w:rsidRPr="00BE7903" w:rsidRDefault="00ED15C9" w:rsidP="00ED15C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9682D5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62A60" w14:textId="7AB930A7" w:rsidR="00ED15C9" w:rsidRPr="00BE7903" w:rsidRDefault="00ED15C9" w:rsidP="00ED15C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2348E9A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4F68D0" w14:textId="16A17BDD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4274B640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  <w:tcBorders>
              <w:bottom w:val="single" w:sz="4" w:space="0" w:color="auto"/>
            </w:tcBorders>
          </w:tcPr>
          <w:p w14:paraId="1280990F" w14:textId="42095655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290</w:t>
            </w:r>
          </w:p>
        </w:tc>
      </w:tr>
      <w:tr w:rsidR="00ED15C9" w:rsidRPr="00BE7903" w14:paraId="1DD50C49" w14:textId="77777777" w:rsidTr="00BE7903">
        <w:trPr>
          <w:trHeight w:hRule="exact" w:val="389"/>
        </w:trPr>
        <w:tc>
          <w:tcPr>
            <w:tcW w:w="4077" w:type="dxa"/>
          </w:tcPr>
          <w:p w14:paraId="3BCA2A98" w14:textId="77777777" w:rsidR="00ED15C9" w:rsidRPr="00BE7903" w:rsidRDefault="00ED15C9" w:rsidP="00ED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D0DC17" w14:textId="10BE015F" w:rsidR="00ED15C9" w:rsidRPr="00BE7903" w:rsidRDefault="00ED15C9" w:rsidP="00ED15C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984B27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7E71F" w14:textId="005FFEB2" w:rsidR="00ED15C9" w:rsidRPr="00BE7903" w:rsidRDefault="00ED15C9" w:rsidP="00ED15C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E79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9BA3C79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AEA7E1" w14:textId="082E78DF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7F6B25DF" w14:textId="77777777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C98D29F" w14:textId="27484B7E" w:rsidR="00ED15C9" w:rsidRPr="00BE7903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</w:tr>
      <w:tr w:rsidR="00ED15C9" w:rsidRPr="00006339" w14:paraId="48DA8DD0" w14:textId="77777777" w:rsidTr="0024750B">
        <w:trPr>
          <w:trHeight w:hRule="exact" w:val="374"/>
        </w:trPr>
        <w:tc>
          <w:tcPr>
            <w:tcW w:w="4077" w:type="dxa"/>
          </w:tcPr>
          <w:p w14:paraId="6BF9393A" w14:textId="212F080E" w:rsidR="00ED15C9" w:rsidRPr="00AB191A" w:rsidRDefault="00ED15C9" w:rsidP="00ED1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54AFF" w14:textId="77777777" w:rsidR="00ED15C9" w:rsidRPr="00146324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B0C40" w14:textId="77777777" w:rsidR="00ED15C9" w:rsidRPr="00146324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41D781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EF54B33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52CD7A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A1952A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4"/>
          </w:tcPr>
          <w:p w14:paraId="63E44FE9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15C9" w:rsidRPr="00006339" w14:paraId="24992F7F" w14:textId="77777777" w:rsidTr="00BE7903">
        <w:trPr>
          <w:trHeight w:val="98"/>
        </w:trPr>
        <w:tc>
          <w:tcPr>
            <w:tcW w:w="4077" w:type="dxa"/>
          </w:tcPr>
          <w:p w14:paraId="66637079" w14:textId="76BAD55F" w:rsidR="00ED15C9" w:rsidRPr="00AB191A" w:rsidRDefault="00ED15C9" w:rsidP="00ED1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080" w:type="dxa"/>
          </w:tcPr>
          <w:p w14:paraId="0FDECC2B" w14:textId="77777777" w:rsidR="00ED15C9" w:rsidRPr="00146324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4B4AE9" w14:textId="77777777" w:rsidR="00ED15C9" w:rsidRPr="00146324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085BCCF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5A94E41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2BF398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2D0235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4"/>
          </w:tcPr>
          <w:p w14:paraId="19BA8BFD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15C9" w:rsidRPr="00006339" w14:paraId="73DB64C2" w14:textId="77777777" w:rsidTr="00BE7903">
        <w:trPr>
          <w:trHeight w:val="98"/>
        </w:trPr>
        <w:tc>
          <w:tcPr>
            <w:tcW w:w="4077" w:type="dxa"/>
          </w:tcPr>
          <w:p w14:paraId="187C3387" w14:textId="2369C2D4" w:rsidR="00ED15C9" w:rsidRPr="00AB191A" w:rsidRDefault="00ED15C9" w:rsidP="00ED1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80" w:type="dxa"/>
          </w:tcPr>
          <w:p w14:paraId="6FD174FE" w14:textId="77777777" w:rsidR="00ED15C9" w:rsidRPr="00146324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8221E5" w14:textId="77777777" w:rsidR="00ED15C9" w:rsidRPr="00146324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85B1E25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2AA01DA7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9E4996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79E8FD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4"/>
          </w:tcPr>
          <w:p w14:paraId="79EC2885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15C9" w:rsidRPr="00006339" w14:paraId="10F211A4" w14:textId="77777777" w:rsidTr="00BE7903">
        <w:trPr>
          <w:trHeight w:val="98"/>
        </w:trPr>
        <w:tc>
          <w:tcPr>
            <w:tcW w:w="4077" w:type="dxa"/>
          </w:tcPr>
          <w:p w14:paraId="037F3B2F" w14:textId="77777777" w:rsidR="00ED15C9" w:rsidRPr="00AB191A" w:rsidRDefault="00ED15C9" w:rsidP="00ED1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0E2CA7" w14:textId="4DEABFDA" w:rsidR="00ED15C9" w:rsidRPr="00F02A5C" w:rsidRDefault="00ED15C9" w:rsidP="00ED15C9">
            <w:pPr>
              <w:pStyle w:val="acctfourfigures"/>
              <w:tabs>
                <w:tab w:val="clear" w:pos="765"/>
                <w:tab w:val="decimal" w:pos="662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3CD73" w14:textId="77777777" w:rsidR="00ED15C9" w:rsidRPr="00146324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7D72E6" w14:textId="7E590FAB" w:rsidR="00ED15C9" w:rsidRPr="00006339" w:rsidRDefault="00ED15C9" w:rsidP="00ED15C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A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38AD84EC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D12161" w14:textId="5475CE66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70" w:type="dxa"/>
          </w:tcPr>
          <w:p w14:paraId="38FA89AA" w14:textId="77777777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4"/>
            <w:tcBorders>
              <w:bottom w:val="double" w:sz="4" w:space="0" w:color="auto"/>
            </w:tcBorders>
          </w:tcPr>
          <w:p w14:paraId="7E80094F" w14:textId="20B150B5" w:rsidR="00ED15C9" w:rsidRPr="00006339" w:rsidRDefault="00ED15C9" w:rsidP="00ED15C9">
            <w:pPr>
              <w:pStyle w:val="acctfourfigures"/>
              <w:tabs>
                <w:tab w:val="clear" w:pos="765"/>
                <w:tab w:val="decimal" w:pos="840"/>
              </w:tabs>
              <w:spacing w:line="400" w:lineRule="exact"/>
              <w:ind w:left="-104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2A871BCE" w14:textId="77777777" w:rsidR="0024750B" w:rsidRDefault="0024750B" w:rsidP="00BE7903">
      <w:pPr>
        <w:pStyle w:val="a0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28F8CD71" w14:textId="4A0B31ED" w:rsidR="00776452" w:rsidRPr="001E1967" w:rsidRDefault="00776452" w:rsidP="00BE7903">
      <w:pPr>
        <w:pStyle w:val="a0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E1967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6BEE2BEF" w14:textId="77777777" w:rsidR="002A5345" w:rsidRPr="001E1967" w:rsidRDefault="002A5345" w:rsidP="00BE7903">
      <w:pPr>
        <w:pStyle w:val="a0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B185F65" w14:textId="0C6B2859" w:rsidR="00535F76" w:rsidRDefault="00535F76" w:rsidP="00BE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pacing w:val="4"/>
          <w:sz w:val="30"/>
          <w:szCs w:val="30"/>
        </w:rPr>
        <w:t>3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4DE5B983" w14:textId="15DD6C1A" w:rsidR="00535F76" w:rsidRPr="00C940FA" w:rsidRDefault="00535F76" w:rsidP="00BE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940FA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บริษัทมีสัญญาให้เช่าที่ดินกับบริษัทที่เกี่ยวข้องกันแห่งหนึ่ง</w:t>
      </w:r>
      <w:r w:rsidRPr="00C940F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940FA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สัญญานี้มีระยะเวลา</w:t>
      </w:r>
      <w:r w:rsidRPr="00C940F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454D0" w:rsidRPr="00C940FA">
        <w:rPr>
          <w:rFonts w:ascii="Angsana New (Headings CS)" w:hAnsi="Angsana New (Headings CS)" w:cs="Angsana New (Headings CS)"/>
          <w:spacing w:val="-4"/>
          <w:sz w:val="30"/>
          <w:szCs w:val="30"/>
        </w:rPr>
        <w:t>3</w:t>
      </w:r>
      <w:r w:rsidRPr="00C940F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940FA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C940F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940F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เริ่มตั้งแต่วันที่ </w:t>
      </w:r>
      <w:r w:rsidR="000454D0" w:rsidRPr="00C940FA">
        <w:rPr>
          <w:rFonts w:ascii="Angsana New (Headings CS)" w:hAnsi="Angsana New (Headings CS)" w:cs="Angsana New (Headings CS)"/>
          <w:spacing w:val="-4"/>
          <w:sz w:val="30"/>
          <w:szCs w:val="30"/>
        </w:rPr>
        <w:t>1</w:t>
      </w:r>
      <w:r w:rsidRPr="00C940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940F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0454D0" w:rsidRPr="00C940FA">
        <w:rPr>
          <w:rFonts w:ascii="Angsana New (Headings CS)" w:hAnsi="Angsana New (Headings CS)" w:cs="Angsana New (Headings CS)"/>
          <w:spacing w:val="-4"/>
          <w:sz w:val="30"/>
          <w:szCs w:val="30"/>
        </w:rPr>
        <w:t>2562</w:t>
      </w:r>
      <w:r w:rsidRPr="00C940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940F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ไปจนถึงวันที่ </w:t>
      </w:r>
      <w:r w:rsidR="000454D0" w:rsidRPr="00C940FA">
        <w:rPr>
          <w:rFonts w:ascii="Angsana New (Headings CS)" w:hAnsi="Angsana New (Headings CS)" w:cs="Angsana New (Headings CS)"/>
          <w:spacing w:val="-4"/>
          <w:sz w:val="30"/>
          <w:szCs w:val="30"/>
        </w:rPr>
        <w:t>31</w:t>
      </w:r>
      <w:r w:rsidRPr="00C940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940F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กรกฎาคม </w:t>
      </w:r>
      <w:r w:rsidR="000454D0" w:rsidRPr="00C940FA">
        <w:rPr>
          <w:rFonts w:ascii="Angsana New (Headings CS)" w:hAnsi="Angsana New (Headings CS)" w:cs="Angsana New (Headings CS)"/>
          <w:spacing w:val="-4"/>
          <w:sz w:val="30"/>
          <w:szCs w:val="30"/>
        </w:rPr>
        <w:t>2565</w:t>
      </w:r>
    </w:p>
    <w:p w14:paraId="7D65842A" w14:textId="3A8C4588" w:rsidR="005D1B63" w:rsidRPr="0059328D" w:rsidRDefault="005D1B63" w:rsidP="00BE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14"/>
          <w:szCs w:val="14"/>
        </w:rPr>
      </w:pPr>
    </w:p>
    <w:p w14:paraId="32543911" w14:textId="76BCEB70" w:rsidR="005D1B63" w:rsidRPr="00C940FA" w:rsidRDefault="005D1B63" w:rsidP="00BE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9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2564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B14CF"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บริษัทที่เกียวข้องกันแห่งหนึ่ง</w:t>
      </w: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>ได้ทำสัญญากู้ย</w:t>
      </w:r>
      <w:r w:rsidR="00ED15C9"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>ื</w:t>
      </w: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>มเงินจาก</w:t>
      </w:r>
      <w:r w:rsidR="003B14CF"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</w:t>
      </w:r>
      <w:r w:rsidR="00C940FA"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260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0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สัญญากู้ยืมเงินดังกล่าวมีอัตราดอกเบี้ยร้อยละ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2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00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ต่อปี โดยมีกำหนดชำระดอกเบี้ยพร้อมเงินต้นตามสัญญา ภายในวันที่ 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31</w:t>
      </w:r>
      <w:r w:rsidRPr="00C940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40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0454D0" w:rsidRPr="00C940FA">
        <w:rPr>
          <w:rFonts w:ascii="Angsana New (Headings CS)" w:hAnsi="Angsana New (Headings CS)" w:cs="Angsana New (Headings CS)"/>
          <w:spacing w:val="-2"/>
          <w:sz w:val="30"/>
          <w:szCs w:val="30"/>
        </w:rPr>
        <w:t>2564</w:t>
      </w:r>
    </w:p>
    <w:p w14:paraId="001B897B" w14:textId="5E02B5BA" w:rsidR="00DA6479" w:rsidRPr="0059328D" w:rsidRDefault="00DA6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48C21B4" w14:textId="0AC34430" w:rsidR="004824A2" w:rsidRPr="007930C0" w:rsidRDefault="001E1967" w:rsidP="00BE7903">
      <w:pPr>
        <w:pStyle w:val="a0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7930C0">
        <w:rPr>
          <w:rFonts w:ascii="Angsana New" w:hAnsi="Angsana New" w:cs="Angsana New"/>
          <w:b/>
          <w:bCs/>
          <w:i/>
          <w:iCs/>
          <w:cs/>
          <w:lang w:val="en-US"/>
        </w:rPr>
        <w:t>ภาระผูกพันอื่น</w:t>
      </w:r>
      <w:r w:rsidR="00E77B74" w:rsidRPr="007930C0">
        <w:rPr>
          <w:rFonts w:ascii="Angsana New" w:hAnsi="Angsana New" w:cs="Angsana New" w:hint="cs"/>
          <w:b/>
          <w:bCs/>
          <w:i/>
          <w:iCs/>
          <w:cs/>
          <w:lang w:val="en-US"/>
        </w:rPr>
        <w:t xml:space="preserve"> </w:t>
      </w:r>
      <w:r w:rsidRPr="007930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ๆ </w:t>
      </w:r>
    </w:p>
    <w:p w14:paraId="3904561B" w14:textId="77777777" w:rsidR="004A670F" w:rsidRPr="0059328D" w:rsidRDefault="004A670F" w:rsidP="00BE7903">
      <w:pPr>
        <w:pStyle w:val="a0"/>
        <w:tabs>
          <w:tab w:val="clear" w:pos="108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1046550D" w14:textId="32B188E1" w:rsidR="001E1967" w:rsidRDefault="004824A2" w:rsidP="00BE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A670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670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30</w:t>
      </w:r>
      <w:r w:rsidR="004D3E6F" w:rsidRPr="004A670F">
        <w:rPr>
          <w:rFonts w:asciiTheme="majorBidi" w:hAnsiTheme="majorBidi" w:cstheme="majorBidi"/>
          <w:sz w:val="30"/>
          <w:szCs w:val="30"/>
        </w:rPr>
        <w:t xml:space="preserve"> </w:t>
      </w:r>
      <w:r w:rsidR="00BE7903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D3E6F" w:rsidRPr="004A670F">
        <w:rPr>
          <w:rFonts w:asciiTheme="majorBidi" w:hAnsiTheme="majorBidi" w:cstheme="majorBidi"/>
          <w:sz w:val="30"/>
          <w:szCs w:val="30"/>
          <w:cs/>
        </w:rPr>
        <w:t>ยน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2564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26B" w:rsidRPr="004A670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31</w:t>
      </w:r>
      <w:r w:rsidR="00CC326B" w:rsidRPr="004A670F">
        <w:rPr>
          <w:rFonts w:asciiTheme="majorBidi" w:hAnsiTheme="majorBidi" w:cstheme="majorBidi"/>
          <w:sz w:val="30"/>
          <w:szCs w:val="30"/>
        </w:rPr>
        <w:t xml:space="preserve"> </w:t>
      </w:r>
      <w:r w:rsidR="00CC326B" w:rsidRPr="004A670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2563</w:t>
      </w:r>
      <w:r w:rsidR="00CC326B" w:rsidRPr="004A670F">
        <w:rPr>
          <w:rFonts w:asciiTheme="majorBidi" w:hAnsiTheme="majorBidi" w:cstheme="majorBidi"/>
          <w:sz w:val="30"/>
          <w:szCs w:val="30"/>
        </w:rPr>
        <w:t xml:space="preserve"> </w:t>
      </w:r>
      <w:r w:rsidRPr="004A670F">
        <w:rPr>
          <w:rFonts w:asciiTheme="majorBidi" w:hAnsiTheme="majorBidi" w:cs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</w:t>
      </w:r>
      <w:r w:rsidRPr="004824A2">
        <w:rPr>
          <w:rFonts w:asciiTheme="majorBidi" w:hAnsiTheme="majorBidi" w:hint="cs"/>
          <w:sz w:val="30"/>
          <w:szCs w:val="30"/>
          <w:cs/>
        </w:rPr>
        <w:t>เป็น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4824A2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1E24169B" w14:textId="7F25CE7C" w:rsidR="00166B65" w:rsidRPr="0059328D" w:rsidRDefault="0016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cs/>
          <w:lang w:val="en-GB"/>
        </w:rPr>
      </w:pPr>
    </w:p>
    <w:p w14:paraId="12331E42" w14:textId="1C4264FC" w:rsidR="00D84460" w:rsidRDefault="00D84460" w:rsidP="00BE7903">
      <w:pPr>
        <w:pStyle w:val="index"/>
        <w:numPr>
          <w:ilvl w:val="0"/>
          <w:numId w:val="19"/>
        </w:numPr>
        <w:spacing w:after="0" w:line="240" w:lineRule="atLeast"/>
        <w:ind w:left="549" w:hanging="558"/>
        <w:outlineLvl w:val="0"/>
        <w:rPr>
          <w:rFonts w:ascii="Angsana New" w:hAnsi="Angsana New"/>
          <w:b/>
          <w:bCs/>
          <w:sz w:val="30"/>
          <w:szCs w:val="30"/>
        </w:rPr>
      </w:pPr>
      <w:r w:rsidRPr="00D84460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ลูกหนี้การค้า</w:t>
      </w:r>
    </w:p>
    <w:tbl>
      <w:tblPr>
        <w:tblW w:w="9000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D84460" w:rsidRPr="00D84460" w14:paraId="6FE86CA7" w14:textId="77777777" w:rsidTr="00BF397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974733B" w14:textId="1FAD1664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3757533" w14:textId="5B2C1FBE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C1E0C68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7CEB452" w14:textId="54226EFB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975" w:rsidRPr="00D84460" w14:paraId="75556D48" w14:textId="77777777" w:rsidTr="00487530">
        <w:trPr>
          <w:cantSplit/>
          <w:trHeight w:val="713"/>
          <w:tblHeader/>
        </w:trPr>
        <w:tc>
          <w:tcPr>
            <w:tcW w:w="3780" w:type="dxa"/>
            <w:vAlign w:val="bottom"/>
          </w:tcPr>
          <w:p w14:paraId="429D2BB8" w14:textId="4E40AF9A" w:rsidR="00BF3975" w:rsidRPr="00D84460" w:rsidRDefault="00BF3975" w:rsidP="00BF39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2FECC" w14:textId="39C746CD" w:rsidR="00BF3975" w:rsidRPr="00D84460" w:rsidRDefault="000454D0" w:rsidP="00BF39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 w:bidi="th-TH"/>
              </w:rPr>
              <w:t>30</w:t>
            </w:r>
            <w:r w:rsidR="00BF397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BF3975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="00BF3975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="00BF3975" w:rsidRPr="00D8446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215A07D" w14:textId="77777777" w:rsidR="00BF3975" w:rsidRPr="00D84460" w:rsidRDefault="00BF3975" w:rsidP="00BF397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BAC714" w14:textId="2666E3F8" w:rsidR="00BF3975" w:rsidRPr="00D84460" w:rsidRDefault="000454D0" w:rsidP="00BF397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/>
              </w:rPr>
              <w:t>31</w:t>
            </w:r>
            <w:r w:rsidR="00BF3975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BF3975" w:rsidRPr="00D84460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BF3975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2744B25" w14:textId="77777777" w:rsidR="00BF3975" w:rsidRPr="00D84460" w:rsidRDefault="00BF3975" w:rsidP="00BF39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2738E1A" w14:textId="29213EB3" w:rsidR="00BF3975" w:rsidRPr="00BF3975" w:rsidRDefault="000454D0" w:rsidP="00BF397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30</w:t>
            </w:r>
            <w:r w:rsidR="00BF3975" w:rsidRPr="00BF397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F3975" w:rsidRPr="00BF397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BF3975" w:rsidRPr="00BF3975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ยน </w:t>
            </w:r>
            <w:r w:rsidRPr="000454D0">
              <w:rPr>
                <w:rFonts w:ascii="Angsana New (Headings CS)" w:hAnsi="Angsana New (Headings CS)" w:cs="Angsana New (Headings CS)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61F561C" w14:textId="77777777" w:rsidR="00BF3975" w:rsidRPr="00D84460" w:rsidRDefault="00BF3975" w:rsidP="00BF397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758C5" w14:textId="03F702C0" w:rsidR="00BF3975" w:rsidRPr="00D84460" w:rsidRDefault="000454D0" w:rsidP="00BF3975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/>
              </w:rPr>
              <w:t>31</w:t>
            </w:r>
            <w:r w:rsidR="00BF3975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BF3975" w:rsidRPr="00D84460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BF3975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BF3975" w:rsidRPr="00D84460" w14:paraId="7AEA6B94" w14:textId="77777777" w:rsidTr="00BF397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94E5CB0" w14:textId="77777777" w:rsidR="00BF3975" w:rsidRPr="00D84460" w:rsidRDefault="00BF3975" w:rsidP="00BF39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E46BDC0" w14:textId="345ACC1A" w:rsidR="00BF3975" w:rsidRPr="00D84460" w:rsidRDefault="00BF3975" w:rsidP="00BF39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3975" w:rsidRPr="00D84460" w14:paraId="6219E8F1" w14:textId="77777777" w:rsidTr="00BF3975">
        <w:trPr>
          <w:cantSplit/>
        </w:trPr>
        <w:tc>
          <w:tcPr>
            <w:tcW w:w="3780" w:type="dxa"/>
            <w:hideMark/>
          </w:tcPr>
          <w:p w14:paraId="0E2DFE49" w14:textId="173CD3D4" w:rsidR="00BF3975" w:rsidRPr="00D84460" w:rsidRDefault="00BF3975" w:rsidP="00BF39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720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1580F131" w14:textId="15E750E8" w:rsidR="00BF3975" w:rsidRPr="00C8119A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24</w:t>
            </w:r>
            <w:r w:rsidR="00BD5872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827</w:t>
            </w:r>
          </w:p>
        </w:tc>
        <w:tc>
          <w:tcPr>
            <w:tcW w:w="180" w:type="dxa"/>
          </w:tcPr>
          <w:p w14:paraId="0EB1A0E6" w14:textId="77777777" w:rsidR="00BF3975" w:rsidRPr="00C8119A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F763E97" w14:textId="0D6C94A9" w:rsidR="00BF3975" w:rsidRPr="00C8119A" w:rsidRDefault="00BF3975" w:rsidP="00BF39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4C190D" w14:textId="77777777" w:rsidR="00BF3975" w:rsidRPr="00C8119A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69B44E" w14:textId="0B4279F2" w:rsidR="00BF3975" w:rsidRPr="00C8119A" w:rsidRDefault="00F23F9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36F118" w14:textId="77777777" w:rsidR="00BF3975" w:rsidRPr="00C8119A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0CC20F9" w14:textId="589C86F4" w:rsidR="00BF3975" w:rsidRPr="00C8119A" w:rsidRDefault="00BF3975" w:rsidP="00BF397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F3975" w:rsidRPr="00D84460" w14:paraId="78373F63" w14:textId="77777777" w:rsidTr="00BF3975">
        <w:trPr>
          <w:cantSplit/>
        </w:trPr>
        <w:tc>
          <w:tcPr>
            <w:tcW w:w="3780" w:type="dxa"/>
            <w:hideMark/>
          </w:tcPr>
          <w:p w14:paraId="02CE9278" w14:textId="77777777" w:rsidR="00BF3975" w:rsidRPr="00D84460" w:rsidRDefault="00BF3975" w:rsidP="00BF39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9D5BCBE" w14:textId="2EBD3ACA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153</w:t>
            </w:r>
            <w:r w:rsidR="00AE0409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118</w:t>
            </w:r>
          </w:p>
        </w:tc>
        <w:tc>
          <w:tcPr>
            <w:tcW w:w="180" w:type="dxa"/>
          </w:tcPr>
          <w:p w14:paraId="27B692E1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2D81A7" w14:textId="42F85E19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211</w:t>
            </w:r>
            <w:r w:rsidR="00BF3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491</w:t>
            </w:r>
          </w:p>
        </w:tc>
        <w:tc>
          <w:tcPr>
            <w:tcW w:w="178" w:type="dxa"/>
          </w:tcPr>
          <w:p w14:paraId="46D3BB2F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C0D9E8" w14:textId="7216964E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35</w:t>
            </w:r>
            <w:r w:rsidR="00F23F95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0" w:type="dxa"/>
          </w:tcPr>
          <w:p w14:paraId="58747F55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845C8DB" w14:textId="77C0EB89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23</w:t>
            </w:r>
            <w:r w:rsidR="00BF3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312</w:t>
            </w:r>
          </w:p>
        </w:tc>
      </w:tr>
      <w:tr w:rsidR="00BF3975" w:rsidRPr="00D84460" w14:paraId="544AE460" w14:textId="77777777" w:rsidTr="00BF3975">
        <w:trPr>
          <w:cantSplit/>
        </w:trPr>
        <w:tc>
          <w:tcPr>
            <w:tcW w:w="3780" w:type="dxa"/>
            <w:hideMark/>
          </w:tcPr>
          <w:p w14:paraId="170A4264" w14:textId="77777777" w:rsidR="00BF3975" w:rsidRPr="00D84460" w:rsidRDefault="00BF3975" w:rsidP="00BF39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FA1ABD3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49B203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F20BD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D7D20C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0A1D299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93949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7692E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75" w:rsidRPr="00D84460" w14:paraId="2E0BF1E7" w14:textId="77777777" w:rsidTr="00BF3975">
        <w:trPr>
          <w:cantSplit/>
        </w:trPr>
        <w:tc>
          <w:tcPr>
            <w:tcW w:w="3780" w:type="dxa"/>
            <w:hideMark/>
          </w:tcPr>
          <w:p w14:paraId="58280879" w14:textId="4363678A" w:rsidR="00BF3975" w:rsidRPr="00D84460" w:rsidRDefault="00BF3975" w:rsidP="00BF3975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2D9DC62" w14:textId="75F9DE0E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41</w:t>
            </w:r>
            <w:r w:rsidR="00AE0409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060</w:t>
            </w:r>
          </w:p>
        </w:tc>
        <w:tc>
          <w:tcPr>
            <w:tcW w:w="180" w:type="dxa"/>
          </w:tcPr>
          <w:p w14:paraId="4AE84796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C0F10DF" w14:textId="7C8DE5A0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72</w:t>
            </w:r>
            <w:r w:rsidR="00BF3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493</w:t>
            </w:r>
          </w:p>
        </w:tc>
        <w:tc>
          <w:tcPr>
            <w:tcW w:w="178" w:type="dxa"/>
          </w:tcPr>
          <w:p w14:paraId="79070A82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2B12B7" w14:textId="0AC44025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5</w:t>
            </w:r>
            <w:r w:rsidR="00F23F95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0" w:type="dxa"/>
          </w:tcPr>
          <w:p w14:paraId="7579C920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C25B7E0" w14:textId="754D5707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</w:t>
            </w:r>
            <w:r w:rsidR="00BF3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277</w:t>
            </w:r>
          </w:p>
        </w:tc>
      </w:tr>
      <w:tr w:rsidR="00BF3975" w:rsidRPr="00D84460" w14:paraId="612BFFC5" w14:textId="77777777" w:rsidTr="00BF3975">
        <w:trPr>
          <w:cantSplit/>
        </w:trPr>
        <w:tc>
          <w:tcPr>
            <w:tcW w:w="3780" w:type="dxa"/>
            <w:hideMark/>
          </w:tcPr>
          <w:p w14:paraId="1B4C097B" w14:textId="68C6F28E" w:rsidR="00BF3975" w:rsidRPr="00D84460" w:rsidRDefault="00BF3975" w:rsidP="00BF3975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F147000" w14:textId="40490115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30</w:t>
            </w:r>
            <w:r w:rsidR="00AE0409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655</w:t>
            </w:r>
          </w:p>
        </w:tc>
        <w:tc>
          <w:tcPr>
            <w:tcW w:w="180" w:type="dxa"/>
          </w:tcPr>
          <w:p w14:paraId="5E19924E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60EA02B" w14:textId="6B113935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21</w:t>
            </w:r>
            <w:r w:rsidR="00BF3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043</w:t>
            </w:r>
          </w:p>
        </w:tc>
        <w:tc>
          <w:tcPr>
            <w:tcW w:w="178" w:type="dxa"/>
          </w:tcPr>
          <w:p w14:paraId="4A233F54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414BB6" w14:textId="3CBF9607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 w:rsidR="00F23F95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187</w:t>
            </w:r>
          </w:p>
        </w:tc>
        <w:tc>
          <w:tcPr>
            <w:tcW w:w="180" w:type="dxa"/>
          </w:tcPr>
          <w:p w14:paraId="750268EB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7FFD79" w14:textId="1A998C2B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 w:rsidR="00BF3975">
              <w:rPr>
                <w:rFonts w:asciiTheme="majorBidi" w:hAnsi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262</w:t>
            </w:r>
          </w:p>
        </w:tc>
      </w:tr>
      <w:tr w:rsidR="00BF3975" w:rsidRPr="00D84460" w14:paraId="05C81D8B" w14:textId="77777777" w:rsidTr="00BF3975">
        <w:trPr>
          <w:cantSplit/>
        </w:trPr>
        <w:tc>
          <w:tcPr>
            <w:tcW w:w="3780" w:type="dxa"/>
            <w:hideMark/>
          </w:tcPr>
          <w:p w14:paraId="7000094C" w14:textId="595A6802" w:rsidR="00BF3975" w:rsidRPr="00D84460" w:rsidRDefault="00BF3975" w:rsidP="00BF3975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C71958E" w14:textId="141251F8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</w:t>
            </w:r>
            <w:r w:rsidR="00AE0409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975</w:t>
            </w:r>
          </w:p>
        </w:tc>
        <w:tc>
          <w:tcPr>
            <w:tcW w:w="180" w:type="dxa"/>
          </w:tcPr>
          <w:p w14:paraId="3C83469F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3391A08" w14:textId="0C40633E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8</w:t>
            </w:r>
            <w:r w:rsidR="00BF3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742</w:t>
            </w:r>
          </w:p>
        </w:tc>
        <w:tc>
          <w:tcPr>
            <w:tcW w:w="178" w:type="dxa"/>
          </w:tcPr>
          <w:p w14:paraId="10A85756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2B3B16" w14:textId="652AF5FD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603</w:t>
            </w:r>
          </w:p>
        </w:tc>
        <w:tc>
          <w:tcPr>
            <w:tcW w:w="180" w:type="dxa"/>
          </w:tcPr>
          <w:p w14:paraId="0686815B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1D22AC" w14:textId="04F1FB4E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651</w:t>
            </w:r>
          </w:p>
        </w:tc>
      </w:tr>
      <w:tr w:rsidR="00BF3975" w:rsidRPr="00D84460" w14:paraId="261C2472" w14:textId="77777777" w:rsidTr="00BF3975">
        <w:trPr>
          <w:cantSplit/>
        </w:trPr>
        <w:tc>
          <w:tcPr>
            <w:tcW w:w="3780" w:type="dxa"/>
            <w:hideMark/>
          </w:tcPr>
          <w:p w14:paraId="6922171D" w14:textId="76FC81D9" w:rsidR="00BF3975" w:rsidRPr="00D84460" w:rsidRDefault="00BF3975" w:rsidP="00BF3975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DA786" w14:textId="68EDFCB0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11</w:t>
            </w:r>
            <w:r w:rsidR="00AE0409">
              <w:rPr>
                <w:rFonts w:ascii="Angsana New" w:hAnsi="Angsana New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544</w:t>
            </w:r>
          </w:p>
        </w:tc>
        <w:tc>
          <w:tcPr>
            <w:tcW w:w="180" w:type="dxa"/>
          </w:tcPr>
          <w:p w14:paraId="6170A069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6C917" w14:textId="530D426E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14</w:t>
            </w:r>
            <w:r w:rsidR="00BF3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690</w:t>
            </w:r>
          </w:p>
        </w:tc>
        <w:tc>
          <w:tcPr>
            <w:tcW w:w="178" w:type="dxa"/>
          </w:tcPr>
          <w:p w14:paraId="3D1D553E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BF5DB" w14:textId="4021C22E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652</w:t>
            </w:r>
          </w:p>
        </w:tc>
        <w:tc>
          <w:tcPr>
            <w:tcW w:w="180" w:type="dxa"/>
          </w:tcPr>
          <w:p w14:paraId="47F38D3A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DCC86" w14:textId="3DC6EB9E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481</w:t>
            </w:r>
          </w:p>
        </w:tc>
      </w:tr>
      <w:tr w:rsidR="00BF3975" w:rsidRPr="00D84460" w14:paraId="6FD6CA37" w14:textId="77777777" w:rsidTr="00BF3975">
        <w:trPr>
          <w:cantSplit/>
        </w:trPr>
        <w:tc>
          <w:tcPr>
            <w:tcW w:w="3780" w:type="dxa"/>
            <w:hideMark/>
          </w:tcPr>
          <w:p w14:paraId="20AEF53E" w14:textId="77777777" w:rsidR="00BF3975" w:rsidRPr="00D84460" w:rsidRDefault="00BF3975" w:rsidP="00BF39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31E77" w14:textId="07D555F8" w:rsidR="00BF3975" w:rsidRPr="001E2D36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265</w:t>
            </w:r>
            <w:r w:rsidR="00BD58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</w:tcPr>
          <w:p w14:paraId="59B4BE5B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77E1B" w14:textId="73FB5C75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328</w:t>
            </w:r>
            <w:r w:rsidR="00BF3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178" w:type="dxa"/>
          </w:tcPr>
          <w:p w14:paraId="02AD8B82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DA875" w14:textId="454EEE92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42</w:t>
            </w:r>
            <w:r w:rsidR="00F23F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180" w:type="dxa"/>
          </w:tcPr>
          <w:p w14:paraId="2AC46D1F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9AF5DC" w14:textId="1C835500" w:rsidR="00BF3975" w:rsidRPr="00D84460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29</w:t>
            </w:r>
            <w:r w:rsidR="00BF3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983</w:t>
            </w:r>
          </w:p>
        </w:tc>
      </w:tr>
      <w:tr w:rsidR="00BF3975" w:rsidRPr="00D84460" w14:paraId="6AE6F7B1" w14:textId="77777777" w:rsidTr="00BF3975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1E18A342" w14:textId="3C273896" w:rsidR="00BF3975" w:rsidRPr="00D84460" w:rsidRDefault="00BF3975" w:rsidP="00BF3975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8165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BD772" w14:textId="0CB3DBBA" w:rsidR="00BF3975" w:rsidRPr="00D45682" w:rsidRDefault="00BD5872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907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CC4FA4B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A3E23" w14:textId="77777777" w:rsidR="00BF3975" w:rsidRPr="00D84460" w:rsidRDefault="00BF3975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C2ECD4" w14:textId="1A582D41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0047C33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D7BAE" w14:textId="5A95E881" w:rsidR="00BF3975" w:rsidRPr="00D84460" w:rsidRDefault="00F23F9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11EA32C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38CF158B" w14:textId="77777777" w:rsidR="00BF3975" w:rsidRDefault="00BF3975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6841D" w14:textId="246764D6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3975" w:rsidRPr="00D84460" w14:paraId="7235EAA1" w14:textId="77777777" w:rsidTr="00BF3975">
        <w:trPr>
          <w:cantSplit/>
        </w:trPr>
        <w:tc>
          <w:tcPr>
            <w:tcW w:w="3780" w:type="dxa"/>
          </w:tcPr>
          <w:p w14:paraId="210A7D9E" w14:textId="2CA9B827" w:rsidR="00BF3975" w:rsidRDefault="00BF3975" w:rsidP="00BF39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1D7BD" w14:textId="55D08DC4" w:rsidR="00BF3975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263</w:t>
            </w:r>
            <w:r w:rsidR="007B6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180" w:type="dxa"/>
          </w:tcPr>
          <w:p w14:paraId="523E301F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8F386" w14:textId="293021A2" w:rsidR="00BF3975" w:rsidRPr="00013FFD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320</w:t>
            </w:r>
            <w:r w:rsidR="00BF3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178" w:type="dxa"/>
          </w:tcPr>
          <w:p w14:paraId="5633227C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EE1D7" w14:textId="7651BA93" w:rsidR="00BF3975" w:rsidRDefault="000454D0" w:rsidP="00F23F9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42</w:t>
            </w:r>
            <w:r w:rsidR="00F23F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80" w:type="dxa"/>
          </w:tcPr>
          <w:p w14:paraId="6FEAB312" w14:textId="77777777" w:rsidR="00BF3975" w:rsidRPr="00D84460" w:rsidRDefault="00BF3975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E49BB3" w14:textId="793FD442" w:rsidR="00BF3975" w:rsidRPr="00013FFD" w:rsidRDefault="000454D0" w:rsidP="00BF397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29</w:t>
            </w:r>
            <w:r w:rsidR="00BF39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781</w:t>
            </w:r>
          </w:p>
        </w:tc>
      </w:tr>
    </w:tbl>
    <w:p w14:paraId="3C99202F" w14:textId="77777777" w:rsidR="00D84460" w:rsidRPr="00D84460" w:rsidRDefault="00D84460" w:rsidP="00D8446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D84460" w:rsidRPr="00D84460" w14:paraId="55304169" w14:textId="77777777" w:rsidTr="00BF397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9A613A1" w14:textId="2E64197D" w:rsidR="00D84460" w:rsidRPr="00D84460" w:rsidRDefault="00D84460" w:rsidP="000F061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534BDB1B" w14:textId="045AF816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218FEC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29B26E7" w14:textId="190F3072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372" w:rsidRPr="00D84460" w14:paraId="416BAAB8" w14:textId="77777777" w:rsidTr="00BF3975">
        <w:trPr>
          <w:cantSplit/>
          <w:tblHeader/>
        </w:trPr>
        <w:tc>
          <w:tcPr>
            <w:tcW w:w="3780" w:type="dxa"/>
            <w:vAlign w:val="bottom"/>
          </w:tcPr>
          <w:p w14:paraId="374A3CA6" w14:textId="2DE00FFC" w:rsidR="00E43372" w:rsidRPr="00D84460" w:rsidRDefault="00E43372" w:rsidP="00E433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F39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BF39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454D0"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BF39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170" w:type="dxa"/>
            <w:vAlign w:val="bottom"/>
          </w:tcPr>
          <w:p w14:paraId="36058E89" w14:textId="1A3D4F53" w:rsidR="00E43372" w:rsidRPr="00E43372" w:rsidRDefault="000454D0" w:rsidP="00E433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E39FCA2" w14:textId="77777777" w:rsidR="00E43372" w:rsidRPr="00E43372" w:rsidRDefault="00E43372" w:rsidP="00E433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D84AD" w14:textId="7F41B563" w:rsidR="00E43372" w:rsidRPr="00E43372" w:rsidRDefault="000454D0" w:rsidP="00E4337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72F7D908" w14:textId="77777777" w:rsidR="00E43372" w:rsidRPr="00E43372" w:rsidRDefault="00E43372" w:rsidP="00E433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94DEF3C" w14:textId="0CBF0EB9" w:rsidR="00E43372" w:rsidRPr="00E43372" w:rsidRDefault="000454D0" w:rsidP="00E4337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DDF96DB" w14:textId="77777777" w:rsidR="00E43372" w:rsidRPr="00E43372" w:rsidRDefault="00E43372" w:rsidP="00E433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AB2307" w14:textId="7816FDB0" w:rsidR="00E43372" w:rsidRPr="00E43372" w:rsidRDefault="000454D0" w:rsidP="00E4337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D84460" w:rsidRPr="00D84460" w14:paraId="39580C7F" w14:textId="77777777" w:rsidTr="00BF397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A813354" w14:textId="505A4D00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99AF93B" w14:textId="14829053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84460" w:rsidRPr="00D84460" w14:paraId="1AF85DCC" w14:textId="77777777" w:rsidTr="00BF3975">
        <w:trPr>
          <w:cantSplit/>
        </w:trPr>
        <w:tc>
          <w:tcPr>
            <w:tcW w:w="3780" w:type="dxa"/>
          </w:tcPr>
          <w:p w14:paraId="01E44998" w14:textId="361210C1" w:rsidR="00D84460" w:rsidRPr="00BD3B22" w:rsidRDefault="00D84460" w:rsidP="00BD3B2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D4568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4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E7FD73" w14:textId="4C140FB3" w:rsidR="00D84460" w:rsidRPr="00A65FAE" w:rsidRDefault="00400890" w:rsidP="000F06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7F2E538" w14:textId="77777777" w:rsidR="00D84460" w:rsidRPr="00D84460" w:rsidRDefault="00D84460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5067E9" w14:textId="17B03C4C" w:rsidR="00D84460" w:rsidRPr="00D84460" w:rsidRDefault="000454D0" w:rsidP="009218FA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</w:t>
            </w:r>
            <w:r w:rsidR="00FC64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643</w:t>
            </w:r>
          </w:p>
        </w:tc>
        <w:tc>
          <w:tcPr>
            <w:tcW w:w="178" w:type="dxa"/>
          </w:tcPr>
          <w:p w14:paraId="33AF5C4B" w14:textId="77777777" w:rsidR="00D84460" w:rsidRPr="00D84460" w:rsidRDefault="00D84460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9746C74" w14:textId="4A7F7446" w:rsidR="00D84460" w:rsidRPr="00F63996" w:rsidRDefault="000454D0" w:rsidP="00B3263F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32719BB9" w14:textId="77777777" w:rsidR="00D84460" w:rsidRPr="00D84460" w:rsidRDefault="00D84460" w:rsidP="000F06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6FCC2B" w14:textId="539F43E8" w:rsidR="00D84460" w:rsidRPr="00D84460" w:rsidRDefault="000454D0" w:rsidP="00B3263F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197</w:t>
            </w:r>
          </w:p>
        </w:tc>
      </w:tr>
    </w:tbl>
    <w:p w14:paraId="6494DA72" w14:textId="339354CF" w:rsidR="00BF3975" w:rsidRPr="0020720F" w:rsidRDefault="00BF3975" w:rsidP="00A56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b/>
          <w:sz w:val="30"/>
          <w:szCs w:val="30"/>
        </w:rPr>
        <w:sectPr w:rsidR="00BF3975" w:rsidRPr="0020720F" w:rsidSect="00263E0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7"/>
          <w:cols w:space="708"/>
          <w:docGrid w:linePitch="360"/>
        </w:sectPr>
      </w:pPr>
    </w:p>
    <w:p w14:paraId="7127C6F1" w14:textId="77777777" w:rsidR="00207C6B" w:rsidRPr="004B13DF" w:rsidRDefault="00207C6B" w:rsidP="00207C6B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และการร่วมค้า</w:t>
      </w:r>
    </w:p>
    <w:p w14:paraId="1A034424" w14:textId="77777777" w:rsidR="00166B65" w:rsidRDefault="00166B65" w:rsidP="00166B65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499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98"/>
        <w:gridCol w:w="791"/>
        <w:gridCol w:w="1710"/>
        <w:gridCol w:w="720"/>
        <w:gridCol w:w="630"/>
        <w:gridCol w:w="630"/>
        <w:gridCol w:w="651"/>
        <w:gridCol w:w="680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94"/>
        <w:gridCol w:w="236"/>
        <w:gridCol w:w="466"/>
        <w:gridCol w:w="415"/>
        <w:gridCol w:w="236"/>
        <w:gridCol w:w="637"/>
        <w:gridCol w:w="236"/>
        <w:gridCol w:w="747"/>
        <w:gridCol w:w="11"/>
      </w:tblGrid>
      <w:tr w:rsidR="004B60F3" w:rsidRPr="00E037A3" w14:paraId="139308FB" w14:textId="77777777" w:rsidTr="00207C6B">
        <w:trPr>
          <w:gridAfter w:val="1"/>
          <w:wAfter w:w="11" w:type="dxa"/>
        </w:trPr>
        <w:tc>
          <w:tcPr>
            <w:tcW w:w="1798" w:type="dxa"/>
          </w:tcPr>
          <w:p w14:paraId="25924FBA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5AC8B607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79095973" w14:textId="135263BB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6B98A88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7048A0D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1430FE4D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2" w:type="dxa"/>
            <w:gridSpan w:val="21"/>
          </w:tcPr>
          <w:p w14:paraId="369880D4" w14:textId="2A0F9BE8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B60F3" w:rsidRPr="00E037A3" w14:paraId="65C7082C" w14:textId="77777777" w:rsidTr="00207C6B">
        <w:trPr>
          <w:gridAfter w:val="1"/>
          <w:wAfter w:w="11" w:type="dxa"/>
        </w:trPr>
        <w:tc>
          <w:tcPr>
            <w:tcW w:w="1798" w:type="dxa"/>
          </w:tcPr>
          <w:p w14:paraId="0ACC2EFF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419C9A1D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633ADC0" w14:textId="60FC141E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79D72AC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0E44F4BF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066E0913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465ECE88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3E260CD3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54C6D730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6B3A32CA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7" w:type="dxa"/>
            <w:gridSpan w:val="3"/>
          </w:tcPr>
          <w:p w14:paraId="32BB4DDE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gridSpan w:val="2"/>
          </w:tcPr>
          <w:p w14:paraId="56A7196F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71" w:type="dxa"/>
            <w:gridSpan w:val="5"/>
          </w:tcPr>
          <w:p w14:paraId="6387A4B8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B60F3" w:rsidRPr="00E037A3" w14:paraId="1D36BBB7" w14:textId="77777777" w:rsidTr="00207C6B">
        <w:tc>
          <w:tcPr>
            <w:tcW w:w="1798" w:type="dxa"/>
          </w:tcPr>
          <w:p w14:paraId="1F917E51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07E5AC19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BA7A658" w14:textId="2FD134DC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59A54B4B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35466778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8FC3DA9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2FD658C8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D18C912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4AE69E44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0C5271AB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1" w:type="dxa"/>
            <w:gridSpan w:val="4"/>
          </w:tcPr>
          <w:p w14:paraId="51DF743A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047ABD60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4"/>
          </w:tcPr>
          <w:p w14:paraId="73BFB95B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</w:p>
        </w:tc>
      </w:tr>
      <w:tr w:rsidR="004B60F3" w:rsidRPr="00E037A3" w14:paraId="04DA451A" w14:textId="77777777" w:rsidTr="00207C6B">
        <w:tc>
          <w:tcPr>
            <w:tcW w:w="1798" w:type="dxa"/>
          </w:tcPr>
          <w:p w14:paraId="57CC256F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7A62DE15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4DC4F7E1" w14:textId="1107FC33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18664370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2635EB38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7D8D7A6A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379E21C1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881BCA8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342F672D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199603A4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1" w:type="dxa"/>
            <w:gridSpan w:val="4"/>
          </w:tcPr>
          <w:p w14:paraId="2B165956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136DF8E9" w14:textId="77777777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4"/>
          </w:tcPr>
          <w:p w14:paraId="7CF2ACC0" w14:textId="2C03542F" w:rsidR="004B60F3" w:rsidRPr="004B60F3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งวดเก้าเดือนสิ้นสุดวันที่</w:t>
            </w:r>
          </w:p>
        </w:tc>
      </w:tr>
      <w:tr w:rsidR="004B60F3" w:rsidRPr="00E037A3" w14:paraId="32B6460C" w14:textId="77777777" w:rsidTr="00207C6B">
        <w:tc>
          <w:tcPr>
            <w:tcW w:w="1798" w:type="dxa"/>
          </w:tcPr>
          <w:p w14:paraId="4499B9F5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09D2A160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87FB8BB" w14:textId="3DEEB641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DEB7C6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3CF89B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31A0555" w14:textId="09AF1416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4B60F3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630" w:type="dxa"/>
          </w:tcPr>
          <w:p w14:paraId="284B8278" w14:textId="7EEEF325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73D90158" w14:textId="17F4D06B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4B60F3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680" w:type="dxa"/>
          </w:tcPr>
          <w:p w14:paraId="67157F4F" w14:textId="3978874B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EC1DABB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2DF11A64" w14:textId="74B13A25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4B60F3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  <w:gridSpan w:val="2"/>
          </w:tcPr>
          <w:p w14:paraId="158E3BBB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0C9640C4" w14:textId="2F7BA08E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B3F4BC8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464B3AC8" w14:textId="6C225FBE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4B60F3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4F1ADFB3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5504B616" w14:textId="7163D690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0CA3E96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9CFDD1A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604B491B" w14:textId="46D7CA70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6621BC5" w14:textId="3DAE3C4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4CD00891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63E57EC3" w14:textId="7808072F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763CE1BE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8AD2D3D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46AD3056" w14:textId="01D97133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4B60F3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7D242F67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8" w:type="dxa"/>
            <w:gridSpan w:val="2"/>
          </w:tcPr>
          <w:p w14:paraId="4B6E94BD" w14:textId="42376292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703B6C4A" w14:textId="76A24CF0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</w:tr>
      <w:tr w:rsidR="004B60F3" w:rsidRPr="00E037A3" w14:paraId="06A693EA" w14:textId="77777777" w:rsidTr="00207C6B">
        <w:tc>
          <w:tcPr>
            <w:tcW w:w="1798" w:type="dxa"/>
          </w:tcPr>
          <w:p w14:paraId="15AA1B3F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5010CE41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9E3EE0B" w14:textId="70859778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2FF1A3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255EBA8" w14:textId="540AAB2B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630" w:type="dxa"/>
          </w:tcPr>
          <w:p w14:paraId="153E662C" w14:textId="3FD0C351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651" w:type="dxa"/>
          </w:tcPr>
          <w:p w14:paraId="15E26D2B" w14:textId="5E7C9EB0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680" w:type="dxa"/>
          </w:tcPr>
          <w:p w14:paraId="2A82D387" w14:textId="5E6C9ACF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603" w:type="dxa"/>
            <w:gridSpan w:val="2"/>
          </w:tcPr>
          <w:p w14:paraId="77F9B1C3" w14:textId="336E458C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  <w:gridSpan w:val="2"/>
          </w:tcPr>
          <w:p w14:paraId="4125903C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591B1427" w14:textId="41749571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7EE10B82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1A837749" w14:textId="00ED3082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4083E524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1EFA63B5" w14:textId="602C9588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06CFD120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6D967F34" w14:textId="0043D820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419AF224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7048197B" w14:textId="7DB4AA19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9066BB0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265DF6E9" w14:textId="552DB2EC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DD6166B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8" w:type="dxa"/>
            <w:gridSpan w:val="2"/>
          </w:tcPr>
          <w:p w14:paraId="1926F58B" w14:textId="11F89519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</w:tr>
      <w:tr w:rsidR="004B60F3" w:rsidRPr="00E037A3" w14:paraId="452022E5" w14:textId="77777777" w:rsidTr="00207C6B">
        <w:trPr>
          <w:gridAfter w:val="1"/>
          <w:wAfter w:w="11" w:type="dxa"/>
          <w:trHeight w:val="272"/>
        </w:trPr>
        <w:tc>
          <w:tcPr>
            <w:tcW w:w="1798" w:type="dxa"/>
          </w:tcPr>
          <w:p w14:paraId="3F85373F" w14:textId="77777777" w:rsidR="004B60F3" w:rsidRPr="004B60F3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447D8761" w14:textId="33F4262E" w:rsidR="004B60F3" w:rsidRPr="004B60F3" w:rsidRDefault="004B60F3" w:rsidP="004B60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4B60F3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74A55169" w14:textId="2FC5709A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05312E12" w14:textId="77777777" w:rsidR="004B60F3" w:rsidRPr="004B60F3" w:rsidRDefault="004B60F3" w:rsidP="00BF3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AC12502" w14:textId="77777777" w:rsidR="004B60F3" w:rsidRPr="004B60F3" w:rsidRDefault="004B60F3" w:rsidP="00BF3975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702" w:type="dxa"/>
            <w:gridSpan w:val="21"/>
          </w:tcPr>
          <w:p w14:paraId="6EB5879A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4B60F3" w:rsidRPr="00E037A3" w14:paraId="77445E2A" w14:textId="77777777" w:rsidTr="00207C6B">
        <w:trPr>
          <w:trHeight w:val="272"/>
        </w:trPr>
        <w:tc>
          <w:tcPr>
            <w:tcW w:w="1798" w:type="dxa"/>
          </w:tcPr>
          <w:p w14:paraId="7CE78015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91" w:type="dxa"/>
          </w:tcPr>
          <w:p w14:paraId="33AC2762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58299E1D" w14:textId="1EBF805D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FA39B5F" w14:textId="77777777" w:rsidR="004B60F3" w:rsidRPr="004B60F3" w:rsidRDefault="004B60F3" w:rsidP="00BF3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28C675F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6F669BDF" w14:textId="77777777" w:rsidR="004B60F3" w:rsidRPr="004B60F3" w:rsidRDefault="004B60F3" w:rsidP="00BF3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4E76BD96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C53FBD5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7CF0FA22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3B8EFCD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28D45248" w14:textId="77777777" w:rsidR="004B60F3" w:rsidRPr="004B60F3" w:rsidRDefault="004B60F3" w:rsidP="00BF3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4656095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70371875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CB222BD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28EB653C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976797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706DFFEB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FFC212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5CC5155D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FD16F0C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709DE62A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493CC0C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6507CCB0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B60F3" w:rsidRPr="00E037A3" w14:paraId="3FC6ECC5" w14:textId="77777777" w:rsidTr="001E502C">
        <w:tc>
          <w:tcPr>
            <w:tcW w:w="1798" w:type="dxa"/>
          </w:tcPr>
          <w:p w14:paraId="14DD767C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0F172507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91" w:type="dxa"/>
          </w:tcPr>
          <w:p w14:paraId="4D227377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05F436F1" w14:textId="6E6FABE5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04EC7447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7E356829" w14:textId="77777777" w:rsidR="004B60F3" w:rsidRPr="004B60F3" w:rsidRDefault="004B60F3" w:rsidP="00BF397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1E9D8B7" w14:textId="77777777" w:rsidR="004B60F3" w:rsidRPr="004B60F3" w:rsidRDefault="004B60F3" w:rsidP="00BF397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448EF814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632BCD01" w14:textId="626E86ED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38</w:t>
            </w:r>
            <w:r w:rsidR="00720187">
              <w:rPr>
                <w:rFonts w:ascii="Angsana New" w:hAnsi="Angsana New"/>
                <w:sz w:val="22"/>
                <w:szCs w:val="22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51</w:t>
            </w:r>
          </w:p>
        </w:tc>
        <w:tc>
          <w:tcPr>
            <w:tcW w:w="630" w:type="dxa"/>
          </w:tcPr>
          <w:p w14:paraId="2264881D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05C697D5" w14:textId="09257B3F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22"/>
                <w:szCs w:val="22"/>
              </w:rPr>
              <w:t>38</w:t>
            </w:r>
            <w:r w:rsidR="004B60F3" w:rsidRPr="004B60F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454D0">
              <w:rPr>
                <w:rFonts w:ascii="Angsana New (Headings CS)" w:hAnsi="Angsana New (Headings CS)" w:cs="Angsana New (Headings CS)" w:hint="cs"/>
                <w:sz w:val="22"/>
                <w:szCs w:val="22"/>
              </w:rPr>
              <w:t>51</w:t>
            </w:r>
          </w:p>
        </w:tc>
        <w:tc>
          <w:tcPr>
            <w:tcW w:w="651" w:type="dxa"/>
            <w:shd w:val="clear" w:color="auto" w:fill="auto"/>
          </w:tcPr>
          <w:p w14:paraId="770F7A09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2EBB6AF2" w14:textId="5A500D3E" w:rsidR="00720187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847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361</w:t>
            </w:r>
          </w:p>
        </w:tc>
        <w:tc>
          <w:tcPr>
            <w:tcW w:w="680" w:type="dxa"/>
            <w:shd w:val="clear" w:color="auto" w:fill="auto"/>
          </w:tcPr>
          <w:p w14:paraId="670291F7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68A69894" w14:textId="70BD4CC8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847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361</w:t>
            </w:r>
          </w:p>
        </w:tc>
        <w:tc>
          <w:tcPr>
            <w:tcW w:w="603" w:type="dxa"/>
            <w:gridSpan w:val="2"/>
          </w:tcPr>
          <w:p w14:paraId="7514F526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5A385C87" w14:textId="5BC90984" w:rsidR="00720187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298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  <w:gridSpan w:val="2"/>
          </w:tcPr>
          <w:p w14:paraId="3F427D10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</w:tcPr>
          <w:p w14:paraId="74C4965E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4C97FE5" w14:textId="06007687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298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313C55D3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4B51E1B1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2B54D20" w14:textId="1E7D1F0F" w:rsidR="00720187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390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394</w:t>
            </w:r>
          </w:p>
        </w:tc>
        <w:tc>
          <w:tcPr>
            <w:tcW w:w="236" w:type="dxa"/>
          </w:tcPr>
          <w:p w14:paraId="305CBDC9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70E996EB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C4F997A" w14:textId="5CD5C65F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336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266</w:t>
            </w:r>
          </w:p>
        </w:tc>
        <w:tc>
          <w:tcPr>
            <w:tcW w:w="236" w:type="dxa"/>
          </w:tcPr>
          <w:p w14:paraId="24BFAA93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5490C3E4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</w:rPr>
            </w:pPr>
          </w:p>
          <w:p w14:paraId="67FF874A" w14:textId="1B5B9E14" w:rsidR="00720187" w:rsidRPr="004B60F3" w:rsidRDefault="000454D0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5"/>
              </w:tabs>
              <w:ind w:right="-6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7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571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50F6236F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0DBA3557" w14:textId="77777777" w:rsidR="004B60F3" w:rsidRPr="004B60F3" w:rsidRDefault="004B60F3" w:rsidP="00BF3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9D002E" w14:textId="741D069B" w:rsidR="004B60F3" w:rsidRPr="004B60F3" w:rsidRDefault="000454D0" w:rsidP="00BF397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4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895</w:t>
            </w:r>
            <w:r w:rsidR="004B60F3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338</w:t>
            </w:r>
          </w:p>
        </w:tc>
        <w:tc>
          <w:tcPr>
            <w:tcW w:w="236" w:type="dxa"/>
          </w:tcPr>
          <w:p w14:paraId="111CB9AF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79DDFF37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60C214E" w14:textId="67403C3D" w:rsidR="00720187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189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6A665FAF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5699E3F1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ABFEBD3" w14:textId="19097281" w:rsidR="00144917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150</w:t>
            </w:r>
            <w:r w:rsidR="0014491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124</w:t>
            </w:r>
          </w:p>
        </w:tc>
      </w:tr>
      <w:tr w:rsidR="004B60F3" w:rsidRPr="004B60F3" w14:paraId="0A187175" w14:textId="77777777" w:rsidTr="001E502C">
        <w:tc>
          <w:tcPr>
            <w:tcW w:w="1798" w:type="dxa"/>
          </w:tcPr>
          <w:p w14:paraId="1D4BAA5F" w14:textId="4C3D2F88" w:rsidR="004B60F3" w:rsidRPr="00C2543E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791" w:type="dxa"/>
          </w:tcPr>
          <w:p w14:paraId="507B52B1" w14:textId="55F3C874" w:rsidR="004B60F3" w:rsidRPr="004B60F3" w:rsidRDefault="000454D0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454D0">
              <w:rPr>
                <w:rFonts w:ascii="Angsana New (Headings CS)" w:hAnsi="Angsana New (Headings CS)" w:cs="Angsana New (Headings CS)"/>
                <w:i/>
                <w:iCs/>
                <w:sz w:val="24"/>
                <w:szCs w:val="24"/>
              </w:rPr>
              <w:t>2</w:t>
            </w:r>
            <w:r w:rsidR="0002534A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, </w:t>
            </w:r>
            <w:r w:rsidR="00207C6B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14:paraId="7AD3C59E" w14:textId="33E94100" w:rsidR="004B60F3" w:rsidRPr="00C2543E" w:rsidRDefault="004652A1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พลาสติก</w:t>
            </w:r>
          </w:p>
        </w:tc>
        <w:tc>
          <w:tcPr>
            <w:tcW w:w="720" w:type="dxa"/>
          </w:tcPr>
          <w:p w14:paraId="5ECA1307" w14:textId="77777777" w:rsidR="004B60F3" w:rsidRDefault="004B60F3" w:rsidP="00BF397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95126B3" w14:textId="6C50473E" w:rsidR="004B60F3" w:rsidRPr="004B60F3" w:rsidRDefault="004B60F3" w:rsidP="00BF3975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4A6BE9B8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294674E0" w14:textId="42458D54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</w:t>
            </w:r>
            <w:r w:rsidR="004B60F3">
              <w:rPr>
                <w:rFonts w:ascii="Angsana New" w:hAnsi="Angsana New"/>
                <w:sz w:val="22"/>
                <w:szCs w:val="22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01BCAA7A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0EFE72AB" w14:textId="3DE4B6DE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1" w:type="dxa"/>
            <w:shd w:val="clear" w:color="auto" w:fill="auto"/>
          </w:tcPr>
          <w:p w14:paraId="726C5A52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5281D3ED" w14:textId="78AAC88C" w:rsidR="00720187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204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220</w:t>
            </w:r>
          </w:p>
        </w:tc>
        <w:tc>
          <w:tcPr>
            <w:tcW w:w="680" w:type="dxa"/>
            <w:shd w:val="clear" w:color="auto" w:fill="auto"/>
          </w:tcPr>
          <w:p w14:paraId="2AB8804A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59AC01B7" w14:textId="3140D276" w:rsidR="00720187" w:rsidRPr="004B60F3" w:rsidRDefault="00C147CF" w:rsidP="00C1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12DC489C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6CAA26C" w14:textId="0DC46A6D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682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079</w:t>
            </w:r>
          </w:p>
        </w:tc>
        <w:tc>
          <w:tcPr>
            <w:tcW w:w="236" w:type="dxa"/>
            <w:gridSpan w:val="2"/>
          </w:tcPr>
          <w:p w14:paraId="16C5D404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7AA40B14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E635B92" w14:textId="5334C6A1" w:rsidR="004B60F3" w:rsidRPr="004B60F3" w:rsidRDefault="00720187" w:rsidP="0072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BCB9C6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67E2BF4F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72F8A37" w14:textId="6ECF7D8E" w:rsidR="004B60F3" w:rsidRPr="004B60F3" w:rsidRDefault="000454D0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683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563</w:t>
            </w:r>
          </w:p>
        </w:tc>
        <w:tc>
          <w:tcPr>
            <w:tcW w:w="236" w:type="dxa"/>
          </w:tcPr>
          <w:p w14:paraId="55D63D0A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1A40EFE6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6F09967" w14:textId="1C9580FD" w:rsidR="004B60F3" w:rsidRPr="004B60F3" w:rsidRDefault="00720187" w:rsidP="0065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739C60F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5D8DAD36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</w:rPr>
            </w:pPr>
          </w:p>
          <w:p w14:paraId="6E6FE56B" w14:textId="0CC14525" w:rsidR="004B60F3" w:rsidRPr="004B60F3" w:rsidRDefault="000454D0" w:rsidP="00207C6B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179</w:t>
            </w:r>
            <w:r w:rsidR="0072018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14:paraId="55C12E02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</w:tcPr>
          <w:p w14:paraId="2FE5801D" w14:textId="77777777" w:rsidR="004B60F3" w:rsidRDefault="004B60F3" w:rsidP="00BF3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F0EF18B" w14:textId="6AD163C0" w:rsidR="004B60F3" w:rsidRPr="004B60F3" w:rsidRDefault="00720187" w:rsidP="00BF39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B555423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069D93E4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899943" w14:textId="510EE29A" w:rsidR="004B60F3" w:rsidRPr="004B60F3" w:rsidRDefault="00720187" w:rsidP="0014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C94AF3" w14:textId="77777777" w:rsidR="004B60F3" w:rsidRP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</w:tcPr>
          <w:p w14:paraId="45A03533" w14:textId="77777777" w:rsidR="004B60F3" w:rsidRDefault="004B60F3" w:rsidP="00BF3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4D1B2D" w14:textId="2E25B4A7" w:rsidR="00144917" w:rsidRPr="004B60F3" w:rsidRDefault="00144917" w:rsidP="0014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502C" w:rsidRPr="004B60F3" w14:paraId="6CD16CDB" w14:textId="77777777" w:rsidTr="001E502C">
        <w:tc>
          <w:tcPr>
            <w:tcW w:w="1798" w:type="dxa"/>
          </w:tcPr>
          <w:p w14:paraId="3E5255B1" w14:textId="21C8DAA9" w:rsidR="001E502C" w:rsidRPr="004D3E6F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91" w:type="dxa"/>
          </w:tcPr>
          <w:p w14:paraId="77AE49D4" w14:textId="77777777" w:rsidR="001E502C" w:rsidRPr="000454D0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745344BF" w14:textId="77777777" w:rsidR="001E502C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3981419B" w14:textId="77777777" w:rsidR="001E502C" w:rsidRDefault="001E502C" w:rsidP="001E502C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2EBEB8A4" w14:textId="77777777" w:rsidR="001E502C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65BE438B" w14:textId="77777777" w:rsidR="001E502C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4F320EC7" w14:textId="77777777" w:rsidR="001E502C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E6DB59E" w14:textId="77777777" w:rsidR="001E502C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DD599E" w14:textId="300F0923" w:rsidR="001E502C" w:rsidRPr="00A2691A" w:rsidRDefault="00E92557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980,597</w:t>
            </w:r>
          </w:p>
        </w:tc>
        <w:tc>
          <w:tcPr>
            <w:tcW w:w="236" w:type="dxa"/>
            <w:gridSpan w:val="2"/>
          </w:tcPr>
          <w:p w14:paraId="03C3FFD5" w14:textId="77777777" w:rsidR="001E502C" w:rsidRPr="00A2691A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113A4468" w14:textId="39416F13" w:rsidR="001E502C" w:rsidRPr="00A2691A" w:rsidRDefault="00715388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035EFBD6" w14:textId="77777777" w:rsidR="001E502C" w:rsidRPr="00A2691A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0011A" w14:textId="53EC719A" w:rsidR="001E502C" w:rsidRPr="00A2691A" w:rsidRDefault="00262B7E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2,073,957</w:t>
            </w:r>
          </w:p>
        </w:tc>
        <w:tc>
          <w:tcPr>
            <w:tcW w:w="236" w:type="dxa"/>
          </w:tcPr>
          <w:p w14:paraId="2B6743C6" w14:textId="77777777" w:rsidR="001E502C" w:rsidRPr="00A2691A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9FCA30" w14:textId="27E615F6" w:rsidR="001E502C" w:rsidRPr="00A2691A" w:rsidRDefault="00FD13BF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1,336,266</w:t>
            </w:r>
          </w:p>
        </w:tc>
        <w:tc>
          <w:tcPr>
            <w:tcW w:w="236" w:type="dxa"/>
          </w:tcPr>
          <w:p w14:paraId="141C6350" w14:textId="77777777" w:rsidR="001E502C" w:rsidRPr="00A2691A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ABFAB" w14:textId="0EBDC0A5" w:rsidR="001E502C" w:rsidRPr="00A2691A" w:rsidRDefault="00765F3F" w:rsidP="005619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1" w:right="-337" w:firstLine="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8,750,677</w:t>
            </w:r>
          </w:p>
        </w:tc>
        <w:tc>
          <w:tcPr>
            <w:tcW w:w="236" w:type="dxa"/>
            <w:shd w:val="clear" w:color="auto" w:fill="auto"/>
          </w:tcPr>
          <w:p w14:paraId="3D37C12A" w14:textId="77777777" w:rsidR="001E502C" w:rsidRPr="00A2691A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FA2B05" w14:textId="3DF693B6" w:rsidR="001E502C" w:rsidRPr="00A2691A" w:rsidRDefault="00C43F14" w:rsidP="001E502C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4,895,338</w:t>
            </w:r>
          </w:p>
        </w:tc>
        <w:tc>
          <w:tcPr>
            <w:tcW w:w="236" w:type="dxa"/>
          </w:tcPr>
          <w:p w14:paraId="7E513295" w14:textId="77777777" w:rsidR="001E502C" w:rsidRPr="00A2691A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E812F" w14:textId="128D993F" w:rsidR="001E502C" w:rsidRPr="00A2691A" w:rsidRDefault="00C43F14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189,135</w:t>
            </w:r>
          </w:p>
        </w:tc>
        <w:tc>
          <w:tcPr>
            <w:tcW w:w="236" w:type="dxa"/>
            <w:shd w:val="clear" w:color="auto" w:fill="auto"/>
          </w:tcPr>
          <w:p w14:paraId="237E8FB7" w14:textId="77777777" w:rsidR="001E502C" w:rsidRPr="00A2691A" w:rsidRDefault="001E502C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5C1654" w14:textId="5860DF30" w:rsidR="001E502C" w:rsidRPr="00A2691A" w:rsidRDefault="00C43F14" w:rsidP="001E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" w:hAnsi="Angsana New"/>
                <w:b/>
                <w:bCs/>
                <w:sz w:val="22"/>
                <w:szCs w:val="22"/>
              </w:rPr>
              <w:t>150,124</w:t>
            </w:r>
          </w:p>
        </w:tc>
      </w:tr>
      <w:tr w:rsidR="00207C6B" w:rsidRPr="004B60F3" w14:paraId="296E3088" w14:textId="77777777" w:rsidTr="008D174F">
        <w:tc>
          <w:tcPr>
            <w:tcW w:w="1798" w:type="dxa"/>
          </w:tcPr>
          <w:p w14:paraId="251AEB27" w14:textId="792618FF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07C6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791" w:type="dxa"/>
          </w:tcPr>
          <w:p w14:paraId="14BBFEA7" w14:textId="77777777" w:rsidR="00207C6B" w:rsidRPr="000454D0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0B250B16" w14:textId="77777777" w:rsidR="00207C6B" w:rsidRPr="004D3E6F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27270A3C" w14:textId="77777777" w:rsidR="00207C6B" w:rsidRDefault="00207C6B" w:rsidP="00207C6B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FC05EF7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207E1EE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737323C7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23306B9A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139CB26A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D753A36" w14:textId="77777777" w:rsidR="00207C6B" w:rsidRPr="004B60F3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1547222E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4F6FC3A" w14:textId="77777777" w:rsidR="00207C6B" w:rsidRPr="004B60F3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72371BC7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3191E9" w14:textId="77777777" w:rsidR="00207C6B" w:rsidRPr="004B60F3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53B771C8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94F334" w14:textId="77777777" w:rsidR="00207C6B" w:rsidRPr="004B60F3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5042DACC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FD093D6" w14:textId="77777777" w:rsidR="00207C6B" w:rsidRPr="004B60F3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</w:tcPr>
          <w:p w14:paraId="6FC43668" w14:textId="77777777" w:rsidR="00207C6B" w:rsidRDefault="00207C6B" w:rsidP="00207C6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68206D" w14:textId="77777777" w:rsidR="00207C6B" w:rsidRPr="004B60F3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16B0DE20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A463404" w14:textId="77777777" w:rsidR="00207C6B" w:rsidRPr="004B60F3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top w:val="double" w:sz="4" w:space="0" w:color="auto"/>
            </w:tcBorders>
          </w:tcPr>
          <w:p w14:paraId="12462E62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7C6B" w:rsidRPr="004B60F3" w14:paraId="5F3566FA" w14:textId="77777777" w:rsidTr="008D174F">
        <w:tc>
          <w:tcPr>
            <w:tcW w:w="1798" w:type="dxa"/>
          </w:tcPr>
          <w:p w14:paraId="4E0CBB59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57C8C883" w14:textId="597C32A7" w:rsidR="00207C6B" w:rsidRPr="004D3E6F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Special Products Company Limited</w:t>
            </w:r>
          </w:p>
        </w:tc>
        <w:tc>
          <w:tcPr>
            <w:tcW w:w="791" w:type="dxa"/>
          </w:tcPr>
          <w:p w14:paraId="4CC12AEC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2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99877B4" w14:textId="71956D7A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</w:rPr>
              <w:t>พิมพ์เอกสารปลอด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การ</w:t>
            </w:r>
            <w:r>
              <w:rPr>
                <w:rFonts w:asciiTheme="majorBidi" w:hAnsiTheme="majorBidi" w:cstheme="majorBidi"/>
                <w:szCs w:val="22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ทำเทียม</w:t>
            </w:r>
          </w:p>
        </w:tc>
        <w:tc>
          <w:tcPr>
            <w:tcW w:w="720" w:type="dxa"/>
          </w:tcPr>
          <w:p w14:paraId="5BC3F2D2" w14:textId="032B0217" w:rsidR="00207C6B" w:rsidRDefault="00207C6B" w:rsidP="00207C6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FBE048" w14:textId="77777777" w:rsidR="00207C6B" w:rsidRPr="00207C6B" w:rsidRDefault="00207C6B" w:rsidP="00207C6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34F14E" w14:textId="07473F0E" w:rsidR="00207C6B" w:rsidRPr="00207C6B" w:rsidRDefault="00207C6B" w:rsidP="00207C6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30" w:type="dxa"/>
          </w:tcPr>
          <w:p w14:paraId="483DB76B" w14:textId="10D7FF48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691E75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1A3106" w14:textId="02B25206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30" w:type="dxa"/>
          </w:tcPr>
          <w:p w14:paraId="0E0174F8" w14:textId="60C25C46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5AC73E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D79E68" w14:textId="68F0F7D4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51" w:type="dxa"/>
            <w:shd w:val="clear" w:color="auto" w:fill="auto"/>
          </w:tcPr>
          <w:p w14:paraId="4BA280B0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0CE4AC7D" w14:textId="677AAD99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80" w:type="dxa"/>
            <w:shd w:val="clear" w:color="auto" w:fill="auto"/>
          </w:tcPr>
          <w:p w14:paraId="3BB9ED6F" w14:textId="3E6B360E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03" w:type="dxa"/>
            <w:gridSpan w:val="2"/>
          </w:tcPr>
          <w:p w14:paraId="3B193B74" w14:textId="049A58E3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50BB42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D693BD" w14:textId="520A94A6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  <w:gridSpan w:val="2"/>
          </w:tcPr>
          <w:p w14:paraId="7AF59764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EEA063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3ABDD788" w14:textId="242C8EB2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6B1396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8BD0ED" w14:textId="20024E28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</w:tcPr>
          <w:p w14:paraId="27DB0192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7F65282A" w14:textId="12DB41EE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7CF22D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D8000E" w14:textId="66C2D57B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486CD89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13F28D14" w14:textId="255641BE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924DD34" w14:textId="77777777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287E04D" w14:textId="5B1B0152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1B4DA84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68FDAD77" w14:textId="16470329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510BB2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2FCD0C" w14:textId="66F4A7D6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</w:tabs>
              <w:ind w:left="155" w:right="-22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DA3010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52D7B560" w14:textId="60ACA44A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27A6E3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727C19" w14:textId="38560EA6" w:rsidR="00207C6B" w:rsidRPr="00207C6B" w:rsidRDefault="00207C6B" w:rsidP="00207C6B">
            <w:pPr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0FC451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7EF34C46" w14:textId="3E3A43E8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4BF545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EB2D39" w14:textId="56C22206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32965C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70A01F1C" w14:textId="690D37AC" w:rsid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1DB8FF" w14:textId="77777777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BF192C" w14:textId="49D67AB2" w:rsidR="00207C6B" w:rsidRPr="00207C6B" w:rsidRDefault="00207C6B" w:rsidP="0020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45867167" w14:textId="77777777" w:rsidR="00166B65" w:rsidRDefault="00166B65" w:rsidP="00166B65"/>
    <w:p w14:paraId="1CFAB79E" w14:textId="3B79BA25" w:rsidR="00F33012" w:rsidRDefault="00207C6B" w:rsidP="003D5FB9">
      <w:pPr>
        <w:spacing w:line="0" w:lineRule="atLeast"/>
        <w:ind w:left="360" w:right="-134"/>
        <w:jc w:val="thaiDistribute"/>
        <w:rPr>
          <w:rFonts w:asciiTheme="majorBidi" w:hAnsiTheme="majorBidi"/>
          <w:sz w:val="30"/>
          <w:szCs w:val="30"/>
          <w:cs/>
          <w:lang w:val="en-GB" w:bidi="ar-SA"/>
        </w:rPr>
      </w:pP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การร่วมค้า</w:t>
      </w:r>
      <w:r w:rsidR="00BC2E34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30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2564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กลุ่มบริษัทยังมีส่วนแบ่งผลขาดทุนสะสมที่ยังไม่ได้รับรู้จำนวน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4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ซึ่งส่วนแบ่งผลขาดทุนสำหรับงวดสามเดือนและ</w:t>
      </w:r>
      <w:r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30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2564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ของกลุ่มบริษัทมีจำนวน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.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2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454D0">
        <w:rPr>
          <w:rFonts w:ascii="Angsana New (Headings CS)" w:hAnsi="Angsana New (Headings CS)" w:cs="Angsana New (Headings CS)"/>
          <w:sz w:val="28"/>
          <w:szCs w:val="28"/>
        </w:rPr>
        <w:t>4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กลุ่มบริษัทไม่มีภาระหนี้สินที่เกี่ยวเนื่องกับผลขาดทุนนี้</w:t>
      </w:r>
      <w:r w:rsidR="00F33012">
        <w:rPr>
          <w:rFonts w:asciiTheme="majorBidi" w:hAnsiTheme="majorBidi"/>
          <w:sz w:val="30"/>
          <w:szCs w:val="30"/>
        </w:rPr>
        <w:br w:type="page"/>
      </w:r>
    </w:p>
    <w:tbl>
      <w:tblPr>
        <w:tblW w:w="149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99"/>
        <w:gridCol w:w="792"/>
        <w:gridCol w:w="1710"/>
        <w:gridCol w:w="720"/>
        <w:gridCol w:w="630"/>
        <w:gridCol w:w="630"/>
        <w:gridCol w:w="706"/>
        <w:gridCol w:w="675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02"/>
        <w:gridCol w:w="236"/>
        <w:gridCol w:w="466"/>
        <w:gridCol w:w="415"/>
        <w:gridCol w:w="236"/>
        <w:gridCol w:w="637"/>
        <w:gridCol w:w="236"/>
        <w:gridCol w:w="747"/>
        <w:gridCol w:w="9"/>
      </w:tblGrid>
      <w:tr w:rsidR="00F33012" w:rsidRPr="00E037A3" w14:paraId="1FA8D0AC" w14:textId="77777777" w:rsidTr="004652A1">
        <w:trPr>
          <w:gridAfter w:val="1"/>
          <w:wAfter w:w="9" w:type="dxa"/>
        </w:trPr>
        <w:tc>
          <w:tcPr>
            <w:tcW w:w="1799" w:type="dxa"/>
          </w:tcPr>
          <w:p w14:paraId="42EB292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2970826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0720761F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602E5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1BDED0D2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DFDBC83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60" w:type="dxa"/>
            <w:gridSpan w:val="21"/>
          </w:tcPr>
          <w:p w14:paraId="1A35DE96" w14:textId="7C14A98D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33012" w:rsidRPr="00E037A3" w14:paraId="300C2EF4" w14:textId="77777777" w:rsidTr="004652A1">
        <w:trPr>
          <w:gridAfter w:val="1"/>
          <w:wAfter w:w="9" w:type="dxa"/>
        </w:trPr>
        <w:tc>
          <w:tcPr>
            <w:tcW w:w="1799" w:type="dxa"/>
          </w:tcPr>
          <w:p w14:paraId="2A5A2875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FCEDF6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1E5D5686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DCD1FE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414ED1B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1" w:type="dxa"/>
            <w:gridSpan w:val="2"/>
          </w:tcPr>
          <w:p w14:paraId="07D034D2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59871FE0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2FDEA812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0BE29043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0DC5060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55" w:type="dxa"/>
            <w:gridSpan w:val="3"/>
          </w:tcPr>
          <w:p w14:paraId="5A84EA0C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gridSpan w:val="2"/>
          </w:tcPr>
          <w:p w14:paraId="3813AE58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71" w:type="dxa"/>
            <w:gridSpan w:val="5"/>
          </w:tcPr>
          <w:p w14:paraId="66143398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3012" w:rsidRPr="00E037A3" w14:paraId="23729AC1" w14:textId="77777777" w:rsidTr="004652A1">
        <w:tc>
          <w:tcPr>
            <w:tcW w:w="1799" w:type="dxa"/>
          </w:tcPr>
          <w:p w14:paraId="5E720D3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872219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D7F8E8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118C71E5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53FA1A48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81" w:type="dxa"/>
            <w:gridSpan w:val="2"/>
          </w:tcPr>
          <w:p w14:paraId="3CCF2FEC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736E3C8F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7163342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59B947D0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404D26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9" w:type="dxa"/>
            <w:gridSpan w:val="4"/>
          </w:tcPr>
          <w:p w14:paraId="38096D9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5CBE63CB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9" w:type="dxa"/>
            <w:gridSpan w:val="4"/>
          </w:tcPr>
          <w:p w14:paraId="0F073B1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</w:p>
        </w:tc>
      </w:tr>
      <w:tr w:rsidR="00F33012" w:rsidRPr="00E037A3" w14:paraId="30B1D5BA" w14:textId="77777777" w:rsidTr="004652A1">
        <w:tc>
          <w:tcPr>
            <w:tcW w:w="1799" w:type="dxa"/>
          </w:tcPr>
          <w:p w14:paraId="7EA796D5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E52567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7CC4BC8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3383F9D2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6913AFAC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81" w:type="dxa"/>
            <w:gridSpan w:val="2"/>
          </w:tcPr>
          <w:p w14:paraId="33475724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52E6CB01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B06D7C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5090D525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5F4DBCF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9" w:type="dxa"/>
            <w:gridSpan w:val="4"/>
          </w:tcPr>
          <w:p w14:paraId="445819D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02E518F8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9" w:type="dxa"/>
            <w:gridSpan w:val="4"/>
          </w:tcPr>
          <w:p w14:paraId="29FB81D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งวดเก้าเดือนสิ้นสุดวันที่</w:t>
            </w:r>
          </w:p>
        </w:tc>
      </w:tr>
      <w:tr w:rsidR="00F33012" w:rsidRPr="00E037A3" w14:paraId="78DEE007" w14:textId="77777777" w:rsidTr="004652A1">
        <w:tc>
          <w:tcPr>
            <w:tcW w:w="1799" w:type="dxa"/>
          </w:tcPr>
          <w:p w14:paraId="31611444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4534A6B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A5AE348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CE171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59010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D897FC6" w14:textId="6B4D17D2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33012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F33012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630" w:type="dxa"/>
          </w:tcPr>
          <w:p w14:paraId="5EF7B009" w14:textId="6DD2B67C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33012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6" w:type="dxa"/>
          </w:tcPr>
          <w:p w14:paraId="5C315B95" w14:textId="633261A1" w:rsidR="00201FF7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F2932B1" w14:textId="0FEB97F5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675" w:type="dxa"/>
          </w:tcPr>
          <w:p w14:paraId="4A8A9FF2" w14:textId="20E68D69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326D31E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437DF553" w14:textId="6AE5DF9F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33012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F33012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  <w:gridSpan w:val="2"/>
          </w:tcPr>
          <w:p w14:paraId="5239394F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78586277" w14:textId="1F665331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33012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1C6561B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60E232C8" w14:textId="70D61800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33012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F33012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60C30EED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362085FF" w14:textId="3A126546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8C150B2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B4173F6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290A8028" w14:textId="691ABD30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2E34591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33F086A5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2D6A3FE9" w14:textId="0A49235C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60228A8F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282A83A4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0208EF71" w14:textId="372338EF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33012"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="00F33012"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2BD672C1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CFD3280" w14:textId="44858E2B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788747E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ยน</w:t>
            </w:r>
          </w:p>
        </w:tc>
      </w:tr>
      <w:tr w:rsidR="00F33012" w:rsidRPr="00E037A3" w14:paraId="3E4FC683" w14:textId="77777777" w:rsidTr="004652A1">
        <w:tc>
          <w:tcPr>
            <w:tcW w:w="1799" w:type="dxa"/>
          </w:tcPr>
          <w:p w14:paraId="19456ED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17BA2984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BD766A6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89C2E5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4D06CE2A" w14:textId="245A10AE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630" w:type="dxa"/>
          </w:tcPr>
          <w:p w14:paraId="19200E95" w14:textId="334CE26B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706" w:type="dxa"/>
          </w:tcPr>
          <w:p w14:paraId="7DDC1E20" w14:textId="6697A1B8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675" w:type="dxa"/>
          </w:tcPr>
          <w:p w14:paraId="007CB414" w14:textId="18555E67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603" w:type="dxa"/>
            <w:gridSpan w:val="2"/>
          </w:tcPr>
          <w:p w14:paraId="4B151FE2" w14:textId="65D1BFFF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  <w:gridSpan w:val="2"/>
          </w:tcPr>
          <w:p w14:paraId="0474F8EC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167E302E" w14:textId="6349E11A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020B2244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002E3E1C" w14:textId="50F29126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9115C85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7A170218" w14:textId="05A890BC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5FB853F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3D7A93AF" w14:textId="5F86FC6D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2806FB3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3449F8AD" w14:textId="780CBA19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4D5C5B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680FA2AC" w14:textId="55E35CCA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3AE09779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51FC184" w14:textId="4EAEFC8B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</w:tr>
      <w:tr w:rsidR="00F33012" w:rsidRPr="00E037A3" w14:paraId="0AB6E013" w14:textId="77777777" w:rsidTr="004652A1">
        <w:trPr>
          <w:gridAfter w:val="1"/>
          <w:wAfter w:w="9" w:type="dxa"/>
          <w:trHeight w:val="272"/>
        </w:trPr>
        <w:tc>
          <w:tcPr>
            <w:tcW w:w="1799" w:type="dxa"/>
          </w:tcPr>
          <w:p w14:paraId="157F561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116D400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4B60F3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73CFD272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06C96670" w14:textId="77777777" w:rsidR="00F33012" w:rsidRPr="004B60F3" w:rsidRDefault="00F33012" w:rsidP="00967A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76B9673" w14:textId="77777777" w:rsidR="00F33012" w:rsidRPr="004B60F3" w:rsidRDefault="00F33012" w:rsidP="00967AF0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660" w:type="dxa"/>
            <w:gridSpan w:val="21"/>
          </w:tcPr>
          <w:p w14:paraId="7577A9B8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F33012" w:rsidRPr="00E037A3" w14:paraId="2102CB60" w14:textId="77777777" w:rsidTr="004652A1">
        <w:trPr>
          <w:trHeight w:val="272"/>
        </w:trPr>
        <w:tc>
          <w:tcPr>
            <w:tcW w:w="1799" w:type="dxa"/>
          </w:tcPr>
          <w:p w14:paraId="24BEDF7E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92" w:type="dxa"/>
          </w:tcPr>
          <w:p w14:paraId="4990AD27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E4F9CD7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F40BE9E" w14:textId="77777777" w:rsidR="00F33012" w:rsidRPr="004B60F3" w:rsidRDefault="00F33012" w:rsidP="00967A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DD9D6C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DED12E6" w14:textId="77777777" w:rsidR="00F33012" w:rsidRPr="004B60F3" w:rsidRDefault="00F33012" w:rsidP="00967A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6" w:type="dxa"/>
          </w:tcPr>
          <w:p w14:paraId="4AFAD327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75" w:type="dxa"/>
          </w:tcPr>
          <w:p w14:paraId="13835198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2FDDE034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DEEF644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036A8492" w14:textId="77777777" w:rsidR="00F33012" w:rsidRPr="004B60F3" w:rsidRDefault="00F33012" w:rsidP="00967A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86C7DE0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6525D3F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742740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4B6A8963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125683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</w:tcPr>
          <w:p w14:paraId="231BEA3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0F5DAF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72DED18E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1A36E3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2DB8830D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A88425F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866F646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33012" w:rsidRPr="00E037A3" w14:paraId="733D10A3" w14:textId="77777777" w:rsidTr="004652A1">
        <w:tc>
          <w:tcPr>
            <w:tcW w:w="1799" w:type="dxa"/>
          </w:tcPr>
          <w:p w14:paraId="0340E3BE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6B6D968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92" w:type="dxa"/>
          </w:tcPr>
          <w:p w14:paraId="6634ED8C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1789F44B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226DB252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655EBBCB" w14:textId="77777777" w:rsidR="00F33012" w:rsidRPr="004B60F3" w:rsidRDefault="00F33012" w:rsidP="00967AF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5749F0" w14:textId="77777777" w:rsidR="00F33012" w:rsidRPr="004B60F3" w:rsidRDefault="00F33012" w:rsidP="00967AF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75BC6B4E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586D778F" w14:textId="49336C3F" w:rsidR="00F33012" w:rsidRPr="004B60F3" w:rsidRDefault="00062443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38.51</w:t>
            </w:r>
          </w:p>
        </w:tc>
        <w:tc>
          <w:tcPr>
            <w:tcW w:w="630" w:type="dxa"/>
          </w:tcPr>
          <w:p w14:paraId="7A909C43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18C7A516" w14:textId="43E4407C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22"/>
                <w:szCs w:val="22"/>
              </w:rPr>
              <w:t>38</w:t>
            </w:r>
            <w:r w:rsidR="00F33012" w:rsidRPr="004B60F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454D0">
              <w:rPr>
                <w:rFonts w:ascii="Angsana New (Headings CS)" w:hAnsi="Angsana New (Headings CS)" w:cs="Angsana New (Headings CS)" w:hint="cs"/>
                <w:sz w:val="22"/>
                <w:szCs w:val="22"/>
              </w:rPr>
              <w:t>51</w:t>
            </w:r>
          </w:p>
        </w:tc>
        <w:tc>
          <w:tcPr>
            <w:tcW w:w="706" w:type="dxa"/>
            <w:shd w:val="clear" w:color="auto" w:fill="auto"/>
          </w:tcPr>
          <w:p w14:paraId="69B8EF31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3E150273" w14:textId="4C295345" w:rsidR="00201FF7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897</w:t>
            </w:r>
            <w:r w:rsidR="00201FF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361</w:t>
            </w:r>
          </w:p>
        </w:tc>
        <w:tc>
          <w:tcPr>
            <w:tcW w:w="675" w:type="dxa"/>
            <w:shd w:val="clear" w:color="auto" w:fill="auto"/>
          </w:tcPr>
          <w:p w14:paraId="470BDE3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2D5938DA" w14:textId="0C5142EC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847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361</w:t>
            </w:r>
          </w:p>
        </w:tc>
        <w:tc>
          <w:tcPr>
            <w:tcW w:w="603" w:type="dxa"/>
            <w:gridSpan w:val="2"/>
          </w:tcPr>
          <w:p w14:paraId="2A0750EF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52E6DE9B" w14:textId="21695A74" w:rsidR="00201FF7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298</w:t>
            </w:r>
            <w:r w:rsidR="00201FF7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  <w:gridSpan w:val="2"/>
          </w:tcPr>
          <w:p w14:paraId="7DF6D139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</w:tcPr>
          <w:p w14:paraId="00C56DA6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10C292F" w14:textId="170EB66A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298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3A94CC8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389ED63A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9778EA7" w14:textId="25F5690D" w:rsidR="00DA2A5A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</w:t>
            </w:r>
            <w:r w:rsidR="00DA2A5A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390</w:t>
            </w:r>
            <w:r w:rsidR="00DA2A5A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394</w:t>
            </w:r>
          </w:p>
        </w:tc>
        <w:tc>
          <w:tcPr>
            <w:tcW w:w="236" w:type="dxa"/>
          </w:tcPr>
          <w:p w14:paraId="7AA88DF5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2F5AE26C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CAD0ACC" w14:textId="0DA90232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336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266</w:t>
            </w:r>
          </w:p>
        </w:tc>
        <w:tc>
          <w:tcPr>
            <w:tcW w:w="236" w:type="dxa"/>
          </w:tcPr>
          <w:p w14:paraId="25840B7A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069EDB6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</w:rPr>
            </w:pPr>
          </w:p>
          <w:p w14:paraId="55B91937" w14:textId="49CA70AF" w:rsidR="00DA2A5A" w:rsidRPr="004B60F3" w:rsidRDefault="000454D0" w:rsidP="00967AF0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7</w:t>
            </w:r>
            <w:r w:rsidR="00DA2A5A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571</w:t>
            </w:r>
            <w:r w:rsidR="00DA2A5A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39094147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331A02A8" w14:textId="77777777" w:rsidR="00F33012" w:rsidRPr="004B60F3" w:rsidRDefault="00F33012" w:rsidP="00967A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E4B3E9" w14:textId="29DA65B8" w:rsidR="00F33012" w:rsidRPr="004B60F3" w:rsidRDefault="000454D0" w:rsidP="00967A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4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895</w:t>
            </w:r>
            <w:r w:rsidR="00F33012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338</w:t>
            </w:r>
          </w:p>
        </w:tc>
        <w:tc>
          <w:tcPr>
            <w:tcW w:w="236" w:type="dxa"/>
          </w:tcPr>
          <w:p w14:paraId="6BD6B30E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3C406085" w14:textId="77777777" w:rsidR="00DA2A5A" w:rsidRDefault="00DA2A5A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A00FE1" w14:textId="6D41B03C" w:rsidR="00F33012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189</w:t>
            </w:r>
            <w:r w:rsidR="00DA2A5A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658E04E0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0358D7C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5DF2EC" w14:textId="7266F0DB" w:rsidR="00DA2A5A" w:rsidRPr="004B60F3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150</w:t>
            </w:r>
            <w:r w:rsidR="00DA2A5A"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124</w:t>
            </w:r>
          </w:p>
        </w:tc>
      </w:tr>
      <w:tr w:rsidR="004652A1" w:rsidRPr="004B60F3" w14:paraId="31C94E46" w14:textId="77777777" w:rsidTr="004652A1">
        <w:tc>
          <w:tcPr>
            <w:tcW w:w="1799" w:type="dxa"/>
          </w:tcPr>
          <w:p w14:paraId="08B4334E" w14:textId="77777777" w:rsidR="004652A1" w:rsidRPr="00C2543E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792" w:type="dxa"/>
          </w:tcPr>
          <w:p w14:paraId="0420F502" w14:textId="0860FFB5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454D0">
              <w:rPr>
                <w:rFonts w:ascii="Angsana New (Headings CS)" w:hAnsi="Angsana New (Headings CS)" w:cs="Angsana New (Headings CS)"/>
                <w:i/>
                <w:iCs/>
                <w:sz w:val="24"/>
                <w:szCs w:val="24"/>
              </w:rPr>
              <w:t>2</w:t>
            </w:r>
            <w:r>
              <w:rPr>
                <w:rFonts w:ascii="Angsana New (Headings CS)" w:hAnsi="Angsana New (Headings CS)" w:cs="Angsana New (Headings CS)"/>
                <w:i/>
                <w:iCs/>
                <w:sz w:val="24"/>
                <w:szCs w:val="24"/>
              </w:rPr>
              <w:t>, 6</w:t>
            </w:r>
          </w:p>
        </w:tc>
        <w:tc>
          <w:tcPr>
            <w:tcW w:w="1710" w:type="dxa"/>
          </w:tcPr>
          <w:p w14:paraId="7F63EDA4" w14:textId="39F42C94" w:rsidR="004652A1" w:rsidRPr="00C2543E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พลาสติก</w:t>
            </w:r>
          </w:p>
        </w:tc>
        <w:tc>
          <w:tcPr>
            <w:tcW w:w="720" w:type="dxa"/>
          </w:tcPr>
          <w:p w14:paraId="37A0BB51" w14:textId="77777777" w:rsidR="004652A1" w:rsidRDefault="004652A1" w:rsidP="004652A1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C3EED51" w14:textId="77777777" w:rsidR="004652A1" w:rsidRPr="004B60F3" w:rsidRDefault="004652A1" w:rsidP="004652A1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522FC91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2A400CBC" w14:textId="11B9AB96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76355BC4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780E5560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14:paraId="316C4408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58EE48B9" w14:textId="338B0963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220</w:t>
            </w:r>
          </w:p>
        </w:tc>
        <w:tc>
          <w:tcPr>
            <w:tcW w:w="675" w:type="dxa"/>
            <w:shd w:val="clear" w:color="auto" w:fill="auto"/>
          </w:tcPr>
          <w:p w14:paraId="7ACBFC58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4868BCFE" w14:textId="7E9CAFBB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752749AA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7F420673" w14:textId="7F905503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</w:t>
            </w:r>
            <w:r>
              <w:rPr>
                <w:rFonts w:ascii="Angsana New (Headings CS)" w:hAnsi="Angsana New (Headings CS)" w:cs="Angsana New (Headings CS)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</w:t>
            </w:r>
            <w:r>
              <w:rPr>
                <w:rFonts w:ascii="Angsana New (Headings CS)" w:hAnsi="Angsana New (Headings CS)" w:cs="Angsana New (Headings CS)"/>
                <w:sz w:val="22"/>
                <w:szCs w:val="22"/>
              </w:rPr>
              <w:t>21</w:t>
            </w:r>
          </w:p>
        </w:tc>
        <w:tc>
          <w:tcPr>
            <w:tcW w:w="236" w:type="dxa"/>
            <w:gridSpan w:val="2"/>
          </w:tcPr>
          <w:p w14:paraId="22FE682F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14EF970A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46820471" w14:textId="75D45FAB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F14A88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37C4F0F7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5CF7FE" w14:textId="5FEE448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 (Headings CS)" w:hAnsi="Angsana New (Headings CS)" w:cs="Angsana New (Headings CS)"/>
                <w:sz w:val="22"/>
                <w:szCs w:val="22"/>
              </w:rPr>
              <w:t>237,606</w:t>
            </w:r>
          </w:p>
        </w:tc>
        <w:tc>
          <w:tcPr>
            <w:tcW w:w="236" w:type="dxa"/>
          </w:tcPr>
          <w:p w14:paraId="1EA290F6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5D9FDDFF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914550E" w14:textId="6BC37B38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 w:right="11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C0FD69E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6A9781E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</w:rPr>
            </w:pPr>
          </w:p>
          <w:p w14:paraId="2E71CF2C" w14:textId="4B4A3E4E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179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14:paraId="5F258E45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</w:tcPr>
          <w:p w14:paraId="3ECFCB40" w14:textId="77777777" w:rsidR="004652A1" w:rsidRDefault="004652A1" w:rsidP="004652A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B53C74" w14:textId="56C77F96" w:rsidR="004652A1" w:rsidRPr="004B60F3" w:rsidRDefault="004652A1" w:rsidP="004652A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7DCFEAF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742389E4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6DD5A9" w14:textId="0CC3B0A0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AA622E" w14:textId="77777777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4C2CD3B4" w14:textId="77777777" w:rsidR="004652A1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853184" w14:textId="6EC2791A" w:rsidR="004652A1" w:rsidRPr="004B60F3" w:rsidRDefault="004652A1" w:rsidP="0046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3012" w:rsidRPr="00E037A3" w14:paraId="38C18784" w14:textId="77777777" w:rsidTr="004652A1">
        <w:tc>
          <w:tcPr>
            <w:tcW w:w="1799" w:type="dxa"/>
          </w:tcPr>
          <w:p w14:paraId="12CCAB8C" w14:textId="77777777" w:rsidR="00F33012" w:rsidRPr="004B60F3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</w:tcPr>
          <w:p w14:paraId="50DDE4B6" w14:textId="77777777" w:rsidR="00F33012" w:rsidRPr="00C2543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6B9C0590" w14:textId="77777777" w:rsidR="00F33012" w:rsidRPr="00C2543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B8E5148" w14:textId="77777777" w:rsidR="00F33012" w:rsidRDefault="00F33012" w:rsidP="00967AF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D12D9D" w14:textId="77777777" w:rsidR="00F33012" w:rsidRPr="00C2543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CCFE6E8" w14:textId="77777777" w:rsidR="00F33012" w:rsidRPr="00C2543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2EDA2A53" w14:textId="77777777" w:rsidR="00F33012" w:rsidRPr="00C2543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0296760B" w14:textId="77777777" w:rsidR="00F33012" w:rsidRPr="00C2543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3B26D6" w14:textId="1B023A60" w:rsidR="00F33012" w:rsidRPr="00A2691A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5</w:t>
            </w:r>
            <w:r w:rsidR="00E77B3C"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34</w:t>
            </w:r>
            <w:r w:rsidR="00DA2A5A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6</w:t>
            </w:r>
            <w:r w:rsidR="00E77B3C"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236" w:type="dxa"/>
            <w:gridSpan w:val="2"/>
          </w:tcPr>
          <w:p w14:paraId="354DCB58" w14:textId="77777777" w:rsidR="00F33012" w:rsidRPr="00A2691A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047EB328" w14:textId="37C56E40" w:rsidR="00F33012" w:rsidRPr="00A2691A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298</w:t>
            </w:r>
            <w:r w:rsidR="00DA2A5A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0BABC440" w14:textId="77777777" w:rsidR="00F33012" w:rsidRPr="00A2691A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48000" w14:textId="671861A4" w:rsidR="00F33012" w:rsidRPr="00A2691A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1</w:t>
            </w:r>
            <w:r w:rsidR="00DA2A5A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6</w:t>
            </w:r>
            <w:r w:rsidR="00343793"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28</w:t>
            </w:r>
            <w:r w:rsidR="00DA2A5A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0</w:t>
            </w:r>
            <w:r w:rsidR="00343793"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236" w:type="dxa"/>
          </w:tcPr>
          <w:p w14:paraId="76FF550A" w14:textId="77777777" w:rsidR="00F33012" w:rsidRPr="00A2691A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6E670E" w14:textId="7369DB36" w:rsidR="00F33012" w:rsidRPr="00A2691A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1</w:t>
            </w:r>
            <w:r w:rsidR="00615090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336</w:t>
            </w:r>
            <w:r w:rsidR="00615090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266</w:t>
            </w:r>
          </w:p>
        </w:tc>
        <w:tc>
          <w:tcPr>
            <w:tcW w:w="236" w:type="dxa"/>
          </w:tcPr>
          <w:p w14:paraId="727458D4" w14:textId="77777777" w:rsidR="00F33012" w:rsidRPr="00A2691A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0A790" w14:textId="0FF21FC8" w:rsidR="00F33012" w:rsidRPr="00A2691A" w:rsidRDefault="000454D0" w:rsidP="00967AF0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8</w:t>
            </w:r>
            <w:r w:rsidR="00615090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750</w:t>
            </w:r>
            <w:r w:rsidR="00615090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677</w:t>
            </w:r>
          </w:p>
        </w:tc>
        <w:tc>
          <w:tcPr>
            <w:tcW w:w="236" w:type="dxa"/>
            <w:shd w:val="clear" w:color="auto" w:fill="auto"/>
          </w:tcPr>
          <w:p w14:paraId="06A9248B" w14:textId="77777777" w:rsidR="00F33012" w:rsidRPr="00A2691A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EBAB42" w14:textId="6284CE10" w:rsidR="00F33012" w:rsidRPr="00A2691A" w:rsidRDefault="000454D0" w:rsidP="00967AF0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4</w:t>
            </w:r>
            <w:r w:rsidR="007902B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895</w:t>
            </w:r>
            <w:r w:rsidR="007902B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338</w:t>
            </w:r>
          </w:p>
        </w:tc>
        <w:tc>
          <w:tcPr>
            <w:tcW w:w="236" w:type="dxa"/>
          </w:tcPr>
          <w:p w14:paraId="6915D6BF" w14:textId="77777777" w:rsidR="00F33012" w:rsidRPr="00A2691A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C3A14" w14:textId="4FD20663" w:rsidR="00F33012" w:rsidRPr="00A2691A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189</w:t>
            </w:r>
            <w:r w:rsidR="00AE46A2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6CACB8D3" w14:textId="77777777" w:rsidR="00F33012" w:rsidRPr="00A2691A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3B7342" w14:textId="3531C75F" w:rsidR="00F33012" w:rsidRPr="00A2691A" w:rsidRDefault="000454D0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150</w:t>
            </w:r>
            <w:r w:rsidR="00DA2A5A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A2691A">
              <w:rPr>
                <w:rFonts w:ascii="Angsana New (Headings CS)" w:hAnsi="Angsana New (Headings CS)" w:cs="Angsana New (Headings CS)"/>
                <w:b/>
                <w:bCs/>
                <w:sz w:val="22"/>
                <w:szCs w:val="22"/>
              </w:rPr>
              <w:t>124</w:t>
            </w:r>
          </w:p>
        </w:tc>
      </w:tr>
      <w:tr w:rsidR="00F33012" w:rsidRPr="00E037A3" w14:paraId="47F221F0" w14:textId="77777777" w:rsidTr="004652A1">
        <w:tc>
          <w:tcPr>
            <w:tcW w:w="1799" w:type="dxa"/>
          </w:tcPr>
          <w:p w14:paraId="737892F0" w14:textId="77777777" w:rsidR="00F33012" w:rsidRPr="00277B4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73AA0608" w14:textId="77777777" w:rsidR="00F33012" w:rsidRPr="00277B4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5CB6630E" w14:textId="77777777" w:rsidR="00F33012" w:rsidRPr="00277B4E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C02FD8E" w14:textId="77777777" w:rsidR="00F33012" w:rsidRPr="00A56C91" w:rsidRDefault="00F33012" w:rsidP="00967AF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9C618E2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FB5904F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336E0A6E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14:paraId="1F92EEBC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62DD74CB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4D6690F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10895213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E4C69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48664A1C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5F8A7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0C90E867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3060B4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10FAB674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364A8A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</w:tcPr>
          <w:p w14:paraId="26D69E80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B4C79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05018BBD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5A739B" w14:textId="77777777" w:rsidR="00F33012" w:rsidRPr="00EC6E14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double" w:sz="4" w:space="0" w:color="auto"/>
            </w:tcBorders>
          </w:tcPr>
          <w:p w14:paraId="5411BFA6" w14:textId="77777777" w:rsidR="00F33012" w:rsidRDefault="00F33012" w:rsidP="0096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39ED659" w14:textId="77777777" w:rsidR="00F33012" w:rsidRDefault="00F33012" w:rsidP="00F33012"/>
    <w:p w14:paraId="4F91DA9D" w14:textId="545CA93D" w:rsidR="00F33012" w:rsidRPr="004B60F3" w:rsidRDefault="00F33012" w:rsidP="00F33012">
      <w:pPr>
        <w:pStyle w:val="block"/>
        <w:spacing w:after="0" w:line="240" w:lineRule="atLeast"/>
        <w:ind w:left="360"/>
        <w:jc w:val="both"/>
        <w:rPr>
          <w:rFonts w:asciiTheme="majorBidi" w:hAnsiTheme="majorBidi"/>
          <w:sz w:val="30"/>
          <w:szCs w:val="30"/>
        </w:rPr>
      </w:pPr>
      <w:r w:rsidRPr="004B60F3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30</w:t>
      </w:r>
      <w:r w:rsidRPr="004B60F3">
        <w:rPr>
          <w:rFonts w:asciiTheme="majorBidi" w:hAnsiTheme="majorBidi"/>
          <w:sz w:val="30"/>
          <w:szCs w:val="30"/>
        </w:rPr>
        <w:t xml:space="preserve"> </w:t>
      </w:r>
      <w:r w:rsidRPr="004B60F3">
        <w:rPr>
          <w:rFonts w:asciiTheme="majorBidi" w:hAnsiTheme="majorBidi" w:hint="cs"/>
          <w:sz w:val="30"/>
          <w:szCs w:val="30"/>
          <w:cs/>
          <w:lang w:bidi="th-TH"/>
        </w:rPr>
        <w:t>กันยา</w:t>
      </w:r>
      <w:r w:rsidRPr="004B60F3">
        <w:rPr>
          <w:rFonts w:asciiTheme="majorBidi" w:hAnsiTheme="majorBidi"/>
          <w:sz w:val="30"/>
          <w:szCs w:val="30"/>
          <w:cs/>
          <w:lang w:bidi="th-TH"/>
        </w:rPr>
        <w:t>ยน</w:t>
      </w:r>
      <w:r w:rsidRPr="004B60F3">
        <w:rPr>
          <w:rFonts w:asciiTheme="majorBidi" w:hAnsiTheme="majorBidi"/>
          <w:sz w:val="30"/>
          <w:szCs w:val="30"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2564</w:t>
      </w:r>
      <w:r w:rsidRPr="004B60F3">
        <w:rPr>
          <w:rFonts w:asciiTheme="majorBidi" w:hAnsiTheme="majorBidi"/>
          <w:sz w:val="30"/>
          <w:szCs w:val="30"/>
        </w:rPr>
        <w:t xml:space="preserve"> </w:t>
      </w:r>
      <w:r w:rsidRPr="004B60F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31</w:t>
      </w:r>
      <w:r w:rsidRPr="004B60F3">
        <w:rPr>
          <w:rFonts w:asciiTheme="majorBidi" w:hAnsiTheme="majorBidi"/>
          <w:sz w:val="30"/>
          <w:szCs w:val="30"/>
        </w:rPr>
        <w:t xml:space="preserve"> </w:t>
      </w:r>
      <w:r w:rsidRPr="004B60F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2563</w:t>
      </w:r>
      <w:r w:rsidRPr="004B60F3">
        <w:rPr>
          <w:rFonts w:asciiTheme="majorBidi" w:hAnsiTheme="majorBidi" w:hint="cs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 จำนวน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29</w:t>
      </w:r>
      <w:r w:rsidR="00B61C7A">
        <w:rPr>
          <w:rFonts w:asciiTheme="majorBidi" w:hAnsiTheme="majorBidi"/>
          <w:sz w:val="30"/>
          <w:szCs w:val="30"/>
        </w:rPr>
        <w:t>.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74</w:t>
      </w:r>
      <w:r w:rsidRPr="004B60F3">
        <w:rPr>
          <w:rFonts w:asciiTheme="majorBidi" w:hAnsiTheme="majorBidi"/>
          <w:sz w:val="30"/>
          <w:szCs w:val="30"/>
        </w:rPr>
        <w:t xml:space="preserve"> </w:t>
      </w:r>
      <w:r w:rsidRPr="004B60F3">
        <w:rPr>
          <w:rFonts w:asciiTheme="majorBidi" w:hAnsiTheme="majorBidi" w:hint="cs"/>
          <w:sz w:val="30"/>
          <w:szCs w:val="30"/>
          <w:cs/>
        </w:rPr>
        <w:t xml:space="preserve">ล้านหุ้น และ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106</w:t>
      </w:r>
      <w:r w:rsidRPr="004B60F3">
        <w:rPr>
          <w:rFonts w:asciiTheme="majorBidi" w:hAnsiTheme="majorBidi"/>
          <w:sz w:val="30"/>
          <w:szCs w:val="30"/>
        </w:rPr>
        <w:t>.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06</w:t>
      </w:r>
      <w:r w:rsidRPr="004B60F3">
        <w:rPr>
          <w:rFonts w:asciiTheme="majorBidi" w:hAnsiTheme="majorBidi" w:hint="cs"/>
          <w:sz w:val="30"/>
          <w:szCs w:val="30"/>
          <w:cs/>
        </w:rPr>
        <w:t xml:space="preserve"> ล้านหุ้น ตามลำดับไปเป็นหลักประกันวงเงินสินเชื่อที่ได้รับจากสถาบันการเงิน</w:t>
      </w:r>
    </w:p>
    <w:p w14:paraId="297CA169" w14:textId="77777777" w:rsidR="00F33012" w:rsidRDefault="00F33012" w:rsidP="00F33012">
      <w:pPr>
        <w:pStyle w:val="block"/>
        <w:spacing w:after="0" w:line="240" w:lineRule="atLeast"/>
        <w:ind w:left="360"/>
        <w:jc w:val="both"/>
        <w:rPr>
          <w:spacing w:val="6"/>
          <w:sz w:val="28"/>
          <w:szCs w:val="28"/>
        </w:rPr>
      </w:pPr>
    </w:p>
    <w:p w14:paraId="2D4913F6" w14:textId="70CB399C" w:rsidR="00F33012" w:rsidRDefault="00F33012" w:rsidP="00F33012">
      <w:pPr>
        <w:pStyle w:val="block"/>
        <w:spacing w:after="0" w:line="240" w:lineRule="atLeast"/>
        <w:ind w:left="360"/>
        <w:jc w:val="both"/>
        <w:rPr>
          <w:rFonts w:asciiTheme="majorBidi" w:hAnsiTheme="majorBidi"/>
          <w:sz w:val="30"/>
          <w:szCs w:val="30"/>
          <w:cs/>
        </w:rPr>
      </w:pPr>
      <w:r w:rsidRPr="00062E8E">
        <w:rPr>
          <w:rFonts w:asciiTheme="majorBidi" w:hAnsiTheme="majorBidi" w:hint="cs"/>
          <w:sz w:val="30"/>
          <w:szCs w:val="30"/>
          <w:cs/>
        </w:rPr>
        <w:t>ณ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วันที่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30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กันยา</w:t>
      </w:r>
      <w:r>
        <w:rPr>
          <w:rFonts w:asciiTheme="majorBidi" w:hAnsiTheme="majorBidi"/>
          <w:sz w:val="30"/>
          <w:szCs w:val="30"/>
          <w:cs/>
        </w:rPr>
        <w:t>ยน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2564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บริษัทนำหุ้นสามัญของบริษัท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จำกัด</w:t>
      </w:r>
      <w:r w:rsidRPr="00062E8E">
        <w:rPr>
          <w:rFonts w:asciiTheme="majorBidi" w:hAnsiTheme="majorBidi"/>
          <w:sz w:val="30"/>
          <w:szCs w:val="30"/>
          <w:cs/>
        </w:rPr>
        <w:t xml:space="preserve"> (</w:t>
      </w:r>
      <w:r w:rsidRPr="00062E8E">
        <w:rPr>
          <w:rFonts w:asciiTheme="majorBidi" w:hAnsiTheme="majorBidi" w:hint="cs"/>
          <w:sz w:val="30"/>
          <w:szCs w:val="30"/>
          <w:cs/>
        </w:rPr>
        <w:t>มหาชน</w:t>
      </w:r>
      <w:r w:rsidRPr="00062E8E">
        <w:rPr>
          <w:rFonts w:asciiTheme="majorBidi" w:hAnsiTheme="majorBidi"/>
          <w:sz w:val="30"/>
          <w:szCs w:val="30"/>
          <w:cs/>
        </w:rPr>
        <w:t xml:space="preserve">) </w:t>
      </w:r>
      <w:r w:rsidRPr="000C50F0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  <w:lang w:val="en-US"/>
        </w:rPr>
        <w:t>1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Pr="000C50F0">
        <w:rPr>
          <w:rFonts w:asciiTheme="majorBidi" w:hAnsiTheme="majorBidi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1DA4C065" w14:textId="475989DF" w:rsidR="00166B65" w:rsidRPr="00207C6B" w:rsidRDefault="00166B65" w:rsidP="00207C6B">
      <w:pPr>
        <w:pStyle w:val="block"/>
        <w:spacing w:after="0" w:line="240" w:lineRule="atLeast"/>
        <w:ind w:left="0"/>
        <w:jc w:val="both"/>
        <w:rPr>
          <w:spacing w:val="6"/>
          <w:sz w:val="28"/>
          <w:szCs w:val="28"/>
        </w:rPr>
      </w:pPr>
    </w:p>
    <w:p w14:paraId="6135DD04" w14:textId="77777777" w:rsidR="006E668B" w:rsidRDefault="006E668B" w:rsidP="00E943F6">
      <w:pPr>
        <w:spacing w:line="0" w:lineRule="atLeast"/>
        <w:ind w:left="360" w:right="-134"/>
        <w:jc w:val="thaiDistribute"/>
        <w:rPr>
          <w:rFonts w:asciiTheme="majorBidi" w:hAnsiTheme="majorBidi" w:cstheme="majorBidi"/>
          <w:sz w:val="28"/>
          <w:szCs w:val="28"/>
        </w:rPr>
      </w:pPr>
    </w:p>
    <w:p w14:paraId="4081651A" w14:textId="0480EDF7" w:rsidR="006E668B" w:rsidRPr="00E943F6" w:rsidRDefault="006E668B" w:rsidP="00E943F6">
      <w:pPr>
        <w:spacing w:line="0" w:lineRule="atLeast"/>
        <w:ind w:left="360" w:right="-134"/>
        <w:jc w:val="thaiDistribute"/>
        <w:rPr>
          <w:rFonts w:asciiTheme="majorBidi" w:hAnsiTheme="majorBidi" w:cstheme="majorBidi"/>
          <w:sz w:val="28"/>
          <w:szCs w:val="28"/>
          <w:cs/>
        </w:rPr>
        <w:sectPr w:rsidR="006E668B" w:rsidRPr="00E943F6" w:rsidSect="00002B10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F105FCD" w14:textId="222CCE74" w:rsidR="00166B65" w:rsidRDefault="00166B65" w:rsidP="008B10C6">
      <w:pPr>
        <w:pStyle w:val="index"/>
        <w:numPr>
          <w:ilvl w:val="0"/>
          <w:numId w:val="19"/>
        </w:numPr>
        <w:spacing w:after="0" w:line="240" w:lineRule="atLeast"/>
        <w:ind w:left="540" w:hanging="522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19C07645" w14:textId="77777777" w:rsidR="004632F8" w:rsidRDefault="00463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1457C1" w14:textId="57A69363" w:rsidR="004632F8" w:rsidRPr="00A56723" w:rsidRDefault="004632F8" w:rsidP="004632F8">
      <w:pPr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1" w:name="_Hlk87477411"/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การรับโอนกิจการทั้งหมด</w:t>
      </w:r>
    </w:p>
    <w:p w14:paraId="487743BB" w14:textId="2C71244B" w:rsidR="004632F8" w:rsidRDefault="004632F8" w:rsidP="004632F8">
      <w:pPr>
        <w:ind w:left="504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A173C" w14:textId="444BCD8B" w:rsidR="004632F8" w:rsidRDefault="004632F8" w:rsidP="004632F8">
      <w:pPr>
        <w:ind w:left="504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632F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632F8">
        <w:rPr>
          <w:rFonts w:asciiTheme="majorBidi" w:hAnsiTheme="majorBidi" w:cstheme="majorBidi"/>
          <w:sz w:val="30"/>
          <w:szCs w:val="30"/>
        </w:rPr>
        <w:t> 16 </w:t>
      </w:r>
      <w:r w:rsidRPr="004632F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4632F8">
        <w:rPr>
          <w:rFonts w:asciiTheme="majorBidi" w:hAnsiTheme="majorBidi" w:cstheme="majorBidi"/>
          <w:sz w:val="30"/>
          <w:szCs w:val="30"/>
        </w:rPr>
        <w:t> 2564 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บริษัทได้เข้าซื้อหุ้นสามัญของ </w:t>
      </w:r>
      <w:r w:rsidRPr="004632F8">
        <w:rPr>
          <w:rFonts w:asciiTheme="majorBidi" w:hAnsiTheme="majorBidi" w:cstheme="majorBidi"/>
          <w:sz w:val="30"/>
          <w:szCs w:val="30"/>
        </w:rPr>
        <w:t xml:space="preserve">SPM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5</w:t>
      </w:r>
      <w:r w:rsidR="00141AB4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,999,994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หุ้น ซึ่งคิดเป็นร้อยละ </w:t>
      </w:r>
      <w:r w:rsidRPr="004632F8">
        <w:rPr>
          <w:rFonts w:asciiTheme="majorBidi" w:hAnsiTheme="majorBidi" w:cstheme="majorBidi"/>
          <w:sz w:val="30"/>
          <w:szCs w:val="30"/>
        </w:rPr>
        <w:t xml:space="preserve">99.99 </w:t>
      </w:r>
      <w:r w:rsidRPr="004632F8">
        <w:rPr>
          <w:rFonts w:asciiTheme="majorBidi" w:hAnsiTheme="majorBidi" w:cstheme="majorBidi"/>
          <w:sz w:val="30"/>
          <w:szCs w:val="30"/>
          <w:cs/>
        </w:rPr>
        <w:t>ของหุ้นที่จำหน่ายได้แล้วทั้งหมด โดยการรับโอนกิจการทั้งหมดของบริษัท เอสพีเอ็ม แคปปิตอล จำกัด (โอนทรัพย์สิน หนี้สิน สิทธิ หน้าที่และความรับผิดชอบทั้งหมดของบริษัท เอสพีเอ็ม แคปปิตอล จำกัดรวมถึงหุ้นสามัญของ</w:t>
      </w:r>
      <w:r w:rsidRPr="004632F8">
        <w:rPr>
          <w:rFonts w:asciiTheme="majorBidi" w:hAnsiTheme="majorBidi" w:cstheme="majorBidi"/>
          <w:sz w:val="30"/>
          <w:szCs w:val="30"/>
        </w:rPr>
        <w:t> SPM) </w:t>
      </w:r>
      <w:r w:rsidRPr="004632F8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>งบริษัท ทีบีเอสพี จำกัด (มหาชน)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>เป็นเงินสดและบันทึกเป็นเจ้าหนี้จากการซื้อบริษัทย่อยจำนวน</w:t>
      </w:r>
      <w:r w:rsidRPr="004632F8">
        <w:rPr>
          <w:rFonts w:asciiTheme="majorBidi" w:hAnsiTheme="majorBidi" w:cstheme="majorBidi"/>
          <w:sz w:val="30"/>
          <w:szCs w:val="30"/>
        </w:rPr>
        <w:t> 1,020 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ล้านบาทในงบการเงินรวมและงบการเงินเฉพาะกิจการ</w:t>
      </w:r>
    </w:p>
    <w:p w14:paraId="31448825" w14:textId="77777777" w:rsidR="004632F8" w:rsidRDefault="004632F8" w:rsidP="004632F8">
      <w:pPr>
        <w:rPr>
          <w:rFonts w:asciiTheme="majorBidi" w:hAnsiTheme="majorBidi" w:cstheme="majorBidi"/>
          <w:sz w:val="30"/>
          <w:szCs w:val="30"/>
        </w:rPr>
      </w:pPr>
    </w:p>
    <w:p w14:paraId="2D27B920" w14:textId="77777777" w:rsidR="004632F8" w:rsidRPr="004632F8" w:rsidRDefault="004632F8" w:rsidP="004632F8">
      <w:pPr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632F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การสูญเสียการควบคุมในบริษัทย่อย</w:t>
      </w:r>
    </w:p>
    <w:p w14:paraId="67F5D79D" w14:textId="77777777" w:rsidR="004632F8" w:rsidRPr="004632F8" w:rsidRDefault="004632F8" w:rsidP="004632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EA724" w14:textId="425E144B" w:rsidR="00A5488A" w:rsidRDefault="004632F8" w:rsidP="004632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632F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632F8">
        <w:rPr>
          <w:rFonts w:asciiTheme="majorBidi" w:hAnsiTheme="majorBidi" w:cstheme="majorBidi"/>
          <w:sz w:val="30"/>
          <w:szCs w:val="30"/>
        </w:rPr>
        <w:t xml:space="preserve">21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632F8">
        <w:rPr>
          <w:rFonts w:asciiTheme="majorBidi" w:hAnsiTheme="majorBidi" w:cstheme="majorBidi"/>
          <w:sz w:val="30"/>
          <w:szCs w:val="30"/>
        </w:rPr>
        <w:t xml:space="preserve">2564 </w:t>
      </w:r>
      <w:r w:rsidRPr="004632F8">
        <w:rPr>
          <w:rFonts w:asciiTheme="majorBidi" w:hAnsiTheme="majorBidi" w:cstheme="majorBidi"/>
          <w:sz w:val="30"/>
          <w:szCs w:val="30"/>
          <w:cs/>
        </w:rPr>
        <w:t>กลุ่มบริษัทได้ขายส่วนได้เสียใน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บริษัท ทีบีเอสพี จำกัด (มหาชน)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ออกไปร้อยละ </w:t>
      </w:r>
      <w:r w:rsidRPr="004632F8">
        <w:rPr>
          <w:rFonts w:asciiTheme="majorBidi" w:hAnsiTheme="majorBidi" w:cstheme="majorBidi"/>
          <w:sz w:val="30"/>
          <w:szCs w:val="30"/>
        </w:rPr>
        <w:t>73.48 (</w:t>
      </w:r>
      <w:r w:rsidRPr="004632F8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054CA7">
        <w:rPr>
          <w:rFonts w:asciiTheme="majorBidi" w:hAnsiTheme="majorBidi" w:cstheme="majorBidi" w:hint="cs"/>
          <w:sz w:val="30"/>
          <w:szCs w:val="30"/>
          <w:cs/>
        </w:rPr>
        <w:t>หุ้นสามัญจำนวน</w:t>
      </w:r>
      <w:r w:rsidR="005D12A9">
        <w:rPr>
          <w:rFonts w:asciiTheme="majorBidi" w:hAnsiTheme="majorBidi" w:cstheme="majorBidi"/>
          <w:sz w:val="30"/>
          <w:szCs w:val="30"/>
        </w:rPr>
        <w:t xml:space="preserve"> </w:t>
      </w:r>
      <w:r w:rsidR="00212C21" w:rsidRPr="00774D68">
        <w:rPr>
          <w:rFonts w:ascii="Angsana New (Headings CS)" w:hAnsi="Angsana New (Headings CS)" w:cs="Angsana New (Headings CS)"/>
          <w:spacing w:val="-4"/>
          <w:sz w:val="30"/>
          <w:szCs w:val="30"/>
        </w:rPr>
        <w:t>150</w:t>
      </w:r>
      <w:r w:rsidR="00212C21" w:rsidRPr="00774D68">
        <w:rPr>
          <w:rFonts w:ascii="Angsana New" w:hAnsi="Angsana New"/>
          <w:spacing w:val="-4"/>
          <w:sz w:val="30"/>
          <w:szCs w:val="30"/>
        </w:rPr>
        <w:t>,</w:t>
      </w:r>
      <w:r w:rsidR="00212C21" w:rsidRPr="00774D68">
        <w:rPr>
          <w:rFonts w:ascii="Angsana New (Headings CS)" w:hAnsi="Angsana New (Headings CS)" w:cs="Angsana New (Headings CS)"/>
          <w:spacing w:val="-4"/>
          <w:sz w:val="30"/>
          <w:szCs w:val="30"/>
        </w:rPr>
        <w:t>061</w:t>
      </w:r>
      <w:r w:rsidR="00212C21" w:rsidRPr="00774D68">
        <w:rPr>
          <w:rFonts w:ascii="Angsana New" w:hAnsi="Angsana New"/>
          <w:spacing w:val="-4"/>
          <w:sz w:val="30"/>
          <w:szCs w:val="30"/>
        </w:rPr>
        <w:t>,</w:t>
      </w:r>
      <w:r w:rsidR="00212C21" w:rsidRPr="00774D68">
        <w:rPr>
          <w:rFonts w:ascii="Angsana New (Headings CS)" w:hAnsi="Angsana New (Headings CS)" w:cs="Angsana New (Headings CS)"/>
          <w:spacing w:val="-4"/>
          <w:sz w:val="30"/>
          <w:szCs w:val="30"/>
        </w:rPr>
        <w:t>118</w:t>
      </w:r>
      <w:r w:rsidR="00212C21" w:rsidRPr="00774D68">
        <w:rPr>
          <w:rFonts w:ascii="Angsana New" w:hAnsi="Angsana New"/>
          <w:spacing w:val="-4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212C21">
        <w:rPr>
          <w:rFonts w:asciiTheme="majorBidi" w:hAnsiTheme="majorBidi" w:cstheme="majorBidi"/>
          <w:sz w:val="30"/>
          <w:szCs w:val="30"/>
        </w:rPr>
        <w:t>1.00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 ใน</w:t>
      </w:r>
      <w:r w:rsidR="00D94564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Pr="004632F8">
        <w:rPr>
          <w:rFonts w:asciiTheme="majorBidi" w:hAnsiTheme="majorBidi" w:cstheme="majorBidi"/>
          <w:sz w:val="30"/>
          <w:szCs w:val="30"/>
        </w:rPr>
        <w:t xml:space="preserve">13.36 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</w:t>
      </w:r>
      <w:r w:rsidRPr="004632F8">
        <w:rPr>
          <w:rFonts w:asciiTheme="majorBidi" w:hAnsiTheme="majorBidi" w:cstheme="majorBidi"/>
          <w:sz w:val="30"/>
          <w:szCs w:val="30"/>
        </w:rPr>
        <w:t xml:space="preserve">)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เป็นเงินสดจำนวน </w:t>
      </w:r>
      <w:r w:rsidRPr="004632F8">
        <w:rPr>
          <w:rFonts w:asciiTheme="majorBidi" w:hAnsiTheme="majorBidi" w:cstheme="majorBidi"/>
          <w:sz w:val="30"/>
          <w:szCs w:val="30"/>
        </w:rPr>
        <w:t>2,005.02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ทั้งนี้บริษัทได้รับชำระค่าหุ้นงวดแรกจำนวน </w:t>
      </w:r>
      <w:r w:rsidR="007C5739">
        <w:rPr>
          <w:rFonts w:asciiTheme="majorBidi" w:hAnsiTheme="majorBidi" w:cstheme="majorBidi"/>
          <w:sz w:val="30"/>
          <w:szCs w:val="30"/>
        </w:rPr>
        <w:t xml:space="preserve">984.5 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ล้านบาทเมื่อวันที่ </w:t>
      </w:r>
      <w:r w:rsidR="007C5739">
        <w:rPr>
          <w:rFonts w:asciiTheme="majorBidi" w:hAnsiTheme="majorBidi" w:cstheme="majorBidi"/>
          <w:sz w:val="30"/>
          <w:szCs w:val="30"/>
        </w:rPr>
        <w:t xml:space="preserve">16 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C5739">
        <w:rPr>
          <w:rFonts w:asciiTheme="majorBidi" w:hAnsiTheme="majorBidi" w:cstheme="majorBidi"/>
          <w:sz w:val="30"/>
          <w:szCs w:val="30"/>
        </w:rPr>
        <w:t>2564</w:t>
      </w:r>
      <w:r w:rsidR="00845F9F">
        <w:rPr>
          <w:rFonts w:asciiTheme="majorBidi" w:hAnsiTheme="majorBidi" w:cstheme="majorBidi"/>
          <w:sz w:val="30"/>
          <w:szCs w:val="30"/>
        </w:rPr>
        <w:t xml:space="preserve"> </w:t>
      </w:r>
      <w:r w:rsidR="007A07CF">
        <w:rPr>
          <w:rFonts w:asciiTheme="majorBidi" w:hAnsiTheme="majorBidi" w:cstheme="majorBidi" w:hint="cs"/>
          <w:sz w:val="30"/>
          <w:szCs w:val="30"/>
          <w:cs/>
        </w:rPr>
        <w:t>และบันทึก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ค่าหุ้นส่วนที่เหลือจำนวน </w:t>
      </w:r>
      <w:r w:rsidR="007C5739">
        <w:rPr>
          <w:rFonts w:asciiTheme="majorBidi" w:hAnsiTheme="majorBidi" w:cstheme="majorBidi"/>
          <w:sz w:val="30"/>
          <w:szCs w:val="30"/>
        </w:rPr>
        <w:t xml:space="preserve">1,020.52 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A07CF">
        <w:rPr>
          <w:rFonts w:asciiTheme="majorBidi" w:hAnsiTheme="majorBidi" w:cstheme="majorBidi" w:hint="cs"/>
          <w:sz w:val="30"/>
          <w:szCs w:val="30"/>
          <w:cs/>
        </w:rPr>
        <w:t>เป็นลูกหนี้จากการขายบริษัทย่อย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ในงบการเงินรวมและงบการเงินเฉพาะกิจการ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ทำให้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บริษัท ทีบีเอสพี จำกัด (มหาชน) </w:t>
      </w:r>
      <w:r w:rsidRPr="004632F8">
        <w:rPr>
          <w:rFonts w:asciiTheme="majorBidi" w:hAnsiTheme="majorBidi" w:cstheme="majorBidi"/>
          <w:sz w:val="30"/>
          <w:szCs w:val="30"/>
          <w:cs/>
        </w:rPr>
        <w:t>ไม่ได้เป็นบริษัทย่อยอีกต่อไปแต่กลายเป็นบริษัทร่วม มูลค่าตามบัญชีของสินทรัพย์สุทธิของ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บริษัท ทีบีเอสพี จำกัด (มหาชน) </w:t>
      </w:r>
      <w:r w:rsidRPr="004632F8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7F6A07">
        <w:rPr>
          <w:rFonts w:asciiTheme="majorBidi" w:hAnsiTheme="majorBidi" w:cstheme="majorBidi"/>
          <w:sz w:val="30"/>
          <w:szCs w:val="30"/>
          <w:cs/>
        </w:rPr>
        <w:t>ขาย มีจำนวน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5739">
        <w:rPr>
          <w:rFonts w:asciiTheme="majorBidi" w:hAnsiTheme="majorBidi" w:cstheme="majorBidi"/>
          <w:sz w:val="30"/>
          <w:szCs w:val="30"/>
        </w:rPr>
        <w:t>1,732.76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C5739">
        <w:rPr>
          <w:rFonts w:asciiTheme="majorBidi" w:hAnsiTheme="majorBidi" w:cstheme="majorBidi"/>
          <w:sz w:val="30"/>
          <w:szCs w:val="30"/>
        </w:rPr>
        <w:t xml:space="preserve">930.13 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มูลค่ายุติธรรมของส่วนได้เสียของบริษัทร่วมที่ยังคงอยู่ในกลุ่มบริษัท ณ วันที่สูญเสียอำนาจการควบคุมมีจำนวน</w:t>
      </w:r>
      <w:r w:rsidRPr="004632F8">
        <w:rPr>
          <w:rFonts w:asciiTheme="majorBidi" w:hAnsiTheme="majorBidi" w:cstheme="majorBidi"/>
          <w:sz w:val="30"/>
          <w:szCs w:val="30"/>
        </w:rPr>
        <w:t xml:space="preserve"> 682.08 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 ได้ถือเป็นมูลค่าเริ่มแรกของเงินลงทุนในบริษัทร่วม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ในงบการเงินรวมและงบการเงินเฉพาะกิจการ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ณ วันนั้น กลุ่มบริษัทรับรู้ส่วนได้เสียที่ไม่มีอำนาจควบคุมลดลงเป็น</w:t>
      </w:r>
      <w:r w:rsidRPr="007F6A0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F6A07" w:rsidRPr="007F6A07">
        <w:rPr>
          <w:rFonts w:asciiTheme="majorBidi" w:hAnsiTheme="majorBidi" w:cstheme="majorBidi"/>
          <w:sz w:val="30"/>
          <w:szCs w:val="30"/>
        </w:rPr>
        <w:t>13.76</w:t>
      </w:r>
      <w:r w:rsidRPr="007F6A07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และรับรู้ส่วนต่างจากการเปลี่ยนแปลงสัดส่วนในบริษัทย่อยเดิมเพิ่มขึ้นจำนวน </w:t>
      </w:r>
      <w:r w:rsidR="007C5739">
        <w:rPr>
          <w:rFonts w:asciiTheme="majorBidi" w:hAnsiTheme="majorBidi" w:cstheme="majorBidi"/>
          <w:sz w:val="30"/>
          <w:szCs w:val="30"/>
        </w:rPr>
        <w:t xml:space="preserve">135.96 </w:t>
      </w:r>
      <w:r w:rsidR="007C573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632F8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กลุ่มบริษัทและบริษัทรับรู้กำไรจากการขายเป็น</w:t>
      </w:r>
      <w:r w:rsidRPr="007F6A0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7F6A07">
        <w:rPr>
          <w:rFonts w:asciiTheme="majorBidi" w:hAnsiTheme="majorBidi" w:cstheme="majorBidi"/>
          <w:sz w:val="30"/>
          <w:szCs w:val="30"/>
        </w:rPr>
        <w:t xml:space="preserve"> </w:t>
      </w:r>
      <w:r w:rsidR="007F6A07" w:rsidRPr="007F6A07">
        <w:rPr>
          <w:rFonts w:asciiTheme="majorBidi" w:hAnsiTheme="majorBidi" w:cstheme="majorBidi"/>
          <w:sz w:val="30"/>
          <w:szCs w:val="30"/>
        </w:rPr>
        <w:t>831.14</w:t>
      </w:r>
      <w:r w:rsidRPr="007F6A07">
        <w:rPr>
          <w:rFonts w:asciiTheme="majorBidi" w:hAnsiTheme="majorBidi" w:cstheme="majorBidi"/>
          <w:sz w:val="30"/>
          <w:szCs w:val="30"/>
        </w:rPr>
        <w:t xml:space="preserve"> </w:t>
      </w:r>
      <w:r w:rsidRPr="007F6A07">
        <w:rPr>
          <w:rFonts w:asciiTheme="majorBidi" w:hAnsiTheme="majorBidi" w:cstheme="majorBidi"/>
          <w:sz w:val="30"/>
          <w:szCs w:val="30"/>
          <w:cs/>
        </w:rPr>
        <w:t>ล้าน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 และจำนวน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="00C25D1B">
        <w:rPr>
          <w:rFonts w:asciiTheme="majorBidi" w:hAnsiTheme="majorBidi" w:cstheme="majorBidi"/>
          <w:sz w:val="30"/>
          <w:szCs w:val="30"/>
        </w:rPr>
        <w:t>1,311</w:t>
      </w:r>
      <w:r w:rsidR="007F6A07">
        <w:rPr>
          <w:rFonts w:asciiTheme="majorBidi" w:hAnsiTheme="majorBidi" w:cstheme="majorBidi"/>
          <w:sz w:val="30"/>
          <w:szCs w:val="30"/>
        </w:rPr>
        <w:t>.</w:t>
      </w:r>
      <w:r w:rsidR="00845F9F">
        <w:rPr>
          <w:rFonts w:asciiTheme="majorBidi" w:hAnsiTheme="majorBidi" w:cstheme="majorBidi"/>
          <w:sz w:val="30"/>
          <w:szCs w:val="30"/>
        </w:rPr>
        <w:t>01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ล้านบาทในงบการเงินรวมและงบการเงินเฉพาะกิจการตามลำดับ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1"/>
    <w:p w14:paraId="6B33FE23" w14:textId="77777777" w:rsidR="00A5488A" w:rsidRDefault="00A5488A" w:rsidP="004632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053F4" w14:textId="382A8CEA" w:rsidR="004632F8" w:rsidRPr="007C5739" w:rsidRDefault="007C5739" w:rsidP="007C57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ในการจัดโครงสร้างธุรกิจของบริษัทและกลุ่มบริษัท บริษัท ทีบีเอสพี จำกัด (มหาชน) บริษัทย่อยจนถึงวันที่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ได้ขายทรัพย์สินและทรัพย์สินอื่นมูลค่าตามบัญชีสุทธิรวมจำนวน </w:t>
      </w:r>
      <w:r>
        <w:rPr>
          <w:rFonts w:asciiTheme="majorBidi" w:hAnsiTheme="majorBidi" w:cstheme="majorBidi"/>
          <w:sz w:val="30"/>
          <w:szCs w:val="30"/>
        </w:rPr>
        <w:t xml:space="preserve">95.54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และรับรู้เป็นขาดทุนจากการปรับโครงสร้างธุรกิจจำนวน </w:t>
      </w:r>
      <w:r>
        <w:rPr>
          <w:rFonts w:asciiTheme="majorBidi" w:hAnsiTheme="majorBidi" w:cstheme="majorBidi"/>
          <w:sz w:val="30"/>
          <w:szCs w:val="30"/>
        </w:rPr>
        <w:t xml:space="preserve">46.48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ล้านบาทในงบการเงินรวม</w:t>
      </w:r>
    </w:p>
    <w:p w14:paraId="52484D18" w14:textId="3CDFC962" w:rsidR="00FE697F" w:rsidRDefault="00FE697F" w:rsidP="00166B65">
      <w:pPr>
        <w:pStyle w:val="block"/>
        <w:spacing w:after="120" w:line="240" w:lineRule="atLeast"/>
        <w:ind w:left="360"/>
        <w:jc w:val="both"/>
        <w:rPr>
          <w:rFonts w:ascii="Angsana New" w:hAnsi="Angsana New"/>
          <w:sz w:val="30"/>
          <w:szCs w:val="30"/>
          <w:lang w:bidi="th-TH"/>
        </w:rPr>
        <w:sectPr w:rsidR="00FE697F" w:rsidSect="00FE697F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190EA55" w14:textId="092E5A3B" w:rsidR="00166B65" w:rsidRDefault="00166B65" w:rsidP="00166B65">
      <w:pPr>
        <w:pStyle w:val="block"/>
        <w:spacing w:after="120" w:line="240" w:lineRule="atLeast"/>
        <w:ind w:left="36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482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1449"/>
        <w:gridCol w:w="720"/>
        <w:gridCol w:w="1350"/>
        <w:gridCol w:w="657"/>
        <w:gridCol w:w="236"/>
        <w:gridCol w:w="574"/>
        <w:gridCol w:w="243"/>
        <w:gridCol w:w="657"/>
        <w:gridCol w:w="240"/>
        <w:gridCol w:w="642"/>
        <w:gridCol w:w="261"/>
        <w:gridCol w:w="720"/>
        <w:gridCol w:w="270"/>
        <w:gridCol w:w="739"/>
        <w:gridCol w:w="236"/>
        <w:gridCol w:w="801"/>
        <w:gridCol w:w="236"/>
        <w:gridCol w:w="772"/>
        <w:gridCol w:w="270"/>
        <w:gridCol w:w="720"/>
        <w:gridCol w:w="236"/>
        <w:gridCol w:w="754"/>
        <w:gridCol w:w="236"/>
        <w:gridCol w:w="720"/>
        <w:gridCol w:w="270"/>
        <w:gridCol w:w="818"/>
      </w:tblGrid>
      <w:tr w:rsidR="004B60F3" w:rsidRPr="004D3E6F" w14:paraId="76E476E1" w14:textId="77777777" w:rsidTr="004B60F3">
        <w:trPr>
          <w:trHeight w:hRule="exact" w:val="272"/>
        </w:trPr>
        <w:tc>
          <w:tcPr>
            <w:tcW w:w="1449" w:type="dxa"/>
          </w:tcPr>
          <w:p w14:paraId="0BCE887F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ACFFFD1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D572411" w14:textId="75391B0F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</w:tcPr>
          <w:p w14:paraId="630F4EEE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5" w:type="dxa"/>
            <w:gridSpan w:val="21"/>
          </w:tcPr>
          <w:p w14:paraId="5D53E77C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60F3" w:rsidRPr="004D3E6F" w14:paraId="55B1B1AB" w14:textId="77777777" w:rsidTr="004B60F3">
        <w:trPr>
          <w:trHeight w:hRule="exact" w:val="272"/>
        </w:trPr>
        <w:tc>
          <w:tcPr>
            <w:tcW w:w="1449" w:type="dxa"/>
          </w:tcPr>
          <w:p w14:paraId="35B19917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5275283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94ACADD" w14:textId="0895C806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</w:tcPr>
          <w:p w14:paraId="45557360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A3803B6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51F35527" w14:textId="77777777" w:rsidR="004B60F3" w:rsidRPr="004D3E6F" w:rsidDel="00685444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7F1692B4" w14:textId="77777777" w:rsidR="004B60F3" w:rsidRPr="004D3E6F" w:rsidRDefault="004B60F3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200705EB" w14:textId="77777777" w:rsidR="004B60F3" w:rsidRPr="004D3E6F" w:rsidDel="00685444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87ACC08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29F22992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3197A3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B931AA2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571B191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75B5ACC3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4B60F3" w:rsidRPr="004D3E6F" w14:paraId="6310FB1F" w14:textId="77777777" w:rsidTr="004B60F3">
        <w:trPr>
          <w:trHeight w:hRule="exact" w:val="272"/>
        </w:trPr>
        <w:tc>
          <w:tcPr>
            <w:tcW w:w="1449" w:type="dxa"/>
          </w:tcPr>
          <w:p w14:paraId="1CF9DEA4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D5B3340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DEF42C" w14:textId="00955E9C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</w:tcPr>
          <w:p w14:paraId="5C4A1778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1734E7B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5F969023" w14:textId="77777777" w:rsidR="004B60F3" w:rsidRPr="004D3E6F" w:rsidDel="00685444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2E24652F" w14:textId="77777777" w:rsidR="004B60F3" w:rsidRPr="004D3E6F" w:rsidRDefault="004B60F3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454A8714" w14:textId="77777777" w:rsidR="004B60F3" w:rsidRPr="004D3E6F" w:rsidDel="00685444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72CDD49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6F321D3F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098F105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6345D4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  <w:vAlign w:val="bottom"/>
          </w:tcPr>
          <w:p w14:paraId="197A96FB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0EFEE12C" w14:textId="5D65F272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4B60F3" w:rsidRPr="004D3E6F" w14:paraId="495C4AFF" w14:textId="77777777" w:rsidTr="004B60F3">
        <w:trPr>
          <w:trHeight w:hRule="exact" w:val="263"/>
        </w:trPr>
        <w:tc>
          <w:tcPr>
            <w:tcW w:w="1449" w:type="dxa"/>
          </w:tcPr>
          <w:p w14:paraId="1D7EBF90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B6F404F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287AEFD" w14:textId="2ECA2161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67" w:type="dxa"/>
            <w:gridSpan w:val="3"/>
          </w:tcPr>
          <w:p w14:paraId="4A50D1D0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3" w:type="dxa"/>
          </w:tcPr>
          <w:p w14:paraId="198DF15B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9" w:type="dxa"/>
            <w:gridSpan w:val="3"/>
          </w:tcPr>
          <w:p w14:paraId="7570ECE6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61" w:type="dxa"/>
          </w:tcPr>
          <w:p w14:paraId="083D2048" w14:textId="77777777" w:rsidR="004B60F3" w:rsidRPr="004D3E6F" w:rsidRDefault="004B60F3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</w:tcPr>
          <w:p w14:paraId="2C0C0CD9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6555BE7E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</w:tcPr>
          <w:p w14:paraId="2579C390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B503258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5EA83B4D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76F7D0EF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</w:tcPr>
          <w:p w14:paraId="1C176A78" w14:textId="77777777" w:rsidR="004B60F3" w:rsidRPr="004D3E6F" w:rsidRDefault="004B60F3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4B60F3" w:rsidRPr="004D3E6F" w14:paraId="24BAB9F0" w14:textId="77777777" w:rsidTr="004B60F3">
        <w:trPr>
          <w:trHeight w:val="173"/>
        </w:trPr>
        <w:tc>
          <w:tcPr>
            <w:tcW w:w="1449" w:type="dxa"/>
          </w:tcPr>
          <w:p w14:paraId="74B5E476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8825EF1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0A7C2E" w14:textId="1602E7C6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0A4AA730" w14:textId="479F2132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B60F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6CFC91EF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0777DB1" w14:textId="497D1AF9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31DB4E8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" w:type="dxa"/>
          </w:tcPr>
          <w:p w14:paraId="55B21EAB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2D4F5FA9" w14:textId="4FD4163F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B60F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  <w:tc>
          <w:tcPr>
            <w:tcW w:w="240" w:type="dxa"/>
          </w:tcPr>
          <w:p w14:paraId="5915B28E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306FDB76" w14:textId="319603C7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E430A98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</w:tcPr>
          <w:p w14:paraId="7CFA430E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CCE402" w14:textId="6D87F329" w:rsidR="004B60F3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0D0646CE" w14:textId="5409FA1C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  <w:tc>
          <w:tcPr>
            <w:tcW w:w="270" w:type="dxa"/>
          </w:tcPr>
          <w:p w14:paraId="44D702A2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078CEABB" w14:textId="3E7429CA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415AE4C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0ECC7374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24D52B7C" w14:textId="734EB0C3" w:rsidR="004B60F3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764192B" w14:textId="5853E06A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662654D8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6791D495" w14:textId="047DDBF6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0954A78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A56BE7A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E0C11AA" w14:textId="2AA829F4" w:rsidR="004B60F3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CD622D7" w14:textId="20F1F9E2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  <w:tc>
          <w:tcPr>
            <w:tcW w:w="236" w:type="dxa"/>
          </w:tcPr>
          <w:p w14:paraId="4E0367BF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3AFFBD3" w14:textId="5C42AB97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31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15CCE01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2057DC0D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B75378" w14:textId="0C331DD6" w:rsidR="004B60F3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5A19079" w14:textId="076ECCE6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  <w:tc>
          <w:tcPr>
            <w:tcW w:w="270" w:type="dxa"/>
          </w:tcPr>
          <w:p w14:paraId="0230632E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37EC831D" w14:textId="11588095" w:rsidR="004B60F3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30</w:t>
            </w:r>
            <w:r w:rsidR="004B60F3"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5597A6F" w14:textId="1D433F9F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</w:p>
        </w:tc>
      </w:tr>
      <w:tr w:rsidR="004B60F3" w:rsidRPr="004D3E6F" w14:paraId="3DDABF50" w14:textId="77777777" w:rsidTr="004B60F3">
        <w:trPr>
          <w:trHeight w:hRule="exact" w:val="236"/>
        </w:trPr>
        <w:tc>
          <w:tcPr>
            <w:tcW w:w="1449" w:type="dxa"/>
          </w:tcPr>
          <w:p w14:paraId="2A7BECDA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8051692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3A37AA" w14:textId="0C80E605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2776781C" w14:textId="05C43042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6EA8DB0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F4A3F4C" w14:textId="7BF47646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43" w:type="dxa"/>
          </w:tcPr>
          <w:p w14:paraId="0E6B46D1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44886B4F" w14:textId="46B4AE53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4089960F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94E878D" w14:textId="6D2694FB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61" w:type="dxa"/>
          </w:tcPr>
          <w:p w14:paraId="54B31EB6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20" w:type="dxa"/>
          </w:tcPr>
          <w:p w14:paraId="76AE1AEF" w14:textId="1661527F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104C3578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6ABECC6" w14:textId="4685DC84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CA739E7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6521D1" w14:textId="249F745A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0CF3309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27E58729" w14:textId="5E199BCF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2B7EEDCA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751EB6" w14:textId="6C937C70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B27F06B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63EEED3" w14:textId="06D542E8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075CBFBD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347A26" w14:textId="14D82A2B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543EB807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0526D58A" w14:textId="1451EF57" w:rsidR="004B60F3" w:rsidRPr="004D3E6F" w:rsidRDefault="000454D0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22"/>
                <w:szCs w:val="22"/>
              </w:rPr>
              <w:t>2563</w:t>
            </w:r>
          </w:p>
        </w:tc>
      </w:tr>
      <w:tr w:rsidR="004B60F3" w:rsidRPr="004D3E6F" w14:paraId="37C9C2AF" w14:textId="77777777" w:rsidTr="00207C6B">
        <w:trPr>
          <w:trHeight w:hRule="exact" w:val="272"/>
        </w:trPr>
        <w:tc>
          <w:tcPr>
            <w:tcW w:w="1449" w:type="dxa"/>
          </w:tcPr>
          <w:p w14:paraId="0BEA320A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7C968B5" w14:textId="04AFBCCD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หมายเห</w:t>
            </w:r>
            <w:r w:rsidR="00207C6B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ตุ</w:t>
            </w:r>
          </w:p>
        </w:tc>
        <w:tc>
          <w:tcPr>
            <w:tcW w:w="1350" w:type="dxa"/>
          </w:tcPr>
          <w:p w14:paraId="328E522C" w14:textId="063FC731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67" w:type="dxa"/>
            <w:gridSpan w:val="3"/>
          </w:tcPr>
          <w:p w14:paraId="18F31FBA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4214EFD2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98" w:type="dxa"/>
            <w:gridSpan w:val="19"/>
          </w:tcPr>
          <w:p w14:paraId="38412F8B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B60F3" w:rsidRPr="004D3E6F" w14:paraId="25E40096" w14:textId="77777777" w:rsidTr="004B60F3">
        <w:trPr>
          <w:trHeight w:hRule="exact" w:val="281"/>
        </w:trPr>
        <w:tc>
          <w:tcPr>
            <w:tcW w:w="1449" w:type="dxa"/>
          </w:tcPr>
          <w:p w14:paraId="523E8F96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213E76BA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517496E" w14:textId="64C2D3A6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968D5EE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5E3E48D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74" w:type="dxa"/>
          </w:tcPr>
          <w:p w14:paraId="02C3CDF1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2CC04C6D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7" w:type="dxa"/>
          </w:tcPr>
          <w:p w14:paraId="6840BC14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167C2AE1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2" w:type="dxa"/>
          </w:tcPr>
          <w:p w14:paraId="3485A486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060577A8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ACC2CBE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5DD3E28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</w:tcPr>
          <w:p w14:paraId="33A642CC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C5D63C7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</w:tcPr>
          <w:p w14:paraId="75C990B2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0C100D6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</w:tcPr>
          <w:p w14:paraId="1749FB78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40E963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14636AF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CA87F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</w:tcPr>
          <w:p w14:paraId="13C8F093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EC1E230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F0F1A6A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1751937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1455427A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B60F3" w:rsidRPr="004D3E6F" w14:paraId="107B1AD5" w14:textId="77777777" w:rsidTr="004B60F3">
        <w:trPr>
          <w:trHeight w:hRule="exact" w:val="272"/>
        </w:trPr>
        <w:tc>
          <w:tcPr>
            <w:tcW w:w="1449" w:type="dxa"/>
          </w:tcPr>
          <w:p w14:paraId="36F75229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720" w:type="dxa"/>
          </w:tcPr>
          <w:p w14:paraId="40594470" w14:textId="0E21DE51" w:rsidR="004B60F3" w:rsidRPr="004B60F3" w:rsidRDefault="000454D0" w:rsidP="004B60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i/>
                <w:iCs/>
                <w:szCs w:val="22"/>
                <w:lang w:val="en-US" w:bidi="th-TH"/>
              </w:rPr>
              <w:t>2</w:t>
            </w:r>
          </w:p>
        </w:tc>
        <w:tc>
          <w:tcPr>
            <w:tcW w:w="1350" w:type="dxa"/>
            <w:vAlign w:val="center"/>
          </w:tcPr>
          <w:p w14:paraId="4917B64D" w14:textId="745D74DD" w:rsidR="004B60F3" w:rsidRPr="004D3E6F" w:rsidRDefault="004B60F3" w:rsidP="008B10C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657" w:type="dxa"/>
          </w:tcPr>
          <w:p w14:paraId="2DB985C9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4E3361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015F564" w14:textId="6929770F" w:rsidR="004B60F3" w:rsidRPr="004D3E6F" w:rsidRDefault="004B60F3" w:rsidP="008B10C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1573DF6A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194E9025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75FC9C7A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70BE7A2" w14:textId="0D21EA62" w:rsidR="004B60F3" w:rsidRPr="004D3E6F" w:rsidRDefault="004B60F3" w:rsidP="008B10C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EC220AC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6C32D7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E7191B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01BAE0BA" w14:textId="71BD7AEE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94BF0B8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715EC90A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C5381B0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AA31CED" w14:textId="4515D5F2" w:rsidR="004B60F3" w:rsidRPr="004D3E6F" w:rsidRDefault="004B60F3" w:rsidP="008B10C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E99575D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B94527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D9ED61E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188F46B" w14:textId="48782AFC" w:rsidR="004B60F3" w:rsidRPr="004D3E6F" w:rsidRDefault="004B60F3" w:rsidP="008B10C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E159D91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4A7E59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DDD86C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BC49B01" w14:textId="177D998B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4B60F3" w:rsidRPr="004D3E6F" w14:paraId="1D55E78F" w14:textId="77777777" w:rsidTr="004B60F3">
        <w:trPr>
          <w:trHeight w:hRule="exact" w:val="290"/>
        </w:trPr>
        <w:tc>
          <w:tcPr>
            <w:tcW w:w="1449" w:type="dxa"/>
          </w:tcPr>
          <w:p w14:paraId="5DC109F6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720" w:type="dxa"/>
          </w:tcPr>
          <w:p w14:paraId="016CAB0D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1A7FF21" w14:textId="3BA343CC" w:rsidR="004B60F3" w:rsidRPr="004D3E6F" w:rsidRDefault="004B60F3" w:rsidP="008B10C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657" w:type="dxa"/>
          </w:tcPr>
          <w:p w14:paraId="34F369E2" w14:textId="237A77DD" w:rsidR="004B60F3" w:rsidRPr="004D3E6F" w:rsidRDefault="004B60F3" w:rsidP="008B10C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31D538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7CDC88C" w14:textId="41759DBF" w:rsidR="004B60F3" w:rsidRPr="004D3E6F" w:rsidRDefault="000454D0" w:rsidP="008B10C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98</w:t>
            </w:r>
            <w:r w:rsidR="004B60F3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48</w:t>
            </w:r>
          </w:p>
        </w:tc>
        <w:tc>
          <w:tcPr>
            <w:tcW w:w="243" w:type="dxa"/>
          </w:tcPr>
          <w:p w14:paraId="7C93586E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3BB46F4B" w14:textId="32A15E0E" w:rsidR="004B60F3" w:rsidRPr="004D3E6F" w:rsidRDefault="00FB2C17" w:rsidP="00FB2C1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41E697D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DC1A0B2" w14:textId="7CBDF0B9" w:rsidR="004B60F3" w:rsidRPr="004D3E6F" w:rsidRDefault="000454D0" w:rsidP="008B10C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204</w:t>
            </w:r>
            <w:r w:rsidR="004B60F3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220</w:t>
            </w:r>
          </w:p>
        </w:tc>
        <w:tc>
          <w:tcPr>
            <w:tcW w:w="261" w:type="dxa"/>
          </w:tcPr>
          <w:p w14:paraId="383EC706" w14:textId="77777777" w:rsidR="004B60F3" w:rsidRPr="004D3E6F" w:rsidRDefault="004B60F3" w:rsidP="008B10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B65FC7B" w14:textId="6B2ADE57" w:rsidR="004B60F3" w:rsidRPr="004D3E6F" w:rsidRDefault="0042584E" w:rsidP="00205BB7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293E993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2F74A603" w14:textId="00CAA0D0" w:rsidR="004B60F3" w:rsidRPr="004D3E6F" w:rsidRDefault="000454D0" w:rsidP="008B10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1</w:t>
            </w:r>
            <w:r w:rsidR="004B60F3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962</w:t>
            </w:r>
            <w:r w:rsidR="004B60F3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677</w:t>
            </w:r>
          </w:p>
        </w:tc>
        <w:tc>
          <w:tcPr>
            <w:tcW w:w="236" w:type="dxa"/>
          </w:tcPr>
          <w:p w14:paraId="29119370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2251FB11" w14:textId="5B64A5B9" w:rsidR="004B60F3" w:rsidRPr="004D3E6F" w:rsidRDefault="00FB2C17" w:rsidP="00FB2C17">
            <w:pPr>
              <w:pStyle w:val="acctfourfigures"/>
              <w:tabs>
                <w:tab w:val="clear" w:pos="765"/>
                <w:tab w:val="decimal" w:pos="171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E198AAD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74E9DDF8" w14:textId="5944C7DF" w:rsidR="004B60F3" w:rsidRPr="004D3E6F" w:rsidRDefault="000454D0" w:rsidP="008B10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1</w:t>
            </w:r>
            <w:r w:rsidR="004B60F3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675</w:t>
            </w:r>
            <w:r w:rsidR="004B60F3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466</w:t>
            </w:r>
          </w:p>
        </w:tc>
        <w:tc>
          <w:tcPr>
            <w:tcW w:w="270" w:type="dxa"/>
          </w:tcPr>
          <w:p w14:paraId="4AF56C1A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4108C6" w14:textId="6200DFE6" w:rsidR="004B60F3" w:rsidRPr="004F5989" w:rsidRDefault="007B4AB6" w:rsidP="008B10C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A59EB" w14:textId="77777777" w:rsidR="004B60F3" w:rsidRPr="004D3E6F" w:rsidRDefault="004B60F3" w:rsidP="008B10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8583282" w14:textId="356E05DE" w:rsidR="004B60F3" w:rsidRPr="004D3E6F" w:rsidRDefault="000454D0" w:rsidP="008B10C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2</w:t>
            </w:r>
            <w:r w:rsidR="004B60F3" w:rsidRPr="004D3E6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513</w:t>
            </w:r>
            <w:r w:rsidR="004B60F3" w:rsidRPr="004D3E6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852</w:t>
            </w:r>
          </w:p>
        </w:tc>
        <w:tc>
          <w:tcPr>
            <w:tcW w:w="236" w:type="dxa"/>
          </w:tcPr>
          <w:p w14:paraId="4A969086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3342B8" w14:textId="3C597960" w:rsidR="004B60F3" w:rsidRPr="004D3E6F" w:rsidRDefault="000454D0" w:rsidP="008B10C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180</w:t>
            </w:r>
            <w:r w:rsidR="007B4AB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02933EC0" w14:textId="77777777" w:rsidR="004B60F3" w:rsidRPr="004D3E6F" w:rsidRDefault="004B60F3" w:rsidP="008B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65DAFE2D" w14:textId="58C136BC" w:rsidR="004B60F3" w:rsidRPr="004D3E6F" w:rsidRDefault="000454D0" w:rsidP="008B10C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48</w:t>
            </w:r>
            <w:r w:rsidR="007B4AB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100</w:t>
            </w:r>
          </w:p>
        </w:tc>
      </w:tr>
      <w:tr w:rsidR="004B60F3" w:rsidRPr="004D3E6F" w14:paraId="77D2E01C" w14:textId="77777777" w:rsidTr="004B60F3">
        <w:trPr>
          <w:trHeight w:hRule="exact" w:val="290"/>
        </w:trPr>
        <w:tc>
          <w:tcPr>
            <w:tcW w:w="1449" w:type="dxa"/>
          </w:tcPr>
          <w:p w14:paraId="455B661B" w14:textId="687A7F19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ที.เค.เอส. </w:t>
            </w:r>
          </w:p>
        </w:tc>
        <w:tc>
          <w:tcPr>
            <w:tcW w:w="720" w:type="dxa"/>
          </w:tcPr>
          <w:p w14:paraId="08B6118D" w14:textId="5C99510E" w:rsidR="004B60F3" w:rsidRPr="004D3E6F" w:rsidRDefault="000454D0" w:rsidP="004B60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i/>
                <w:iCs/>
                <w:szCs w:val="22"/>
                <w:lang w:val="en-US" w:bidi="th-TH"/>
              </w:rPr>
              <w:t>2</w:t>
            </w:r>
          </w:p>
        </w:tc>
        <w:tc>
          <w:tcPr>
            <w:tcW w:w="1350" w:type="dxa"/>
            <w:vAlign w:val="center"/>
          </w:tcPr>
          <w:p w14:paraId="5E68E0D7" w14:textId="6A81A866" w:rsidR="004B60F3" w:rsidRPr="004D3E6F" w:rsidRDefault="004B60F3" w:rsidP="004B60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</w:p>
        </w:tc>
        <w:tc>
          <w:tcPr>
            <w:tcW w:w="657" w:type="dxa"/>
          </w:tcPr>
          <w:p w14:paraId="7886796F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9ED95A7" w14:textId="77777777" w:rsidR="004B60F3" w:rsidRPr="004D3E6F" w:rsidRDefault="004B60F3" w:rsidP="004B60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A930B1A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461D9958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7890A7F2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6087ED17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599F8710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580D4661" w14:textId="77777777" w:rsidR="004B60F3" w:rsidRPr="004D3E6F" w:rsidRDefault="004B60F3" w:rsidP="004B60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51E1B7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04CE13A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10694D4F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2C77E02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2A39CFF2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6EB39C1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913557E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5C374FA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6B691E" w14:textId="77777777" w:rsidR="004B60F3" w:rsidRPr="004F5989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1AC9CFC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260F3768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0CD4BAD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DCFCD8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DCD1E0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486C24F6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4B60F3" w:rsidRPr="004D3E6F" w14:paraId="0D9C01DA" w14:textId="77777777" w:rsidTr="004B60F3">
        <w:trPr>
          <w:trHeight w:hRule="exact" w:val="290"/>
        </w:trPr>
        <w:tc>
          <w:tcPr>
            <w:tcW w:w="1449" w:type="dxa"/>
          </w:tcPr>
          <w:p w14:paraId="34D1CA23" w14:textId="3A7D001F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>สยามเพรส</w:t>
            </w:r>
          </w:p>
        </w:tc>
        <w:tc>
          <w:tcPr>
            <w:tcW w:w="720" w:type="dxa"/>
          </w:tcPr>
          <w:p w14:paraId="6BBAA996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F447B27" w14:textId="409BF1AE" w:rsidR="004B60F3" w:rsidRPr="004D3E6F" w:rsidRDefault="004B60F3" w:rsidP="004B60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657" w:type="dxa"/>
          </w:tcPr>
          <w:p w14:paraId="31356A39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938EBA4" w14:textId="77777777" w:rsidR="004B60F3" w:rsidRPr="004D3E6F" w:rsidRDefault="004B60F3" w:rsidP="004B60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7B4D1BD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7EDF0D5B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E106A1F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66C41016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0AA9FA41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5F2566C" w14:textId="77777777" w:rsidR="004B60F3" w:rsidRPr="004D3E6F" w:rsidRDefault="004B60F3" w:rsidP="004B60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CEA39AA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0B2ECBA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B30575D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89462AD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F9A6329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0DAED59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69D00D73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DA0F5BA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2FFDD06" w14:textId="77777777" w:rsidR="004B60F3" w:rsidRPr="004F5989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CCF2425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1AA67AB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1580F39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4CBA2D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C8F1A3B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68EE00A7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4B60F3" w:rsidRPr="004D3E6F" w14:paraId="38AF4BCA" w14:textId="77777777" w:rsidTr="004B60F3">
        <w:trPr>
          <w:trHeight w:hRule="exact" w:val="290"/>
        </w:trPr>
        <w:tc>
          <w:tcPr>
            <w:tcW w:w="1449" w:type="dxa"/>
          </w:tcPr>
          <w:p w14:paraId="3879FFDA" w14:textId="3386A588" w:rsidR="004B60F3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720" w:type="dxa"/>
          </w:tcPr>
          <w:p w14:paraId="3B59111B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2F21A83" w14:textId="6311FBC0" w:rsidR="004B60F3" w:rsidRPr="004D3E6F" w:rsidRDefault="004B60F3" w:rsidP="004B60F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657" w:type="dxa"/>
          </w:tcPr>
          <w:p w14:paraId="7CF00E65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0652DBB" w14:textId="77777777" w:rsidR="004B60F3" w:rsidRPr="004D3E6F" w:rsidRDefault="004B60F3" w:rsidP="004B60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4982E48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3D3467B5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1E7B65A5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7EF72B14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B3C8AAF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CA1557C" w14:textId="77777777" w:rsidR="004B60F3" w:rsidRPr="004D3E6F" w:rsidRDefault="004B60F3" w:rsidP="004B60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4593DE8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A8A82E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77489758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6E2F25F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3B78F377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A20E49D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4AEF2058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2B8AA7B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711AB6" w14:textId="77777777" w:rsidR="004B60F3" w:rsidRPr="004F5989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B1A6C6B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FBE1677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A70CC04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4F87CD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198EDA" w14:textId="77777777" w:rsidR="004B60F3" w:rsidRPr="004D3E6F" w:rsidRDefault="004B60F3" w:rsidP="004B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518A10B2" w14:textId="77777777" w:rsidR="004B60F3" w:rsidRPr="004D3E6F" w:rsidRDefault="004B60F3" w:rsidP="004B60F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B1100" w:rsidRPr="004D3E6F" w14:paraId="71010FE0" w14:textId="77777777" w:rsidTr="004B60F3">
        <w:trPr>
          <w:trHeight w:hRule="exact" w:val="290"/>
        </w:trPr>
        <w:tc>
          <w:tcPr>
            <w:tcW w:w="1449" w:type="dxa"/>
          </w:tcPr>
          <w:p w14:paraId="06A1329A" w14:textId="77777777" w:rsidR="005B1100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1EFE3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4D0C17CB" w14:textId="7BAC40DB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657" w:type="dxa"/>
          </w:tcPr>
          <w:p w14:paraId="63F9920C" w14:textId="467669F7" w:rsidR="005B1100" w:rsidRPr="004D3E6F" w:rsidRDefault="000454D0" w:rsidP="005B110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99</w:t>
            </w:r>
            <w:r w:rsidR="005B110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7864C540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CF021DC" w14:textId="2C551EAC" w:rsidR="005B1100" w:rsidRPr="004D3E6F" w:rsidRDefault="005B1100" w:rsidP="005B110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34FC745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169C6D72" w14:textId="36D0845D" w:rsidR="005B1100" w:rsidRPr="004D3E6F" w:rsidRDefault="000454D0" w:rsidP="005B110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560</w:t>
            </w:r>
            <w:r w:rsidR="00FB2C1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40" w:type="dxa"/>
          </w:tcPr>
          <w:p w14:paraId="0A1F7DE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52E4921" w14:textId="56E971AA" w:rsidR="005B1100" w:rsidRPr="004D3E6F" w:rsidRDefault="005B1100" w:rsidP="005B1100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B87000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AD70F7" w14:textId="5A70002E" w:rsidR="005B1100" w:rsidRPr="004D3E6F" w:rsidRDefault="000454D0" w:rsidP="005B110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1</w:t>
            </w:r>
            <w:r w:rsidR="004258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020</w:t>
            </w:r>
            <w:r w:rsidR="004258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1D379B7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68F12DFB" w14:textId="7D4B5022" w:rsidR="005B1100" w:rsidRPr="004D3E6F" w:rsidRDefault="005B1100" w:rsidP="005B1100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7DE17C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034009B9" w14:textId="28E62FE5" w:rsidR="005B1100" w:rsidRPr="004D3E6F" w:rsidRDefault="000454D0" w:rsidP="005B110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1</w:t>
            </w:r>
            <w:r w:rsidR="00FB2C1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027</w:t>
            </w:r>
            <w:r w:rsidR="00FB2C1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750</w:t>
            </w:r>
          </w:p>
        </w:tc>
        <w:tc>
          <w:tcPr>
            <w:tcW w:w="236" w:type="dxa"/>
          </w:tcPr>
          <w:p w14:paraId="4AC1B01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38DFAF8" w14:textId="34E2BA53" w:rsidR="005B1100" w:rsidRPr="004D3E6F" w:rsidRDefault="005B1100" w:rsidP="005B1100">
            <w:pPr>
              <w:pStyle w:val="acctfourfigures"/>
              <w:tabs>
                <w:tab w:val="clear" w:pos="765"/>
                <w:tab w:val="decimal" w:pos="221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E1A992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335010" w14:textId="569A5285" w:rsidR="005B1100" w:rsidRPr="004F5989" w:rsidRDefault="007B4AB6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931967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094268FA" w14:textId="1D8BE772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C1E927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1A6F0F" w14:textId="3C61C105" w:rsidR="005B1100" w:rsidRPr="004D3E6F" w:rsidRDefault="007B4AB6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E236FE2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30881E59" w14:textId="629C2F7F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B1100" w:rsidRPr="004D3E6F" w14:paraId="0DB7CA82" w14:textId="77777777" w:rsidTr="004B60F3">
        <w:trPr>
          <w:trHeight w:hRule="exact" w:val="317"/>
        </w:trPr>
        <w:tc>
          <w:tcPr>
            <w:tcW w:w="1449" w:type="dxa"/>
          </w:tcPr>
          <w:p w14:paraId="03A10FF3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720" w:type="dxa"/>
          </w:tcPr>
          <w:p w14:paraId="33D6FFB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4ED9D31" w14:textId="7308CE15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657" w:type="dxa"/>
          </w:tcPr>
          <w:p w14:paraId="3AB43851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E15B43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676D908" w14:textId="039D578C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870CA8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A16162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4C5C94B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16C2BD7A" w14:textId="6C25DD07" w:rsidR="005B1100" w:rsidRPr="004D3E6F" w:rsidRDefault="005B1100" w:rsidP="005B110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7EBA83E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A231D5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75E9405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2613CE9" w14:textId="2A8C870E" w:rsidR="005B1100" w:rsidRPr="004D3E6F" w:rsidRDefault="005B110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76AA037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0915B8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3726745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6F0B89B" w14:textId="4BFFAC94" w:rsidR="005B1100" w:rsidRPr="004D3E6F" w:rsidRDefault="005B110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BE6D392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4F69E5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E9E5893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3BB8C5D6" w14:textId="41D2B893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A8A72B1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5EC2D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A66C54C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23ABB7D2" w14:textId="660DFDE9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B1100" w:rsidRPr="004D3E6F" w14:paraId="20FB5047" w14:textId="77777777" w:rsidTr="004B60F3">
        <w:trPr>
          <w:trHeight w:hRule="exact" w:val="317"/>
        </w:trPr>
        <w:tc>
          <w:tcPr>
            <w:tcW w:w="1449" w:type="dxa"/>
          </w:tcPr>
          <w:p w14:paraId="5EE0A12F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4C7EA4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A947E9C" w14:textId="5A1D6566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657" w:type="dxa"/>
          </w:tcPr>
          <w:p w14:paraId="5DCA0E25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B8D9BBA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29BF2D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3BF9B0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8AC8BF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1E81F2F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A53F4EE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1E83591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5BACC1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BFF40F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A6CB7F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7DB912C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D5D0F29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61B915A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7AA4146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3AF3359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35189E9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A24B2C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0CEB049D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F1CB4BB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4E3E8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3C19DA9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35C9FCFD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B1100" w:rsidRPr="004D3E6F" w14:paraId="60338FB3" w14:textId="77777777" w:rsidTr="004B60F3">
        <w:trPr>
          <w:trHeight w:hRule="exact" w:val="317"/>
        </w:trPr>
        <w:tc>
          <w:tcPr>
            <w:tcW w:w="1449" w:type="dxa"/>
          </w:tcPr>
          <w:p w14:paraId="64436984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B42A9F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933CFDD" w14:textId="74744331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657" w:type="dxa"/>
          </w:tcPr>
          <w:p w14:paraId="23B9FBC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0FC8E08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3E19E19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17B1313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997B29E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5BAC34C2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870DCC0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CD1AFA2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4B9353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55F96D7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6F2A9F1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125AE89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2DA5A9BE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76DAE0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55BADBE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C92E2B7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10705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3B31FD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9DA1BB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F66A27C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7448C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B1A1E45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2407F44A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B1100" w:rsidRPr="004D3E6F" w14:paraId="44BE5F0A" w14:textId="77777777" w:rsidTr="004B60F3">
        <w:trPr>
          <w:trHeight w:hRule="exact" w:val="317"/>
        </w:trPr>
        <w:tc>
          <w:tcPr>
            <w:tcW w:w="1449" w:type="dxa"/>
          </w:tcPr>
          <w:p w14:paraId="351CB78B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2B4FAF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29BA3074" w14:textId="377FF3B3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657" w:type="dxa"/>
          </w:tcPr>
          <w:p w14:paraId="66E1ADA0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ACECB02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A4EFD8A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73619409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0179159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1D3EAA5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081A571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758C50F4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0A944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7E7D5D7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9" w:type="dxa"/>
          </w:tcPr>
          <w:p w14:paraId="440375B8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3C7DACD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3521C4D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8921D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6E3A4ED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63AC294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747A797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2F5476A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66C1753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6BA924D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8B6D36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5E99745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D5D0610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B1100" w:rsidRPr="004D3E6F" w14:paraId="378191DC" w14:textId="77777777" w:rsidTr="004B60F3">
        <w:trPr>
          <w:trHeight w:hRule="exact" w:val="317"/>
        </w:trPr>
        <w:tc>
          <w:tcPr>
            <w:tcW w:w="1449" w:type="dxa"/>
          </w:tcPr>
          <w:p w14:paraId="5650EA8F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2B637CC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9434750" w14:textId="340D7109" w:rsidR="005B1100" w:rsidRPr="004D3E6F" w:rsidRDefault="005B110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657" w:type="dxa"/>
          </w:tcPr>
          <w:p w14:paraId="2513C053" w14:textId="3C622B65" w:rsidR="005B1100" w:rsidRPr="004D3E6F" w:rsidRDefault="000454D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60</w:t>
            </w:r>
            <w:r w:rsidR="005B1100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1C5F82A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22CE05BA" w14:textId="389F640D" w:rsidR="005B1100" w:rsidRPr="004D3E6F" w:rsidRDefault="000454D0" w:rsidP="005B110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60</w:t>
            </w:r>
            <w:r w:rsidR="005B1100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</w:t>
            </w:r>
          </w:p>
        </w:tc>
        <w:tc>
          <w:tcPr>
            <w:tcW w:w="243" w:type="dxa"/>
          </w:tcPr>
          <w:p w14:paraId="54BE795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A41644F" w14:textId="6A4A7226" w:rsidR="005B1100" w:rsidRPr="004D3E6F" w:rsidRDefault="000454D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5</w:t>
            </w:r>
            <w:r w:rsidR="00FB2C1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40" w:type="dxa"/>
          </w:tcPr>
          <w:p w14:paraId="29B1E78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290C85DB" w14:textId="7E1766B6" w:rsidR="005B1100" w:rsidRPr="004D3E6F" w:rsidRDefault="000454D0" w:rsidP="005B11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5</w:t>
            </w:r>
            <w:r w:rsidR="005B1100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61" w:type="dxa"/>
          </w:tcPr>
          <w:p w14:paraId="6077EB89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93E3D2" w14:textId="6B960E5B" w:rsidR="005B1100" w:rsidRPr="004D3E6F" w:rsidRDefault="000454D0" w:rsidP="005B110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3</w:t>
            </w:r>
            <w:r w:rsidR="004258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B97F590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FB45BF8" w14:textId="2EE49403" w:rsidR="005B1100" w:rsidRPr="004D3E6F" w:rsidRDefault="000454D0" w:rsidP="005B1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3</w:t>
            </w:r>
            <w:r w:rsidR="005B1100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25391DF3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B3EB97D" w14:textId="673D09CE" w:rsidR="005B1100" w:rsidRPr="004D3E6F" w:rsidRDefault="000454D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16</w:t>
            </w:r>
            <w:r w:rsidR="00FB2C1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507</w:t>
            </w:r>
          </w:p>
        </w:tc>
        <w:tc>
          <w:tcPr>
            <w:tcW w:w="236" w:type="dxa"/>
          </w:tcPr>
          <w:p w14:paraId="505EAB74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5AE46013" w14:textId="76EA9F76" w:rsidR="005B1100" w:rsidRPr="004D3E6F" w:rsidRDefault="000454D0" w:rsidP="005B11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8</w:t>
            </w:r>
            <w:r w:rsidR="005B1100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06469811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446B83" w14:textId="795C9B98" w:rsidR="005B1100" w:rsidRPr="004D3E6F" w:rsidRDefault="007B4AB6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4DD684B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CF6C7B5" w14:textId="5EB59ABC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02584905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F5E543" w14:textId="70CA09E8" w:rsidR="005B1100" w:rsidRPr="004D3E6F" w:rsidRDefault="007B4AB6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76907C4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435BE589" w14:textId="7B13A9B0" w:rsidR="005B1100" w:rsidRPr="004D3E6F" w:rsidRDefault="007B4AB6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B1100" w:rsidRPr="004D3E6F" w14:paraId="2F204BA8" w14:textId="77777777" w:rsidTr="004B60F3">
        <w:trPr>
          <w:trHeight w:hRule="exact" w:val="255"/>
        </w:trPr>
        <w:tc>
          <w:tcPr>
            <w:tcW w:w="1449" w:type="dxa"/>
          </w:tcPr>
          <w:p w14:paraId="00C57DA4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0" w:type="dxa"/>
          </w:tcPr>
          <w:p w14:paraId="149DA500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3371B274" w14:textId="23873233" w:rsidR="005B1100" w:rsidRPr="004D3E6F" w:rsidRDefault="005B1100" w:rsidP="005B11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dxa"/>
          </w:tcPr>
          <w:p w14:paraId="2BD7D69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25165DF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7BDDE82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14:paraId="2A0E1627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7" w:type="dxa"/>
          </w:tcPr>
          <w:p w14:paraId="7974AE21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</w:tcPr>
          <w:p w14:paraId="0C4931A3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F01E140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362B4671" w14:textId="77777777" w:rsidR="005B1100" w:rsidRPr="004D3E6F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53A2FFF" w14:textId="61B54971" w:rsidR="005B1100" w:rsidRPr="004D3E6F" w:rsidRDefault="000454D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1</w:t>
            </w:r>
            <w:r w:rsidR="005B512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023</w:t>
            </w:r>
            <w:r w:rsidR="005B512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4502667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61DDEBF2" w14:textId="3747EB0D" w:rsidR="005B1100" w:rsidRPr="004D3E6F" w:rsidRDefault="000454D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1</w:t>
            </w:r>
            <w:r w:rsidR="005B1100" w:rsidRPr="004D3E6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965</w:t>
            </w:r>
            <w:r w:rsidR="005B1100" w:rsidRPr="004D3E6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236" w:type="dxa"/>
          </w:tcPr>
          <w:p w14:paraId="19B19B67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DA374E4" w14:textId="69EB4775" w:rsidR="005B1100" w:rsidRPr="004D3E6F" w:rsidRDefault="000454D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/>
              </w:rPr>
              <w:t>1</w:t>
            </w:r>
            <w:r w:rsidR="00A235A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/>
              </w:rPr>
              <w:t>044</w:t>
            </w:r>
            <w:r w:rsidR="00A235A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/>
              </w:rPr>
              <w:t>257</w:t>
            </w:r>
          </w:p>
        </w:tc>
        <w:tc>
          <w:tcPr>
            <w:tcW w:w="236" w:type="dxa"/>
          </w:tcPr>
          <w:p w14:paraId="12C82AB1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241A964E" w14:textId="427D39C7" w:rsidR="005B1100" w:rsidRPr="004D3E6F" w:rsidRDefault="000454D0" w:rsidP="005B11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/>
              </w:rPr>
              <w:t>1</w:t>
            </w:r>
            <w:r w:rsidR="005B1100" w:rsidRPr="004D3E6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/>
              </w:rPr>
              <w:t>683</w:t>
            </w:r>
            <w:r w:rsidR="005B1100" w:rsidRPr="004D3E6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/>
              </w:rPr>
              <w:t>845</w:t>
            </w:r>
          </w:p>
        </w:tc>
        <w:tc>
          <w:tcPr>
            <w:tcW w:w="270" w:type="dxa"/>
          </w:tcPr>
          <w:p w14:paraId="2B04E52F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5D91469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3F10645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708A3DEF" w14:textId="77777777" w:rsidR="005B1100" w:rsidRPr="004D3E6F" w:rsidRDefault="005B110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276F4DC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9C594A" w14:textId="521F803E" w:rsidR="005B1100" w:rsidRPr="004D3E6F" w:rsidRDefault="000454D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180</w:t>
            </w:r>
            <w:r w:rsidR="007B4A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111A3CA9" w14:textId="77777777" w:rsidR="005B1100" w:rsidRPr="004D3E6F" w:rsidRDefault="005B1100" w:rsidP="005B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695E288" w14:textId="171AA887" w:rsidR="005B1100" w:rsidRPr="004D3E6F" w:rsidRDefault="000454D0" w:rsidP="005B11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48</w:t>
            </w:r>
            <w:r w:rsidR="007B4A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Cs w:val="22"/>
                <w:lang w:val="en-US" w:bidi="th-TH"/>
              </w:rPr>
              <w:t>100</w:t>
            </w:r>
          </w:p>
        </w:tc>
      </w:tr>
    </w:tbl>
    <w:p w14:paraId="0503341E" w14:textId="77777777" w:rsidR="00166B65" w:rsidRPr="00193C9D" w:rsidRDefault="00166B65" w:rsidP="00166B65">
      <w:pPr>
        <w:spacing w:line="0" w:lineRule="atLeast"/>
        <w:rPr>
          <w:rFonts w:ascii="Angsana New" w:hAnsi="Angsana New"/>
          <w:sz w:val="14"/>
          <w:szCs w:val="14"/>
          <w:lang w:val="en-GB"/>
        </w:rPr>
      </w:pPr>
    </w:p>
    <w:p w14:paraId="66F30C55" w14:textId="77777777" w:rsidR="00166B65" w:rsidRPr="00BE1DE6" w:rsidRDefault="00166B65" w:rsidP="00166B65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  <w:bookmarkStart w:id="2" w:name="_Hlk38318782"/>
    </w:p>
    <w:p w14:paraId="152D03E1" w14:textId="7593912D" w:rsidR="00166B65" w:rsidRDefault="00166B65" w:rsidP="008B10C6">
      <w:pPr>
        <w:pStyle w:val="BodyText2"/>
        <w:ind w:left="540" w:right="-117" w:firstLine="0"/>
        <w:jc w:val="thaiDistribute"/>
        <w:rPr>
          <w:rFonts w:asciiTheme="majorBidi" w:hAnsiTheme="majorBidi"/>
          <w:sz w:val="30"/>
          <w:szCs w:val="30"/>
        </w:rPr>
      </w:pPr>
      <w:r w:rsidRPr="00062E8E">
        <w:rPr>
          <w:rFonts w:asciiTheme="majorBidi" w:hAnsiTheme="majorBidi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ณ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31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ธันวาคม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2563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บริษัทนำหุ้นสามัญของบริษัท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จำกัด</w:t>
      </w:r>
      <w:r w:rsidRPr="00062E8E">
        <w:rPr>
          <w:rFonts w:asciiTheme="majorBidi" w:hAnsiTheme="majorBidi"/>
          <w:sz w:val="30"/>
          <w:szCs w:val="30"/>
          <w:cs/>
        </w:rPr>
        <w:t xml:space="preserve"> (</w:t>
      </w:r>
      <w:r w:rsidRPr="00062E8E">
        <w:rPr>
          <w:rFonts w:asciiTheme="majorBidi" w:hAnsiTheme="majorBidi" w:hint="cs"/>
          <w:sz w:val="30"/>
          <w:szCs w:val="30"/>
          <w:cs/>
        </w:rPr>
        <w:t>มหาชน</w:t>
      </w:r>
      <w:r w:rsidRPr="00062E8E">
        <w:rPr>
          <w:rFonts w:asciiTheme="majorBidi" w:hAnsiTheme="majorBidi"/>
          <w:sz w:val="30"/>
          <w:szCs w:val="30"/>
          <w:cs/>
        </w:rPr>
        <w:t xml:space="preserve">) </w:t>
      </w:r>
      <w:r w:rsidRPr="000C50F0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1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Pr="000C50F0">
        <w:rPr>
          <w:rFonts w:asciiTheme="majorBidi" w:hAnsiTheme="majorBidi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7AFA90E6" w14:textId="77777777" w:rsidR="00166B65" w:rsidRPr="00193C9D" w:rsidRDefault="00166B65" w:rsidP="008B10C6">
      <w:pPr>
        <w:spacing w:line="0" w:lineRule="atLeast"/>
        <w:ind w:left="540"/>
        <w:jc w:val="thaiDistribute"/>
        <w:rPr>
          <w:rFonts w:ascii="Angsana New" w:hAnsi="Angsana New"/>
          <w:sz w:val="20"/>
        </w:rPr>
        <w:sectPr w:rsidR="00166B65" w:rsidRPr="00193C9D" w:rsidSect="00FE697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2"/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2250"/>
        <w:gridCol w:w="989"/>
        <w:gridCol w:w="1801"/>
        <w:gridCol w:w="900"/>
        <w:gridCol w:w="364"/>
        <w:gridCol w:w="909"/>
        <w:gridCol w:w="6"/>
        <w:gridCol w:w="358"/>
        <w:gridCol w:w="6"/>
        <w:gridCol w:w="877"/>
        <w:gridCol w:w="364"/>
        <w:gridCol w:w="986"/>
      </w:tblGrid>
      <w:tr w:rsidR="005B1100" w:rsidRPr="005B1100" w14:paraId="0A7609C1" w14:textId="77777777" w:rsidTr="005B1100">
        <w:trPr>
          <w:trHeight w:hRule="exact" w:val="352"/>
        </w:trPr>
        <w:tc>
          <w:tcPr>
            <w:tcW w:w="2250" w:type="dxa"/>
          </w:tcPr>
          <w:p w14:paraId="7995B04D" w14:textId="77777777" w:rsidR="005B1100" w:rsidRPr="005B1100" w:rsidRDefault="005B1100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1897F016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7E9977C6" w14:textId="62B0180F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70" w:type="dxa"/>
            <w:gridSpan w:val="9"/>
          </w:tcPr>
          <w:p w14:paraId="6094E63B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110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B1100" w:rsidRPr="005B1100" w14:paraId="60A18426" w14:textId="77777777" w:rsidTr="005B1100">
        <w:trPr>
          <w:trHeight w:hRule="exact" w:val="352"/>
        </w:trPr>
        <w:tc>
          <w:tcPr>
            <w:tcW w:w="2250" w:type="dxa"/>
          </w:tcPr>
          <w:p w14:paraId="6D60F6B8" w14:textId="77777777" w:rsidR="005B1100" w:rsidRPr="005B1100" w:rsidRDefault="005B1100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5DCD8309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3BE5E73B" w14:textId="17E24068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173" w:type="dxa"/>
            <w:gridSpan w:val="3"/>
          </w:tcPr>
          <w:p w14:paraId="7DE49BF8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  <w:gridSpan w:val="2"/>
          </w:tcPr>
          <w:p w14:paraId="46407B9E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32D3466C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5B1100" w:rsidRPr="005B1100" w14:paraId="504684DF" w14:textId="77777777" w:rsidTr="005B1100">
        <w:trPr>
          <w:trHeight w:hRule="exact" w:val="749"/>
        </w:trPr>
        <w:tc>
          <w:tcPr>
            <w:tcW w:w="2250" w:type="dxa"/>
          </w:tcPr>
          <w:p w14:paraId="2F579EAA" w14:textId="77777777" w:rsidR="005B1100" w:rsidRPr="005B1100" w:rsidRDefault="005B1100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BF4B6C5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4F6EB912" w14:textId="3028E562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1DC2CBD" w14:textId="041635D8" w:rsidR="005B1100" w:rsidRPr="005B1100" w:rsidRDefault="000454D0" w:rsidP="005D03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30</w:t>
            </w:r>
          </w:p>
          <w:p w14:paraId="650455C4" w14:textId="46AD1983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364" w:type="dxa"/>
          </w:tcPr>
          <w:p w14:paraId="725B322B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2FA08007" w14:textId="7EAA8F53" w:rsidR="005B1100" w:rsidRPr="005B1100" w:rsidRDefault="000454D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/>
              </w:rPr>
              <w:t>31</w:t>
            </w:r>
            <w:r w:rsidR="005B1100" w:rsidRPr="005B1100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4" w:type="dxa"/>
            <w:gridSpan w:val="2"/>
          </w:tcPr>
          <w:p w14:paraId="3B5C4F4E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D0F8CC0" w14:textId="51EE90D8" w:rsidR="005B1100" w:rsidRPr="005B1100" w:rsidRDefault="000454D0" w:rsidP="005D03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30</w:t>
            </w:r>
          </w:p>
          <w:p w14:paraId="495DE37F" w14:textId="789756B9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364" w:type="dxa"/>
          </w:tcPr>
          <w:p w14:paraId="31ED4D10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77B2350D" w14:textId="5E500471" w:rsidR="005B1100" w:rsidRPr="005B1100" w:rsidRDefault="000454D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/>
              </w:rPr>
              <w:t>31</w:t>
            </w:r>
          </w:p>
          <w:p w14:paraId="0AAA368D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B1100" w:rsidRPr="005B1100" w14:paraId="4C6E5683" w14:textId="77777777" w:rsidTr="005B1100">
        <w:trPr>
          <w:trHeight w:hRule="exact" w:val="352"/>
        </w:trPr>
        <w:tc>
          <w:tcPr>
            <w:tcW w:w="2250" w:type="dxa"/>
          </w:tcPr>
          <w:p w14:paraId="3C64321C" w14:textId="77777777" w:rsidR="005B1100" w:rsidRPr="005B1100" w:rsidRDefault="005B1100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A7517F4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6AE32081" w14:textId="6614790F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662E7E1" w14:textId="627AB880" w:rsidR="005B1100" w:rsidRPr="005B1100" w:rsidRDefault="000454D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364" w:type="dxa"/>
          </w:tcPr>
          <w:p w14:paraId="3B6675AF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64BD9755" w14:textId="6B55D8D1" w:rsidR="005B1100" w:rsidRPr="005B1100" w:rsidRDefault="000454D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364" w:type="dxa"/>
            <w:gridSpan w:val="2"/>
          </w:tcPr>
          <w:p w14:paraId="58639323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7F1077D5" w14:textId="5CE88927" w:rsidR="005B1100" w:rsidRPr="005B1100" w:rsidRDefault="000454D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4" w:type="dxa"/>
          </w:tcPr>
          <w:p w14:paraId="35D22994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5A91EEB4" w14:textId="0D5880C6" w:rsidR="005B1100" w:rsidRPr="005B1100" w:rsidRDefault="000454D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2563</w:t>
            </w:r>
          </w:p>
        </w:tc>
      </w:tr>
      <w:tr w:rsidR="005B1100" w:rsidRPr="005B1100" w14:paraId="08178B70" w14:textId="77777777" w:rsidTr="005B1100">
        <w:trPr>
          <w:trHeight w:hRule="exact" w:val="352"/>
        </w:trPr>
        <w:tc>
          <w:tcPr>
            <w:tcW w:w="2250" w:type="dxa"/>
          </w:tcPr>
          <w:p w14:paraId="3FF9B84E" w14:textId="77777777" w:rsidR="005B1100" w:rsidRPr="005B1100" w:rsidRDefault="005B1100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53FAC2DF" w14:textId="427EA61D" w:rsidR="005B1100" w:rsidRPr="005B1100" w:rsidRDefault="005B1100" w:rsidP="005B11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801" w:type="dxa"/>
          </w:tcPr>
          <w:p w14:paraId="6A206492" w14:textId="3924CDDF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73" w:type="dxa"/>
            <w:gridSpan w:val="3"/>
          </w:tcPr>
          <w:p w14:paraId="77BF25E1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64" w:type="dxa"/>
            <w:gridSpan w:val="2"/>
          </w:tcPr>
          <w:p w14:paraId="7B1D17B4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2623550B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5B110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B1100" w:rsidRPr="005B1100" w14:paraId="3F7777D4" w14:textId="77777777" w:rsidTr="005B1100">
        <w:trPr>
          <w:trHeight w:hRule="exact" w:val="352"/>
        </w:trPr>
        <w:tc>
          <w:tcPr>
            <w:tcW w:w="2250" w:type="dxa"/>
          </w:tcPr>
          <w:p w14:paraId="0A4CEDAE" w14:textId="77777777" w:rsidR="005B1100" w:rsidRPr="005B1100" w:rsidRDefault="005B1100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89" w:type="dxa"/>
          </w:tcPr>
          <w:p w14:paraId="27F145B7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4446E335" w14:textId="5612BD34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E874E87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57DC8EEC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4363D391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67B847BA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23A4938C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7BBD27B0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22A8963B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1100" w:rsidRPr="005B1100" w14:paraId="4E07C8C5" w14:textId="77777777" w:rsidTr="005B1100">
        <w:trPr>
          <w:trHeight w:hRule="exact" w:val="173"/>
        </w:trPr>
        <w:tc>
          <w:tcPr>
            <w:tcW w:w="2250" w:type="dxa"/>
          </w:tcPr>
          <w:p w14:paraId="653CDB34" w14:textId="77777777" w:rsidR="005B1100" w:rsidRPr="005B1100" w:rsidRDefault="005B1100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66C46165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6AB235E6" w14:textId="6E0C3E71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CABADB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96F3886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6AD86C21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0BB92D12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A02C169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36C2C9FD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69CBB783" w14:textId="77777777" w:rsidR="005B1100" w:rsidRPr="005B1100" w:rsidRDefault="005B1100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1100" w:rsidRPr="005B1100" w14:paraId="2DE2530A" w14:textId="77777777" w:rsidTr="005B1100">
        <w:trPr>
          <w:trHeight w:hRule="exact" w:val="352"/>
        </w:trPr>
        <w:tc>
          <w:tcPr>
            <w:tcW w:w="2250" w:type="dxa"/>
          </w:tcPr>
          <w:p w14:paraId="1BAE18B7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989" w:type="dxa"/>
          </w:tcPr>
          <w:p w14:paraId="2A46BCA0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00F6F495" w14:textId="16D952B6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00" w:type="dxa"/>
          </w:tcPr>
          <w:p w14:paraId="1D11B247" w14:textId="723FFCED" w:rsidR="005B1100" w:rsidRPr="005B1100" w:rsidRDefault="000454D0" w:rsidP="00910E8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100</w:t>
            </w:r>
            <w:r w:rsidR="0039664A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4AF0FF79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1A859459" w14:textId="20067952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98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1198CBCA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DCEB35D" w14:textId="40895063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34</w:t>
            </w:r>
            <w:r w:rsidR="003966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6DC3CC5A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B83832C" w14:textId="406BDC16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34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5B1100" w:rsidRPr="005B1100" w14:paraId="351E9A93" w14:textId="77777777" w:rsidTr="005B1100">
        <w:trPr>
          <w:trHeight w:hRule="exact" w:val="352"/>
        </w:trPr>
        <w:tc>
          <w:tcPr>
            <w:tcW w:w="2250" w:type="dxa"/>
          </w:tcPr>
          <w:p w14:paraId="5E98772E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89" w:type="dxa"/>
          </w:tcPr>
          <w:p w14:paraId="1C9EDF63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1A2103AB" w14:textId="76BF1BEA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00" w:type="dxa"/>
          </w:tcPr>
          <w:p w14:paraId="7F96766F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4A4A6CD2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43D8EBB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689958A0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DE9D0E8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E004BDD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1C6B5998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34394379" w14:textId="77777777" w:rsidTr="005B1100">
        <w:trPr>
          <w:trHeight w:hRule="exact" w:val="352"/>
        </w:trPr>
        <w:tc>
          <w:tcPr>
            <w:tcW w:w="2250" w:type="dxa"/>
          </w:tcPr>
          <w:p w14:paraId="721CD663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35DE87A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7597DC3" w14:textId="15ECAAB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00" w:type="dxa"/>
          </w:tcPr>
          <w:p w14:paraId="1F3A8DF7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464F454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4FFE0BD0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60180779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4E38FCA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9100242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633A1EC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7F861F41" w14:textId="77777777" w:rsidTr="005B1100">
        <w:trPr>
          <w:trHeight w:hRule="exact" w:val="352"/>
        </w:trPr>
        <w:tc>
          <w:tcPr>
            <w:tcW w:w="2250" w:type="dxa"/>
          </w:tcPr>
          <w:p w14:paraId="13DE3667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5315D3B9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4ED9BECC" w14:textId="34AC5A6D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1279667D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565D7CBC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5B872265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6A3F5E52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C1263A1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0884EA4A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6E1CC157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5C899CC3" w14:textId="77777777" w:rsidTr="005B1100">
        <w:trPr>
          <w:trHeight w:hRule="exact" w:val="173"/>
        </w:trPr>
        <w:tc>
          <w:tcPr>
            <w:tcW w:w="2250" w:type="dxa"/>
          </w:tcPr>
          <w:p w14:paraId="5769EB76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47AC8BD2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157AE89C" w14:textId="07684F08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73A5AE0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04BD11AE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645BEC91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358F64E5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91E8672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0318BAC7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66C22554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41BB46F2" w14:textId="77777777" w:rsidTr="005B1100">
        <w:trPr>
          <w:trHeight w:hRule="exact" w:val="352"/>
        </w:trPr>
        <w:tc>
          <w:tcPr>
            <w:tcW w:w="2250" w:type="dxa"/>
          </w:tcPr>
          <w:p w14:paraId="264FC773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989" w:type="dxa"/>
          </w:tcPr>
          <w:p w14:paraId="6BEB769B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DA33BC0" w14:textId="417CCDAE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5A381EB3" w14:textId="19FFB9F6" w:rsidR="005B1100" w:rsidRPr="005B1100" w:rsidRDefault="000454D0" w:rsidP="00910E8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100</w:t>
            </w:r>
            <w:r w:rsidR="0039664A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35FE8CB9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01696AEE" w14:textId="5FF44067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98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4437D825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D6BD950" w14:textId="1240DCD2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37</w:t>
            </w:r>
            <w:r w:rsidR="003966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1D7C9726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4FBF526A" w14:textId="11983F27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37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5B1100" w:rsidRPr="005B1100" w14:paraId="51533319" w14:textId="77777777" w:rsidTr="005B1100">
        <w:trPr>
          <w:trHeight w:hRule="exact" w:val="352"/>
        </w:trPr>
        <w:tc>
          <w:tcPr>
            <w:tcW w:w="2250" w:type="dxa"/>
          </w:tcPr>
          <w:p w14:paraId="489D8E27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989" w:type="dxa"/>
          </w:tcPr>
          <w:p w14:paraId="737BAFFD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F6338A5" w14:textId="433215D0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7C8100E8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C0CC4DB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10E8FA13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54CE6FC3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A262E9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06B93AAC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B0C8A8A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0609DBBA" w14:textId="77777777" w:rsidTr="005B1100">
        <w:trPr>
          <w:trHeight w:hRule="exact" w:val="173"/>
        </w:trPr>
        <w:tc>
          <w:tcPr>
            <w:tcW w:w="2250" w:type="dxa"/>
          </w:tcPr>
          <w:p w14:paraId="7FDC33B3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18D230E7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DB85044" w14:textId="6B1B7E89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2EC0C74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14A6B07C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59CD3F91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320C7232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285BDCF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FCF7946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556C72C8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09DC1C89" w14:textId="77777777" w:rsidTr="005B1100">
        <w:trPr>
          <w:trHeight w:hRule="exact" w:val="352"/>
        </w:trPr>
        <w:tc>
          <w:tcPr>
            <w:tcW w:w="2250" w:type="dxa"/>
          </w:tcPr>
          <w:p w14:paraId="433F130F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</w:t>
            </w:r>
            <w:r w:rsidRPr="005B110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ที.เค.เอส. สยามเพรส</w:t>
            </w:r>
          </w:p>
        </w:tc>
        <w:tc>
          <w:tcPr>
            <w:tcW w:w="989" w:type="dxa"/>
          </w:tcPr>
          <w:p w14:paraId="7D95FCAB" w14:textId="15CFA58A" w:rsidR="005B1100" w:rsidRPr="005B1100" w:rsidRDefault="000454D0" w:rsidP="005B11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i/>
                <w:iCs/>
                <w:spacing w:val="-2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1" w:type="dxa"/>
            <w:vAlign w:val="center"/>
          </w:tcPr>
          <w:p w14:paraId="65CB11E5" w14:textId="52AACD62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  <w:lang w:val="en-US" w:bidi="th-TH"/>
              </w:rPr>
              <w:t xml:space="preserve">พิมพ์แบบฟอร์ม </w:t>
            </w:r>
          </w:p>
        </w:tc>
        <w:tc>
          <w:tcPr>
            <w:tcW w:w="900" w:type="dxa"/>
          </w:tcPr>
          <w:p w14:paraId="3A7A6A2A" w14:textId="2776602F" w:rsidR="005B1100" w:rsidRPr="005B1100" w:rsidRDefault="009E4E07" w:rsidP="009E4E0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917" w:right="2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4" w:type="dxa"/>
          </w:tcPr>
          <w:p w14:paraId="05479D49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2769ACB3" w14:textId="13E59BDF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98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1C1304D4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0ACFC87" w14:textId="6469A9D1" w:rsidR="005B1100" w:rsidRPr="005B1100" w:rsidRDefault="009E4E07" w:rsidP="009E4E07">
            <w:pPr>
              <w:pStyle w:val="acctfourfigures"/>
              <w:tabs>
                <w:tab w:val="clear" w:pos="765"/>
              </w:tabs>
              <w:spacing w:line="240" w:lineRule="auto"/>
              <w:ind w:left="-575" w:right="2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4" w:type="dxa"/>
          </w:tcPr>
          <w:p w14:paraId="276093C5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F11C668" w14:textId="1179FC04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300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5B1100" w:rsidRPr="005B1100" w14:paraId="7BF68CB9" w14:textId="77777777" w:rsidTr="005B1100">
        <w:trPr>
          <w:trHeight w:hRule="exact" w:val="352"/>
        </w:trPr>
        <w:tc>
          <w:tcPr>
            <w:tcW w:w="2250" w:type="dxa"/>
          </w:tcPr>
          <w:p w14:paraId="5C3F5BA1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989" w:type="dxa"/>
          </w:tcPr>
          <w:p w14:paraId="0C8B0B18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05AB219C" w14:textId="7E0B24AD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900" w:type="dxa"/>
          </w:tcPr>
          <w:p w14:paraId="1135034A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39CBE867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5E9F8BEF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29C84BD5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411F576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4002637E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6AFB862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693FFEB8" w14:textId="77777777" w:rsidTr="005B1100">
        <w:trPr>
          <w:trHeight w:hRule="exact" w:val="352"/>
        </w:trPr>
        <w:tc>
          <w:tcPr>
            <w:tcW w:w="2250" w:type="dxa"/>
          </w:tcPr>
          <w:p w14:paraId="3C818048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1150464E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4F23135C" w14:textId="4D355024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900" w:type="dxa"/>
          </w:tcPr>
          <w:p w14:paraId="0FAA9C06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1F303F5D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18FB9A92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076586F8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CF786D9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1EFD19DC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6ED5DD64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1B624694" w14:textId="77777777" w:rsidTr="005B1100">
        <w:trPr>
          <w:trHeight w:hRule="exact" w:val="352"/>
        </w:trPr>
        <w:tc>
          <w:tcPr>
            <w:tcW w:w="2250" w:type="dxa"/>
          </w:tcPr>
          <w:p w14:paraId="571BCBEF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6D970F6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606B69A9" w14:textId="4FA5CDEA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900" w:type="dxa"/>
          </w:tcPr>
          <w:p w14:paraId="13C1706F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7F030559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31F11BEC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09C8F87E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7DF19F62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97C79D9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75B4E6C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0302D40E" w14:textId="77777777" w:rsidTr="005B1100">
        <w:trPr>
          <w:trHeight w:hRule="exact" w:val="173"/>
        </w:trPr>
        <w:tc>
          <w:tcPr>
            <w:tcW w:w="2250" w:type="dxa"/>
          </w:tcPr>
          <w:p w14:paraId="243A4FC5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3448A1E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6C12EE4A" w14:textId="7ECF56DE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D4C6FCA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6869693A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2EF6D5E6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4E78ADBF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6AE6663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B9A89F3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2AB3301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1100" w:rsidRPr="005B1100" w14:paraId="6D7E8A23" w14:textId="77777777" w:rsidTr="005B1100">
        <w:trPr>
          <w:trHeight w:hRule="exact" w:val="352"/>
        </w:trPr>
        <w:tc>
          <w:tcPr>
            <w:tcW w:w="2250" w:type="dxa"/>
          </w:tcPr>
          <w:p w14:paraId="1E8DCE51" w14:textId="77777777" w:rsidR="005B1100" w:rsidRPr="005B1100" w:rsidRDefault="005B1100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989" w:type="dxa"/>
          </w:tcPr>
          <w:p w14:paraId="168E5B83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4130B9DE" w14:textId="27738A53" w:rsidR="005B1100" w:rsidRPr="005B1100" w:rsidRDefault="005B1100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00" w:type="dxa"/>
          </w:tcPr>
          <w:p w14:paraId="05574C39" w14:textId="737FF564" w:rsidR="005B1100" w:rsidRPr="005B1100" w:rsidRDefault="000454D0" w:rsidP="00910E8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100</w:t>
            </w:r>
            <w:r w:rsidR="0039664A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0113E0A1" w14:textId="77777777" w:rsidR="005B1100" w:rsidRPr="005B1100" w:rsidRDefault="005B1100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729D439F" w14:textId="1D770A26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98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16382161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2653393" w14:textId="236FCFDE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90</w:t>
            </w:r>
            <w:r w:rsidR="003966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F783DC1" w14:textId="77777777" w:rsidR="005B1100" w:rsidRPr="005B1100" w:rsidRDefault="005B1100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42E60D87" w14:textId="3063A917" w:rsidR="005B1100" w:rsidRPr="005B1100" w:rsidRDefault="000454D0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90</w:t>
            </w:r>
            <w:r w:rsidR="005B1100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06900C39" w14:textId="77777777" w:rsidR="00166B65" w:rsidRDefault="00166B65" w:rsidP="0016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223A994C" w14:textId="77777777" w:rsidR="005E5D99" w:rsidRDefault="005E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4797F5" w14:textId="043FE4D6" w:rsidR="000C6EEE" w:rsidRPr="00EE1DAF" w:rsidRDefault="000C6EEE" w:rsidP="0017542A">
      <w:pPr>
        <w:pStyle w:val="index"/>
        <w:numPr>
          <w:ilvl w:val="0"/>
          <w:numId w:val="19"/>
        </w:numPr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649D7A61" w14:textId="77777777"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D259FD" w:rsidRPr="001108C4" w14:paraId="302CC4AE" w14:textId="77777777" w:rsidTr="008B10C6">
        <w:trPr>
          <w:cantSplit/>
          <w:tblHeader/>
        </w:trPr>
        <w:tc>
          <w:tcPr>
            <w:tcW w:w="6120" w:type="dxa"/>
            <w:vAlign w:val="bottom"/>
          </w:tcPr>
          <w:p w14:paraId="30C30628" w14:textId="001F4CF3" w:rsidR="00D259FD" w:rsidRPr="001108C4" w:rsidRDefault="00D259FD" w:rsidP="00F009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B10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B10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454D0"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B10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="000454D0"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BF5D7A7" w14:textId="5CFE13D3" w:rsidR="00D259FD" w:rsidRPr="001108C4" w:rsidRDefault="00D259FD" w:rsidP="00F0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108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15F2AA4" w14:textId="77777777" w:rsidR="00D259FD" w:rsidRPr="001108C4" w:rsidRDefault="00D259FD" w:rsidP="00F009B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F38A8D" w14:textId="77777777" w:rsidR="00D259FD" w:rsidRPr="001108C4" w:rsidRDefault="00D259FD" w:rsidP="00F009B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C172D2C" w14:textId="59A65455" w:rsidR="00D259FD" w:rsidRPr="001108C4" w:rsidRDefault="00D259FD" w:rsidP="00F009B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259FD" w:rsidRPr="001108C4" w14:paraId="66DBCDB3" w14:textId="77777777" w:rsidTr="008B10C6">
        <w:trPr>
          <w:gridAfter w:val="1"/>
          <w:wAfter w:w="6" w:type="dxa"/>
          <w:cantSplit/>
        </w:trPr>
        <w:tc>
          <w:tcPr>
            <w:tcW w:w="6120" w:type="dxa"/>
          </w:tcPr>
          <w:p w14:paraId="40821CEE" w14:textId="77777777" w:rsidR="00D259FD" w:rsidRPr="001108C4" w:rsidRDefault="00D259FD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4" w:type="dxa"/>
            <w:gridSpan w:val="3"/>
          </w:tcPr>
          <w:p w14:paraId="46F95918" w14:textId="59E5AA84" w:rsidR="00D259FD" w:rsidRPr="001108C4" w:rsidRDefault="00D259FD" w:rsidP="00F009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59FD" w:rsidRPr="001108C4" w14:paraId="575E41E0" w14:textId="77777777" w:rsidTr="008B10C6">
        <w:trPr>
          <w:cantSplit/>
        </w:trPr>
        <w:tc>
          <w:tcPr>
            <w:tcW w:w="6120" w:type="dxa"/>
          </w:tcPr>
          <w:p w14:paraId="196F4005" w14:textId="77777777" w:rsidR="00D259FD" w:rsidRPr="001108C4" w:rsidRDefault="00D259FD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259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49AE8A05" w14:textId="0A09A321" w:rsidR="00D259FD" w:rsidRPr="00B659A8" w:rsidRDefault="000454D0" w:rsidP="008F17C0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45</w:t>
            </w:r>
            <w:r w:rsidR="00E753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180" w:type="dxa"/>
          </w:tcPr>
          <w:p w14:paraId="47F1BFB4" w14:textId="77777777" w:rsidR="00D259FD" w:rsidRPr="00D259FD" w:rsidRDefault="00D259FD" w:rsidP="00F00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205426B9" w14:textId="3B7EE1E4" w:rsidR="00D259FD" w:rsidRPr="00C0676E" w:rsidRDefault="000454D0" w:rsidP="00F009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155</w:t>
            </w:r>
          </w:p>
        </w:tc>
      </w:tr>
      <w:tr w:rsidR="00D259FD" w:rsidRPr="001108C4" w14:paraId="0C7F9FC6" w14:textId="77777777" w:rsidTr="008B10C6">
        <w:trPr>
          <w:cantSplit/>
        </w:trPr>
        <w:tc>
          <w:tcPr>
            <w:tcW w:w="6120" w:type="dxa"/>
          </w:tcPr>
          <w:p w14:paraId="0B712138" w14:textId="45E0B0BB" w:rsidR="00D259FD" w:rsidRPr="00D259FD" w:rsidRDefault="00E43372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/>
                <w:sz w:val="30"/>
                <w:szCs w:val="30"/>
              </w:rPr>
              <w:t>/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ตัดจำหน่ายจำหน่ายสินทรัพย์</w:t>
            </w:r>
            <w:r w:rsidRPr="00040CC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345E233A" w14:textId="339606AC" w:rsidR="00D259FD" w:rsidRPr="00B659A8" w:rsidRDefault="00876DBE" w:rsidP="005A6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039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A7A44AF" w14:textId="77777777" w:rsidR="00D259FD" w:rsidRPr="00D259FD" w:rsidRDefault="00D259FD" w:rsidP="00F00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5FA9B488" w14:textId="725089DB" w:rsidR="00D259FD" w:rsidRPr="00C0676E" w:rsidRDefault="004252FE" w:rsidP="00B659A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48F7" w:rsidRPr="001108C4" w14:paraId="7B31333E" w14:textId="77777777" w:rsidTr="008B10C6">
        <w:trPr>
          <w:cantSplit/>
        </w:trPr>
        <w:tc>
          <w:tcPr>
            <w:tcW w:w="6120" w:type="dxa"/>
          </w:tcPr>
          <w:p w14:paraId="71755EF1" w14:textId="783E4B96" w:rsidR="00DB48F7" w:rsidRPr="00D259FD" w:rsidRDefault="00DB48F7" w:rsidP="00DB48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ของอาคารและอุปกรณ์</w:t>
            </w:r>
          </w:p>
        </w:tc>
        <w:tc>
          <w:tcPr>
            <w:tcW w:w="1440" w:type="dxa"/>
          </w:tcPr>
          <w:p w14:paraId="3EC8331F" w14:textId="0AF9F42D" w:rsidR="00DB48F7" w:rsidRPr="00B659A8" w:rsidRDefault="00876DBE" w:rsidP="00DB48F7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714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15DF193" w14:textId="77777777" w:rsidR="00DB48F7" w:rsidRPr="00D259FD" w:rsidRDefault="00DB48F7" w:rsidP="00DB48F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2C09488E" w14:textId="4105B080" w:rsidR="00DB48F7" w:rsidRPr="00C0676E" w:rsidRDefault="00DB48F7" w:rsidP="00DB48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8F7" w:rsidRPr="001108C4" w14:paraId="31344E08" w14:textId="77777777" w:rsidTr="008B10C6">
        <w:trPr>
          <w:cantSplit/>
        </w:trPr>
        <w:tc>
          <w:tcPr>
            <w:tcW w:w="6120" w:type="dxa"/>
          </w:tcPr>
          <w:p w14:paraId="3D78250C" w14:textId="274FD077" w:rsidR="008A1FC2" w:rsidRPr="00D259FD" w:rsidRDefault="008A1FC2" w:rsidP="00DB48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สินทรัพย์ลดลงจาก</w:t>
            </w:r>
            <w:r w:rsidR="00207C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ารปรับโครงสร้างธุรกิจ</w:t>
            </w:r>
          </w:p>
        </w:tc>
        <w:tc>
          <w:tcPr>
            <w:tcW w:w="1440" w:type="dxa"/>
          </w:tcPr>
          <w:p w14:paraId="453207D7" w14:textId="4ED9C89D" w:rsidR="00DB48F7" w:rsidRPr="00B659A8" w:rsidRDefault="0013113C" w:rsidP="00DB48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(</w:t>
            </w:r>
            <w:r w:rsidR="00345BC9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632</w:t>
            </w:r>
            <w:r w:rsidR="00876D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5BC9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066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B638BB6" w14:textId="77777777" w:rsidR="00DB48F7" w:rsidRPr="00D259FD" w:rsidRDefault="00DB48F7" w:rsidP="00DB48F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24F39F55" w14:textId="1251060E" w:rsidR="00DB48F7" w:rsidRPr="00C0676E" w:rsidRDefault="00DB48F7" w:rsidP="00DB48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B03C882" w14:textId="77777777"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14:paraId="4B2FDD72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05D5F76B" w14:textId="77777777" w:rsidR="004D3E6F" w:rsidRDefault="004D3E6F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85756F" w14:textId="31AEF132" w:rsidR="009E5C6F" w:rsidRDefault="009A5C0B" w:rsidP="0048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62D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30</w:t>
      </w:r>
      <w:r w:rsidR="004D3E6F" w:rsidRPr="007A62D2">
        <w:rPr>
          <w:rFonts w:ascii="Angsana New" w:hAnsi="Angsana New"/>
          <w:sz w:val="30"/>
          <w:szCs w:val="30"/>
        </w:rPr>
        <w:t xml:space="preserve"> </w:t>
      </w:r>
      <w:r w:rsidR="008B10C6">
        <w:rPr>
          <w:rFonts w:ascii="Angsana New" w:hAnsi="Angsana New" w:hint="cs"/>
          <w:sz w:val="30"/>
          <w:szCs w:val="30"/>
          <w:cs/>
        </w:rPr>
        <w:t>กันยา</w:t>
      </w:r>
      <w:r w:rsidR="004D3E6F" w:rsidRPr="007A62D2">
        <w:rPr>
          <w:rFonts w:ascii="Angsana New" w:hAnsi="Angsana New"/>
          <w:sz w:val="30"/>
          <w:szCs w:val="30"/>
          <w:cs/>
        </w:rPr>
        <w:t>ยน</w:t>
      </w:r>
      <w:r w:rsidRPr="007A62D2">
        <w:rPr>
          <w:rFonts w:ascii="Angsana New" w:hAnsi="Angsana New" w:hint="cs"/>
          <w:sz w:val="30"/>
          <w:szCs w:val="30"/>
          <w:cs/>
        </w:rPr>
        <w:t xml:space="preserve"> </w:t>
      </w:r>
      <w:r w:rsidR="000454D0" w:rsidRPr="000454D0">
        <w:rPr>
          <w:rFonts w:ascii="Angsana New (Headings CS)" w:hAnsi="Angsana New (Headings CS)" w:cs="Angsana New (Headings CS)" w:hint="cs"/>
          <w:sz w:val="30"/>
          <w:szCs w:val="30"/>
        </w:rPr>
        <w:t>256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4</w:t>
      </w:r>
      <w:r w:rsidRPr="007A62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31</w:t>
      </w:r>
      <w:r w:rsidR="00061DFA" w:rsidRPr="007A62D2">
        <w:rPr>
          <w:rFonts w:ascii="Angsana New" w:hAnsi="Angsana New"/>
          <w:sz w:val="30"/>
          <w:szCs w:val="30"/>
        </w:rPr>
        <w:t xml:space="preserve"> </w:t>
      </w:r>
      <w:r w:rsidR="00061DFA" w:rsidRPr="007A62D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454D0" w:rsidRPr="000454D0">
        <w:rPr>
          <w:rFonts w:ascii="Angsana New (Headings CS)" w:hAnsi="Angsana New (Headings CS)" w:cs="Angsana New (Headings CS)" w:hint="cs"/>
          <w:sz w:val="30"/>
          <w:szCs w:val="30"/>
        </w:rPr>
        <w:t>256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3</w:t>
      </w:r>
      <w:r w:rsidRPr="007A62D2">
        <w:rPr>
          <w:rFonts w:ascii="Angsana New" w:hAnsi="Angsana New" w:hint="cs"/>
          <w:sz w:val="30"/>
          <w:szCs w:val="30"/>
          <w:cs/>
        </w:rPr>
        <w:t xml:space="preserve">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</w:p>
    <w:p w14:paraId="3BF6ED5B" w14:textId="1EE5EAD5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FCBD3DE" w14:textId="77777777" w:rsidR="005F13AA" w:rsidRDefault="005F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AFC8139" w14:textId="37CC9DBB" w:rsidR="003F7D59" w:rsidRPr="0047739D" w:rsidRDefault="00C9741B" w:rsidP="0017542A">
      <w:pPr>
        <w:pStyle w:val="index"/>
        <w:numPr>
          <w:ilvl w:val="0"/>
          <w:numId w:val="19"/>
        </w:numPr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47739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547EC3" w:rsidRPr="0047739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1D95FB03" w14:textId="77777777" w:rsidR="00191908" w:rsidRDefault="00191908" w:rsidP="00191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D18FEF" w14:textId="68C4D3B4" w:rsidR="00191908" w:rsidRPr="00166B65" w:rsidRDefault="00191908" w:rsidP="00191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ผู้บริหาร</w:t>
      </w:r>
      <w:r w:rsidRPr="00166B65">
        <w:rPr>
          <w:rFonts w:ascii="Angsana New" w:hAnsi="Angsana New" w:hint="cs"/>
          <w:sz w:val="30"/>
          <w:szCs w:val="30"/>
          <w:cs/>
          <w:lang w:val="th-TH"/>
        </w:rPr>
        <w:t>พิจารณาว่าบริษัทดำเนินกิจการในส่วนงานเดียวคือ ธุรกิจ</w:t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ผลิตแบบฟอร์มและกระดาษพิมพ์ต่อเนื่อง </w:t>
      </w:r>
      <w:r w:rsidRPr="00166B6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ส่วนกลุ่มบริษัทมี </w:t>
      </w:r>
      <w:r w:rsidR="000454D0" w:rsidRPr="000454D0">
        <w:rPr>
          <w:rFonts w:ascii="Angsana New (Headings CS)" w:hAnsi="Angsana New (Headings CS)" w:cs="Angsana New (Headings CS)"/>
          <w:color w:val="000000"/>
          <w:sz w:val="30"/>
          <w:szCs w:val="30"/>
        </w:rPr>
        <w:t>2</w:t>
      </w:r>
      <w:r w:rsidRPr="00166B6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ส่วนงานที่รายงาน ซึ่งเป็นส่วนงานที่สำคัญของกลุ่มบริษัทที่มีสินค้าและบริการที่แตกต่างกัน </w:t>
      </w:r>
      <w:r w:rsidRPr="00166B6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A8B8C5A" w14:textId="5889B387" w:rsidR="00191908" w:rsidRPr="00166B65" w:rsidRDefault="00191908" w:rsidP="00191908">
      <w:pPr>
        <w:pStyle w:val="index"/>
        <w:numPr>
          <w:ilvl w:val="0"/>
          <w:numId w:val="26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0454D0" w:rsidRPr="000454D0">
        <w:rPr>
          <w:rFonts w:ascii="Angsana New (Headings CS)" w:hAnsi="Angsana New (Headings CS)" w:cs="Angsana New (Headings CS)"/>
          <w:color w:val="000000"/>
          <w:sz w:val="30"/>
          <w:szCs w:val="30"/>
          <w:lang w:val="en-US" w:bidi="th-TH"/>
        </w:rPr>
        <w:t>1</w:t>
      </w:r>
      <w:r w:rsidRPr="00166B6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166B65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สิ่งพิมพ์ปลอดการทำเทียม</w:t>
      </w:r>
    </w:p>
    <w:p w14:paraId="3694524E" w14:textId="66C1BAF5" w:rsidR="00191908" w:rsidRPr="00166B65" w:rsidRDefault="00191908" w:rsidP="00191908">
      <w:pPr>
        <w:pStyle w:val="index"/>
        <w:numPr>
          <w:ilvl w:val="0"/>
          <w:numId w:val="26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166B65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0454D0" w:rsidRPr="000454D0">
        <w:rPr>
          <w:rFonts w:ascii="Angsana New (Headings CS)" w:hAnsi="Angsana New (Headings CS)" w:cs="Angsana New (Headings CS)"/>
          <w:color w:val="000000"/>
          <w:sz w:val="30"/>
          <w:szCs w:val="30"/>
          <w:lang w:val="en-US" w:bidi="th-TH"/>
        </w:rPr>
        <w:t>2</w:t>
      </w:r>
      <w:r w:rsidRPr="00166B65">
        <w:rPr>
          <w:rFonts w:asciiTheme="majorBidi" w:hAnsiTheme="majorBidi"/>
          <w:color w:val="000000"/>
          <w:sz w:val="30"/>
          <w:szCs w:val="30"/>
          <w:lang w:val="en-US" w:bidi="th-TH"/>
        </w:rPr>
        <w:t xml:space="preserve"> </w:t>
      </w:r>
      <w:r w:rsidRPr="00166B65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0227E677" w14:textId="2331BED0" w:rsidR="0047739D" w:rsidRDefault="0047739D" w:rsidP="0047739D"/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2"/>
        <w:gridCol w:w="236"/>
        <w:gridCol w:w="1045"/>
        <w:gridCol w:w="245"/>
        <w:gridCol w:w="915"/>
        <w:gridCol w:w="241"/>
        <w:gridCol w:w="1049"/>
        <w:gridCol w:w="243"/>
        <w:gridCol w:w="6"/>
        <w:gridCol w:w="994"/>
        <w:gridCol w:w="241"/>
        <w:gridCol w:w="1010"/>
      </w:tblGrid>
      <w:tr w:rsidR="0047739D" w:rsidRPr="000F3736" w14:paraId="64919C79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FC1186E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2"/>
            <w:tcBorders>
              <w:top w:val="nil"/>
              <w:left w:val="nil"/>
              <w:bottom w:val="nil"/>
            </w:tcBorders>
          </w:tcPr>
          <w:p w14:paraId="3DD30C74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7739D" w:rsidRPr="000F3736" w14:paraId="4FF4A162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12CC219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F0163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98517AB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9D9C1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3AAC3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1BCAD907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7739D" w:rsidRPr="000F3736" w14:paraId="20D914DE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6DFFD25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F7EC3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9AEBE4E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78A68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589FB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765B1F9F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7739D" w:rsidRPr="000F3736" w14:paraId="59B31EF9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3025719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งวดเก้าเดือน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43ABD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7DE4AA4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E23139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721AA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582334F2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C1E60" w:rsidRPr="000F3736" w14:paraId="5311B656" w14:textId="77777777" w:rsidTr="005D0357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B82859" w14:textId="6F368FA1" w:rsidR="000C1E60" w:rsidRPr="000F3736" w:rsidRDefault="000C1E60" w:rsidP="000C1E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7EF0BBC4" w14:textId="3E360700" w:rsidR="000C1E60" w:rsidRPr="000F3736" w:rsidRDefault="000454D0" w:rsidP="000C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4603B7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AD57E53" w14:textId="4C8493B0" w:rsidR="000C1E60" w:rsidRPr="00207C6B" w:rsidRDefault="000454D0" w:rsidP="00207C6B">
            <w:pPr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207C6B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B5BFE0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</w:tcPr>
          <w:p w14:paraId="732C73FB" w14:textId="6FFF9B9D" w:rsidR="000C1E60" w:rsidRPr="000F3736" w:rsidRDefault="000454D0" w:rsidP="000C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0B6A5B8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</w:tcPr>
          <w:p w14:paraId="0A46CAFA" w14:textId="2A7C96D4" w:rsidR="000C1E60" w:rsidRPr="00207C6B" w:rsidRDefault="000454D0" w:rsidP="00207C6B">
            <w:pPr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207C6B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58E5866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7860FB7F" w14:textId="55A6E5EF" w:rsidR="000C1E60" w:rsidRPr="000F3736" w:rsidRDefault="000454D0" w:rsidP="000C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123" w:type="pct"/>
          </w:tcPr>
          <w:p w14:paraId="3B9D232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</w:tcPr>
          <w:p w14:paraId="165B9938" w14:textId="09A05E1C" w:rsidR="000C1E60" w:rsidRPr="00207C6B" w:rsidRDefault="000454D0" w:rsidP="00207C6B">
            <w:pPr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207C6B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</w:tr>
      <w:tr w:rsidR="0047739D" w:rsidRPr="000F3736" w14:paraId="307B7574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98CD589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2"/>
            <w:tcBorders>
              <w:top w:val="nil"/>
              <w:left w:val="nil"/>
            </w:tcBorders>
          </w:tcPr>
          <w:p w14:paraId="5AE8CFDF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7739D" w:rsidRPr="000F3736" w14:paraId="555CDC5E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B55BC02" w14:textId="77777777" w:rsidR="0047739D" w:rsidRPr="00E84527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2"/>
            <w:tcBorders>
              <w:top w:val="nil"/>
              <w:left w:val="nil"/>
            </w:tcBorders>
          </w:tcPr>
          <w:p w14:paraId="731A5C89" w14:textId="77777777" w:rsidR="0047739D" w:rsidRPr="00484E4B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0C1E60" w:rsidRPr="000F3736" w14:paraId="43ED8E2E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67EF1DD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F11A4D2" w14:textId="05B30B81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484E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338</w:t>
            </w:r>
            <w:r w:rsidR="00484E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156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2ECD797" w14:textId="77777777" w:rsidR="000C1E60" w:rsidRPr="007F588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7AABF" w14:textId="3545AA74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379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1DFE5AFF" w14:textId="77777777" w:rsidR="000C1E60" w:rsidRPr="007F588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5BAE8" w14:textId="0FBDAD55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35</w:t>
            </w:r>
            <w:r w:rsidR="00484E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277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0B10410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9C89B6" w14:textId="33C5E0E7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23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555BB381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A023208" w14:textId="602BA90C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484E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373</w:t>
            </w:r>
            <w:r w:rsidR="00CC7A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23" w:type="pct"/>
            <w:vAlign w:val="bottom"/>
          </w:tcPr>
          <w:p w14:paraId="01463267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7D08568E" w14:textId="1493327C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403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086</w:t>
            </w:r>
          </w:p>
        </w:tc>
      </w:tr>
      <w:tr w:rsidR="000C1E60" w:rsidRPr="000F3736" w14:paraId="21C3DA3D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B74653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0B5A9A30" w14:textId="0A5DD546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296</w:t>
            </w:r>
            <w:r w:rsidR="00CC7A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425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DD9DC4F" w14:textId="77777777" w:rsidR="000C1E60" w:rsidRPr="007F588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5975F" w14:textId="75A680B1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125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176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17ECD4BB" w14:textId="77777777" w:rsidR="000C1E60" w:rsidRPr="007F588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9CCC4" w14:textId="3FC66105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29</w:t>
            </w:r>
            <w:r w:rsidR="00CC7A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910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54217C4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A94FA" w14:textId="7E836409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19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62221016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4FD010F4" w14:textId="388F9D2E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326</w:t>
            </w:r>
            <w:r w:rsidR="00CC7A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23" w:type="pct"/>
            <w:vAlign w:val="bottom"/>
          </w:tcPr>
          <w:p w14:paraId="7C274F3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0B178E89" w14:textId="1F027DFF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145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137</w:t>
            </w:r>
          </w:p>
        </w:tc>
      </w:tr>
      <w:tr w:rsidR="000C1E60" w:rsidRPr="000F3736" w14:paraId="05306D26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8200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1FD37" w14:textId="2C0144D6" w:rsidR="000C1E60" w:rsidRPr="002E6C91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CC7A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634</w:t>
            </w:r>
            <w:r w:rsidR="00CC7A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581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2C223C" w14:textId="77777777" w:rsidR="000C1E60" w:rsidRPr="007F588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2A505B" w14:textId="5948D26E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504</w:t>
            </w:r>
            <w:r w:rsidR="000C1E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589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35996F1" w14:textId="77777777" w:rsidR="000C1E60" w:rsidRPr="007F588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0053E6" w14:textId="64A4C7EC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65</w:t>
            </w:r>
            <w:r w:rsidR="00CC7A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187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A9F68C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84A744" w14:textId="66132718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43</w:t>
            </w:r>
            <w:r w:rsidR="000C1E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634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C119BEA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4A975366" w14:textId="2A23BC99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CC7A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699</w:t>
            </w:r>
            <w:r w:rsidR="00CC7AF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768</w:t>
            </w:r>
          </w:p>
        </w:tc>
        <w:tc>
          <w:tcPr>
            <w:tcW w:w="123" w:type="pct"/>
            <w:vAlign w:val="bottom"/>
          </w:tcPr>
          <w:p w14:paraId="2A674AF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vAlign w:val="bottom"/>
          </w:tcPr>
          <w:p w14:paraId="57B2E60D" w14:textId="359A6978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548</w:t>
            </w:r>
            <w:r w:rsidR="000C1E6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223</w:t>
            </w:r>
          </w:p>
        </w:tc>
      </w:tr>
      <w:tr w:rsidR="000C1E60" w:rsidRPr="000F3736" w14:paraId="7B069C0E" w14:textId="77777777" w:rsidTr="00FC6400">
        <w:trPr>
          <w:trHeight w:hRule="exact" w:val="23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7F7EA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E8CD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D7D32B3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D1C5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E925D1D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B069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209903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EB6B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7E49A6A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804D217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0BFC805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vAlign w:val="bottom"/>
          </w:tcPr>
          <w:p w14:paraId="70D3739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1E60" w:rsidRPr="000F3736" w14:paraId="098A73C9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DBF7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9C643B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20B261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7E01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F0DD78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2675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A12E313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E166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8CE9111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79FE14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B91A7F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2DE6C7C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1E60" w:rsidRPr="000F3736" w14:paraId="761A0DA8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8A7BC" w14:textId="77777777" w:rsidR="000C1E60" w:rsidRPr="00E84527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897963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A6B6BD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3F99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75B907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2FBC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942D30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54D36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79002E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ACB720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79E1DC17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68C559F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1E60" w:rsidRPr="000F3736" w14:paraId="27B72C39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8AE28F" w14:textId="77777777" w:rsidR="000C1E60" w:rsidRPr="00E84527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B2283F5" w14:textId="5ADC0AD1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1D18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270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574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2D1916" w14:textId="77777777" w:rsidR="000C1E60" w:rsidRPr="00FF65E9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8149F" w14:textId="490E2641" w:rsidR="000C1E60" w:rsidRPr="00E761B2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303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395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BABD10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E0AE0" w14:textId="386B701E" w:rsidR="000C1E60" w:rsidRPr="00872251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35</w:t>
            </w:r>
            <w:r w:rsidR="001D18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277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374025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AFB67" w14:textId="32A4FFEB" w:rsidR="000C1E60" w:rsidRPr="001B777C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23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2DB8DEA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BE00847" w14:textId="74CA261A" w:rsidR="000C1E60" w:rsidRPr="00FF65E9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305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123" w:type="pct"/>
            <w:vAlign w:val="bottom"/>
          </w:tcPr>
          <w:p w14:paraId="2CAA3D1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19F6AF7E" w14:textId="3D68B4EA" w:rsidR="000C1E60" w:rsidRPr="009E184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327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068</w:t>
            </w:r>
          </w:p>
        </w:tc>
      </w:tr>
      <w:tr w:rsidR="000C1E60" w:rsidRPr="000F3736" w14:paraId="71FBFED5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284A11" w14:textId="77777777" w:rsidR="000C1E60" w:rsidRPr="00E84527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9AE5354" w14:textId="3B30C8E0" w:rsidR="000C1E60" w:rsidRPr="007F588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56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931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FBF9F9A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A8181" w14:textId="66E0DE38" w:rsidR="000C1E60" w:rsidRPr="00E761B2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56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034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C27124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</w:tcPr>
          <w:p w14:paraId="41F5BEAF" w14:textId="7F8B31AA" w:rsidR="000C1E60" w:rsidRPr="00034274" w:rsidRDefault="001D183A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BA10795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</w:tcPr>
          <w:p w14:paraId="3BACA7F6" w14:textId="3564B438" w:rsidR="000C1E60" w:rsidRPr="00034274" w:rsidRDefault="000C1E60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9B4511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598FA69" w14:textId="1597C1D5" w:rsidR="000C1E60" w:rsidRPr="00FF65E9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56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931</w:t>
            </w:r>
          </w:p>
        </w:tc>
        <w:tc>
          <w:tcPr>
            <w:tcW w:w="123" w:type="pct"/>
            <w:vAlign w:val="bottom"/>
          </w:tcPr>
          <w:p w14:paraId="18CB7A6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51242067" w14:textId="098441EF" w:rsidR="000C1E60" w:rsidRPr="009E184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56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034</w:t>
            </w:r>
          </w:p>
        </w:tc>
      </w:tr>
      <w:tr w:rsidR="000C1E60" w:rsidRPr="000F3736" w14:paraId="6D13EE93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6C3566" w14:textId="77777777" w:rsidR="000C1E60" w:rsidRPr="00E84527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498C5B" w14:textId="4BB9D1EB" w:rsidR="000C1E60" w:rsidRPr="007A4924" w:rsidRDefault="000454D0" w:rsidP="000C1E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10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651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9A541A" w14:textId="77777777" w:rsidR="000C1E60" w:rsidRPr="007A4924" w:rsidRDefault="000C1E60" w:rsidP="000C1E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94981" w14:textId="4F0A16BB" w:rsidR="000C1E60" w:rsidRPr="00E761B2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19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984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7A5AE9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85ADB" w14:textId="19FD4C48" w:rsidR="000C1E60" w:rsidRPr="00034274" w:rsidRDefault="001D183A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93268A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51053" w14:textId="287F078F" w:rsidR="000C1E60" w:rsidRPr="00034274" w:rsidRDefault="000C1E60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7B03B9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0EE9BD16" w14:textId="339354A6" w:rsidR="000C1E60" w:rsidRPr="007A4924" w:rsidRDefault="000454D0" w:rsidP="000C1E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10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651</w:t>
            </w:r>
          </w:p>
        </w:tc>
        <w:tc>
          <w:tcPr>
            <w:tcW w:w="123" w:type="pct"/>
            <w:vAlign w:val="bottom"/>
          </w:tcPr>
          <w:p w14:paraId="3807AA31" w14:textId="77777777" w:rsidR="000C1E60" w:rsidRPr="007A4924" w:rsidRDefault="000C1E60" w:rsidP="000C1E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1918F24B" w14:textId="718A3A0D" w:rsidR="000C1E60" w:rsidRPr="009E184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19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984</w:t>
            </w:r>
          </w:p>
        </w:tc>
      </w:tr>
      <w:tr w:rsidR="000C1E60" w:rsidRPr="00E761B2" w14:paraId="71A4AAE2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47A9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07A3B" w14:textId="761A4A16" w:rsidR="000C1E60" w:rsidRPr="002E6C91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1D183A" w:rsidRPr="001D18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338</w:t>
            </w:r>
            <w:r w:rsidR="001D183A" w:rsidRPr="001D18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EDEED1" w14:textId="77777777" w:rsidR="000C1E60" w:rsidRPr="00303B33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EFA969" w14:textId="1E799A24" w:rsidR="000C1E60" w:rsidRPr="00267207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0C1E60" w:rsidRPr="00EE5E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379</w:t>
            </w:r>
            <w:r w:rsidR="000C1E60" w:rsidRPr="00EE5E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542E0B0" w14:textId="77777777" w:rsidR="000C1E60" w:rsidRPr="00303B33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2749C" w14:textId="3D9455F8" w:rsidR="000C1E60" w:rsidRPr="008F3A0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35</w:t>
            </w:r>
            <w:r w:rsidR="001D18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277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630849B" w14:textId="77777777" w:rsidR="000C1E60" w:rsidRPr="00303B33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C1987" w14:textId="30E88C48" w:rsidR="000C1E60" w:rsidRPr="00267207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23</w:t>
            </w:r>
            <w:r w:rsidR="000C1E60" w:rsidRPr="008F3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E4C4D79" w14:textId="77777777" w:rsidR="000C1E60" w:rsidRPr="00303B33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4F77F" w14:textId="7C130C27" w:rsidR="000C1E60" w:rsidRPr="0001694F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1D18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373</w:t>
            </w:r>
            <w:r w:rsidR="001D18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23" w:type="pct"/>
            <w:vAlign w:val="bottom"/>
          </w:tcPr>
          <w:p w14:paraId="60D78320" w14:textId="77777777" w:rsidR="000C1E60" w:rsidRPr="00303B33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E411C" w14:textId="7472CBB9" w:rsidR="000C1E60" w:rsidRPr="00267207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0C1E60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403</w:t>
            </w:r>
            <w:r w:rsidR="000C1E60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086</w:t>
            </w:r>
          </w:p>
        </w:tc>
      </w:tr>
      <w:tr w:rsidR="000C1E60" w:rsidRPr="000F3736" w14:paraId="478CF72D" w14:textId="77777777" w:rsidTr="00FC6400">
        <w:trPr>
          <w:trHeight w:hRule="exact" w:val="23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C8687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01CE93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5E959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DF14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73D79B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7374A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44E878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2189D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2671F51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79294FEC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0EC075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vAlign w:val="bottom"/>
          </w:tcPr>
          <w:p w14:paraId="39E2A97D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1E60" w:rsidRPr="000F3736" w14:paraId="6353C399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F3603A" w14:textId="77777777" w:rsidR="000C1E60" w:rsidRPr="00E84527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4BF539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F7468A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9DED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1C5EB17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8B22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437C2D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958F7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516D1E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780AA06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3E0766B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3CFD7A9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1E60" w:rsidRPr="000F3736" w14:paraId="1105BB70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83A3E5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8333D78" w14:textId="7E43A325" w:rsidR="000C1E60" w:rsidRPr="0092009D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020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338</w:t>
            </w:r>
            <w:r w:rsidR="000020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C9DDB1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A9283" w14:textId="3E7E6C92" w:rsidR="000C1E60" w:rsidRPr="00240E85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C1E60" w:rsidRPr="00E60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379</w:t>
            </w:r>
            <w:r w:rsidR="000C1E60" w:rsidRPr="00E60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6E382C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E0E9F" w14:textId="1245D6BD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7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221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923D84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18FF" w14:textId="24E09FA9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746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024DC7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12B3F77" w14:textId="37C676D6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110B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345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377</w:t>
            </w:r>
          </w:p>
        </w:tc>
        <w:tc>
          <w:tcPr>
            <w:tcW w:w="123" w:type="pct"/>
            <w:vAlign w:val="bottom"/>
          </w:tcPr>
          <w:p w14:paraId="732E777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" w:type="pct"/>
            <w:vAlign w:val="bottom"/>
          </w:tcPr>
          <w:p w14:paraId="58AA1C1F" w14:textId="1A9A7993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384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159</w:t>
            </w:r>
          </w:p>
        </w:tc>
      </w:tr>
      <w:tr w:rsidR="000C1E60" w:rsidRPr="000F3736" w14:paraId="7C82C114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F479ED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74F64273" w14:textId="185E58D7" w:rsidR="000C1E60" w:rsidRPr="000F3736" w:rsidRDefault="0000200A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6602F50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DB84" w14:textId="57478156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6092D6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0533D" w14:textId="252ABF3E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28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056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8261E2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0AE70" w14:textId="56DD5BB1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18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927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D10F5D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3EB37226" w14:textId="759E7FAB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28</w:t>
            </w:r>
            <w:r w:rsidR="0026478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056</w:t>
            </w:r>
          </w:p>
        </w:tc>
        <w:tc>
          <w:tcPr>
            <w:tcW w:w="123" w:type="pct"/>
            <w:vAlign w:val="bottom"/>
          </w:tcPr>
          <w:p w14:paraId="052EF533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75814D63" w14:textId="5484B64B" w:rsidR="000C1E60" w:rsidRPr="000F3736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18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927</w:t>
            </w:r>
          </w:p>
        </w:tc>
      </w:tr>
      <w:tr w:rsidR="000C1E60" w:rsidRPr="000F3736" w14:paraId="1D27A8B1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60EA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E1124" w14:textId="4587595C" w:rsidR="000C1E60" w:rsidRPr="000A64A1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110B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338</w:t>
            </w:r>
            <w:r w:rsidR="00110B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D444315" w14:textId="77777777" w:rsidR="000C1E60" w:rsidRPr="00E761B2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CE4E86" w14:textId="292423A3" w:rsidR="000C1E60" w:rsidRPr="00D03F59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0C1E60" w:rsidRPr="00E60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379</w:t>
            </w:r>
            <w:r w:rsidR="000C1E60" w:rsidRPr="00E60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BA758F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0D30AE" w14:textId="1D029ACE" w:rsidR="000C1E60" w:rsidRPr="00EF2609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35</w:t>
            </w:r>
            <w:r w:rsidR="00110B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277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B11767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A01B4" w14:textId="0C442C7E" w:rsidR="000C1E60" w:rsidRPr="00380E32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23</w:t>
            </w:r>
            <w:r w:rsidR="000C1E60" w:rsidRPr="008F3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D202DC3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83D60" w14:textId="72A13409" w:rsidR="000C1E60" w:rsidRPr="0001694F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110B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373</w:t>
            </w:r>
            <w:r w:rsidR="00110B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23" w:type="pct"/>
            <w:vAlign w:val="bottom"/>
          </w:tcPr>
          <w:p w14:paraId="53A753C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6EE0F" w14:textId="15D21D73" w:rsidR="000C1E60" w:rsidRPr="00851B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</w:t>
            </w:r>
            <w:r w:rsidR="000C1E60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403</w:t>
            </w:r>
            <w:r w:rsidR="000C1E60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086</w:t>
            </w:r>
          </w:p>
        </w:tc>
      </w:tr>
      <w:tr w:rsidR="000C1E60" w:rsidRPr="000F3736" w14:paraId="0FC881B9" w14:textId="77777777" w:rsidTr="00FC6400">
        <w:trPr>
          <w:trHeight w:hRule="exact" w:val="23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F4FB7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21E8E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FF10CC9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44234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5EC8DC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089AD6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828C16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909F6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D4100F8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41CF2B45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43BBD59A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vAlign w:val="bottom"/>
          </w:tcPr>
          <w:p w14:paraId="17FE3F21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1E60" w:rsidRPr="000F3736" w14:paraId="1BF0912F" w14:textId="77777777" w:rsidTr="000C1E60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55A8B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F5326" w14:textId="5521847B" w:rsidR="000C1E60" w:rsidRPr="00536BC2" w:rsidRDefault="00FC73F8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74,229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5ABAD" w14:textId="77777777" w:rsidR="000C1E60" w:rsidRPr="00536BC2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7E1A4" w14:textId="0C3AFEED" w:rsidR="000C1E60" w:rsidRPr="00536BC2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82998" w14:textId="77777777" w:rsidR="000C1E60" w:rsidRPr="00536BC2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07DF8" w14:textId="7EE0A85F" w:rsidR="000C1E60" w:rsidRPr="00536BC2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14</w:t>
            </w:r>
            <w:r w:rsidR="00110B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487</w:t>
            </w:r>
          </w:p>
        </w:tc>
        <w:tc>
          <w:tcPr>
            <w:tcW w:w="1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D4D16" w14:textId="77777777" w:rsidR="000C1E60" w:rsidRPr="00536BC2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33575" w14:textId="470F1F2B" w:rsidR="000C1E60" w:rsidRPr="00536BC2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858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0E26BC13" w14:textId="77777777" w:rsidR="000C1E60" w:rsidRPr="00536BC2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CDF6" w14:textId="714777A0" w:rsidR="000C1E60" w:rsidRPr="000C446E" w:rsidRDefault="00FC73F8" w:rsidP="0011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88,716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362F44E3" w14:textId="77777777" w:rsidR="000C1E60" w:rsidRPr="000C446E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28F4E" w14:textId="36EA15E1" w:rsidR="000C1E60" w:rsidRPr="000C446E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4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28</w:t>
            </w:r>
            <w:r w:rsidRPr="000C44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383</w:t>
            </w:r>
            <w:r w:rsidRPr="000C44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66587BD4" w14:textId="77777777" w:rsidR="0047739D" w:rsidRDefault="0047739D" w:rsidP="0047739D"/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6"/>
        <w:gridCol w:w="25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78"/>
      </w:tblGrid>
      <w:tr w:rsidR="0047739D" w:rsidRPr="000F3736" w14:paraId="62F35E5E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0FB6FBF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18FAA75D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7739D" w:rsidRPr="000F3736" w14:paraId="7702D092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D783635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464F8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4627681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6908CF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3ADCA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5EAEE7E3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7739D" w:rsidRPr="000F3736" w14:paraId="57A08B40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2085A77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835096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9B75DAA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910E0F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54458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75ABB736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7739D" w:rsidRPr="000F3736" w14:paraId="7B654DB5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50B012C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38D68A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698B5900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E25248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B629C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5282B4F7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C1E60" w:rsidRPr="000F3736" w14:paraId="453D979D" w14:textId="77777777" w:rsidTr="005D0357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6311C3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0BAD4D2B" w14:textId="566317C0" w:rsidR="000C1E60" w:rsidRPr="000F3736" w:rsidRDefault="000454D0" w:rsidP="000C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27630AF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656AE" w14:textId="4F72B8AF" w:rsidR="000C1E60" w:rsidRPr="002021C4" w:rsidRDefault="000454D0" w:rsidP="002021C4">
            <w:pPr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2021C4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EA83863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80C60" w14:textId="23554D4A" w:rsidR="000C1E60" w:rsidRPr="000F3736" w:rsidRDefault="000454D0" w:rsidP="000C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F939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EFEF3" w14:textId="28844FF4" w:rsidR="000C1E60" w:rsidRPr="000F3736" w:rsidRDefault="000454D0" w:rsidP="002021C4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2021C4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3CE76EFE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1599E164" w14:textId="3EE1A1EE" w:rsidR="000C1E60" w:rsidRPr="000F3736" w:rsidRDefault="000454D0" w:rsidP="000C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2564</w:t>
            </w:r>
          </w:p>
        </w:tc>
        <w:tc>
          <w:tcPr>
            <w:tcW w:w="123" w:type="pct"/>
          </w:tcPr>
          <w:p w14:paraId="4B686802" w14:textId="77777777" w:rsidR="000C1E60" w:rsidRPr="000F3736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7F6AF4C8" w14:textId="3DDF607A" w:rsidR="000C1E60" w:rsidRPr="000F3736" w:rsidRDefault="000454D0" w:rsidP="002021C4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2021C4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2563</w:t>
            </w:r>
          </w:p>
        </w:tc>
      </w:tr>
      <w:tr w:rsidR="0047739D" w:rsidRPr="000F3736" w14:paraId="73A9A797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6EE3EB8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5CE90D22" w14:textId="77777777" w:rsidR="0047739D" w:rsidRPr="000F3736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7739D" w:rsidRPr="00C13CDF" w14:paraId="0FD7C664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F4EAE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ACA48BE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6D559190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6BE3AED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AE74215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4DEEB02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EA7B3A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C862F32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02CD63D0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C7AE374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1749829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60FE1E28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7739D" w:rsidRPr="00C13CDF" w14:paraId="0C135A23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2A658" w14:textId="4EB1DAAB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กันยายน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9146AC5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6F50B126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5A8F7BE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E34EE18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F9EDFCB" w14:textId="77777777" w:rsidR="0047739D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CFC36C0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52CD52F1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9F3D6AC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A7F4646" w14:textId="77777777" w:rsidR="0047739D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4FB7B156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551B1C23" w14:textId="77777777" w:rsidR="0047739D" w:rsidRPr="00AE61B8" w:rsidRDefault="0047739D" w:rsidP="005D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1E60" w:rsidRPr="00C13CDF" w14:paraId="6DE68BCB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5A803" w14:textId="57BCAE80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5BB56E2" w14:textId="45885072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</w:t>
            </w:r>
            <w:r w:rsidR="00E77B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08</w:t>
            </w:r>
            <w:r w:rsidR="00EC465C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4,392</w:t>
            </w: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F00BCC4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A56B2E6" w14:textId="0ED92FE8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120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611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B19F998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E892678" w14:textId="18762436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41</w:t>
            </w:r>
            <w:r w:rsidR="00110B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305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E9592CD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B2D87B5" w14:textId="15B1066A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36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928</w:t>
            </w: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5CBBFE4C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31797C1" w14:textId="18FAD287" w:rsidR="000C1E60" w:rsidRPr="000C446E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</w:t>
            </w:r>
            <w:r w:rsidR="00E77B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12</w:t>
            </w:r>
            <w:r w:rsidR="00D3322F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5,697</w:t>
            </w:r>
          </w:p>
        </w:tc>
        <w:tc>
          <w:tcPr>
            <w:tcW w:w="139" w:type="pct"/>
            <w:gridSpan w:val="2"/>
            <w:vAlign w:val="bottom"/>
          </w:tcPr>
          <w:p w14:paraId="2B25A167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5DADC189" w14:textId="34BEC56C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4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157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539</w:t>
            </w:r>
          </w:p>
        </w:tc>
      </w:tr>
      <w:tr w:rsidR="000C1E60" w:rsidRPr="00C13CDF" w14:paraId="1B64D3DC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DE195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E13EE44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DA87812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31354C8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57A85B70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0C8CF45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2C4865F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2863D18A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186A6B9C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5AEF64B" w14:textId="77777777" w:rsidR="000C1E60" w:rsidRPr="00967AF0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42B850B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749BE31D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1E60" w:rsidRPr="00C13CDF" w14:paraId="5AC5A4CE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0705F" w14:textId="5341346E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กันยายน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583B100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82A013A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E7DD8B4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CEF2193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CE7B003" w14:textId="77777777" w:rsidR="000C1E60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F5831FD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25829B04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1E81B5B5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1249EA4" w14:textId="77777777" w:rsidR="000C1E60" w:rsidRPr="00967AF0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24E6FB22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4C3CFD13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1E60" w:rsidRPr="00C13CDF" w14:paraId="4CF3675A" w14:textId="77777777" w:rsidTr="005D035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06A0B" w14:textId="1F04BDCE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70127D4" w14:textId="20EAA7D0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</w:t>
            </w:r>
            <w:r w:rsidR="000C44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289</w:t>
            </w:r>
            <w:r w:rsidR="00E77B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60</w:t>
            </w:r>
            <w:r w:rsidR="00B26C7A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52619EFF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61D7235" w14:textId="00F38F2C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0C1E6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610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197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2B31F5D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CC710E6" w14:textId="2F14F26A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17</w:t>
            </w:r>
            <w:r w:rsidR="00110BD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BE0006E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7B7D2A43" w14:textId="7C4353F5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22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964</w:t>
            </w: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0BCB5649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2B9F16F" w14:textId="2E2FD5D2" w:rsidR="000C1E60" w:rsidRPr="00967AF0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</w:t>
            </w:r>
            <w:r w:rsidR="00110BDB" w:rsidRPr="000C44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306</w:t>
            </w:r>
            <w:r w:rsidR="00E77B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92</w:t>
            </w:r>
            <w:r w:rsidR="00B26C7A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9" w:type="pct"/>
            <w:gridSpan w:val="2"/>
            <w:vAlign w:val="bottom"/>
          </w:tcPr>
          <w:p w14:paraId="026FEAAC" w14:textId="77777777" w:rsidR="000C1E60" w:rsidRPr="00AE61B8" w:rsidRDefault="000C1E6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1A8A7691" w14:textId="2312972C" w:rsidR="000C1E60" w:rsidRPr="00AE61B8" w:rsidRDefault="000454D0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633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161</w:t>
            </w:r>
          </w:p>
        </w:tc>
      </w:tr>
    </w:tbl>
    <w:p w14:paraId="30D0CDE6" w14:textId="77777777" w:rsidR="0047739D" w:rsidRDefault="0047739D" w:rsidP="00477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77C11A" w14:textId="77777777" w:rsidR="0047739D" w:rsidRPr="004C4A95" w:rsidRDefault="0047739D" w:rsidP="00477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6E37E666" w14:textId="2FAE0A1D" w:rsidR="0047739D" w:rsidRDefault="0047739D" w:rsidP="00477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260"/>
      </w:tblGrid>
      <w:tr w:rsidR="00FC6400" w:rsidRPr="009327BF" w14:paraId="6DD514BA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0F59623" w14:textId="77777777" w:rsidR="00FC6400" w:rsidRPr="00055459" w:rsidRDefault="00FC6400" w:rsidP="0096277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DAA8E" w14:textId="77777777" w:rsidR="00FC6400" w:rsidRPr="00B94A08" w:rsidRDefault="00FC6400" w:rsidP="0096277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6400" w:rsidRPr="009327BF" w14:paraId="444943E9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2890940" w14:textId="77777777" w:rsidR="00FC6400" w:rsidRPr="00055459" w:rsidRDefault="00FC6400" w:rsidP="0096277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4A274" w14:textId="214A4A30" w:rsidR="00FC6400" w:rsidRDefault="00FC6400" w:rsidP="0096277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สำหรับงวดเก้าเดือน</w:t>
            </w:r>
          </w:p>
        </w:tc>
      </w:tr>
      <w:tr w:rsidR="00FC6400" w:rsidRPr="009327BF" w14:paraId="0C63CDCD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BF2094" w14:textId="77777777" w:rsidR="00FC6400" w:rsidRPr="00055459" w:rsidRDefault="00FC6400" w:rsidP="0096277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1ACED" w14:textId="565D1B0A" w:rsidR="00FC6400" w:rsidRDefault="00FC6400" w:rsidP="0096277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สิ้นสุดวันที่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04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FC6400" w:rsidRPr="009327BF" w14:paraId="58890B3D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BDAF2CF" w14:textId="77777777" w:rsidR="00FC6400" w:rsidRPr="00055459" w:rsidRDefault="00FC6400" w:rsidP="0096277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A1D806" w14:textId="3EA61CE1" w:rsidR="00FC6400" w:rsidRPr="0040072B" w:rsidRDefault="000454D0" w:rsidP="0096277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93C83" w14:textId="77777777" w:rsidR="00FC6400" w:rsidRPr="0040072B" w:rsidRDefault="00FC6400" w:rsidP="0096277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C361BA" w14:textId="1A2A79C5" w:rsidR="00FC6400" w:rsidRPr="0040072B" w:rsidRDefault="000454D0" w:rsidP="0096277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</w:tr>
      <w:tr w:rsidR="00FC6400" w:rsidRPr="009327BF" w14:paraId="190C95EA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C8107F1" w14:textId="77777777" w:rsidR="00FC6400" w:rsidRPr="00055459" w:rsidRDefault="00FC6400" w:rsidP="0096277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1A67CB" w14:textId="77777777" w:rsidR="00FC6400" w:rsidRPr="004761A5" w:rsidRDefault="00FC6400" w:rsidP="0096277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6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61A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61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C6400" w:rsidRPr="009327BF" w14:paraId="4D888D2E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2DFEA35" w14:textId="4CE3410C" w:rsidR="00FC6400" w:rsidRPr="00166B65" w:rsidRDefault="00FC6400" w:rsidP="0096277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28AF93" w14:textId="77777777" w:rsidR="00FC6400" w:rsidRPr="00055459" w:rsidRDefault="00FC6400" w:rsidP="00962773">
            <w:pPr>
              <w:tabs>
                <w:tab w:val="clear" w:pos="680"/>
                <w:tab w:val="clear" w:pos="2807"/>
                <w:tab w:val="left" w:pos="540"/>
                <w:tab w:val="left" w:pos="14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45658" w14:textId="77777777" w:rsidR="00FC6400" w:rsidRPr="00055459" w:rsidRDefault="00FC6400" w:rsidP="00962773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D153CB" w14:textId="77777777" w:rsidR="00FC6400" w:rsidRPr="00055459" w:rsidRDefault="00FC6400" w:rsidP="00962773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400" w:rsidRPr="009327BF" w14:paraId="2C900616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9CEFE9" w14:textId="77777777" w:rsidR="00FC6400" w:rsidRPr="00166B65" w:rsidRDefault="00FC6400" w:rsidP="00FC640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B65">
              <w:rPr>
                <w:rFonts w:asciiTheme="majorBidi" w:hAnsiTheme="majorBidi" w:hint="cs"/>
                <w:sz w:val="30"/>
                <w:szCs w:val="30"/>
                <w:cs/>
              </w:rPr>
              <w:t>รวมกำไร</w:t>
            </w:r>
            <w:r w:rsidRPr="00166B6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66B65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166B6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66B65">
              <w:rPr>
                <w:rFonts w:asciiTheme="majorBidi" w:hAnsiTheme="majorBidi" w:hint="cs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C7B16" w14:textId="6B875EC5" w:rsidR="00FC6400" w:rsidRPr="00472318" w:rsidRDefault="002021C4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88,716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10FAD2BD" w14:textId="77777777" w:rsidR="00FC6400" w:rsidRDefault="00FC640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17344AD" w14:textId="77777777" w:rsidR="00FC6400" w:rsidRDefault="00FC640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542D" w14:textId="6832945A" w:rsidR="00FC6400" w:rsidRDefault="00FC640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C6400" w:rsidRPr="00AE61B8" w14:paraId="5462EB7F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4640BA" w14:textId="77777777" w:rsidR="00FC6400" w:rsidRPr="00166B65" w:rsidRDefault="00FC6400" w:rsidP="00FC640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2DE508" w14:textId="77777777" w:rsidR="00FC6400" w:rsidRPr="00472318" w:rsidRDefault="00FC6400" w:rsidP="00FC6400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1B825FE" w14:textId="77777777" w:rsidR="00FC6400" w:rsidRPr="00055459" w:rsidRDefault="00FC6400" w:rsidP="00FC6400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96630D" w14:textId="77777777" w:rsidR="00FC6400" w:rsidRPr="00055459" w:rsidRDefault="00FC6400" w:rsidP="00FC6400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400" w:rsidRPr="009327BF" w14:paraId="19BEE262" w14:textId="77777777" w:rsidTr="0096277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F1580D" w14:textId="2CD4BBE3" w:rsidR="00FC6400" w:rsidRPr="00166B65" w:rsidRDefault="00FC6400" w:rsidP="00FC640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66B6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="002021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166B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2021C4">
              <w:rPr>
                <w:rFonts w:asciiTheme="majorBidi" w:hAnsiTheme="majorBidi" w:cstheme="majorBidi" w:hint="cs"/>
                <w:sz w:val="30"/>
                <w:szCs w:val="30"/>
                <w:cs/>
              </w:rPr>
              <w:t>) ขาดทุน</w:t>
            </w:r>
            <w:r w:rsidRPr="00166B6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CBE0A9" w14:textId="02C7FF25" w:rsidR="00FC6400" w:rsidRPr="00472318" w:rsidRDefault="00110BDB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723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13</w:t>
            </w:r>
            <w:r w:rsidR="00FC720F" w:rsidRPr="004723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454D0"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084</w:t>
            </w:r>
            <w:r w:rsidRPr="004723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689A2" w14:textId="77777777" w:rsidR="00FC6400" w:rsidRPr="0040072B" w:rsidRDefault="00FC640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B0EAD" w14:textId="5FDB2CAF" w:rsidR="00FC6400" w:rsidRPr="0040072B" w:rsidRDefault="000454D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16</w:t>
            </w:r>
            <w:r w:rsidR="00FC64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566</w:t>
            </w:r>
          </w:p>
        </w:tc>
      </w:tr>
      <w:tr w:rsidR="00FC6400" w:rsidRPr="009327BF" w14:paraId="0B1B60D6" w14:textId="77777777" w:rsidTr="00B70ED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FF93C8" w14:textId="77777777" w:rsidR="00FC6400" w:rsidRPr="00166B65" w:rsidRDefault="00FC6400" w:rsidP="0096277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D532C0" w14:textId="77777777" w:rsidR="00FC6400" w:rsidRPr="00472318" w:rsidRDefault="00FC6400" w:rsidP="009627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8DA73" w14:textId="77777777" w:rsidR="00FC6400" w:rsidRPr="0040072B" w:rsidRDefault="00FC6400" w:rsidP="009627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13A6E" w14:textId="77777777" w:rsidR="00FC6400" w:rsidRPr="007B6763" w:rsidRDefault="00FC6400" w:rsidP="009627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70EDA" w:rsidRPr="009327BF" w14:paraId="6585270C" w14:textId="77777777" w:rsidTr="002021C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D7D5F5" w14:textId="317D56C7" w:rsidR="00B70EDA" w:rsidRDefault="00B70EDA" w:rsidP="00FC640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5C7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FC5C7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C5C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FC5C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การร่วมค้าและ</w:t>
            </w:r>
            <w:r w:rsidRPr="00FC5C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37F2AB" w14:textId="3B82DABD" w:rsidR="00B70EDA" w:rsidRDefault="000454D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230</w:t>
            </w:r>
            <w:r w:rsidR="00B70ED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655BB8" w14:textId="77777777" w:rsidR="00B70EDA" w:rsidRPr="0040072B" w:rsidRDefault="00B70EDA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7443" w14:textId="644DA0FA" w:rsidR="00B70EDA" w:rsidRPr="00E975CB" w:rsidRDefault="000454D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176</w:t>
            </w:r>
            <w:r w:rsidR="00B70ED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color w:val="000000"/>
                <w:sz w:val="30"/>
                <w:szCs w:val="30"/>
              </w:rPr>
              <w:t>333</w:t>
            </w:r>
          </w:p>
        </w:tc>
      </w:tr>
      <w:tr w:rsidR="001D04F1" w:rsidRPr="009327BF" w14:paraId="76392E7B" w14:textId="77777777" w:rsidTr="002021C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565B11B" w14:textId="45428E78" w:rsidR="001D04F1" w:rsidRPr="00B70EDA" w:rsidRDefault="001D04F1" w:rsidP="00B70ED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E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70E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="00385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ปรับโครงสร้าง</w:t>
            </w:r>
            <w:r w:rsidR="00C505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4828E7" w14:textId="4EFC22E9" w:rsidR="001D04F1" w:rsidRPr="00955457" w:rsidRDefault="00955457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="002021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562CCA" w14:textId="77777777" w:rsidR="001D04F1" w:rsidRPr="0040072B" w:rsidRDefault="001D04F1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196C" w14:textId="42279F35" w:rsidR="001D04F1" w:rsidRPr="00E975CB" w:rsidRDefault="00472318" w:rsidP="004723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696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C6400" w:rsidRPr="009327BF" w14:paraId="00DDF0C9" w14:textId="77777777" w:rsidTr="002021C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92F629" w14:textId="77777777" w:rsidR="00FC6400" w:rsidRPr="00166B65" w:rsidRDefault="00FC6400" w:rsidP="00FC640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B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A298F" w14:textId="3212A947" w:rsidR="00FC6400" w:rsidRPr="0040072B" w:rsidRDefault="00955457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1,0</w:t>
            </w:r>
            <w:r w:rsidR="002021C4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90,460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19224C" w14:textId="77777777" w:rsidR="00FC6400" w:rsidRPr="0040072B" w:rsidRDefault="00FC640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5A528" w14:textId="71A88133" w:rsidR="00FC6400" w:rsidRPr="0040072B" w:rsidRDefault="000454D0" w:rsidP="00FC64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164</w:t>
            </w:r>
            <w:r w:rsidR="00FC64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color w:val="000000"/>
                <w:sz w:val="30"/>
                <w:szCs w:val="30"/>
              </w:rPr>
              <w:t>516</w:t>
            </w:r>
          </w:p>
        </w:tc>
      </w:tr>
    </w:tbl>
    <w:p w14:paraId="42C6D619" w14:textId="61105592" w:rsidR="00FC6400" w:rsidRDefault="00FC6400" w:rsidP="00477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7C84B6" w14:textId="77777777" w:rsidR="00C505BB" w:rsidRDefault="00C5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1BA09E" w14:textId="2560612B" w:rsidR="004E4149" w:rsidRDefault="004E4149" w:rsidP="0017542A">
      <w:pPr>
        <w:pStyle w:val="index"/>
        <w:numPr>
          <w:ilvl w:val="0"/>
          <w:numId w:val="19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4E414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ภาษีเงินได้</w:t>
      </w:r>
    </w:p>
    <w:p w14:paraId="1CB35D77" w14:textId="536E393A" w:rsidR="004E4149" w:rsidRPr="002021C4" w:rsidRDefault="004E4149" w:rsidP="004E414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8C830F" w14:textId="6D8CE0C9" w:rsidR="000C1E60" w:rsidRPr="00714F80" w:rsidRDefault="000C1E60" w:rsidP="002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1100">
        <w:rPr>
          <w:rFonts w:asciiTheme="majorBidi" w:hAnsiTheme="majorBidi" w:cstheme="majorBidi" w:hint="cs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ใช้อัตราภาษีเงินได้คูณกับยอดกำไรสุทธิตามบัญชี เนื่องจากกำไรสุทธิส่วนใหญ่ของ</w:t>
      </w:r>
      <w:r w:rsidR="002021C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B1100">
        <w:rPr>
          <w:rFonts w:asciiTheme="majorBidi" w:hAnsiTheme="majorBidi" w:cstheme="majorBidi" w:hint="cs"/>
          <w:sz w:val="30"/>
          <w:szCs w:val="30"/>
          <w:cs/>
        </w:rPr>
        <w:t>บริษัทเกิดจาก</w:t>
      </w:r>
      <w:r w:rsidR="002021C4">
        <w:rPr>
          <w:rFonts w:asciiTheme="majorBidi" w:hAnsiTheme="majorBidi" w:cstheme="majorBidi" w:hint="cs"/>
          <w:sz w:val="30"/>
          <w:szCs w:val="30"/>
          <w:cs/>
        </w:rPr>
        <w:t>ความแตกต่าง</w:t>
      </w:r>
      <w:r w:rsidR="005E0E5F">
        <w:rPr>
          <w:rFonts w:asciiTheme="majorBidi" w:hAnsiTheme="majorBidi" w:cstheme="majorBidi" w:hint="cs"/>
          <w:sz w:val="30"/>
          <w:szCs w:val="30"/>
          <w:cs/>
        </w:rPr>
        <w:t>ระหว่างทางบัญชีและภาษี</w:t>
      </w:r>
      <w:r w:rsidR="002021C4">
        <w:rPr>
          <w:rFonts w:asciiTheme="majorBidi" w:hAnsiTheme="majorBidi" w:cstheme="majorBidi" w:hint="cs"/>
          <w:sz w:val="30"/>
          <w:szCs w:val="30"/>
          <w:cs/>
        </w:rPr>
        <w:t>ของผลกำไรขาดทุนจากการจำหน่ายเงินลงทุนในบริษัทย่อย</w:t>
      </w:r>
      <w:r w:rsidR="00845F9F">
        <w:rPr>
          <w:rFonts w:asciiTheme="majorBidi" w:hAnsiTheme="majorBidi" w:cstheme="majorBidi"/>
          <w:sz w:val="30"/>
          <w:szCs w:val="30"/>
        </w:rPr>
        <w:t xml:space="preserve"> </w:t>
      </w:r>
      <w:r w:rsidR="002021C4" w:rsidRPr="002021C4">
        <w:rPr>
          <w:rFonts w:asciiTheme="majorBidi" w:hAnsiTheme="majorBidi" w:cstheme="majorBidi" w:hint="cs"/>
          <w:sz w:val="30"/>
          <w:szCs w:val="30"/>
          <w:cs/>
        </w:rPr>
        <w:t>และส่วนแบ่งกำไรจากเงินลงทุนในบริษัทร่วม</w:t>
      </w:r>
      <w:r w:rsidRPr="002021C4">
        <w:rPr>
          <w:rFonts w:asciiTheme="majorBidi" w:hAnsiTheme="majorBidi" w:cstheme="majorBidi" w:hint="cs"/>
          <w:sz w:val="30"/>
          <w:szCs w:val="30"/>
          <w:cs/>
        </w:rPr>
        <w:t>ซึ่</w:t>
      </w:r>
      <w:r w:rsidR="006E1EBD">
        <w:rPr>
          <w:rFonts w:asciiTheme="majorBidi" w:hAnsiTheme="majorBidi" w:cstheme="majorBidi" w:hint="cs"/>
          <w:sz w:val="30"/>
          <w:szCs w:val="30"/>
          <w:cs/>
        </w:rPr>
        <w:t>งไม่ถือเป็นเงินได้ทางภาษี</w:t>
      </w:r>
    </w:p>
    <w:p w14:paraId="31444831" w14:textId="77777777" w:rsidR="002021C4" w:rsidRPr="002021C4" w:rsidRDefault="002021C4" w:rsidP="002021C4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7E7854C" w14:textId="341477BD" w:rsidR="00A228E6" w:rsidRDefault="00A228E6" w:rsidP="0017542A">
      <w:pPr>
        <w:pStyle w:val="index"/>
        <w:numPr>
          <w:ilvl w:val="0"/>
          <w:numId w:val="19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4A2ACF54" w14:textId="77777777" w:rsidR="002021C4" w:rsidRPr="002021C4" w:rsidRDefault="002021C4" w:rsidP="002021C4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68A9A9" w14:textId="65C43218" w:rsidR="00A228E6" w:rsidRDefault="00A228E6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="000454D0" w:rsidRPr="000454D0">
        <w:rPr>
          <w:rFonts w:ascii="Angsana New (Headings CS)" w:hAnsi="Angsana New (Headings CS)" w:cs="Angsana New (Headings CS)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2417191" w14:textId="77777777" w:rsidR="00A228E6" w:rsidRPr="002021C4" w:rsidRDefault="00A228E6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066"/>
        <w:gridCol w:w="231"/>
        <w:gridCol w:w="1152"/>
      </w:tblGrid>
      <w:tr w:rsidR="00A228E6" w:rsidRPr="004A6D97" w14:paraId="18BF2DDB" w14:textId="77777777" w:rsidTr="00C515E4">
        <w:trPr>
          <w:tblHeader/>
        </w:trPr>
        <w:tc>
          <w:tcPr>
            <w:tcW w:w="3510" w:type="dxa"/>
            <w:vAlign w:val="bottom"/>
          </w:tcPr>
          <w:p w14:paraId="13AE91DC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1E51A8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52F5E5E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54408CD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E127358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DFCCC4" w14:textId="77777777" w:rsidR="00A228E6" w:rsidRPr="004A6D97" w:rsidDel="00D43E7A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D9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228E6" w:rsidRPr="004A6D97" w14:paraId="699ED422" w14:textId="77777777" w:rsidTr="00C515E4">
        <w:trPr>
          <w:tblHeader/>
        </w:trPr>
        <w:tc>
          <w:tcPr>
            <w:tcW w:w="3510" w:type="dxa"/>
          </w:tcPr>
          <w:p w14:paraId="794EFC4D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321CB1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83A2EB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40DEB6F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6D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50DE7E6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1865606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6D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28E6" w:rsidRPr="004A6D97" w14:paraId="0362BF4E" w14:textId="77777777" w:rsidTr="00C515E4">
        <w:tc>
          <w:tcPr>
            <w:tcW w:w="3510" w:type="dxa"/>
          </w:tcPr>
          <w:p w14:paraId="0D3CFFC9" w14:textId="6F1C8A32" w:rsidR="00A228E6" w:rsidRPr="00511366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6D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782D76EA" w14:textId="406E74A0" w:rsidR="00A228E6" w:rsidRPr="004A6D97" w:rsidRDefault="000454D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23</w:t>
            </w:r>
            <w:r w:rsidR="00A228E6" w:rsidRPr="005113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28E6" w:rsidRPr="005113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337F85B" w14:textId="1B16C95D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53F6C97" w14:textId="5B1F6343" w:rsidR="00A228E6" w:rsidRPr="004A6D97" w:rsidRDefault="000454D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0</w:t>
            </w:r>
            <w:r w:rsidR="00A228E6" w:rsidRPr="004A6D9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20</w:t>
            </w:r>
          </w:p>
        </w:tc>
        <w:tc>
          <w:tcPr>
            <w:tcW w:w="231" w:type="dxa"/>
          </w:tcPr>
          <w:p w14:paraId="3D3592CF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4DD149" w14:textId="6139866A" w:rsidR="00A228E6" w:rsidRPr="004A6D97" w:rsidRDefault="000454D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92</w:t>
            </w:r>
            <w:r w:rsidR="00A228E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45</w:t>
            </w:r>
          </w:p>
        </w:tc>
      </w:tr>
      <w:tr w:rsidR="00FC6400" w:rsidRPr="004A6D97" w14:paraId="01B901C5" w14:textId="77777777" w:rsidTr="002021C4">
        <w:tc>
          <w:tcPr>
            <w:tcW w:w="3510" w:type="dxa"/>
          </w:tcPr>
          <w:p w14:paraId="18D54975" w14:textId="7A63944A" w:rsidR="00FC6400" w:rsidRPr="004A6D97" w:rsidRDefault="00FC640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96FDF1A" w14:textId="0AF077E2" w:rsidR="00FC6400" w:rsidRPr="00511366" w:rsidRDefault="000454D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11</w:t>
            </w:r>
            <w:r w:rsidR="005B11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11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3CEBADD" w14:textId="4CF1334A" w:rsidR="00FC6400" w:rsidRDefault="005B110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0454D0"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0CE3A900" w14:textId="1F019E82" w:rsidR="00FC6400" w:rsidRPr="004A6D97" w:rsidRDefault="000454D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0</w:t>
            </w:r>
            <w:r w:rsidR="00C242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10</w:t>
            </w:r>
          </w:p>
        </w:tc>
        <w:tc>
          <w:tcPr>
            <w:tcW w:w="231" w:type="dxa"/>
          </w:tcPr>
          <w:p w14:paraId="14D70A04" w14:textId="77777777" w:rsidR="00FC6400" w:rsidRPr="004A6D97" w:rsidRDefault="00FC6400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A80AF4" w14:textId="0AC79745" w:rsidR="00FC6400" w:rsidRDefault="000454D0" w:rsidP="00EC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46</w:t>
            </w:r>
            <w:r w:rsidR="00C242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22</w:t>
            </w:r>
          </w:p>
        </w:tc>
      </w:tr>
      <w:tr w:rsidR="002021C4" w:rsidRPr="004A6D97" w14:paraId="5C558E3C" w14:textId="77777777" w:rsidTr="002021C4">
        <w:tc>
          <w:tcPr>
            <w:tcW w:w="3510" w:type="dxa"/>
          </w:tcPr>
          <w:p w14:paraId="492EDE03" w14:textId="77777777" w:rsidR="002021C4" w:rsidRDefault="002021C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60807D6" w14:textId="77777777" w:rsidR="002021C4" w:rsidRPr="000454D0" w:rsidRDefault="002021C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21620E" w14:textId="77777777" w:rsidR="002021C4" w:rsidRDefault="002021C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4BB673D" w14:textId="77777777" w:rsidR="002021C4" w:rsidRPr="000454D0" w:rsidRDefault="002021C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447452D2" w14:textId="77777777" w:rsidR="002021C4" w:rsidRPr="004A6D97" w:rsidRDefault="002021C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D9A1CF4" w14:textId="2DB17802" w:rsidR="002021C4" w:rsidRPr="002021C4" w:rsidRDefault="002021C4" w:rsidP="00EC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3" w:right="-100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2021C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138.67</w:t>
            </w:r>
          </w:p>
        </w:tc>
      </w:tr>
    </w:tbl>
    <w:p w14:paraId="745B9503" w14:textId="77777777" w:rsidR="00500E82" w:rsidRPr="002021C4" w:rsidRDefault="00500E82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5351F4" w14:textId="5F1644D5" w:rsidR="00B04D4B" w:rsidRPr="00B35C75" w:rsidRDefault="00B04D4B" w:rsidP="0017542A">
      <w:pPr>
        <w:pStyle w:val="index"/>
        <w:numPr>
          <w:ilvl w:val="0"/>
          <w:numId w:val="19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35C7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 w:rsidRPr="00B35C7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14:paraId="0F7BE711" w14:textId="77777777" w:rsidR="00B04D4B" w:rsidRPr="002021C4" w:rsidRDefault="00B04D4B" w:rsidP="000B600B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F5C4075" w14:textId="77777777" w:rsidR="00B04D4B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312194B5" w14:textId="77777777" w:rsidR="002A32E2" w:rsidRPr="002021C4" w:rsidRDefault="002A32E2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14:paraId="7052B32D" w14:textId="6AA71663" w:rsidR="000D12B0" w:rsidRDefault="00E473B9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511366">
        <w:rPr>
          <w:rFonts w:asciiTheme="majorBidi" w:hAnsiTheme="majorBidi" w:cstheme="majorBidi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</w:t>
      </w:r>
      <w:r w:rsidRPr="00B35C7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มูลค่ายุติธรรมอย่างสมเหตุสมผล</w:t>
      </w:r>
    </w:p>
    <w:p w14:paraId="2712B599" w14:textId="0C8400B0" w:rsidR="00C604C3" w:rsidRPr="000C1E60" w:rsidRDefault="00C604C3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43"/>
        <w:gridCol w:w="1107"/>
        <w:gridCol w:w="236"/>
        <w:gridCol w:w="1114"/>
        <w:gridCol w:w="236"/>
        <w:gridCol w:w="1117"/>
      </w:tblGrid>
      <w:tr w:rsidR="00C26507" w:rsidRPr="00B35C75" w14:paraId="40147BAE" w14:textId="77777777" w:rsidTr="00EC148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630FF99E" w14:textId="77777777" w:rsidR="00C26507" w:rsidRPr="00B35C75" w:rsidRDefault="00C26507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76E81257" w14:textId="62BDA466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26507" w:rsidRPr="00B35C75" w14:paraId="48AA5F15" w14:textId="77777777" w:rsidTr="00EC148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6CD9A796" w14:textId="77777777" w:rsidR="00C26507" w:rsidRPr="00B35C75" w:rsidRDefault="00C26507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74FF1C7A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79F45F3D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2EF6AF28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26507" w:rsidRPr="00B35C75" w14:paraId="77FF8B4C" w14:textId="77777777" w:rsidTr="00EC148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4B0E8265" w14:textId="77777777" w:rsidR="00C26507" w:rsidRPr="00B35C75" w:rsidRDefault="00C26507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0FD6A7" w14:textId="77777777" w:rsidR="00B35C75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6AD2766" w14:textId="3C318032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3" w:type="dxa"/>
          </w:tcPr>
          <w:p w14:paraId="3BCD2B34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48FF37BE" w14:textId="5CA73499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20A434D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EC49B31" w14:textId="434B358F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F0DA465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968793A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6507" w:rsidRPr="00B35C75" w14:paraId="187921B7" w14:textId="77777777" w:rsidTr="00EC148A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18FCBA9" w14:textId="77777777" w:rsidR="00C26507" w:rsidRPr="00B35C75" w:rsidRDefault="00C26507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2484DF59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35C7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26507" w:rsidRPr="00B35C75" w14:paraId="53F37C6F" w14:textId="77777777" w:rsidTr="00EC148A">
        <w:trPr>
          <w:trHeight w:val="261"/>
          <w:tblHeader/>
        </w:trPr>
        <w:tc>
          <w:tcPr>
            <w:tcW w:w="3240" w:type="dxa"/>
            <w:shd w:val="clear" w:color="auto" w:fill="auto"/>
          </w:tcPr>
          <w:p w14:paraId="7A0F2EC9" w14:textId="77777777" w:rsidR="00C26507" w:rsidRPr="00B35C75" w:rsidRDefault="00C26507" w:rsidP="004B6ED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35C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3382D5E6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3D549C37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71F9C4A4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5F9BF8B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2935E3A1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7D1A697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20F0E0F9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26507" w:rsidRPr="00B35C75" w14:paraId="07B35D97" w14:textId="77777777" w:rsidTr="00EC148A">
        <w:trPr>
          <w:trHeight w:val="261"/>
        </w:trPr>
        <w:tc>
          <w:tcPr>
            <w:tcW w:w="3240" w:type="dxa"/>
            <w:shd w:val="clear" w:color="auto" w:fill="auto"/>
          </w:tcPr>
          <w:p w14:paraId="3EF98F35" w14:textId="77777777" w:rsidR="00C26507" w:rsidRPr="00B35C75" w:rsidRDefault="00C26507" w:rsidP="004B6ED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14:paraId="06F7B8C7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68785992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6C11277A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92473AC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36766D2B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5DF881C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1B758D1D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26507" w:rsidRPr="00B35C75" w14:paraId="5F40D56C" w14:textId="77777777" w:rsidTr="00EC148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71A2B59" w14:textId="334D9D36" w:rsidR="00C26507" w:rsidRPr="00B35C75" w:rsidRDefault="00C26507" w:rsidP="004B6ED5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vAlign w:val="bottom"/>
          </w:tcPr>
          <w:p w14:paraId="11FD9F5F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9D7AF2A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267CC2D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10C619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58C685B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E386B8E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5830AC5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C5C7E" w:rsidRPr="00B35C75" w14:paraId="37D4B6F1" w14:textId="77777777" w:rsidTr="00EC148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548705E" w14:textId="2821B45E" w:rsidR="00FC5C7E" w:rsidRPr="00B35C75" w:rsidRDefault="00FC5C7E" w:rsidP="00FC5C7E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30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1E6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570BA1B6" w14:textId="2051EACE" w:rsidR="00FC5C7E" w:rsidRPr="00B35C75" w:rsidRDefault="000454D0" w:rsidP="00FC5C7E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</w:t>
            </w:r>
            <w:r w:rsidR="0091728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307</w:t>
            </w:r>
            <w:r w:rsidR="0091728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243" w:type="dxa"/>
          </w:tcPr>
          <w:p w14:paraId="74479B9B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A297700" w14:textId="1F414C20" w:rsidR="00FC5C7E" w:rsidRPr="00917282" w:rsidRDefault="000454D0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</w:t>
            </w:r>
            <w:r w:rsidR="00917282" w:rsidRPr="0091728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276</w:t>
            </w:r>
            <w:r w:rsidR="00917282" w:rsidRPr="0091728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23C73835" w14:textId="77777777" w:rsidR="00FC5C7E" w:rsidRPr="00917282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CC410D0" w14:textId="3B7E8C5F" w:rsidR="00FC5C7E" w:rsidRPr="00917282" w:rsidRDefault="000454D0" w:rsidP="00FC5C7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31</w:t>
            </w:r>
            <w:r w:rsidR="00917282" w:rsidRPr="0091728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236" w:type="dxa"/>
            <w:vAlign w:val="bottom"/>
          </w:tcPr>
          <w:p w14:paraId="597839AB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4493720" w14:textId="63F3187B" w:rsidR="00FC5C7E" w:rsidRPr="00B35C75" w:rsidRDefault="000454D0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</w:t>
            </w:r>
            <w:r w:rsidR="0091728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307</w:t>
            </w:r>
            <w:r w:rsidR="0091728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877</w:t>
            </w:r>
          </w:p>
        </w:tc>
      </w:tr>
      <w:tr w:rsidR="00FC5C7E" w:rsidRPr="00B35C75" w14:paraId="13450C12" w14:textId="77777777" w:rsidTr="00EC148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67B202D" w14:textId="51CBE3BA" w:rsidR="00FC5C7E" w:rsidRPr="00B35C75" w:rsidRDefault="00FC5C7E" w:rsidP="00FC5C7E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31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454D0" w:rsidRPr="000454D0">
              <w:rPr>
                <w:rFonts w:ascii="Angsana New (Headings CS)" w:hAnsi="Angsana New (Headings CS)" w:cs="Angsana New (Headings CS)" w:hint="cs"/>
                <w:sz w:val="28"/>
                <w:szCs w:val="28"/>
              </w:rPr>
              <w:t>256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3</w:t>
            </w:r>
          </w:p>
        </w:tc>
        <w:tc>
          <w:tcPr>
            <w:tcW w:w="1890" w:type="dxa"/>
            <w:vAlign w:val="bottom"/>
          </w:tcPr>
          <w:p w14:paraId="6C8E5C60" w14:textId="33A93088" w:rsidR="00FC5C7E" w:rsidRPr="00B35C75" w:rsidRDefault="000454D0" w:rsidP="00FC5C7E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13</w:t>
            </w:r>
            <w:r w:rsidR="00FC5C7E"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243" w:type="dxa"/>
          </w:tcPr>
          <w:p w14:paraId="2C7ABCCC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BA9A391" w14:textId="2D56BFE1" w:rsidR="00FC5C7E" w:rsidRPr="00B35C75" w:rsidRDefault="000454D0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13</w:t>
            </w:r>
            <w:r w:rsidR="00FC5C7E"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236" w:type="dxa"/>
            <w:vAlign w:val="bottom"/>
          </w:tcPr>
          <w:p w14:paraId="35F4DA20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D60DF8F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AD3ED3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14FF3B4" w14:textId="075CBE57" w:rsidR="00FC5C7E" w:rsidRPr="00B35C75" w:rsidRDefault="000454D0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13</w:t>
            </w:r>
            <w:r w:rsidR="00FC5C7E"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122</w:t>
            </w:r>
          </w:p>
        </w:tc>
      </w:tr>
    </w:tbl>
    <w:p w14:paraId="3F1B1211" w14:textId="3DBC47C5" w:rsidR="008C7854" w:rsidRDefault="008C7854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43"/>
        <w:gridCol w:w="1107"/>
        <w:gridCol w:w="236"/>
        <w:gridCol w:w="1114"/>
        <w:gridCol w:w="236"/>
        <w:gridCol w:w="1117"/>
      </w:tblGrid>
      <w:tr w:rsidR="00B35C75" w:rsidRPr="00B35C75" w14:paraId="2B96CE9A" w14:textId="77777777" w:rsidTr="004B6ED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ACCE1E0" w14:textId="77777777" w:rsidR="00B35C75" w:rsidRPr="00B35C75" w:rsidRDefault="00B35C75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61022D75" w14:textId="3D670F83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5C75" w:rsidRPr="00B35C75" w14:paraId="45F5306E" w14:textId="77777777" w:rsidTr="004B6ED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380AF67" w14:textId="77777777" w:rsidR="00B35C75" w:rsidRPr="00B35C75" w:rsidRDefault="00B35C75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0AD5EADF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BA0286E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5A3BDF5F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35C75" w:rsidRPr="00B35C75" w14:paraId="427234A4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A4FBB88" w14:textId="77777777" w:rsidR="00B35C75" w:rsidRPr="00B35C75" w:rsidRDefault="00B35C75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FDA4CDE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4C388CF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3" w:type="dxa"/>
          </w:tcPr>
          <w:p w14:paraId="1C6454D4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50170482" w14:textId="6564C8A1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E14D19C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FBA141B" w14:textId="4B266811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0A21FC2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6A9280D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35C75" w:rsidRPr="00B35C75" w14:paraId="6A2BEC08" w14:textId="77777777" w:rsidTr="004B6ED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25A6114" w14:textId="77777777" w:rsidR="00B35C75" w:rsidRPr="00B35C75" w:rsidRDefault="00B35C75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504B0C83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35C7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35C75" w:rsidRPr="00B35C75" w14:paraId="4E97DE84" w14:textId="77777777" w:rsidTr="00FC5C7E">
        <w:trPr>
          <w:trHeight w:val="261"/>
        </w:trPr>
        <w:tc>
          <w:tcPr>
            <w:tcW w:w="3240" w:type="dxa"/>
            <w:shd w:val="clear" w:color="auto" w:fill="auto"/>
          </w:tcPr>
          <w:p w14:paraId="320AE512" w14:textId="77777777" w:rsidR="00B35C75" w:rsidRPr="00B35C75" w:rsidRDefault="00B35C75" w:rsidP="004B6ED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35C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6702A82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6BFA888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0553CBFB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AC50D4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49A9C34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A676136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1B094B3B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35C75" w:rsidRPr="00B35C75" w14:paraId="3000CA0E" w14:textId="77777777" w:rsidTr="00FC5C7E">
        <w:trPr>
          <w:trHeight w:val="261"/>
        </w:trPr>
        <w:tc>
          <w:tcPr>
            <w:tcW w:w="3240" w:type="dxa"/>
            <w:shd w:val="clear" w:color="auto" w:fill="auto"/>
          </w:tcPr>
          <w:p w14:paraId="33403DC1" w14:textId="77777777" w:rsidR="00B35C75" w:rsidRPr="00B35C75" w:rsidRDefault="00B35C75" w:rsidP="004B6ED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14:paraId="428DD9BF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56E75CE9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04E43F66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360DCF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60A7A79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B096660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02A93271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35C75" w:rsidRPr="00B35C75" w14:paraId="3A7C1E0A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9544CFD" w14:textId="77777777" w:rsidR="00B35C75" w:rsidRPr="00B35C75" w:rsidRDefault="00B35C75" w:rsidP="004B6ED5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vAlign w:val="bottom"/>
          </w:tcPr>
          <w:p w14:paraId="221A3E7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3DBD3D7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35AD32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64005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D6D329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3B8F4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F51D91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C5C7E" w:rsidRPr="00B35C75" w14:paraId="700500B2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69941B8" w14:textId="75CF45C9" w:rsidR="00FC5C7E" w:rsidRPr="00B35C75" w:rsidRDefault="00FC5C7E" w:rsidP="00FC5C7E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30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1E6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007B12C1" w14:textId="5FD15A6B" w:rsidR="00FC5C7E" w:rsidRPr="00B35C75" w:rsidRDefault="000454D0" w:rsidP="00FC5C7E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</w:t>
            </w:r>
            <w:r w:rsidR="008A194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305</w:t>
            </w:r>
            <w:r w:rsidR="008A194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243" w:type="dxa"/>
          </w:tcPr>
          <w:p w14:paraId="0C8B209A" w14:textId="252FBCCD" w:rsidR="00FC5C7E" w:rsidRPr="00B35C75" w:rsidRDefault="00FC5C7E" w:rsidP="00FC5C7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06E670C" w14:textId="337348B5" w:rsidR="00FC5C7E" w:rsidRPr="00D1530B" w:rsidRDefault="000454D0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</w:t>
            </w:r>
            <w:r w:rsidR="008A1941" w:rsidRPr="00D153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274</w:t>
            </w:r>
            <w:r w:rsidR="008A1941" w:rsidRPr="00D153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36" w:type="dxa"/>
            <w:vAlign w:val="bottom"/>
          </w:tcPr>
          <w:p w14:paraId="3674180E" w14:textId="77777777" w:rsidR="00FC5C7E" w:rsidRPr="00D1530B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ECBA768" w14:textId="03D9C4C3" w:rsidR="00FC5C7E" w:rsidRPr="00D1530B" w:rsidRDefault="000454D0" w:rsidP="00FC5C7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31</w:t>
            </w:r>
            <w:r w:rsidR="008A1941" w:rsidRPr="00D153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236" w:type="dxa"/>
            <w:vAlign w:val="bottom"/>
          </w:tcPr>
          <w:p w14:paraId="05E1FDDA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9D44918" w14:textId="1EC0F31F" w:rsidR="00FC5C7E" w:rsidRPr="00B35C75" w:rsidRDefault="000454D0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</w:t>
            </w:r>
            <w:r w:rsidR="008A194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305</w:t>
            </w:r>
            <w:r w:rsidR="008A194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532</w:t>
            </w:r>
          </w:p>
        </w:tc>
      </w:tr>
      <w:tr w:rsidR="00B35C75" w:rsidRPr="00B35C75" w14:paraId="05CD471C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AF8AAD9" w14:textId="1497EC04" w:rsidR="00B35C75" w:rsidRPr="00B35C75" w:rsidRDefault="00B35C75" w:rsidP="004B6ED5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31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454D0" w:rsidRPr="000454D0">
              <w:rPr>
                <w:rFonts w:ascii="Angsana New (Headings CS)" w:hAnsi="Angsana New (Headings CS)" w:cs="Angsana New (Headings CS)" w:hint="cs"/>
                <w:sz w:val="28"/>
                <w:szCs w:val="28"/>
              </w:rPr>
              <w:t>256</w:t>
            </w:r>
            <w:r w:rsidR="000454D0" w:rsidRPr="000454D0">
              <w:rPr>
                <w:rFonts w:ascii="Angsana New (Headings CS)" w:hAnsi="Angsana New (Headings CS)" w:cs="Angsana New (Headings CS)"/>
                <w:sz w:val="28"/>
                <w:szCs w:val="28"/>
              </w:rPr>
              <w:t>3</w:t>
            </w:r>
          </w:p>
        </w:tc>
        <w:tc>
          <w:tcPr>
            <w:tcW w:w="1890" w:type="dxa"/>
            <w:vAlign w:val="bottom"/>
          </w:tcPr>
          <w:p w14:paraId="00BEF5D1" w14:textId="4CFA0565" w:rsidR="00B35C75" w:rsidRPr="00B35C75" w:rsidRDefault="000454D0" w:rsidP="004B6ED5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13</w:t>
            </w:r>
            <w:r w:rsidR="00B35C75"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243" w:type="dxa"/>
          </w:tcPr>
          <w:p w14:paraId="38E9022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E039676" w14:textId="5E001D13" w:rsidR="00B35C75" w:rsidRPr="00B35C75" w:rsidRDefault="000454D0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13</w:t>
            </w:r>
            <w:r w:rsidR="00B35C75"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236" w:type="dxa"/>
            <w:vAlign w:val="bottom"/>
          </w:tcPr>
          <w:p w14:paraId="4AB01671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059C444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CB4F06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A38FB8" w14:textId="4DD0D6C7" w:rsidR="00B35C75" w:rsidRPr="00B35C75" w:rsidRDefault="000454D0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13</w:t>
            </w:r>
            <w:r w:rsidR="00B35C75"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28"/>
                <w:szCs w:val="28"/>
                <w:lang w:val="en-US" w:bidi="th-TH"/>
              </w:rPr>
              <w:t>122</w:t>
            </w:r>
          </w:p>
        </w:tc>
      </w:tr>
    </w:tbl>
    <w:p w14:paraId="2CC879CB" w14:textId="2728CC4C" w:rsidR="00137AEB" w:rsidRDefault="0013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04CDFC8" w14:textId="721BBA56" w:rsidR="00490147" w:rsidRP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9014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77B6566" w14:textId="77777777" w:rsid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490147" w:rsidRPr="000E4AE5" w14:paraId="10D17505" w14:textId="77777777" w:rsidTr="000E7C88">
        <w:trPr>
          <w:tblHeader/>
        </w:trPr>
        <w:tc>
          <w:tcPr>
            <w:tcW w:w="3690" w:type="dxa"/>
          </w:tcPr>
          <w:p w14:paraId="2967F6EE" w14:textId="77777777" w:rsidR="00490147" w:rsidRPr="008B5DC0" w:rsidRDefault="00490147" w:rsidP="000E7C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0" w:type="dxa"/>
          </w:tcPr>
          <w:p w14:paraId="1478C24F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77C30CDD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90147" w:rsidRPr="000E4AE5" w14:paraId="0C7CD039" w14:textId="77777777" w:rsidTr="000E7C88">
        <w:tc>
          <w:tcPr>
            <w:tcW w:w="3690" w:type="dxa"/>
          </w:tcPr>
          <w:p w14:paraId="4E8308AC" w14:textId="520393B7" w:rsidR="00490147" w:rsidRPr="008B5DC0" w:rsidRDefault="00490147" w:rsidP="000E7C88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40" w:type="dxa"/>
          </w:tcPr>
          <w:p w14:paraId="13F08FBF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0EC73D06" w14:textId="77210832" w:rsidR="00C26507" w:rsidRPr="008B5DC0" w:rsidRDefault="00C26507" w:rsidP="000E7C8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ราคาเสนอซื้อขายล่าสุดของหน่วยลงทุน ณ วันที่รายงาน</w:t>
            </w:r>
          </w:p>
        </w:tc>
      </w:tr>
    </w:tbl>
    <w:p w14:paraId="5B844CB8" w14:textId="78709B08" w:rsidR="00AC46CF" w:rsidRDefault="0054091C" w:rsidP="006C0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868160" behindDoc="0" locked="0" layoutInCell="1" allowOverlap="1" wp14:anchorId="268C4325" wp14:editId="6DF8ABA5">
                <wp:simplePos x="0" y="0"/>
                <wp:positionH relativeFrom="column">
                  <wp:posOffset>-186984</wp:posOffset>
                </wp:positionH>
                <wp:positionV relativeFrom="paragraph">
                  <wp:posOffset>524979</wp:posOffset>
                </wp:positionV>
                <wp:extent cx="5400" cy="7560"/>
                <wp:effectExtent l="38100" t="38100" r="52070" b="5016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540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78512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7" o:spid="_x0000_s1026" type="#_x0000_t75" style="position:absolute;margin-left:-15.35pt;margin-top:40.65pt;width:1.8pt;height:2.0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">
                <v:imagedata r:id="rId29" o:title=""/>
              </v:shape>
            </w:pict>
          </mc:Fallback>
        </mc:AlternateContent>
      </w:r>
    </w:p>
    <w:p w14:paraId="0D0B8FF5" w14:textId="77777777" w:rsidR="002021C4" w:rsidRDefault="002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31D18C9" w14:textId="657322D1" w:rsidR="008712D9" w:rsidRPr="00BB1625" w:rsidRDefault="008712D9" w:rsidP="0017542A">
      <w:pPr>
        <w:pStyle w:val="index"/>
        <w:numPr>
          <w:ilvl w:val="0"/>
          <w:numId w:val="19"/>
        </w:numPr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14:paraId="2E4C8999" w14:textId="462CEA97" w:rsidR="00F325DB" w:rsidRDefault="00F325DB" w:rsidP="0054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544E75" w:rsidRPr="003D44ED" w14:paraId="6D3E92CD" w14:textId="77777777" w:rsidTr="00AA3B09">
        <w:trPr>
          <w:tblHeader/>
        </w:trPr>
        <w:tc>
          <w:tcPr>
            <w:tcW w:w="3244" w:type="pct"/>
            <w:vAlign w:val="bottom"/>
          </w:tcPr>
          <w:p w14:paraId="140FA01F" w14:textId="77777777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367E8BFF" w14:textId="6AF2D5BE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454D0"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30</w:t>
            </w: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1E60" w:rsidRPr="000C1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C1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0454D0"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35" w:type="pct"/>
            <w:vAlign w:val="bottom"/>
          </w:tcPr>
          <w:p w14:paraId="2FCD7B19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78F8302A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645CC367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C121E8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4E75" w:rsidRPr="003D44ED" w14:paraId="420F9492" w14:textId="77777777" w:rsidTr="00AA3B09">
        <w:trPr>
          <w:tblHeader/>
        </w:trPr>
        <w:tc>
          <w:tcPr>
            <w:tcW w:w="3244" w:type="pct"/>
          </w:tcPr>
          <w:p w14:paraId="1492B44B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5B1B516C" w14:textId="77777777" w:rsidR="00544E75" w:rsidRPr="000C1E60" w:rsidRDefault="00544E75" w:rsidP="000C1E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C1E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4E75" w:rsidRPr="003D44ED" w14:paraId="0EE09785" w14:textId="77777777" w:rsidTr="00AA3B09">
        <w:tc>
          <w:tcPr>
            <w:tcW w:w="3244" w:type="pct"/>
          </w:tcPr>
          <w:p w14:paraId="6AC373F0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6743A24A" w14:textId="77777777" w:rsidR="00544E75" w:rsidRPr="000C1E60" w:rsidRDefault="00544E75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8B5E480" w14:textId="77777777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650BC064" w14:textId="77777777" w:rsidR="00544E75" w:rsidRPr="000C1E60" w:rsidRDefault="00544E75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E75" w:rsidRPr="003D44ED" w14:paraId="50DB24A1" w14:textId="77777777" w:rsidTr="00AA3B09">
        <w:tc>
          <w:tcPr>
            <w:tcW w:w="3244" w:type="pct"/>
          </w:tcPr>
          <w:p w14:paraId="661DF927" w14:textId="03837E81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</w:t>
            </w:r>
            <w:r w:rsidRPr="000C1E60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835" w:type="pct"/>
          </w:tcPr>
          <w:p w14:paraId="26EC4CB3" w14:textId="629444A9" w:rsidR="00544E75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3</w:t>
            </w:r>
            <w:r w:rsidR="00792F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738</w:t>
            </w:r>
          </w:p>
        </w:tc>
        <w:tc>
          <w:tcPr>
            <w:tcW w:w="133" w:type="pct"/>
          </w:tcPr>
          <w:p w14:paraId="52472859" w14:textId="77777777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0EE3B673" w14:textId="3A9730C1" w:rsidR="00544E75" w:rsidRPr="000C1E60" w:rsidRDefault="00792F71" w:rsidP="000C1E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4E75" w:rsidRPr="003D44ED" w14:paraId="5924F949" w14:textId="77777777" w:rsidTr="00AA3B09">
        <w:tc>
          <w:tcPr>
            <w:tcW w:w="3244" w:type="pct"/>
          </w:tcPr>
          <w:p w14:paraId="02191FF1" w14:textId="0EB236F9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5" w:type="pct"/>
          </w:tcPr>
          <w:p w14:paraId="18EAFFCC" w14:textId="00DE0642" w:rsidR="00544E75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29</w:t>
            </w:r>
          </w:p>
        </w:tc>
        <w:tc>
          <w:tcPr>
            <w:tcW w:w="133" w:type="pct"/>
          </w:tcPr>
          <w:p w14:paraId="0A640524" w14:textId="77777777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3A25D9E5" w14:textId="5EC5CD17" w:rsidR="00544E75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29</w:t>
            </w:r>
          </w:p>
        </w:tc>
      </w:tr>
      <w:tr w:rsidR="00544E75" w:rsidRPr="003D44ED" w14:paraId="1865C0BA" w14:textId="77777777" w:rsidTr="00AA3B09">
        <w:tc>
          <w:tcPr>
            <w:tcW w:w="3244" w:type="pct"/>
          </w:tcPr>
          <w:p w14:paraId="7A7C5037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0E1E4100" w14:textId="3D68AA47" w:rsidR="00544E75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3</w:t>
            </w:r>
            <w:r w:rsidR="00792F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767</w:t>
            </w:r>
          </w:p>
        </w:tc>
        <w:tc>
          <w:tcPr>
            <w:tcW w:w="133" w:type="pct"/>
          </w:tcPr>
          <w:p w14:paraId="39B04995" w14:textId="77777777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3B03B5E4" w14:textId="40DD761A" w:rsidR="00544E75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  <w:tr w:rsidR="00544E75" w:rsidRPr="003D44ED" w14:paraId="4B9A487D" w14:textId="77777777" w:rsidTr="00AA3B09">
        <w:trPr>
          <w:trHeight w:val="386"/>
        </w:trPr>
        <w:tc>
          <w:tcPr>
            <w:tcW w:w="3244" w:type="pct"/>
          </w:tcPr>
          <w:p w14:paraId="129F4B55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0419B25B" w14:textId="77777777" w:rsidR="00544E75" w:rsidRPr="000C1E60" w:rsidRDefault="00544E75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68DC028E" w14:textId="77777777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5B5AF5F3" w14:textId="77777777" w:rsidR="00544E75" w:rsidRPr="000C1E60" w:rsidRDefault="00544E75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4E75" w:rsidRPr="003D44ED" w14:paraId="7968E151" w14:textId="77777777" w:rsidTr="00AA3B09">
        <w:tc>
          <w:tcPr>
            <w:tcW w:w="3244" w:type="pct"/>
          </w:tcPr>
          <w:p w14:paraId="3B9FE725" w14:textId="77777777" w:rsidR="00544E75" w:rsidRPr="000C1E60" w:rsidRDefault="00544E75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C1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 w:rsidRPr="000C1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00733BE7" w14:textId="77777777" w:rsidR="00544E75" w:rsidRPr="000C1E60" w:rsidRDefault="00544E75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5FCDCF01" w14:textId="77777777" w:rsidR="00544E75" w:rsidRPr="000C1E60" w:rsidRDefault="00544E75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758B3B25" w14:textId="77777777" w:rsidR="00544E75" w:rsidRPr="000C1E60" w:rsidRDefault="00544E75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E54" w:rsidRPr="003D44ED" w14:paraId="292EC40E" w14:textId="77777777" w:rsidTr="00AA3B09">
        <w:tc>
          <w:tcPr>
            <w:tcW w:w="3244" w:type="pct"/>
          </w:tcPr>
          <w:p w14:paraId="105B3E65" w14:textId="5E57D24D" w:rsidR="009F2E54" w:rsidRPr="000C1E60" w:rsidRDefault="009F2E54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1E6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177551AE" w14:textId="487A5DAF" w:rsidR="009F2E54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121</w:t>
            </w:r>
            <w:r w:rsidR="000723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025</w:t>
            </w:r>
          </w:p>
        </w:tc>
        <w:tc>
          <w:tcPr>
            <w:tcW w:w="133" w:type="pct"/>
          </w:tcPr>
          <w:p w14:paraId="0ACB4167" w14:textId="77777777" w:rsidR="009F2E54" w:rsidRPr="000C1E60" w:rsidRDefault="009F2E54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3298C0F2" w14:textId="0F761EE9" w:rsidR="009F2E54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10</w:t>
            </w:r>
            <w:r w:rsidR="000723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067</w:t>
            </w:r>
          </w:p>
        </w:tc>
      </w:tr>
      <w:tr w:rsidR="009F2E54" w:rsidRPr="003D44ED" w14:paraId="2535D012" w14:textId="77777777" w:rsidTr="00AA3B09">
        <w:tc>
          <w:tcPr>
            <w:tcW w:w="3244" w:type="pct"/>
          </w:tcPr>
          <w:p w14:paraId="02241326" w14:textId="77777777" w:rsidR="009F2E54" w:rsidRPr="000C1E60" w:rsidRDefault="009F2E54" w:rsidP="000C1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1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CFF45E9" w14:textId="450BFE13" w:rsidR="009F2E54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121</w:t>
            </w:r>
            <w:r w:rsidR="000723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133" w:type="pct"/>
          </w:tcPr>
          <w:p w14:paraId="2829E2D3" w14:textId="77777777" w:rsidR="009F2E54" w:rsidRPr="000C1E60" w:rsidRDefault="009F2E54" w:rsidP="000C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69EF87B3" w14:textId="0E6C5B8E" w:rsidR="009F2E54" w:rsidRPr="000C1E60" w:rsidRDefault="000454D0" w:rsidP="000C1E6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10</w:t>
            </w:r>
            <w:r w:rsidR="000723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067</w:t>
            </w:r>
          </w:p>
        </w:tc>
      </w:tr>
    </w:tbl>
    <w:p w14:paraId="6E2D5E5C" w14:textId="5E7B8331" w:rsidR="00946F15" w:rsidRPr="00930D9D" w:rsidRDefault="00946F15" w:rsidP="00C5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946F15" w:rsidRPr="00930D9D" w:rsidSect="00FE697F">
      <w:headerReference w:type="default" r:id="rId3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29964" w14:textId="77777777" w:rsidR="004652A1" w:rsidRDefault="004652A1" w:rsidP="004956B4">
      <w:r>
        <w:separator/>
      </w:r>
    </w:p>
  </w:endnote>
  <w:endnote w:type="continuationSeparator" w:id="0">
    <w:p w14:paraId="3BEC8F3A" w14:textId="77777777" w:rsidR="004652A1" w:rsidRDefault="004652A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4A5E7" w14:textId="0FD1D928" w:rsidR="004652A1" w:rsidRPr="00CD3EAA" w:rsidRDefault="004652A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0454D0">
      <w:rPr>
        <w:rFonts w:ascii="Angsana New (Headings CS)" w:hAnsi="Angsana New (Headings CS)" w:cs="Angsana New (Headings CS)"/>
        <w:noProof/>
        <w:sz w:val="30"/>
        <w:szCs w:val="30"/>
        <w:lang w:val="en-US"/>
      </w:rPr>
      <w:t>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F44AD" w14:textId="77777777" w:rsidR="004652A1" w:rsidRPr="007661AC" w:rsidRDefault="004652A1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9D49A" w14:textId="77777777" w:rsidR="004652A1" w:rsidRPr="00CD3EAA" w:rsidRDefault="004652A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0454D0">
      <w:rPr>
        <w:rFonts w:ascii="Angsana New (Headings CS)" w:hAnsi="Angsana New (Headings CS)" w:cs="Angsana New (Headings CS)"/>
        <w:noProof/>
        <w:sz w:val="30"/>
        <w:szCs w:val="30"/>
        <w:lang w:val="en-US"/>
      </w:rPr>
      <w:t>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59F6C" w14:textId="77777777" w:rsidR="004652A1" w:rsidRPr="007661AC" w:rsidRDefault="004652A1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9F530" w14:textId="77777777" w:rsidR="004652A1" w:rsidRDefault="004652A1" w:rsidP="004956B4">
      <w:r>
        <w:separator/>
      </w:r>
    </w:p>
  </w:footnote>
  <w:footnote w:type="continuationSeparator" w:id="0">
    <w:p w14:paraId="11DA0956" w14:textId="77777777" w:rsidR="004652A1" w:rsidRDefault="004652A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2FD6E" w14:textId="77777777" w:rsidR="004652A1" w:rsidRDefault="004652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895D" w14:textId="77777777" w:rsidR="004652A1" w:rsidRPr="0050055D" w:rsidRDefault="004652A1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7CFC8C26" w14:textId="77777777" w:rsidR="004652A1" w:rsidRPr="0050055D" w:rsidRDefault="004652A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38375E6F" w14:textId="45BC5FE3" w:rsidR="004652A1" w:rsidRPr="0050055D" w:rsidRDefault="004652A1" w:rsidP="00C5769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0454D0">
      <w:rPr>
        <w:rFonts w:ascii="Angsana New (Headings CS)" w:hAnsi="Angsana New (Headings CS)" w:cs="Angsana New (Headings CS)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454D0">
      <w:rPr>
        <w:rFonts w:ascii="Angsana New (Headings CS)" w:hAnsi="Angsana New (Headings CS)" w:cs="Angsana New (Headings CS)"/>
        <w:sz w:val="32"/>
        <w:szCs w:val="32"/>
        <w:lang w:val="en-US" w:bidi="th-TH"/>
      </w:rPr>
      <w:t>2564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3FB9022F" w14:textId="77777777" w:rsidR="004652A1" w:rsidRPr="0050055D" w:rsidRDefault="004652A1" w:rsidP="00D74AD8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F586B" w14:textId="77777777" w:rsidR="004652A1" w:rsidRDefault="004652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65588" w14:textId="77777777" w:rsidR="004652A1" w:rsidRDefault="004652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D24E0" w14:textId="77777777" w:rsidR="004652A1" w:rsidRDefault="004652A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C3776" w14:textId="77777777" w:rsidR="004652A1" w:rsidRDefault="004652A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192FB" w14:textId="77777777" w:rsidR="004652A1" w:rsidRPr="0050055D" w:rsidRDefault="004652A1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1D206A79" w14:textId="77777777" w:rsidR="004652A1" w:rsidRPr="0050055D" w:rsidRDefault="004652A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7FA15BC6" w14:textId="77777777" w:rsidR="004652A1" w:rsidRPr="0050055D" w:rsidRDefault="004652A1" w:rsidP="00C5769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0454D0">
      <w:rPr>
        <w:rFonts w:ascii="Angsana New (Headings CS)" w:hAnsi="Angsana New (Headings CS)" w:cs="Angsana New (Headings CS)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454D0">
      <w:rPr>
        <w:rFonts w:ascii="Angsana New (Headings CS)" w:hAnsi="Angsana New (Headings CS)" w:cs="Angsana New (Headings CS)"/>
        <w:sz w:val="32"/>
        <w:szCs w:val="32"/>
        <w:lang w:val="en-US" w:bidi="th-TH"/>
      </w:rPr>
      <w:t>2564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C4AC77E" w14:textId="77777777" w:rsidR="004652A1" w:rsidRPr="0050055D" w:rsidRDefault="004652A1" w:rsidP="00D74AD8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2FD3A" w14:textId="77777777" w:rsidR="004652A1" w:rsidRDefault="004652A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AFBF" w14:textId="77777777" w:rsidR="004652A1" w:rsidRPr="0050055D" w:rsidRDefault="004652A1" w:rsidP="00B7203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5FF42720" w14:textId="77777777" w:rsidR="004652A1" w:rsidRPr="0050055D" w:rsidRDefault="004652A1" w:rsidP="00B720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348DD051" w14:textId="23A12492" w:rsidR="004652A1" w:rsidRPr="0050055D" w:rsidRDefault="004652A1" w:rsidP="00B720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0454D0">
      <w:rPr>
        <w:rFonts w:ascii="Angsana New (Headings CS)" w:hAnsi="Angsana New (Headings CS)" w:cs="Angsana New (Headings CS)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454D0">
      <w:rPr>
        <w:rFonts w:ascii="Angsana New (Headings CS)" w:hAnsi="Angsana New (Headings CS)" w:cs="Angsana New (Headings CS)"/>
        <w:sz w:val="32"/>
        <w:szCs w:val="32"/>
        <w:lang w:val="en-US" w:bidi="th-TH"/>
      </w:rPr>
      <w:t>2564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A0619D" w14:textId="77777777" w:rsidR="004652A1" w:rsidRPr="00D74AD8" w:rsidRDefault="004652A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9BA2CA4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F2CC2"/>
    <w:multiLevelType w:val="hybridMultilevel"/>
    <w:tmpl w:val="B5B8DFE0"/>
    <w:lvl w:ilvl="0" w:tplc="04090011">
      <w:start w:val="1"/>
      <w:numFmt w:val="decimal"/>
      <w:lvlText w:val="%1)"/>
      <w:lvlJc w:val="left"/>
      <w:pPr>
        <w:ind w:left="1638" w:hanging="360"/>
      </w:pPr>
    </w:lvl>
    <w:lvl w:ilvl="1" w:tplc="04090019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3" w15:restartNumberingAfterBreak="0">
    <w:nsid w:val="1F0D5C89"/>
    <w:multiLevelType w:val="hybridMultilevel"/>
    <w:tmpl w:val="7E367606"/>
    <w:lvl w:ilvl="0" w:tplc="AA7CDF2E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DD2FA5"/>
    <w:multiLevelType w:val="hybridMultilevel"/>
    <w:tmpl w:val="95184504"/>
    <w:lvl w:ilvl="0" w:tplc="99840A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4D2E2C33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1E73362"/>
    <w:multiLevelType w:val="hybridMultilevel"/>
    <w:tmpl w:val="B75CFA02"/>
    <w:lvl w:ilvl="0" w:tplc="37005F3E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2075116"/>
    <w:multiLevelType w:val="hybridMultilevel"/>
    <w:tmpl w:val="E7C65B26"/>
    <w:lvl w:ilvl="0" w:tplc="77B4D70E">
      <w:start w:val="8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78322B"/>
    <w:multiLevelType w:val="hybridMultilevel"/>
    <w:tmpl w:val="4A16BE30"/>
    <w:lvl w:ilvl="0" w:tplc="37005F3E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9"/>
  </w:num>
  <w:num w:numId="14">
    <w:abstractNumId w:val="19"/>
  </w:num>
  <w:num w:numId="15">
    <w:abstractNumId w:val="21"/>
  </w:num>
  <w:num w:numId="16">
    <w:abstractNumId w:val="31"/>
  </w:num>
  <w:num w:numId="17">
    <w:abstractNumId w:val="33"/>
  </w:num>
  <w:num w:numId="18">
    <w:abstractNumId w:val="22"/>
  </w:num>
  <w:num w:numId="19">
    <w:abstractNumId w:val="13"/>
  </w:num>
  <w:num w:numId="20">
    <w:abstractNumId w:val="14"/>
  </w:num>
  <w:num w:numId="21">
    <w:abstractNumId w:val="28"/>
  </w:num>
  <w:num w:numId="22">
    <w:abstractNumId w:val="25"/>
  </w:num>
  <w:num w:numId="23">
    <w:abstractNumId w:val="26"/>
  </w:num>
  <w:num w:numId="24">
    <w:abstractNumId w:val="34"/>
  </w:num>
  <w:num w:numId="25">
    <w:abstractNumId w:val="10"/>
  </w:num>
  <w:num w:numId="26">
    <w:abstractNumId w:val="35"/>
  </w:num>
  <w:num w:numId="27">
    <w:abstractNumId w:val="23"/>
  </w:num>
  <w:num w:numId="28">
    <w:abstractNumId w:val="11"/>
  </w:num>
  <w:num w:numId="29">
    <w:abstractNumId w:val="15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4"/>
  </w:num>
  <w:num w:numId="33">
    <w:abstractNumId w:val="17"/>
  </w:num>
  <w:num w:numId="34">
    <w:abstractNumId w:val="32"/>
  </w:num>
  <w:num w:numId="35">
    <w:abstractNumId w:val="27"/>
  </w:num>
  <w:num w:numId="36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57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614"/>
    <w:rsid w:val="000018DF"/>
    <w:rsid w:val="000019C7"/>
    <w:rsid w:val="00001CA8"/>
    <w:rsid w:val="00001F7B"/>
    <w:rsid w:val="0000200A"/>
    <w:rsid w:val="00002354"/>
    <w:rsid w:val="000025AE"/>
    <w:rsid w:val="0000266B"/>
    <w:rsid w:val="00002B10"/>
    <w:rsid w:val="00002C83"/>
    <w:rsid w:val="00002CEB"/>
    <w:rsid w:val="000035BC"/>
    <w:rsid w:val="00003CCC"/>
    <w:rsid w:val="00004904"/>
    <w:rsid w:val="00004A4A"/>
    <w:rsid w:val="00004ECB"/>
    <w:rsid w:val="0000582F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0C5"/>
    <w:rsid w:val="000111F3"/>
    <w:rsid w:val="000118FB"/>
    <w:rsid w:val="0001215E"/>
    <w:rsid w:val="000133E6"/>
    <w:rsid w:val="0001352C"/>
    <w:rsid w:val="0001378E"/>
    <w:rsid w:val="00013F09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7D9"/>
    <w:rsid w:val="000218DF"/>
    <w:rsid w:val="00021B08"/>
    <w:rsid w:val="00021B27"/>
    <w:rsid w:val="0002374E"/>
    <w:rsid w:val="00023E11"/>
    <w:rsid w:val="00023E29"/>
    <w:rsid w:val="000243E1"/>
    <w:rsid w:val="00024C1A"/>
    <w:rsid w:val="00024E7C"/>
    <w:rsid w:val="00024FC9"/>
    <w:rsid w:val="0002534A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033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83B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CC8"/>
    <w:rsid w:val="00041093"/>
    <w:rsid w:val="00041296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4D0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4CA7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443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57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234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C18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1F13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3B3"/>
    <w:rsid w:val="0008458A"/>
    <w:rsid w:val="000858C9"/>
    <w:rsid w:val="00085DF6"/>
    <w:rsid w:val="000860E3"/>
    <w:rsid w:val="000862B1"/>
    <w:rsid w:val="0008688B"/>
    <w:rsid w:val="00086F48"/>
    <w:rsid w:val="00086FF5"/>
    <w:rsid w:val="00087347"/>
    <w:rsid w:val="00087773"/>
    <w:rsid w:val="00087C9A"/>
    <w:rsid w:val="00087EB3"/>
    <w:rsid w:val="00087FBB"/>
    <w:rsid w:val="00090486"/>
    <w:rsid w:val="0009057C"/>
    <w:rsid w:val="00090D18"/>
    <w:rsid w:val="00090F32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19B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02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4F44"/>
    <w:rsid w:val="000B511D"/>
    <w:rsid w:val="000B53F5"/>
    <w:rsid w:val="000B5CBE"/>
    <w:rsid w:val="000B600B"/>
    <w:rsid w:val="000B625B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1E60"/>
    <w:rsid w:val="000C20BE"/>
    <w:rsid w:val="000C272D"/>
    <w:rsid w:val="000C287D"/>
    <w:rsid w:val="000C2E69"/>
    <w:rsid w:val="000C39D7"/>
    <w:rsid w:val="000C42A4"/>
    <w:rsid w:val="000C446E"/>
    <w:rsid w:val="000C4BE5"/>
    <w:rsid w:val="000C4D8E"/>
    <w:rsid w:val="000C5099"/>
    <w:rsid w:val="000C50F0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686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267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6B3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C88"/>
    <w:rsid w:val="000E7E13"/>
    <w:rsid w:val="000E7E44"/>
    <w:rsid w:val="000F0248"/>
    <w:rsid w:val="000F0613"/>
    <w:rsid w:val="000F0BB2"/>
    <w:rsid w:val="000F0C2A"/>
    <w:rsid w:val="000F12FB"/>
    <w:rsid w:val="000F1371"/>
    <w:rsid w:val="000F1D70"/>
    <w:rsid w:val="000F1E63"/>
    <w:rsid w:val="000F2971"/>
    <w:rsid w:val="000F2B8B"/>
    <w:rsid w:val="000F3711"/>
    <w:rsid w:val="000F3730"/>
    <w:rsid w:val="000F395C"/>
    <w:rsid w:val="000F50EA"/>
    <w:rsid w:val="000F5704"/>
    <w:rsid w:val="000F6130"/>
    <w:rsid w:val="000F64F7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08C4"/>
    <w:rsid w:val="00110BDB"/>
    <w:rsid w:val="0011134B"/>
    <w:rsid w:val="00111AB8"/>
    <w:rsid w:val="0011214C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409"/>
    <w:rsid w:val="00115763"/>
    <w:rsid w:val="00115770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113C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AEB"/>
    <w:rsid w:val="00137B61"/>
    <w:rsid w:val="00140203"/>
    <w:rsid w:val="001402A2"/>
    <w:rsid w:val="00140421"/>
    <w:rsid w:val="00140B8C"/>
    <w:rsid w:val="00140FB7"/>
    <w:rsid w:val="00141507"/>
    <w:rsid w:val="0014198D"/>
    <w:rsid w:val="00141AB4"/>
    <w:rsid w:val="00141BC7"/>
    <w:rsid w:val="00142273"/>
    <w:rsid w:val="001424D4"/>
    <w:rsid w:val="00142707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17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9F1"/>
    <w:rsid w:val="00165AFF"/>
    <w:rsid w:val="0016668C"/>
    <w:rsid w:val="00166B65"/>
    <w:rsid w:val="00166CC5"/>
    <w:rsid w:val="0016711F"/>
    <w:rsid w:val="0016752C"/>
    <w:rsid w:val="0017010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42A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19D"/>
    <w:rsid w:val="00180679"/>
    <w:rsid w:val="001808C6"/>
    <w:rsid w:val="0018100E"/>
    <w:rsid w:val="00181181"/>
    <w:rsid w:val="0018128D"/>
    <w:rsid w:val="0018140B"/>
    <w:rsid w:val="0018159A"/>
    <w:rsid w:val="001815DC"/>
    <w:rsid w:val="001824A8"/>
    <w:rsid w:val="00182848"/>
    <w:rsid w:val="0018285E"/>
    <w:rsid w:val="001829C5"/>
    <w:rsid w:val="00182F23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DCB"/>
    <w:rsid w:val="00187EBA"/>
    <w:rsid w:val="00190336"/>
    <w:rsid w:val="0019079F"/>
    <w:rsid w:val="0019176C"/>
    <w:rsid w:val="00191908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1E3"/>
    <w:rsid w:val="001A0443"/>
    <w:rsid w:val="001A0BCC"/>
    <w:rsid w:val="001A0BDA"/>
    <w:rsid w:val="001A0D97"/>
    <w:rsid w:val="001A0EEB"/>
    <w:rsid w:val="001A197B"/>
    <w:rsid w:val="001A1C0F"/>
    <w:rsid w:val="001A1F1B"/>
    <w:rsid w:val="001A20CE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5D5A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5DD7"/>
    <w:rsid w:val="001B6335"/>
    <w:rsid w:val="001B63E4"/>
    <w:rsid w:val="001B66AD"/>
    <w:rsid w:val="001B68F1"/>
    <w:rsid w:val="001B6DCD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C798E"/>
    <w:rsid w:val="001D04F1"/>
    <w:rsid w:val="001D0777"/>
    <w:rsid w:val="001D0996"/>
    <w:rsid w:val="001D0B2F"/>
    <w:rsid w:val="001D0CCA"/>
    <w:rsid w:val="001D0E2E"/>
    <w:rsid w:val="001D183A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823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17"/>
    <w:rsid w:val="001E14CF"/>
    <w:rsid w:val="001E172D"/>
    <w:rsid w:val="001E1967"/>
    <w:rsid w:val="001E1C75"/>
    <w:rsid w:val="001E2397"/>
    <w:rsid w:val="001E23E9"/>
    <w:rsid w:val="001E2D36"/>
    <w:rsid w:val="001E2F09"/>
    <w:rsid w:val="001E3861"/>
    <w:rsid w:val="001E3981"/>
    <w:rsid w:val="001E3F51"/>
    <w:rsid w:val="001E440B"/>
    <w:rsid w:val="001E4494"/>
    <w:rsid w:val="001E47C7"/>
    <w:rsid w:val="001E4973"/>
    <w:rsid w:val="001E4CE6"/>
    <w:rsid w:val="001E502C"/>
    <w:rsid w:val="001E53CB"/>
    <w:rsid w:val="001E5621"/>
    <w:rsid w:val="001E62B5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BC9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5E24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1FF7"/>
    <w:rsid w:val="002021C4"/>
    <w:rsid w:val="002021D9"/>
    <w:rsid w:val="002023E2"/>
    <w:rsid w:val="0020293B"/>
    <w:rsid w:val="00204382"/>
    <w:rsid w:val="00204710"/>
    <w:rsid w:val="0020473B"/>
    <w:rsid w:val="00204B6D"/>
    <w:rsid w:val="00204BC8"/>
    <w:rsid w:val="00204BD6"/>
    <w:rsid w:val="00204D9D"/>
    <w:rsid w:val="00205589"/>
    <w:rsid w:val="002056C8"/>
    <w:rsid w:val="002059EC"/>
    <w:rsid w:val="00205BB7"/>
    <w:rsid w:val="00205F93"/>
    <w:rsid w:val="00206115"/>
    <w:rsid w:val="00206CED"/>
    <w:rsid w:val="0020720F"/>
    <w:rsid w:val="002075BC"/>
    <w:rsid w:val="002075FA"/>
    <w:rsid w:val="00207C6B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2C21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420"/>
    <w:rsid w:val="0021696C"/>
    <w:rsid w:val="00216B83"/>
    <w:rsid w:val="0021784C"/>
    <w:rsid w:val="00217B1D"/>
    <w:rsid w:val="00217E50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689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062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50B"/>
    <w:rsid w:val="00247917"/>
    <w:rsid w:val="00247F40"/>
    <w:rsid w:val="0025031F"/>
    <w:rsid w:val="00250922"/>
    <w:rsid w:val="00250D8F"/>
    <w:rsid w:val="002519A5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2B7E"/>
    <w:rsid w:val="002631F2"/>
    <w:rsid w:val="0026354E"/>
    <w:rsid w:val="00263E05"/>
    <w:rsid w:val="00264789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DD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D50"/>
    <w:rsid w:val="00275F65"/>
    <w:rsid w:val="002764C1"/>
    <w:rsid w:val="0027651D"/>
    <w:rsid w:val="002766EB"/>
    <w:rsid w:val="00276AF4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944"/>
    <w:rsid w:val="002860A7"/>
    <w:rsid w:val="002863F0"/>
    <w:rsid w:val="00287038"/>
    <w:rsid w:val="0028719A"/>
    <w:rsid w:val="0028720C"/>
    <w:rsid w:val="002876BA"/>
    <w:rsid w:val="00287857"/>
    <w:rsid w:val="0029147A"/>
    <w:rsid w:val="00291519"/>
    <w:rsid w:val="0029187D"/>
    <w:rsid w:val="00291AAE"/>
    <w:rsid w:val="00291C0D"/>
    <w:rsid w:val="00292301"/>
    <w:rsid w:val="0029233D"/>
    <w:rsid w:val="002925C4"/>
    <w:rsid w:val="00292E88"/>
    <w:rsid w:val="00293278"/>
    <w:rsid w:val="002935B2"/>
    <w:rsid w:val="002944DD"/>
    <w:rsid w:val="00294730"/>
    <w:rsid w:val="00294AC8"/>
    <w:rsid w:val="00294AF9"/>
    <w:rsid w:val="00294B6B"/>
    <w:rsid w:val="00294BB0"/>
    <w:rsid w:val="00294BB1"/>
    <w:rsid w:val="0029511D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3BC"/>
    <w:rsid w:val="002A79FE"/>
    <w:rsid w:val="002A7A40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87D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68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AD0"/>
    <w:rsid w:val="00307F80"/>
    <w:rsid w:val="00310212"/>
    <w:rsid w:val="003103EC"/>
    <w:rsid w:val="00310820"/>
    <w:rsid w:val="003108FE"/>
    <w:rsid w:val="0031135A"/>
    <w:rsid w:val="00311975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0CA7"/>
    <w:rsid w:val="00321863"/>
    <w:rsid w:val="00321A53"/>
    <w:rsid w:val="00321AE7"/>
    <w:rsid w:val="00321D78"/>
    <w:rsid w:val="003221D5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A21"/>
    <w:rsid w:val="00326D71"/>
    <w:rsid w:val="003271D5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000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AA"/>
    <w:rsid w:val="00342DF0"/>
    <w:rsid w:val="00343793"/>
    <w:rsid w:val="00343C0B"/>
    <w:rsid w:val="00343EEE"/>
    <w:rsid w:val="00344018"/>
    <w:rsid w:val="00344244"/>
    <w:rsid w:val="0034431D"/>
    <w:rsid w:val="0034439E"/>
    <w:rsid w:val="00344656"/>
    <w:rsid w:val="00344735"/>
    <w:rsid w:val="00345BC9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24E"/>
    <w:rsid w:val="003509FE"/>
    <w:rsid w:val="00350FC3"/>
    <w:rsid w:val="00351B7F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268"/>
    <w:rsid w:val="00357C07"/>
    <w:rsid w:val="00357DAD"/>
    <w:rsid w:val="00360C1B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5EF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6C6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58E9"/>
    <w:rsid w:val="00386DAC"/>
    <w:rsid w:val="00387E9E"/>
    <w:rsid w:val="003904D8"/>
    <w:rsid w:val="0039058D"/>
    <w:rsid w:val="00390FD2"/>
    <w:rsid w:val="0039184C"/>
    <w:rsid w:val="00391D76"/>
    <w:rsid w:val="00391D93"/>
    <w:rsid w:val="00391E6A"/>
    <w:rsid w:val="00391FA3"/>
    <w:rsid w:val="00392350"/>
    <w:rsid w:val="003928EB"/>
    <w:rsid w:val="00392923"/>
    <w:rsid w:val="00392DC8"/>
    <w:rsid w:val="0039323E"/>
    <w:rsid w:val="00393379"/>
    <w:rsid w:val="00393BD2"/>
    <w:rsid w:val="00393DBC"/>
    <w:rsid w:val="003946D0"/>
    <w:rsid w:val="00394AC3"/>
    <w:rsid w:val="003951B6"/>
    <w:rsid w:val="0039664A"/>
    <w:rsid w:val="0039690B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404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76A"/>
    <w:rsid w:val="003A78BA"/>
    <w:rsid w:val="003A78E6"/>
    <w:rsid w:val="003A7905"/>
    <w:rsid w:val="003B0062"/>
    <w:rsid w:val="003B0383"/>
    <w:rsid w:val="003B0ABF"/>
    <w:rsid w:val="003B14C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A"/>
    <w:rsid w:val="003D5C4F"/>
    <w:rsid w:val="003D5D5B"/>
    <w:rsid w:val="003D5F37"/>
    <w:rsid w:val="003D5FB9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40A"/>
    <w:rsid w:val="003E59B0"/>
    <w:rsid w:val="003E5DFA"/>
    <w:rsid w:val="003E6BE0"/>
    <w:rsid w:val="003E6EB4"/>
    <w:rsid w:val="003E7621"/>
    <w:rsid w:val="003E764D"/>
    <w:rsid w:val="003E7A35"/>
    <w:rsid w:val="003E7A91"/>
    <w:rsid w:val="003F0088"/>
    <w:rsid w:val="003F0279"/>
    <w:rsid w:val="003F02DA"/>
    <w:rsid w:val="003F058F"/>
    <w:rsid w:val="003F06EA"/>
    <w:rsid w:val="003F09DD"/>
    <w:rsid w:val="003F0B68"/>
    <w:rsid w:val="003F0C1B"/>
    <w:rsid w:val="003F0E9B"/>
    <w:rsid w:val="003F10D3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52C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890"/>
    <w:rsid w:val="00400C4B"/>
    <w:rsid w:val="00401741"/>
    <w:rsid w:val="0040189D"/>
    <w:rsid w:val="00401C86"/>
    <w:rsid w:val="00401DC0"/>
    <w:rsid w:val="00401DEC"/>
    <w:rsid w:val="00401EE8"/>
    <w:rsid w:val="0040238F"/>
    <w:rsid w:val="004023B1"/>
    <w:rsid w:val="00402557"/>
    <w:rsid w:val="00402907"/>
    <w:rsid w:val="004029DE"/>
    <w:rsid w:val="00402C14"/>
    <w:rsid w:val="00402C5D"/>
    <w:rsid w:val="00402D6A"/>
    <w:rsid w:val="00403158"/>
    <w:rsid w:val="0040353F"/>
    <w:rsid w:val="00404B51"/>
    <w:rsid w:val="00405D89"/>
    <w:rsid w:val="004064B3"/>
    <w:rsid w:val="004064F4"/>
    <w:rsid w:val="0040659E"/>
    <w:rsid w:val="00406EC6"/>
    <w:rsid w:val="004071F4"/>
    <w:rsid w:val="00407530"/>
    <w:rsid w:val="0040771E"/>
    <w:rsid w:val="004107E9"/>
    <w:rsid w:val="00410906"/>
    <w:rsid w:val="00411120"/>
    <w:rsid w:val="0041186E"/>
    <w:rsid w:val="004119C7"/>
    <w:rsid w:val="004122DB"/>
    <w:rsid w:val="0041241B"/>
    <w:rsid w:val="004130C9"/>
    <w:rsid w:val="00413369"/>
    <w:rsid w:val="004135A6"/>
    <w:rsid w:val="004138CF"/>
    <w:rsid w:val="004139C0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0F5C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2FE"/>
    <w:rsid w:val="0042582E"/>
    <w:rsid w:val="0042584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27B"/>
    <w:rsid w:val="004376C6"/>
    <w:rsid w:val="004376F6"/>
    <w:rsid w:val="00437B65"/>
    <w:rsid w:val="00437F4D"/>
    <w:rsid w:val="0044004A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904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BE0"/>
    <w:rsid w:val="004621F1"/>
    <w:rsid w:val="00462282"/>
    <w:rsid w:val="004626AA"/>
    <w:rsid w:val="004629CD"/>
    <w:rsid w:val="00462BDD"/>
    <w:rsid w:val="00462F41"/>
    <w:rsid w:val="004632F8"/>
    <w:rsid w:val="00464200"/>
    <w:rsid w:val="004642F9"/>
    <w:rsid w:val="004652A1"/>
    <w:rsid w:val="004654A7"/>
    <w:rsid w:val="004656F1"/>
    <w:rsid w:val="004657CB"/>
    <w:rsid w:val="0046598C"/>
    <w:rsid w:val="00465C0E"/>
    <w:rsid w:val="00466749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1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4EBC"/>
    <w:rsid w:val="00475556"/>
    <w:rsid w:val="0047569C"/>
    <w:rsid w:val="00475877"/>
    <w:rsid w:val="00475D67"/>
    <w:rsid w:val="004768A4"/>
    <w:rsid w:val="00476A92"/>
    <w:rsid w:val="0047739D"/>
    <w:rsid w:val="0047748D"/>
    <w:rsid w:val="00480455"/>
    <w:rsid w:val="00480575"/>
    <w:rsid w:val="00480E51"/>
    <w:rsid w:val="0048204A"/>
    <w:rsid w:val="004824A2"/>
    <w:rsid w:val="00482666"/>
    <w:rsid w:val="00482CE9"/>
    <w:rsid w:val="00482D28"/>
    <w:rsid w:val="00482F29"/>
    <w:rsid w:val="0048375B"/>
    <w:rsid w:val="004844A5"/>
    <w:rsid w:val="0048499D"/>
    <w:rsid w:val="00484DCB"/>
    <w:rsid w:val="00484E4B"/>
    <w:rsid w:val="00484F5F"/>
    <w:rsid w:val="004855F7"/>
    <w:rsid w:val="0048592E"/>
    <w:rsid w:val="00485D4B"/>
    <w:rsid w:val="00485FC7"/>
    <w:rsid w:val="004860A3"/>
    <w:rsid w:val="0048622F"/>
    <w:rsid w:val="004864AE"/>
    <w:rsid w:val="00486BCB"/>
    <w:rsid w:val="00486CCD"/>
    <w:rsid w:val="00487271"/>
    <w:rsid w:val="0048729D"/>
    <w:rsid w:val="00487530"/>
    <w:rsid w:val="0048767D"/>
    <w:rsid w:val="00487A08"/>
    <w:rsid w:val="00487F4C"/>
    <w:rsid w:val="004900FD"/>
    <w:rsid w:val="00490105"/>
    <w:rsid w:val="00490147"/>
    <w:rsid w:val="004904B9"/>
    <w:rsid w:val="004906F0"/>
    <w:rsid w:val="0049131D"/>
    <w:rsid w:val="00491445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6A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387"/>
    <w:rsid w:val="004A465D"/>
    <w:rsid w:val="004A4701"/>
    <w:rsid w:val="004A5599"/>
    <w:rsid w:val="004A5C0C"/>
    <w:rsid w:val="004A5F71"/>
    <w:rsid w:val="004A61EC"/>
    <w:rsid w:val="004A6651"/>
    <w:rsid w:val="004A670F"/>
    <w:rsid w:val="004A6A7D"/>
    <w:rsid w:val="004A6CED"/>
    <w:rsid w:val="004A6D64"/>
    <w:rsid w:val="004A6D97"/>
    <w:rsid w:val="004A75BA"/>
    <w:rsid w:val="004A784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0F3"/>
    <w:rsid w:val="004B62AE"/>
    <w:rsid w:val="004B645E"/>
    <w:rsid w:val="004B650C"/>
    <w:rsid w:val="004B6BDC"/>
    <w:rsid w:val="004B6EC1"/>
    <w:rsid w:val="004B6ED5"/>
    <w:rsid w:val="004B6FA5"/>
    <w:rsid w:val="004B7369"/>
    <w:rsid w:val="004B7C18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A01"/>
    <w:rsid w:val="004C6B36"/>
    <w:rsid w:val="004C7424"/>
    <w:rsid w:val="004C7C3C"/>
    <w:rsid w:val="004D0335"/>
    <w:rsid w:val="004D0505"/>
    <w:rsid w:val="004D1CEF"/>
    <w:rsid w:val="004D22DF"/>
    <w:rsid w:val="004D2626"/>
    <w:rsid w:val="004D31E0"/>
    <w:rsid w:val="004D32B6"/>
    <w:rsid w:val="004D357B"/>
    <w:rsid w:val="004D3A84"/>
    <w:rsid w:val="004D3B30"/>
    <w:rsid w:val="004D3C14"/>
    <w:rsid w:val="004D3E6F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323"/>
    <w:rsid w:val="004E3467"/>
    <w:rsid w:val="004E3569"/>
    <w:rsid w:val="004E35FA"/>
    <w:rsid w:val="004E3D6A"/>
    <w:rsid w:val="004E40D6"/>
    <w:rsid w:val="004E4149"/>
    <w:rsid w:val="004E4254"/>
    <w:rsid w:val="004E4350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989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E82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6A7A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366"/>
    <w:rsid w:val="005115E0"/>
    <w:rsid w:val="005116F8"/>
    <w:rsid w:val="00511BEE"/>
    <w:rsid w:val="005129E6"/>
    <w:rsid w:val="00512C1E"/>
    <w:rsid w:val="00512E70"/>
    <w:rsid w:val="00513CCE"/>
    <w:rsid w:val="00513EE9"/>
    <w:rsid w:val="005144FE"/>
    <w:rsid w:val="00514536"/>
    <w:rsid w:val="0051465E"/>
    <w:rsid w:val="00514776"/>
    <w:rsid w:val="00514A44"/>
    <w:rsid w:val="00514D95"/>
    <w:rsid w:val="00514FAB"/>
    <w:rsid w:val="0051525D"/>
    <w:rsid w:val="005152E9"/>
    <w:rsid w:val="00515569"/>
    <w:rsid w:val="00515958"/>
    <w:rsid w:val="00517A35"/>
    <w:rsid w:val="005203E3"/>
    <w:rsid w:val="00520466"/>
    <w:rsid w:val="00520A0C"/>
    <w:rsid w:val="00520FC4"/>
    <w:rsid w:val="00521075"/>
    <w:rsid w:val="005229E1"/>
    <w:rsid w:val="00522C38"/>
    <w:rsid w:val="00522FA9"/>
    <w:rsid w:val="00523608"/>
    <w:rsid w:val="00523CD1"/>
    <w:rsid w:val="00523FA1"/>
    <w:rsid w:val="00523FA6"/>
    <w:rsid w:val="00524527"/>
    <w:rsid w:val="0052482E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0FCD"/>
    <w:rsid w:val="00531237"/>
    <w:rsid w:val="00531252"/>
    <w:rsid w:val="005315B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0F"/>
    <w:rsid w:val="00533A13"/>
    <w:rsid w:val="00533DDA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008"/>
    <w:rsid w:val="00544196"/>
    <w:rsid w:val="0054457E"/>
    <w:rsid w:val="00544B69"/>
    <w:rsid w:val="00544E75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50A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948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8F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013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81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328D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3FD6"/>
    <w:rsid w:val="005A410C"/>
    <w:rsid w:val="005A4484"/>
    <w:rsid w:val="005A4491"/>
    <w:rsid w:val="005A4E03"/>
    <w:rsid w:val="005A56E6"/>
    <w:rsid w:val="005A576D"/>
    <w:rsid w:val="005A58DF"/>
    <w:rsid w:val="005A6683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100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129"/>
    <w:rsid w:val="005B534B"/>
    <w:rsid w:val="005B54F7"/>
    <w:rsid w:val="005B5A06"/>
    <w:rsid w:val="005B5B3C"/>
    <w:rsid w:val="005B5D24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77E"/>
    <w:rsid w:val="005C7C23"/>
    <w:rsid w:val="005C7D14"/>
    <w:rsid w:val="005C7D60"/>
    <w:rsid w:val="005C7D67"/>
    <w:rsid w:val="005D0357"/>
    <w:rsid w:val="005D0DDD"/>
    <w:rsid w:val="005D0E39"/>
    <w:rsid w:val="005D0E64"/>
    <w:rsid w:val="005D0F31"/>
    <w:rsid w:val="005D1016"/>
    <w:rsid w:val="005D110C"/>
    <w:rsid w:val="005D12A9"/>
    <w:rsid w:val="005D1B63"/>
    <w:rsid w:val="005D1B96"/>
    <w:rsid w:val="005D1D4A"/>
    <w:rsid w:val="005D1F54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A61"/>
    <w:rsid w:val="005D5B25"/>
    <w:rsid w:val="005D5BCD"/>
    <w:rsid w:val="005D6BCA"/>
    <w:rsid w:val="005D7899"/>
    <w:rsid w:val="005E091C"/>
    <w:rsid w:val="005E0AE7"/>
    <w:rsid w:val="005E0E5F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A67"/>
    <w:rsid w:val="005E2E55"/>
    <w:rsid w:val="005E2F58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99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3AA"/>
    <w:rsid w:val="005F1B9F"/>
    <w:rsid w:val="005F1BA9"/>
    <w:rsid w:val="005F2203"/>
    <w:rsid w:val="005F24C4"/>
    <w:rsid w:val="005F2572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2F2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090"/>
    <w:rsid w:val="00615E6F"/>
    <w:rsid w:val="006162EF"/>
    <w:rsid w:val="006164D6"/>
    <w:rsid w:val="0061674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843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98A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6DAD"/>
    <w:rsid w:val="006372F1"/>
    <w:rsid w:val="00637734"/>
    <w:rsid w:val="00640938"/>
    <w:rsid w:val="00640D03"/>
    <w:rsid w:val="006414E6"/>
    <w:rsid w:val="00641D33"/>
    <w:rsid w:val="00642154"/>
    <w:rsid w:val="006428D9"/>
    <w:rsid w:val="006429A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E3C"/>
    <w:rsid w:val="00655F9F"/>
    <w:rsid w:val="00656385"/>
    <w:rsid w:val="00656507"/>
    <w:rsid w:val="00656754"/>
    <w:rsid w:val="006574F6"/>
    <w:rsid w:val="006574FD"/>
    <w:rsid w:val="006578C6"/>
    <w:rsid w:val="00657982"/>
    <w:rsid w:val="00657C1C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660"/>
    <w:rsid w:val="006639D3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928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2C35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513"/>
    <w:rsid w:val="0068767C"/>
    <w:rsid w:val="00687C35"/>
    <w:rsid w:val="00690111"/>
    <w:rsid w:val="006902D8"/>
    <w:rsid w:val="00690749"/>
    <w:rsid w:val="00690FAC"/>
    <w:rsid w:val="00691240"/>
    <w:rsid w:val="00691766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3C7"/>
    <w:rsid w:val="0069459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05D"/>
    <w:rsid w:val="006A0263"/>
    <w:rsid w:val="006A03F4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D75"/>
    <w:rsid w:val="006B0E6E"/>
    <w:rsid w:val="006B1211"/>
    <w:rsid w:val="006B19AB"/>
    <w:rsid w:val="006B1A68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4B67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8CC"/>
    <w:rsid w:val="006C13D4"/>
    <w:rsid w:val="006C154C"/>
    <w:rsid w:val="006C194E"/>
    <w:rsid w:val="006C24D9"/>
    <w:rsid w:val="006C2861"/>
    <w:rsid w:val="006C3247"/>
    <w:rsid w:val="006C3739"/>
    <w:rsid w:val="006C381B"/>
    <w:rsid w:val="006C3DED"/>
    <w:rsid w:val="006C45D0"/>
    <w:rsid w:val="006C4F61"/>
    <w:rsid w:val="006C52BB"/>
    <w:rsid w:val="006C545D"/>
    <w:rsid w:val="006C5CEF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D7C62"/>
    <w:rsid w:val="006E0308"/>
    <w:rsid w:val="006E0617"/>
    <w:rsid w:val="006E0D75"/>
    <w:rsid w:val="006E1309"/>
    <w:rsid w:val="006E14E6"/>
    <w:rsid w:val="006E17B5"/>
    <w:rsid w:val="006E1E6E"/>
    <w:rsid w:val="006E1EBD"/>
    <w:rsid w:val="006E25E6"/>
    <w:rsid w:val="006E2DF3"/>
    <w:rsid w:val="006E31A3"/>
    <w:rsid w:val="006E3C23"/>
    <w:rsid w:val="006E3ECE"/>
    <w:rsid w:val="006E41D5"/>
    <w:rsid w:val="006E433D"/>
    <w:rsid w:val="006E48BE"/>
    <w:rsid w:val="006E51A0"/>
    <w:rsid w:val="006E6143"/>
    <w:rsid w:val="006E668B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3E51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37"/>
    <w:rsid w:val="00711EF1"/>
    <w:rsid w:val="00712241"/>
    <w:rsid w:val="00712284"/>
    <w:rsid w:val="00713C5A"/>
    <w:rsid w:val="0071429B"/>
    <w:rsid w:val="007142C7"/>
    <w:rsid w:val="007146EC"/>
    <w:rsid w:val="0071474D"/>
    <w:rsid w:val="00715388"/>
    <w:rsid w:val="007157A4"/>
    <w:rsid w:val="007157B9"/>
    <w:rsid w:val="00715A2E"/>
    <w:rsid w:val="00715CA4"/>
    <w:rsid w:val="00715E3F"/>
    <w:rsid w:val="00716082"/>
    <w:rsid w:val="00716568"/>
    <w:rsid w:val="007171F2"/>
    <w:rsid w:val="00717298"/>
    <w:rsid w:val="0071738F"/>
    <w:rsid w:val="0071758C"/>
    <w:rsid w:val="0071781C"/>
    <w:rsid w:val="00720187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2F1"/>
    <w:rsid w:val="00725607"/>
    <w:rsid w:val="00725C5B"/>
    <w:rsid w:val="00725D84"/>
    <w:rsid w:val="00725DED"/>
    <w:rsid w:val="00726B2E"/>
    <w:rsid w:val="00726F7E"/>
    <w:rsid w:val="007272D3"/>
    <w:rsid w:val="00727434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2F2"/>
    <w:rsid w:val="00733481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5E7"/>
    <w:rsid w:val="007458DC"/>
    <w:rsid w:val="00745D39"/>
    <w:rsid w:val="0074657C"/>
    <w:rsid w:val="0074684A"/>
    <w:rsid w:val="00746D4F"/>
    <w:rsid w:val="007472A8"/>
    <w:rsid w:val="007475E8"/>
    <w:rsid w:val="0074790F"/>
    <w:rsid w:val="00747957"/>
    <w:rsid w:val="00750731"/>
    <w:rsid w:val="00750F5A"/>
    <w:rsid w:val="00751BFB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1D16"/>
    <w:rsid w:val="007624FE"/>
    <w:rsid w:val="00762A46"/>
    <w:rsid w:val="00762AC9"/>
    <w:rsid w:val="007630EA"/>
    <w:rsid w:val="0076376E"/>
    <w:rsid w:val="00763877"/>
    <w:rsid w:val="00763935"/>
    <w:rsid w:val="00763CBC"/>
    <w:rsid w:val="00763D1F"/>
    <w:rsid w:val="007647DA"/>
    <w:rsid w:val="007649F2"/>
    <w:rsid w:val="00764A21"/>
    <w:rsid w:val="00764CC1"/>
    <w:rsid w:val="00764F71"/>
    <w:rsid w:val="00764FDE"/>
    <w:rsid w:val="007653D7"/>
    <w:rsid w:val="00765F3F"/>
    <w:rsid w:val="007661AC"/>
    <w:rsid w:val="00766766"/>
    <w:rsid w:val="00766B81"/>
    <w:rsid w:val="0076775D"/>
    <w:rsid w:val="007678E5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4D68"/>
    <w:rsid w:val="007750BC"/>
    <w:rsid w:val="0077534F"/>
    <w:rsid w:val="00775838"/>
    <w:rsid w:val="00775BA3"/>
    <w:rsid w:val="00775D69"/>
    <w:rsid w:val="00775E22"/>
    <w:rsid w:val="00776452"/>
    <w:rsid w:val="0077666F"/>
    <w:rsid w:val="00776F8D"/>
    <w:rsid w:val="0077733B"/>
    <w:rsid w:val="007773BE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2B6"/>
    <w:rsid w:val="00790606"/>
    <w:rsid w:val="0079091C"/>
    <w:rsid w:val="00790DBF"/>
    <w:rsid w:val="0079107F"/>
    <w:rsid w:val="007915C9"/>
    <w:rsid w:val="007916FB"/>
    <w:rsid w:val="007917C8"/>
    <w:rsid w:val="00791813"/>
    <w:rsid w:val="00791B11"/>
    <w:rsid w:val="00792007"/>
    <w:rsid w:val="00792156"/>
    <w:rsid w:val="00792F71"/>
    <w:rsid w:val="007930C0"/>
    <w:rsid w:val="00793B1D"/>
    <w:rsid w:val="00793DCD"/>
    <w:rsid w:val="0079415A"/>
    <w:rsid w:val="007941B5"/>
    <w:rsid w:val="007951E4"/>
    <w:rsid w:val="00795375"/>
    <w:rsid w:val="0079567F"/>
    <w:rsid w:val="00796431"/>
    <w:rsid w:val="007964BE"/>
    <w:rsid w:val="007964EA"/>
    <w:rsid w:val="007966E8"/>
    <w:rsid w:val="007969A2"/>
    <w:rsid w:val="00796D02"/>
    <w:rsid w:val="00796D77"/>
    <w:rsid w:val="00796F2D"/>
    <w:rsid w:val="00797926"/>
    <w:rsid w:val="00797AD6"/>
    <w:rsid w:val="00797BBD"/>
    <w:rsid w:val="007A07CF"/>
    <w:rsid w:val="007A0EAE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2D2"/>
    <w:rsid w:val="007A63B1"/>
    <w:rsid w:val="007A64F7"/>
    <w:rsid w:val="007A660B"/>
    <w:rsid w:val="007A6A9B"/>
    <w:rsid w:val="007A6D13"/>
    <w:rsid w:val="007A6EC0"/>
    <w:rsid w:val="007A7374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38E"/>
    <w:rsid w:val="007B39DE"/>
    <w:rsid w:val="007B3CF5"/>
    <w:rsid w:val="007B40C1"/>
    <w:rsid w:val="007B45F5"/>
    <w:rsid w:val="007B4A5D"/>
    <w:rsid w:val="007B4AB6"/>
    <w:rsid w:val="007B4D7A"/>
    <w:rsid w:val="007B5582"/>
    <w:rsid w:val="007B5C7C"/>
    <w:rsid w:val="007B6258"/>
    <w:rsid w:val="007B6271"/>
    <w:rsid w:val="007B6348"/>
    <w:rsid w:val="007B6511"/>
    <w:rsid w:val="007B658E"/>
    <w:rsid w:val="007B65B4"/>
    <w:rsid w:val="007B6763"/>
    <w:rsid w:val="007B6840"/>
    <w:rsid w:val="007B6C87"/>
    <w:rsid w:val="007B6D2A"/>
    <w:rsid w:val="007B6F13"/>
    <w:rsid w:val="007B7085"/>
    <w:rsid w:val="007B726D"/>
    <w:rsid w:val="007B79B8"/>
    <w:rsid w:val="007B7BDC"/>
    <w:rsid w:val="007B7ECE"/>
    <w:rsid w:val="007C0355"/>
    <w:rsid w:val="007C089C"/>
    <w:rsid w:val="007C0A78"/>
    <w:rsid w:val="007C1703"/>
    <w:rsid w:val="007C1819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5739"/>
    <w:rsid w:val="007C5BFC"/>
    <w:rsid w:val="007C694E"/>
    <w:rsid w:val="007C6C3F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16CB"/>
    <w:rsid w:val="007E1DD1"/>
    <w:rsid w:val="007E20D3"/>
    <w:rsid w:val="007E22AC"/>
    <w:rsid w:val="007E2994"/>
    <w:rsid w:val="007E2E0D"/>
    <w:rsid w:val="007E4739"/>
    <w:rsid w:val="007E4AA0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4E6"/>
    <w:rsid w:val="007F69FE"/>
    <w:rsid w:val="007F6A07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DFD"/>
    <w:rsid w:val="00803F3C"/>
    <w:rsid w:val="0080415D"/>
    <w:rsid w:val="0080438A"/>
    <w:rsid w:val="00804CFE"/>
    <w:rsid w:val="008051FD"/>
    <w:rsid w:val="0080522B"/>
    <w:rsid w:val="008056F9"/>
    <w:rsid w:val="00805774"/>
    <w:rsid w:val="00805E11"/>
    <w:rsid w:val="00805F71"/>
    <w:rsid w:val="008062D0"/>
    <w:rsid w:val="00806908"/>
    <w:rsid w:val="00806EE9"/>
    <w:rsid w:val="008071C1"/>
    <w:rsid w:val="008073CC"/>
    <w:rsid w:val="008073E5"/>
    <w:rsid w:val="00807567"/>
    <w:rsid w:val="00807B7B"/>
    <w:rsid w:val="00810277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1F0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C72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153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E4A"/>
    <w:rsid w:val="0083109C"/>
    <w:rsid w:val="00831187"/>
    <w:rsid w:val="00831C93"/>
    <w:rsid w:val="00831DC6"/>
    <w:rsid w:val="0083251E"/>
    <w:rsid w:val="00833657"/>
    <w:rsid w:val="008337F2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5F9F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9DD"/>
    <w:rsid w:val="00861DD4"/>
    <w:rsid w:val="0086212C"/>
    <w:rsid w:val="008623E7"/>
    <w:rsid w:val="0086279F"/>
    <w:rsid w:val="008627B2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2C"/>
    <w:rsid w:val="00865DF8"/>
    <w:rsid w:val="00865FB8"/>
    <w:rsid w:val="008660ED"/>
    <w:rsid w:val="00866237"/>
    <w:rsid w:val="0086646B"/>
    <w:rsid w:val="008664EA"/>
    <w:rsid w:val="00870470"/>
    <w:rsid w:val="00870497"/>
    <w:rsid w:val="008708EC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A11"/>
    <w:rsid w:val="00875C93"/>
    <w:rsid w:val="0087601B"/>
    <w:rsid w:val="0087628E"/>
    <w:rsid w:val="008763DA"/>
    <w:rsid w:val="0087657D"/>
    <w:rsid w:val="008766BC"/>
    <w:rsid w:val="00876DBE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DDB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AA8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941"/>
    <w:rsid w:val="008A1C56"/>
    <w:rsid w:val="008A1F8B"/>
    <w:rsid w:val="008A1FC2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0C6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54"/>
    <w:rsid w:val="008C7898"/>
    <w:rsid w:val="008C7BA0"/>
    <w:rsid w:val="008D01DA"/>
    <w:rsid w:val="008D0F78"/>
    <w:rsid w:val="008D1257"/>
    <w:rsid w:val="008D15AD"/>
    <w:rsid w:val="008D174F"/>
    <w:rsid w:val="008D1874"/>
    <w:rsid w:val="008D1A4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37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31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17C0"/>
    <w:rsid w:val="008F2D46"/>
    <w:rsid w:val="008F307C"/>
    <w:rsid w:val="008F30AE"/>
    <w:rsid w:val="008F3335"/>
    <w:rsid w:val="008F3E83"/>
    <w:rsid w:val="008F49F7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ADA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372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090F"/>
    <w:rsid w:val="00910DE3"/>
    <w:rsid w:val="00910E89"/>
    <w:rsid w:val="00911950"/>
    <w:rsid w:val="00911CBA"/>
    <w:rsid w:val="0091232C"/>
    <w:rsid w:val="009124EC"/>
    <w:rsid w:val="0091323F"/>
    <w:rsid w:val="009138BE"/>
    <w:rsid w:val="00914097"/>
    <w:rsid w:val="00914303"/>
    <w:rsid w:val="00914490"/>
    <w:rsid w:val="00914E0C"/>
    <w:rsid w:val="009153BC"/>
    <w:rsid w:val="00915770"/>
    <w:rsid w:val="00916AD9"/>
    <w:rsid w:val="00916D7E"/>
    <w:rsid w:val="00916DAE"/>
    <w:rsid w:val="009170DD"/>
    <w:rsid w:val="00917160"/>
    <w:rsid w:val="00917282"/>
    <w:rsid w:val="0091741D"/>
    <w:rsid w:val="00917D2B"/>
    <w:rsid w:val="00920411"/>
    <w:rsid w:val="00921252"/>
    <w:rsid w:val="009218FA"/>
    <w:rsid w:val="00921903"/>
    <w:rsid w:val="00922044"/>
    <w:rsid w:val="0092265F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5E1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0D9D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034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1E91"/>
    <w:rsid w:val="0094202B"/>
    <w:rsid w:val="00942706"/>
    <w:rsid w:val="00942B3B"/>
    <w:rsid w:val="00942BB5"/>
    <w:rsid w:val="00942D74"/>
    <w:rsid w:val="00942DC2"/>
    <w:rsid w:val="0094306B"/>
    <w:rsid w:val="0094406D"/>
    <w:rsid w:val="009446A4"/>
    <w:rsid w:val="009446F4"/>
    <w:rsid w:val="00944FA3"/>
    <w:rsid w:val="00945056"/>
    <w:rsid w:val="00945118"/>
    <w:rsid w:val="00945725"/>
    <w:rsid w:val="00945E34"/>
    <w:rsid w:val="009462E7"/>
    <w:rsid w:val="00946307"/>
    <w:rsid w:val="00946F15"/>
    <w:rsid w:val="00947361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457"/>
    <w:rsid w:val="009558F6"/>
    <w:rsid w:val="009560B1"/>
    <w:rsid w:val="009560FC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773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1D0"/>
    <w:rsid w:val="0096664F"/>
    <w:rsid w:val="00966787"/>
    <w:rsid w:val="0096703D"/>
    <w:rsid w:val="00967AF0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D98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207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4D93"/>
    <w:rsid w:val="009A5059"/>
    <w:rsid w:val="009A5A06"/>
    <w:rsid w:val="009A5C0B"/>
    <w:rsid w:val="009A5CC1"/>
    <w:rsid w:val="009A5D24"/>
    <w:rsid w:val="009A6916"/>
    <w:rsid w:val="009A6C20"/>
    <w:rsid w:val="009A7129"/>
    <w:rsid w:val="009A7256"/>
    <w:rsid w:val="009A7564"/>
    <w:rsid w:val="009A7A13"/>
    <w:rsid w:val="009A7BDE"/>
    <w:rsid w:val="009A7C30"/>
    <w:rsid w:val="009A7C41"/>
    <w:rsid w:val="009A7EF9"/>
    <w:rsid w:val="009B068C"/>
    <w:rsid w:val="009B07F6"/>
    <w:rsid w:val="009B0F45"/>
    <w:rsid w:val="009B11CB"/>
    <w:rsid w:val="009B1640"/>
    <w:rsid w:val="009B1C63"/>
    <w:rsid w:val="009B1E02"/>
    <w:rsid w:val="009B1EBC"/>
    <w:rsid w:val="009B1F2B"/>
    <w:rsid w:val="009B2060"/>
    <w:rsid w:val="009B2E61"/>
    <w:rsid w:val="009B2FD4"/>
    <w:rsid w:val="009B31F8"/>
    <w:rsid w:val="009B3245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2BBA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A0E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0D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26F"/>
    <w:rsid w:val="009E377A"/>
    <w:rsid w:val="009E3A97"/>
    <w:rsid w:val="009E45D5"/>
    <w:rsid w:val="009E4919"/>
    <w:rsid w:val="009E4C26"/>
    <w:rsid w:val="009E4E07"/>
    <w:rsid w:val="009E5323"/>
    <w:rsid w:val="009E539C"/>
    <w:rsid w:val="009E542D"/>
    <w:rsid w:val="009E5C6F"/>
    <w:rsid w:val="009E5C89"/>
    <w:rsid w:val="009E644F"/>
    <w:rsid w:val="009E6CFC"/>
    <w:rsid w:val="009E7165"/>
    <w:rsid w:val="009E79D8"/>
    <w:rsid w:val="009F0149"/>
    <w:rsid w:val="009F0B7E"/>
    <w:rsid w:val="009F0DCF"/>
    <w:rsid w:val="009F1166"/>
    <w:rsid w:val="009F1DC3"/>
    <w:rsid w:val="009F290E"/>
    <w:rsid w:val="009F2BB1"/>
    <w:rsid w:val="009F2E54"/>
    <w:rsid w:val="009F2F25"/>
    <w:rsid w:val="009F34EF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158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13"/>
    <w:rsid w:val="00A05764"/>
    <w:rsid w:val="00A06DD9"/>
    <w:rsid w:val="00A06EE2"/>
    <w:rsid w:val="00A0725B"/>
    <w:rsid w:val="00A07307"/>
    <w:rsid w:val="00A100A3"/>
    <w:rsid w:val="00A10248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4B2D"/>
    <w:rsid w:val="00A15011"/>
    <w:rsid w:val="00A156FF"/>
    <w:rsid w:val="00A16060"/>
    <w:rsid w:val="00A16507"/>
    <w:rsid w:val="00A16D1D"/>
    <w:rsid w:val="00A1726A"/>
    <w:rsid w:val="00A17489"/>
    <w:rsid w:val="00A17506"/>
    <w:rsid w:val="00A17597"/>
    <w:rsid w:val="00A17C99"/>
    <w:rsid w:val="00A17EF4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8E6"/>
    <w:rsid w:val="00A22929"/>
    <w:rsid w:val="00A22ABB"/>
    <w:rsid w:val="00A22D61"/>
    <w:rsid w:val="00A22EA7"/>
    <w:rsid w:val="00A2341B"/>
    <w:rsid w:val="00A235A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91A"/>
    <w:rsid w:val="00A26CD0"/>
    <w:rsid w:val="00A27218"/>
    <w:rsid w:val="00A274B3"/>
    <w:rsid w:val="00A27808"/>
    <w:rsid w:val="00A27E3B"/>
    <w:rsid w:val="00A27E6C"/>
    <w:rsid w:val="00A27E6E"/>
    <w:rsid w:val="00A27F0D"/>
    <w:rsid w:val="00A30736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0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488A"/>
    <w:rsid w:val="00A550F2"/>
    <w:rsid w:val="00A5551F"/>
    <w:rsid w:val="00A55800"/>
    <w:rsid w:val="00A55E12"/>
    <w:rsid w:val="00A5606C"/>
    <w:rsid w:val="00A56284"/>
    <w:rsid w:val="00A56723"/>
    <w:rsid w:val="00A56914"/>
    <w:rsid w:val="00A56C91"/>
    <w:rsid w:val="00A570AA"/>
    <w:rsid w:val="00A5748A"/>
    <w:rsid w:val="00A57BB1"/>
    <w:rsid w:val="00A606DB"/>
    <w:rsid w:val="00A60D5E"/>
    <w:rsid w:val="00A611A2"/>
    <w:rsid w:val="00A61436"/>
    <w:rsid w:val="00A614E7"/>
    <w:rsid w:val="00A61B95"/>
    <w:rsid w:val="00A61EE1"/>
    <w:rsid w:val="00A62250"/>
    <w:rsid w:val="00A62A20"/>
    <w:rsid w:val="00A62A33"/>
    <w:rsid w:val="00A62D75"/>
    <w:rsid w:val="00A62D88"/>
    <w:rsid w:val="00A62FFF"/>
    <w:rsid w:val="00A630D8"/>
    <w:rsid w:val="00A63223"/>
    <w:rsid w:val="00A6326F"/>
    <w:rsid w:val="00A6371D"/>
    <w:rsid w:val="00A63FD5"/>
    <w:rsid w:val="00A649B0"/>
    <w:rsid w:val="00A64FC8"/>
    <w:rsid w:val="00A6520A"/>
    <w:rsid w:val="00A65259"/>
    <w:rsid w:val="00A65A05"/>
    <w:rsid w:val="00A65B88"/>
    <w:rsid w:val="00A65CEA"/>
    <w:rsid w:val="00A65FAE"/>
    <w:rsid w:val="00A660C5"/>
    <w:rsid w:val="00A6623E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5872"/>
    <w:rsid w:val="00A7613F"/>
    <w:rsid w:val="00A76181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234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010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09FB"/>
    <w:rsid w:val="00AA1E53"/>
    <w:rsid w:val="00AA211C"/>
    <w:rsid w:val="00AA3933"/>
    <w:rsid w:val="00AA3B09"/>
    <w:rsid w:val="00AA3C5C"/>
    <w:rsid w:val="00AA3FFE"/>
    <w:rsid w:val="00AA43EA"/>
    <w:rsid w:val="00AA45E2"/>
    <w:rsid w:val="00AA476C"/>
    <w:rsid w:val="00AA608A"/>
    <w:rsid w:val="00AA613D"/>
    <w:rsid w:val="00AA63C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B35"/>
    <w:rsid w:val="00AB4DBB"/>
    <w:rsid w:val="00AB535E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422D"/>
    <w:rsid w:val="00AC46CF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AF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C35"/>
    <w:rsid w:val="00AD7F7D"/>
    <w:rsid w:val="00AE0244"/>
    <w:rsid w:val="00AE0409"/>
    <w:rsid w:val="00AE07FD"/>
    <w:rsid w:val="00AE0D5E"/>
    <w:rsid w:val="00AE10A3"/>
    <w:rsid w:val="00AE199A"/>
    <w:rsid w:val="00AE29CF"/>
    <w:rsid w:val="00AE2F2C"/>
    <w:rsid w:val="00AE362D"/>
    <w:rsid w:val="00AE3746"/>
    <w:rsid w:val="00AE37EC"/>
    <w:rsid w:val="00AE3BB6"/>
    <w:rsid w:val="00AE3EF6"/>
    <w:rsid w:val="00AE3F8B"/>
    <w:rsid w:val="00AE4453"/>
    <w:rsid w:val="00AE46A2"/>
    <w:rsid w:val="00AE46F1"/>
    <w:rsid w:val="00AE4C26"/>
    <w:rsid w:val="00AE4D1D"/>
    <w:rsid w:val="00AE51A0"/>
    <w:rsid w:val="00AE585C"/>
    <w:rsid w:val="00AE5B17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1633"/>
    <w:rsid w:val="00AF1A21"/>
    <w:rsid w:val="00AF2243"/>
    <w:rsid w:val="00AF22C0"/>
    <w:rsid w:val="00AF234A"/>
    <w:rsid w:val="00AF32CA"/>
    <w:rsid w:val="00AF3505"/>
    <w:rsid w:val="00AF39A0"/>
    <w:rsid w:val="00AF3AFB"/>
    <w:rsid w:val="00AF3CB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C70"/>
    <w:rsid w:val="00AF7DCD"/>
    <w:rsid w:val="00AF7EA4"/>
    <w:rsid w:val="00AF7F51"/>
    <w:rsid w:val="00B001C6"/>
    <w:rsid w:val="00B008BF"/>
    <w:rsid w:val="00B02829"/>
    <w:rsid w:val="00B02895"/>
    <w:rsid w:val="00B028EE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8F6"/>
    <w:rsid w:val="00B10B5F"/>
    <w:rsid w:val="00B10BFE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5A7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C7A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263F"/>
    <w:rsid w:val="00B32EA2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75"/>
    <w:rsid w:val="00B35CF3"/>
    <w:rsid w:val="00B35DBF"/>
    <w:rsid w:val="00B368F4"/>
    <w:rsid w:val="00B3703D"/>
    <w:rsid w:val="00B374E8"/>
    <w:rsid w:val="00B37616"/>
    <w:rsid w:val="00B37A94"/>
    <w:rsid w:val="00B400C4"/>
    <w:rsid w:val="00B400E9"/>
    <w:rsid w:val="00B40862"/>
    <w:rsid w:val="00B40ECF"/>
    <w:rsid w:val="00B41531"/>
    <w:rsid w:val="00B419A8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012"/>
    <w:rsid w:val="00B571CC"/>
    <w:rsid w:val="00B57F45"/>
    <w:rsid w:val="00B605C7"/>
    <w:rsid w:val="00B60715"/>
    <w:rsid w:val="00B60934"/>
    <w:rsid w:val="00B60BA5"/>
    <w:rsid w:val="00B6146C"/>
    <w:rsid w:val="00B61C7A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59A8"/>
    <w:rsid w:val="00B6635D"/>
    <w:rsid w:val="00B66558"/>
    <w:rsid w:val="00B67408"/>
    <w:rsid w:val="00B674B5"/>
    <w:rsid w:val="00B67B5D"/>
    <w:rsid w:val="00B701B2"/>
    <w:rsid w:val="00B7034A"/>
    <w:rsid w:val="00B7083F"/>
    <w:rsid w:val="00B70D20"/>
    <w:rsid w:val="00B70EDA"/>
    <w:rsid w:val="00B71003"/>
    <w:rsid w:val="00B710B7"/>
    <w:rsid w:val="00B71995"/>
    <w:rsid w:val="00B71F50"/>
    <w:rsid w:val="00B7203A"/>
    <w:rsid w:val="00B72A24"/>
    <w:rsid w:val="00B72F26"/>
    <w:rsid w:val="00B73291"/>
    <w:rsid w:val="00B73DE2"/>
    <w:rsid w:val="00B7402B"/>
    <w:rsid w:val="00B74046"/>
    <w:rsid w:val="00B745A2"/>
    <w:rsid w:val="00B74A67"/>
    <w:rsid w:val="00B74C46"/>
    <w:rsid w:val="00B75348"/>
    <w:rsid w:val="00B75FB7"/>
    <w:rsid w:val="00B76B0E"/>
    <w:rsid w:val="00B7755D"/>
    <w:rsid w:val="00B77566"/>
    <w:rsid w:val="00B778CA"/>
    <w:rsid w:val="00B77AB4"/>
    <w:rsid w:val="00B77B95"/>
    <w:rsid w:val="00B77F3D"/>
    <w:rsid w:val="00B77FD4"/>
    <w:rsid w:val="00B80672"/>
    <w:rsid w:val="00B80B31"/>
    <w:rsid w:val="00B81608"/>
    <w:rsid w:val="00B817A8"/>
    <w:rsid w:val="00B8183C"/>
    <w:rsid w:val="00B82E27"/>
    <w:rsid w:val="00B82FF6"/>
    <w:rsid w:val="00B83330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6C92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791"/>
    <w:rsid w:val="00B94F26"/>
    <w:rsid w:val="00B94F6D"/>
    <w:rsid w:val="00B94F91"/>
    <w:rsid w:val="00B95352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856"/>
    <w:rsid w:val="00BA3A33"/>
    <w:rsid w:val="00BA3AF9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6BF6"/>
    <w:rsid w:val="00BA7813"/>
    <w:rsid w:val="00BB037B"/>
    <w:rsid w:val="00BB07C3"/>
    <w:rsid w:val="00BB0941"/>
    <w:rsid w:val="00BB1625"/>
    <w:rsid w:val="00BB1A05"/>
    <w:rsid w:val="00BB20BE"/>
    <w:rsid w:val="00BB2398"/>
    <w:rsid w:val="00BB2515"/>
    <w:rsid w:val="00BB2764"/>
    <w:rsid w:val="00BB2CE7"/>
    <w:rsid w:val="00BB3FD0"/>
    <w:rsid w:val="00BB404B"/>
    <w:rsid w:val="00BB4178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677"/>
    <w:rsid w:val="00BB68A4"/>
    <w:rsid w:val="00BB6A42"/>
    <w:rsid w:val="00BB6FF8"/>
    <w:rsid w:val="00BB7564"/>
    <w:rsid w:val="00BB790E"/>
    <w:rsid w:val="00BB79F1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233B"/>
    <w:rsid w:val="00BC2E34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C7B5B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B22"/>
    <w:rsid w:val="00BD4A05"/>
    <w:rsid w:val="00BD4C8A"/>
    <w:rsid w:val="00BD4D54"/>
    <w:rsid w:val="00BD503E"/>
    <w:rsid w:val="00BD5224"/>
    <w:rsid w:val="00BD5872"/>
    <w:rsid w:val="00BD5985"/>
    <w:rsid w:val="00BD5BCE"/>
    <w:rsid w:val="00BD5D19"/>
    <w:rsid w:val="00BD6AB9"/>
    <w:rsid w:val="00BD6E66"/>
    <w:rsid w:val="00BD7095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903"/>
    <w:rsid w:val="00BE7C1A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CF9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5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26A"/>
    <w:rsid w:val="00C036B7"/>
    <w:rsid w:val="00C0397F"/>
    <w:rsid w:val="00C03B61"/>
    <w:rsid w:val="00C03BE5"/>
    <w:rsid w:val="00C03CE6"/>
    <w:rsid w:val="00C04187"/>
    <w:rsid w:val="00C043A9"/>
    <w:rsid w:val="00C044BA"/>
    <w:rsid w:val="00C04837"/>
    <w:rsid w:val="00C049E3"/>
    <w:rsid w:val="00C04C94"/>
    <w:rsid w:val="00C0589C"/>
    <w:rsid w:val="00C05D58"/>
    <w:rsid w:val="00C05F8B"/>
    <w:rsid w:val="00C0653D"/>
    <w:rsid w:val="00C0676E"/>
    <w:rsid w:val="00C06865"/>
    <w:rsid w:val="00C07AB5"/>
    <w:rsid w:val="00C07FEE"/>
    <w:rsid w:val="00C1040F"/>
    <w:rsid w:val="00C104B7"/>
    <w:rsid w:val="00C10552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7CF"/>
    <w:rsid w:val="00C14B1A"/>
    <w:rsid w:val="00C14B86"/>
    <w:rsid w:val="00C14D41"/>
    <w:rsid w:val="00C165F8"/>
    <w:rsid w:val="00C16CA2"/>
    <w:rsid w:val="00C16E53"/>
    <w:rsid w:val="00C1711A"/>
    <w:rsid w:val="00C172AF"/>
    <w:rsid w:val="00C175BF"/>
    <w:rsid w:val="00C20021"/>
    <w:rsid w:val="00C202C7"/>
    <w:rsid w:val="00C20448"/>
    <w:rsid w:val="00C205F5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2F1"/>
    <w:rsid w:val="00C2460D"/>
    <w:rsid w:val="00C2477C"/>
    <w:rsid w:val="00C24A4F"/>
    <w:rsid w:val="00C24E7A"/>
    <w:rsid w:val="00C2536D"/>
    <w:rsid w:val="00C2543E"/>
    <w:rsid w:val="00C25601"/>
    <w:rsid w:val="00C257A2"/>
    <w:rsid w:val="00C258B4"/>
    <w:rsid w:val="00C25D1B"/>
    <w:rsid w:val="00C25E9F"/>
    <w:rsid w:val="00C26144"/>
    <w:rsid w:val="00C26466"/>
    <w:rsid w:val="00C26507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37D93"/>
    <w:rsid w:val="00C4071C"/>
    <w:rsid w:val="00C40B4F"/>
    <w:rsid w:val="00C40D95"/>
    <w:rsid w:val="00C41147"/>
    <w:rsid w:val="00C4117A"/>
    <w:rsid w:val="00C41369"/>
    <w:rsid w:val="00C417B0"/>
    <w:rsid w:val="00C41CD5"/>
    <w:rsid w:val="00C42785"/>
    <w:rsid w:val="00C427A0"/>
    <w:rsid w:val="00C42B4F"/>
    <w:rsid w:val="00C42CC8"/>
    <w:rsid w:val="00C435D0"/>
    <w:rsid w:val="00C436E9"/>
    <w:rsid w:val="00C43B93"/>
    <w:rsid w:val="00C43CB8"/>
    <w:rsid w:val="00C43F14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BB"/>
    <w:rsid w:val="00C505DC"/>
    <w:rsid w:val="00C50C8E"/>
    <w:rsid w:val="00C50CC6"/>
    <w:rsid w:val="00C514EA"/>
    <w:rsid w:val="00C515E4"/>
    <w:rsid w:val="00C5186B"/>
    <w:rsid w:val="00C51C23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69E"/>
    <w:rsid w:val="00C57AE7"/>
    <w:rsid w:val="00C57E1E"/>
    <w:rsid w:val="00C57ED3"/>
    <w:rsid w:val="00C57F9E"/>
    <w:rsid w:val="00C604C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91B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5A45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643"/>
    <w:rsid w:val="00C77F58"/>
    <w:rsid w:val="00C8058F"/>
    <w:rsid w:val="00C80AEC"/>
    <w:rsid w:val="00C8119A"/>
    <w:rsid w:val="00C81518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95C"/>
    <w:rsid w:val="00C84A81"/>
    <w:rsid w:val="00C85B18"/>
    <w:rsid w:val="00C85B44"/>
    <w:rsid w:val="00C85CFA"/>
    <w:rsid w:val="00C8606C"/>
    <w:rsid w:val="00C86549"/>
    <w:rsid w:val="00C86B70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0FA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5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D54"/>
    <w:rsid w:val="00CA1F6F"/>
    <w:rsid w:val="00CA2784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50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2EB7"/>
    <w:rsid w:val="00CB358F"/>
    <w:rsid w:val="00CB395B"/>
    <w:rsid w:val="00CB3C29"/>
    <w:rsid w:val="00CB3C34"/>
    <w:rsid w:val="00CB3DF5"/>
    <w:rsid w:val="00CB3E47"/>
    <w:rsid w:val="00CB3F3F"/>
    <w:rsid w:val="00CB5040"/>
    <w:rsid w:val="00CB51A6"/>
    <w:rsid w:val="00CB55E1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AFB"/>
    <w:rsid w:val="00CC7C3C"/>
    <w:rsid w:val="00CC7DB5"/>
    <w:rsid w:val="00CD00E6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1FC8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BF6"/>
    <w:rsid w:val="00CE1C48"/>
    <w:rsid w:val="00CE24E6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B1F"/>
    <w:rsid w:val="00CF0D33"/>
    <w:rsid w:val="00CF0EEB"/>
    <w:rsid w:val="00CF0FCE"/>
    <w:rsid w:val="00CF106B"/>
    <w:rsid w:val="00CF15CA"/>
    <w:rsid w:val="00CF2100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024"/>
    <w:rsid w:val="00CF6A89"/>
    <w:rsid w:val="00CF6C55"/>
    <w:rsid w:val="00CF6FB4"/>
    <w:rsid w:val="00CF7226"/>
    <w:rsid w:val="00CF75B9"/>
    <w:rsid w:val="00D00292"/>
    <w:rsid w:val="00D00398"/>
    <w:rsid w:val="00D007B0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2FCE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0B"/>
    <w:rsid w:val="00D1531C"/>
    <w:rsid w:val="00D156A6"/>
    <w:rsid w:val="00D1572D"/>
    <w:rsid w:val="00D15CAE"/>
    <w:rsid w:val="00D15EBA"/>
    <w:rsid w:val="00D15ED1"/>
    <w:rsid w:val="00D17035"/>
    <w:rsid w:val="00D173E1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9FD"/>
    <w:rsid w:val="00D25F77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22F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37D51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5682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692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5A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91F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460"/>
    <w:rsid w:val="00D84664"/>
    <w:rsid w:val="00D84666"/>
    <w:rsid w:val="00D846F5"/>
    <w:rsid w:val="00D84C8F"/>
    <w:rsid w:val="00D84E94"/>
    <w:rsid w:val="00D85486"/>
    <w:rsid w:val="00D8589A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564"/>
    <w:rsid w:val="00D94745"/>
    <w:rsid w:val="00D94AC7"/>
    <w:rsid w:val="00D950DB"/>
    <w:rsid w:val="00D95522"/>
    <w:rsid w:val="00D95A81"/>
    <w:rsid w:val="00D96834"/>
    <w:rsid w:val="00D96B06"/>
    <w:rsid w:val="00D97156"/>
    <w:rsid w:val="00D974F6"/>
    <w:rsid w:val="00D97CAA"/>
    <w:rsid w:val="00D97E1B"/>
    <w:rsid w:val="00DA0085"/>
    <w:rsid w:val="00DA0F4D"/>
    <w:rsid w:val="00DA1349"/>
    <w:rsid w:val="00DA14FB"/>
    <w:rsid w:val="00DA1FBD"/>
    <w:rsid w:val="00DA1FD5"/>
    <w:rsid w:val="00DA2A5A"/>
    <w:rsid w:val="00DA334D"/>
    <w:rsid w:val="00DA33AF"/>
    <w:rsid w:val="00DA36A7"/>
    <w:rsid w:val="00DA3A4C"/>
    <w:rsid w:val="00DA41F3"/>
    <w:rsid w:val="00DA4687"/>
    <w:rsid w:val="00DA509B"/>
    <w:rsid w:val="00DA52B2"/>
    <w:rsid w:val="00DA6479"/>
    <w:rsid w:val="00DA6945"/>
    <w:rsid w:val="00DA7041"/>
    <w:rsid w:val="00DA718A"/>
    <w:rsid w:val="00DA7937"/>
    <w:rsid w:val="00DA7A3B"/>
    <w:rsid w:val="00DA7D5C"/>
    <w:rsid w:val="00DA7EEB"/>
    <w:rsid w:val="00DA7F99"/>
    <w:rsid w:val="00DB01B6"/>
    <w:rsid w:val="00DB04A1"/>
    <w:rsid w:val="00DB053F"/>
    <w:rsid w:val="00DB09FB"/>
    <w:rsid w:val="00DB0C4A"/>
    <w:rsid w:val="00DB1189"/>
    <w:rsid w:val="00DB1719"/>
    <w:rsid w:val="00DB22ED"/>
    <w:rsid w:val="00DB282E"/>
    <w:rsid w:val="00DB305E"/>
    <w:rsid w:val="00DB347A"/>
    <w:rsid w:val="00DB3A27"/>
    <w:rsid w:val="00DB3E87"/>
    <w:rsid w:val="00DB42B3"/>
    <w:rsid w:val="00DB461D"/>
    <w:rsid w:val="00DB4864"/>
    <w:rsid w:val="00DB48F7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050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4C9"/>
    <w:rsid w:val="00DC4A02"/>
    <w:rsid w:val="00DC5680"/>
    <w:rsid w:val="00DC60E5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32C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2A2"/>
    <w:rsid w:val="00DD4A68"/>
    <w:rsid w:val="00DD4B8F"/>
    <w:rsid w:val="00DD4E8C"/>
    <w:rsid w:val="00DD688B"/>
    <w:rsid w:val="00DD6DC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55A"/>
    <w:rsid w:val="00DE3B32"/>
    <w:rsid w:val="00DE3C6C"/>
    <w:rsid w:val="00DE3CB2"/>
    <w:rsid w:val="00DE3E40"/>
    <w:rsid w:val="00DE435E"/>
    <w:rsid w:val="00DE47E0"/>
    <w:rsid w:val="00DE552C"/>
    <w:rsid w:val="00DE595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185"/>
    <w:rsid w:val="00DF03C2"/>
    <w:rsid w:val="00DF0464"/>
    <w:rsid w:val="00DF0B15"/>
    <w:rsid w:val="00DF0C1F"/>
    <w:rsid w:val="00DF0F0E"/>
    <w:rsid w:val="00DF10B2"/>
    <w:rsid w:val="00DF19E4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6CE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502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5DC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362"/>
    <w:rsid w:val="00E3480A"/>
    <w:rsid w:val="00E34AF6"/>
    <w:rsid w:val="00E34C67"/>
    <w:rsid w:val="00E351AC"/>
    <w:rsid w:val="00E354F7"/>
    <w:rsid w:val="00E36728"/>
    <w:rsid w:val="00E36ABD"/>
    <w:rsid w:val="00E36B16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372"/>
    <w:rsid w:val="00E4362D"/>
    <w:rsid w:val="00E43E22"/>
    <w:rsid w:val="00E43E92"/>
    <w:rsid w:val="00E43EA8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57A6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2B8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3EA"/>
    <w:rsid w:val="00E754B8"/>
    <w:rsid w:val="00E75C82"/>
    <w:rsid w:val="00E7611F"/>
    <w:rsid w:val="00E7632E"/>
    <w:rsid w:val="00E763F2"/>
    <w:rsid w:val="00E76A41"/>
    <w:rsid w:val="00E774D3"/>
    <w:rsid w:val="00E77B0D"/>
    <w:rsid w:val="00E77B3C"/>
    <w:rsid w:val="00E77B74"/>
    <w:rsid w:val="00E77DB6"/>
    <w:rsid w:val="00E800CC"/>
    <w:rsid w:val="00E801F2"/>
    <w:rsid w:val="00E80539"/>
    <w:rsid w:val="00E80796"/>
    <w:rsid w:val="00E809EF"/>
    <w:rsid w:val="00E813C0"/>
    <w:rsid w:val="00E814CC"/>
    <w:rsid w:val="00E8291A"/>
    <w:rsid w:val="00E83108"/>
    <w:rsid w:val="00E832BD"/>
    <w:rsid w:val="00E833B1"/>
    <w:rsid w:val="00E83564"/>
    <w:rsid w:val="00E841B7"/>
    <w:rsid w:val="00E84971"/>
    <w:rsid w:val="00E85572"/>
    <w:rsid w:val="00E856C1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233"/>
    <w:rsid w:val="00E9230C"/>
    <w:rsid w:val="00E92552"/>
    <w:rsid w:val="00E92557"/>
    <w:rsid w:val="00E926AA"/>
    <w:rsid w:val="00E9296D"/>
    <w:rsid w:val="00E92B1E"/>
    <w:rsid w:val="00E92E10"/>
    <w:rsid w:val="00E936DA"/>
    <w:rsid w:val="00E93795"/>
    <w:rsid w:val="00E93A8A"/>
    <w:rsid w:val="00E93ADC"/>
    <w:rsid w:val="00E93FD8"/>
    <w:rsid w:val="00E9413A"/>
    <w:rsid w:val="00E943A3"/>
    <w:rsid w:val="00E943F6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3EE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6AF5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13A"/>
    <w:rsid w:val="00EC148A"/>
    <w:rsid w:val="00EC1D39"/>
    <w:rsid w:val="00EC1F71"/>
    <w:rsid w:val="00EC2211"/>
    <w:rsid w:val="00EC2276"/>
    <w:rsid w:val="00EC22E5"/>
    <w:rsid w:val="00EC3039"/>
    <w:rsid w:val="00EC4393"/>
    <w:rsid w:val="00EC465C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0DE6"/>
    <w:rsid w:val="00ED15C9"/>
    <w:rsid w:val="00ED161E"/>
    <w:rsid w:val="00ED188E"/>
    <w:rsid w:val="00ED1A0C"/>
    <w:rsid w:val="00ED20B1"/>
    <w:rsid w:val="00ED2358"/>
    <w:rsid w:val="00ED25E4"/>
    <w:rsid w:val="00ED2C0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7EE"/>
    <w:rsid w:val="00EE38EA"/>
    <w:rsid w:val="00EE40D0"/>
    <w:rsid w:val="00EE43BE"/>
    <w:rsid w:val="00EE4AC6"/>
    <w:rsid w:val="00EE4D53"/>
    <w:rsid w:val="00EE4E13"/>
    <w:rsid w:val="00EE5088"/>
    <w:rsid w:val="00EE570B"/>
    <w:rsid w:val="00EE5782"/>
    <w:rsid w:val="00EE5DD3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1AD1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09B3"/>
    <w:rsid w:val="00F013C7"/>
    <w:rsid w:val="00F014B3"/>
    <w:rsid w:val="00F01512"/>
    <w:rsid w:val="00F015BD"/>
    <w:rsid w:val="00F0182A"/>
    <w:rsid w:val="00F01B95"/>
    <w:rsid w:val="00F0207A"/>
    <w:rsid w:val="00F02223"/>
    <w:rsid w:val="00F02402"/>
    <w:rsid w:val="00F026C7"/>
    <w:rsid w:val="00F02768"/>
    <w:rsid w:val="00F02788"/>
    <w:rsid w:val="00F02A5C"/>
    <w:rsid w:val="00F03922"/>
    <w:rsid w:val="00F047DB"/>
    <w:rsid w:val="00F04B5D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11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3F9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012"/>
    <w:rsid w:val="00F33BC7"/>
    <w:rsid w:val="00F34BAD"/>
    <w:rsid w:val="00F35242"/>
    <w:rsid w:val="00F362FE"/>
    <w:rsid w:val="00F363CC"/>
    <w:rsid w:val="00F363FA"/>
    <w:rsid w:val="00F3765F"/>
    <w:rsid w:val="00F37DF9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978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0FCD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996"/>
    <w:rsid w:val="00F63D3D"/>
    <w:rsid w:val="00F63E91"/>
    <w:rsid w:val="00F63F0C"/>
    <w:rsid w:val="00F64BEC"/>
    <w:rsid w:val="00F64CBB"/>
    <w:rsid w:val="00F65308"/>
    <w:rsid w:val="00F65EE4"/>
    <w:rsid w:val="00F663E7"/>
    <w:rsid w:val="00F66BA0"/>
    <w:rsid w:val="00F66CB2"/>
    <w:rsid w:val="00F672F7"/>
    <w:rsid w:val="00F67376"/>
    <w:rsid w:val="00F67A43"/>
    <w:rsid w:val="00F70048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3FD5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5EB"/>
    <w:rsid w:val="00F80DED"/>
    <w:rsid w:val="00F814F6"/>
    <w:rsid w:val="00F81655"/>
    <w:rsid w:val="00F818D1"/>
    <w:rsid w:val="00F81A1E"/>
    <w:rsid w:val="00F81CD0"/>
    <w:rsid w:val="00F82E0E"/>
    <w:rsid w:val="00F8351E"/>
    <w:rsid w:val="00F835A2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57E"/>
    <w:rsid w:val="00F87870"/>
    <w:rsid w:val="00F9020A"/>
    <w:rsid w:val="00F9090B"/>
    <w:rsid w:val="00F91004"/>
    <w:rsid w:val="00F91E05"/>
    <w:rsid w:val="00F92288"/>
    <w:rsid w:val="00F9244D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176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1072"/>
    <w:rsid w:val="00FB27FA"/>
    <w:rsid w:val="00FB2AE3"/>
    <w:rsid w:val="00FB2C17"/>
    <w:rsid w:val="00FB3067"/>
    <w:rsid w:val="00FB3140"/>
    <w:rsid w:val="00FB346C"/>
    <w:rsid w:val="00FB3498"/>
    <w:rsid w:val="00FB361C"/>
    <w:rsid w:val="00FB5040"/>
    <w:rsid w:val="00FB52F9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32"/>
    <w:rsid w:val="00FC2A71"/>
    <w:rsid w:val="00FC301F"/>
    <w:rsid w:val="00FC3120"/>
    <w:rsid w:val="00FC3569"/>
    <w:rsid w:val="00FC4519"/>
    <w:rsid w:val="00FC4932"/>
    <w:rsid w:val="00FC4CC4"/>
    <w:rsid w:val="00FC561D"/>
    <w:rsid w:val="00FC5C7E"/>
    <w:rsid w:val="00FC5DB4"/>
    <w:rsid w:val="00FC6237"/>
    <w:rsid w:val="00FC6400"/>
    <w:rsid w:val="00FC6676"/>
    <w:rsid w:val="00FC6709"/>
    <w:rsid w:val="00FC6BAA"/>
    <w:rsid w:val="00FC70D4"/>
    <w:rsid w:val="00FC720F"/>
    <w:rsid w:val="00FC73F8"/>
    <w:rsid w:val="00FC7640"/>
    <w:rsid w:val="00FC7831"/>
    <w:rsid w:val="00FC78CF"/>
    <w:rsid w:val="00FC7A47"/>
    <w:rsid w:val="00FD0226"/>
    <w:rsid w:val="00FD02E0"/>
    <w:rsid w:val="00FD0FF1"/>
    <w:rsid w:val="00FD13BF"/>
    <w:rsid w:val="00FD14B7"/>
    <w:rsid w:val="00FD1D49"/>
    <w:rsid w:val="00FD1E68"/>
    <w:rsid w:val="00FD26E1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97F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84460"/>
    <w:rPr>
      <w:rFonts w:ascii="Arial" w:eastAsia="Times New Roman" w:hAnsi="Arial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13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13C0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E813C0"/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4632F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52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7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48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customXml" Target="ink/ink1.xm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30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4-24T09:59:52.3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8596,'12'16'2609,"-10"-12"-1504,-2-9 976,-1 0-1873,1 4-753,0-1-1616,2-4 865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ACA3A-CE5E-49C2-B1B1-FEE538CC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19</Pages>
  <Words>4022</Words>
  <Characters>18099</Characters>
  <Application>Microsoft Office Word</Application>
  <DocSecurity>0</DocSecurity>
  <Lines>150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Chanikan, Krainara</dc:creator>
  <cp:keywords/>
  <cp:lastModifiedBy>Chanikan, Krainara</cp:lastModifiedBy>
  <cp:revision>8</cp:revision>
  <cp:lastPrinted>2021-11-10T13:04:00Z</cp:lastPrinted>
  <dcterms:created xsi:type="dcterms:W3CDTF">2021-11-11T09:11:00Z</dcterms:created>
  <dcterms:modified xsi:type="dcterms:W3CDTF">2021-11-11T12:01:00Z</dcterms:modified>
</cp:coreProperties>
</file>