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751B1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0"/>
                <w:szCs w:val="10"/>
              </w:rPr>
            </w:pPr>
          </w:p>
          <w:p w14:paraId="1F25BFCA" w14:textId="54EE0DA6" w:rsidR="00A36B61" w:rsidRPr="00944FB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6"/>
                <w:szCs w:val="36"/>
              </w:rPr>
            </w:pP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บริษัท</w:t>
            </w:r>
            <w:r w:rsidRPr="00944FB2">
              <w:rPr>
                <w:rFonts w:hint="cs"/>
                <w:sz w:val="36"/>
                <w:szCs w:val="36"/>
                <w:cs/>
              </w:rPr>
              <w:t xml:space="preserve"> </w:t>
            </w:r>
            <w:r w:rsidR="00CC216A"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ซีแพนเนล</w:t>
            </w:r>
            <w:r w:rsidR="00CC216A" w:rsidRPr="00944FB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944FB2">
              <w:rPr>
                <w:rFonts w:ascii="Angsana New" w:hAnsi="Angsana New" w:cs="Angsana New"/>
                <w:sz w:val="36"/>
                <w:szCs w:val="36"/>
                <w:cs/>
              </w:rPr>
              <w:t>จำกัด</w:t>
            </w:r>
            <w:r w:rsidR="00A36B61" w:rsidRPr="00944FB2">
              <w:rPr>
                <w:rFonts w:ascii="Angsana New" w:hAnsi="Angsana New" w:cs="Angsana New"/>
                <w:sz w:val="36"/>
                <w:szCs w:val="36"/>
              </w:rPr>
              <w:t xml:space="preserve"> (</w:t>
            </w:r>
            <w:r w:rsidR="00A36B61"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มหาชน</w:t>
            </w:r>
            <w:r w:rsidR="00A36B61" w:rsidRPr="00944FB2">
              <w:rPr>
                <w:rFonts w:ascii="Angsana New" w:hAnsi="Angsana New" w:cs="Angsana New"/>
                <w:sz w:val="36"/>
                <w:szCs w:val="36"/>
              </w:rPr>
              <w:t>)</w:t>
            </w:r>
            <w:r w:rsidRPr="00944FB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  <w:p w14:paraId="0935FFF8" w14:textId="2E576E0C" w:rsidR="003E644A" w:rsidRPr="00944FB2" w:rsidRDefault="00A36B61" w:rsidP="00A36B61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944FB2">
              <w:rPr>
                <w:rFonts w:ascii="Angsana New" w:hAnsi="Angsana New" w:cs="Angsana New"/>
                <w:sz w:val="36"/>
                <w:szCs w:val="36"/>
                <w:lang w:val="en-GB"/>
              </w:rPr>
              <w:t>(</w:t>
            </w: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เดิมชื่อ บริษัท</w:t>
            </w:r>
            <w:r w:rsidRPr="00944FB2">
              <w:rPr>
                <w:rFonts w:hint="cs"/>
                <w:sz w:val="36"/>
                <w:szCs w:val="36"/>
                <w:cs/>
              </w:rPr>
              <w:t xml:space="preserve"> </w:t>
            </w: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ซีแพนเนล</w:t>
            </w:r>
            <w:r w:rsidRPr="00944FB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จำกัด)</w:t>
            </w:r>
            <w:r w:rsidR="003E644A" w:rsidRPr="00944FB2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</w:p>
          <w:p w14:paraId="77A98597" w14:textId="77777777" w:rsidR="00CC216A" w:rsidRPr="00CC216A" w:rsidRDefault="00CC216A" w:rsidP="00CC216A">
            <w:pPr>
              <w:ind w:firstLine="14"/>
              <w:rPr>
                <w:b/>
                <w:bCs/>
                <w:lang w:bidi="th-TH"/>
              </w:rPr>
            </w:pPr>
          </w:p>
          <w:p w14:paraId="3D76E10A" w14:textId="77777777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ข้อมูลทางการเงินระหว่างกาล</w:t>
            </w:r>
          </w:p>
          <w:p w14:paraId="14A41C9E" w14:textId="2C2D3CDC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833E8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F1241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191A71" w:rsidRPr="00944FB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91A71" w:rsidRPr="00944FB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  <w:p w14:paraId="76EAA705" w14:textId="77777777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แล</w:t>
            </w:r>
            <w:r w:rsidRPr="00944FB2">
              <w:rPr>
                <w:rFonts w:ascii="Angsana New" w:eastAsia="MS Mincho" w:hAnsi="Angsana New" w:cs="Angsana New"/>
                <w:sz w:val="28"/>
                <w:szCs w:val="28"/>
                <w:cs/>
                <w:lang w:eastAsia="ja-JP"/>
              </w:rPr>
              <w:t>ะ</w:t>
            </w: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7CF35F0" w14:textId="371C0ED6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A71F90A" w14:textId="116BD18C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052A453" w14:textId="77777777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54F43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77777777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5C0C5D09" w14:textId="64C17438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C81773" w:rsidRDefault="00C81773" w:rsidP="00833E83">
      <w:pPr>
        <w:spacing w:line="240" w:lineRule="atLeast"/>
        <w:rPr>
          <w:rFonts w:ascii="Angsana New" w:hAnsi="Angsana New"/>
          <w:sz w:val="26"/>
          <w:szCs w:val="26"/>
        </w:rPr>
      </w:pPr>
    </w:p>
    <w:p w14:paraId="5520C4B9" w14:textId="1DE1BE61" w:rsidR="00C81773" w:rsidRPr="00833E83" w:rsidRDefault="00C81773" w:rsidP="00833E83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F1241C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191A7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91A71" w:rsidRPr="00833E83">
        <w:rPr>
          <w:rFonts w:ascii="Angsana New" w:hAnsi="Angsana New" w:cs="Angsana New"/>
          <w:sz w:val="26"/>
          <w:szCs w:val="26"/>
          <w:lang w:bidi="th-TH"/>
        </w:rPr>
        <w:t>2564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33E8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</w:t>
      </w:r>
      <w:r w:rsidR="00F1241C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="00833E8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="00833E8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F1241C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833E8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>2564</w:t>
      </w:r>
      <w:r w:rsidR="00833E8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F1241C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C44C9B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F1241C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 w:rsidR="00191A7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91A71" w:rsidRPr="00833E83">
        <w:rPr>
          <w:rFonts w:ascii="Angsana New" w:hAnsi="Angsana New" w:cs="Angsana New"/>
          <w:sz w:val="26"/>
          <w:szCs w:val="26"/>
          <w:lang w:bidi="th-TH"/>
        </w:rPr>
        <w:t>2564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B2E91">
        <w:rPr>
          <w:rFonts w:ascii="Angsana New" w:hAnsi="Angsana New" w:cs="Angsana New" w:hint="cs"/>
          <w:sz w:val="26"/>
          <w:szCs w:val="26"/>
          <w:cs/>
          <w:lang w:bidi="th-TH"/>
        </w:rPr>
        <w:t>(เดิมชื่อ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B2E9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DB2E9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="00DB2E9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DB2E9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B2E9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5299E4" w14:textId="77777777" w:rsidR="00833E83" w:rsidRPr="00511CCF" w:rsidRDefault="00833E83" w:rsidP="00C81773">
      <w:pPr>
        <w:rPr>
          <w:rFonts w:ascii="Angsana New" w:hAnsi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3AC2BF4B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3164E1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6DF7F443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5C629717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BF00916" w14:textId="77777777" w:rsidR="00C81773" w:rsidRDefault="00C81773" w:rsidP="00C81773">
      <w:pPr>
        <w:rPr>
          <w:rFonts w:ascii="Angsana New" w:hAnsi="Angsana New"/>
          <w:sz w:val="26"/>
          <w:szCs w:val="26"/>
          <w:lang w:bidi="th-TH"/>
        </w:rPr>
      </w:pPr>
    </w:p>
    <w:p w14:paraId="529980B6" w14:textId="77777777" w:rsidR="0012448F" w:rsidRDefault="0012448F" w:rsidP="00C81773">
      <w:pPr>
        <w:rPr>
          <w:rFonts w:ascii="Angsana New" w:hAnsi="Angsana New"/>
          <w:sz w:val="26"/>
          <w:szCs w:val="26"/>
        </w:rPr>
      </w:pPr>
    </w:p>
    <w:p w14:paraId="65EB9949" w14:textId="77777777" w:rsidR="0012448F" w:rsidRPr="00511CCF" w:rsidRDefault="0012448F" w:rsidP="00C81773">
      <w:pPr>
        <w:rPr>
          <w:rFonts w:ascii="Angsana New" w:hAnsi="Angsana New"/>
          <w:sz w:val="26"/>
          <w:szCs w:val="26"/>
        </w:rPr>
      </w:pPr>
    </w:p>
    <w:p w14:paraId="1A64773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B3D34F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1625E15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2908C216" w:rsidR="0075680B" w:rsidRPr="00191A71" w:rsidRDefault="00C81773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62BF9">
        <w:rPr>
          <w:rFonts w:ascii="Angsana New" w:hAnsi="Angsana New" w:cs="Angsana New"/>
          <w:sz w:val="26"/>
          <w:szCs w:val="26"/>
          <w:lang w:bidi="th-TH"/>
        </w:rPr>
        <w:t>1</w:t>
      </w:r>
      <w:r w:rsidR="00F1241C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F1241C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86442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191A71">
        <w:rPr>
          <w:rFonts w:ascii="Angsana New" w:hAnsi="Angsana New" w:cs="Angsana New"/>
          <w:sz w:val="26"/>
          <w:szCs w:val="26"/>
          <w:lang w:val="en-US" w:bidi="th-TH"/>
        </w:rPr>
        <w:t>4</w:t>
      </w:r>
    </w:p>
    <w:sectPr w:rsidR="0075680B" w:rsidRPr="00191A71" w:rsidSect="00161CE2">
      <w:head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33875" w14:textId="77777777" w:rsidR="00806843" w:rsidRDefault="00806843" w:rsidP="006D3290">
      <w:r>
        <w:separator/>
      </w:r>
    </w:p>
  </w:endnote>
  <w:endnote w:type="continuationSeparator" w:id="0">
    <w:p w14:paraId="5B8B4E18" w14:textId="77777777" w:rsidR="00806843" w:rsidRDefault="00806843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E54B" w14:textId="77777777" w:rsidR="00806843" w:rsidRDefault="00806843" w:rsidP="006D3290">
      <w:r>
        <w:separator/>
      </w:r>
    </w:p>
  </w:footnote>
  <w:footnote w:type="continuationSeparator" w:id="0">
    <w:p w14:paraId="5BEF5740" w14:textId="77777777" w:rsidR="00806843" w:rsidRDefault="00806843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3D79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F4AB6"/>
    <w:rsid w:val="00215181"/>
    <w:rsid w:val="0022620E"/>
    <w:rsid w:val="00236290"/>
    <w:rsid w:val="002370B8"/>
    <w:rsid w:val="0026489E"/>
    <w:rsid w:val="00277E27"/>
    <w:rsid w:val="002D241D"/>
    <w:rsid w:val="002F44CB"/>
    <w:rsid w:val="00352177"/>
    <w:rsid w:val="0036568A"/>
    <w:rsid w:val="003B6A36"/>
    <w:rsid w:val="003C222F"/>
    <w:rsid w:val="003E644A"/>
    <w:rsid w:val="003E7AE7"/>
    <w:rsid w:val="00416B4D"/>
    <w:rsid w:val="00421302"/>
    <w:rsid w:val="00430211"/>
    <w:rsid w:val="00441454"/>
    <w:rsid w:val="00442749"/>
    <w:rsid w:val="0048460F"/>
    <w:rsid w:val="004A65E3"/>
    <w:rsid w:val="00511CCF"/>
    <w:rsid w:val="005129C6"/>
    <w:rsid w:val="00517891"/>
    <w:rsid w:val="00562BF9"/>
    <w:rsid w:val="005B0E11"/>
    <w:rsid w:val="005D168D"/>
    <w:rsid w:val="0061435D"/>
    <w:rsid w:val="006338B4"/>
    <w:rsid w:val="006432C9"/>
    <w:rsid w:val="006623DA"/>
    <w:rsid w:val="0067054D"/>
    <w:rsid w:val="006755AE"/>
    <w:rsid w:val="006A0410"/>
    <w:rsid w:val="006A0462"/>
    <w:rsid w:val="006B50E7"/>
    <w:rsid w:val="006B681C"/>
    <w:rsid w:val="006D3290"/>
    <w:rsid w:val="006D6E96"/>
    <w:rsid w:val="006E0067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A3A77"/>
    <w:rsid w:val="007E1BB0"/>
    <w:rsid w:val="007E7D2B"/>
    <w:rsid w:val="00801A1C"/>
    <w:rsid w:val="00803F09"/>
    <w:rsid w:val="00806843"/>
    <w:rsid w:val="00810F87"/>
    <w:rsid w:val="00833E83"/>
    <w:rsid w:val="008362C0"/>
    <w:rsid w:val="008428C5"/>
    <w:rsid w:val="00844F8B"/>
    <w:rsid w:val="00847C59"/>
    <w:rsid w:val="00856FDB"/>
    <w:rsid w:val="0086442C"/>
    <w:rsid w:val="008771CE"/>
    <w:rsid w:val="00880BE6"/>
    <w:rsid w:val="008A2E22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80A34"/>
    <w:rsid w:val="009A619D"/>
    <w:rsid w:val="009C4113"/>
    <w:rsid w:val="009D285D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A675C"/>
    <w:rsid w:val="00AD011F"/>
    <w:rsid w:val="00AD20EC"/>
    <w:rsid w:val="00AE739C"/>
    <w:rsid w:val="00AF05C6"/>
    <w:rsid w:val="00B33896"/>
    <w:rsid w:val="00B44794"/>
    <w:rsid w:val="00B537E2"/>
    <w:rsid w:val="00B54430"/>
    <w:rsid w:val="00B566AA"/>
    <w:rsid w:val="00B63478"/>
    <w:rsid w:val="00BB0C70"/>
    <w:rsid w:val="00BD0DF8"/>
    <w:rsid w:val="00BF2C9D"/>
    <w:rsid w:val="00BF5CF8"/>
    <w:rsid w:val="00C21DBD"/>
    <w:rsid w:val="00C23D4F"/>
    <w:rsid w:val="00C2497C"/>
    <w:rsid w:val="00C427A0"/>
    <w:rsid w:val="00C44C9B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F0DB8"/>
    <w:rsid w:val="00D02C2D"/>
    <w:rsid w:val="00D069C1"/>
    <w:rsid w:val="00D20B0F"/>
    <w:rsid w:val="00D31CB5"/>
    <w:rsid w:val="00D45321"/>
    <w:rsid w:val="00D67A48"/>
    <w:rsid w:val="00DB2E91"/>
    <w:rsid w:val="00E0103C"/>
    <w:rsid w:val="00E2569F"/>
    <w:rsid w:val="00E31D92"/>
    <w:rsid w:val="00E332C8"/>
    <w:rsid w:val="00E34C40"/>
    <w:rsid w:val="00E41E59"/>
    <w:rsid w:val="00E44586"/>
    <w:rsid w:val="00E52A74"/>
    <w:rsid w:val="00E7029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1241C"/>
    <w:rsid w:val="00F1576C"/>
    <w:rsid w:val="00F3117E"/>
    <w:rsid w:val="00F31D17"/>
    <w:rsid w:val="00F330A8"/>
    <w:rsid w:val="00F405BB"/>
    <w:rsid w:val="00F468FD"/>
    <w:rsid w:val="00F51F75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88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28</cp:revision>
  <cp:lastPrinted>2021-05-05T02:16:00Z</cp:lastPrinted>
  <dcterms:created xsi:type="dcterms:W3CDTF">2019-11-04T06:52:00Z</dcterms:created>
  <dcterms:modified xsi:type="dcterms:W3CDTF">2021-11-04T13:30:00Z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