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4C3C69FD" w:rsidR="004B7601" w:rsidRPr="00AB0A5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1.</w:t>
      </w:r>
      <w:r w:rsidRPr="00AB0A50">
        <w:rPr>
          <w:rFonts w:ascii="Angsana New" w:hAnsi="Angsana New"/>
          <w:b/>
          <w:bCs/>
          <w:sz w:val="26"/>
          <w:szCs w:val="26"/>
        </w:rPr>
        <w:tab/>
      </w:r>
      <w:r w:rsidR="009C43EB" w:rsidRPr="00AB0A5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AB0A50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685744" w:rsidRDefault="004B7601" w:rsidP="006E2D8F">
      <w:pPr>
        <w:jc w:val="thaiDistribute"/>
        <w:rPr>
          <w:rFonts w:ascii="Angsana New" w:hAnsi="Angsana New"/>
          <w:sz w:val="24"/>
          <w:szCs w:val="24"/>
        </w:rPr>
      </w:pPr>
    </w:p>
    <w:p w14:paraId="2F93EAB6" w14:textId="379FAC0F" w:rsidR="009C43EB" w:rsidRPr="00AB0A5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AB0A50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AB0A50">
        <w:rPr>
          <w:rFonts w:ascii="Angsana New" w:hAnsi="Angsana New"/>
          <w:spacing w:val="-4"/>
          <w:sz w:val="26"/>
          <w:szCs w:val="26"/>
        </w:rPr>
        <w:t xml:space="preserve"> </w:t>
      </w:r>
      <w:r w:rsidRPr="00AB0A50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AB0A50">
        <w:rPr>
          <w:rFonts w:ascii="Angsana New" w:hAnsi="Angsana New"/>
          <w:sz w:val="26"/>
          <w:szCs w:val="26"/>
          <w:cs/>
        </w:rPr>
        <w:t xml:space="preserve"> (เดิมชื่อบริษัท ซีแพนเนล จำกัด) </w:t>
      </w:r>
      <w:r w:rsidR="009C43EB" w:rsidRPr="00AB0A50">
        <w:rPr>
          <w:rFonts w:ascii="Angsana New" w:hAnsi="Angsana New"/>
          <w:sz w:val="26"/>
          <w:szCs w:val="26"/>
        </w:rPr>
        <w:t>(“</w:t>
      </w:r>
      <w:r w:rsidR="009C43EB" w:rsidRPr="00AB0A50">
        <w:rPr>
          <w:rFonts w:ascii="Angsana New" w:hAnsi="Angsana New"/>
          <w:sz w:val="26"/>
          <w:szCs w:val="26"/>
          <w:cs/>
        </w:rPr>
        <w:t>บริษัท</w:t>
      </w:r>
      <w:r w:rsidR="009C43EB" w:rsidRPr="00AB0A50">
        <w:rPr>
          <w:rFonts w:ascii="Angsana New" w:hAnsi="Angsana New"/>
          <w:sz w:val="26"/>
          <w:szCs w:val="26"/>
        </w:rPr>
        <w:t xml:space="preserve">”) </w:t>
      </w:r>
      <w:r w:rsidR="009C43EB" w:rsidRPr="00AB0A50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="009C43EB" w:rsidRPr="00AB0A50">
        <w:rPr>
          <w:rFonts w:ascii="Angsana New" w:hAnsi="Angsana New"/>
          <w:sz w:val="26"/>
          <w:szCs w:val="26"/>
        </w:rPr>
        <w:t xml:space="preserve">27 </w:t>
      </w:r>
      <w:r w:rsidR="009C43EB" w:rsidRPr="00AB0A50">
        <w:rPr>
          <w:rFonts w:ascii="Angsana New" w:hAnsi="Angsana New"/>
          <w:sz w:val="26"/>
          <w:szCs w:val="26"/>
          <w:cs/>
        </w:rPr>
        <w:t>มีนาคม</w:t>
      </w:r>
      <w:r w:rsidR="009C43EB" w:rsidRPr="00AB0A50">
        <w:rPr>
          <w:rFonts w:ascii="Angsana New" w:hAnsi="Angsana New"/>
          <w:sz w:val="26"/>
          <w:szCs w:val="26"/>
        </w:rPr>
        <w:t xml:space="preserve"> 2555 </w:t>
      </w:r>
      <w:r w:rsidR="009C43EB" w:rsidRPr="00AB0A50">
        <w:rPr>
          <w:rFonts w:ascii="Angsana New" w:hAnsi="Angsana New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บริษัทดำเนินธุรกิจเกี่ยวกับการผลิตและจำหน่ายผนังคอนกรีตสำเร็จรูปสำหรับงานก่อสร้างทุกประเภท</w:t>
      </w:r>
    </w:p>
    <w:p w14:paraId="58A010CC" w14:textId="511BC04F" w:rsidR="009C43EB" w:rsidRPr="00685744" w:rsidRDefault="009C43EB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07841E2A" w14:textId="2225713B" w:rsidR="00C53A51" w:rsidRPr="00AB0A50" w:rsidRDefault="00C53A5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AB0A50">
        <w:rPr>
          <w:rFonts w:ascii="Angsana New" w:hAnsi="Angsana New"/>
          <w:sz w:val="26"/>
          <w:szCs w:val="26"/>
        </w:rPr>
        <w:t xml:space="preserve">28 </w:t>
      </w:r>
      <w:r w:rsidRPr="00AB0A50">
        <w:rPr>
          <w:rFonts w:ascii="Angsana New" w:hAnsi="Angsana New" w:hint="cs"/>
          <w:sz w:val="26"/>
          <w:szCs w:val="26"/>
          <w:cs/>
        </w:rPr>
        <w:t>มกราคม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2564</w:t>
      </w:r>
      <w:r w:rsidRPr="00AB0A50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ผู้ถือหุ้นได้มีมติอนุมัติการแปรสภาพบริษัทเป็นบริษัทมหาชนและ</w:t>
      </w:r>
      <w:r w:rsidR="00176E5A" w:rsidRPr="00AB0A50">
        <w:rPr>
          <w:rFonts w:ascii="Angsana New" w:hAnsi="Angsana New" w:hint="cs"/>
          <w:sz w:val="26"/>
          <w:szCs w:val="26"/>
          <w:cs/>
        </w:rPr>
        <w:t xml:space="preserve">       เ</w:t>
      </w:r>
      <w:r w:rsidRPr="00AB0A50">
        <w:rPr>
          <w:rFonts w:ascii="Angsana New" w:hAnsi="Angsana New"/>
          <w:sz w:val="26"/>
          <w:szCs w:val="26"/>
          <w:cs/>
        </w:rPr>
        <w:t xml:space="preserve">ปลี่ยนชื่อบริษัทจาก </w:t>
      </w:r>
      <w:r w:rsidRPr="00AB0A50">
        <w:rPr>
          <w:rFonts w:ascii="Angsana New" w:hAnsi="Angsana New"/>
          <w:sz w:val="26"/>
          <w:szCs w:val="26"/>
        </w:rPr>
        <w:t>“</w:t>
      </w:r>
      <w:r w:rsidR="00390884" w:rsidRPr="00AB0A50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="00390884" w:rsidRPr="00AB0A50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="00390884" w:rsidRPr="00AB0A50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AB0A50">
        <w:rPr>
          <w:rFonts w:ascii="Angsana New" w:hAnsi="Angsana New"/>
          <w:sz w:val="26"/>
          <w:szCs w:val="26"/>
        </w:rPr>
        <w:t xml:space="preserve">” </w:t>
      </w:r>
      <w:r w:rsidRPr="00AB0A50">
        <w:rPr>
          <w:rFonts w:ascii="Angsana New" w:hAnsi="Angsana New"/>
          <w:sz w:val="26"/>
          <w:szCs w:val="26"/>
          <w:cs/>
        </w:rPr>
        <w:t xml:space="preserve">มาเป็น </w:t>
      </w:r>
      <w:r w:rsidRPr="00AB0A50">
        <w:rPr>
          <w:rFonts w:ascii="Angsana New" w:hAnsi="Angsana New"/>
          <w:sz w:val="26"/>
          <w:szCs w:val="26"/>
        </w:rPr>
        <w:t>“</w:t>
      </w:r>
      <w:r w:rsidR="00390884" w:rsidRPr="00AB0A50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="00390884" w:rsidRPr="00AB0A50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="00390884" w:rsidRPr="00AB0A50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="00390884" w:rsidRPr="00AB0A50">
        <w:rPr>
          <w:rFonts w:ascii="Angsana New" w:hAnsi="Angsana New"/>
          <w:spacing w:val="-4"/>
          <w:sz w:val="26"/>
          <w:szCs w:val="26"/>
        </w:rPr>
        <w:t xml:space="preserve"> </w:t>
      </w:r>
      <w:r w:rsidR="00390884" w:rsidRPr="00AB0A50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AB0A50">
        <w:rPr>
          <w:rFonts w:ascii="Angsana New" w:hAnsi="Angsana New"/>
          <w:sz w:val="26"/>
          <w:szCs w:val="26"/>
        </w:rPr>
        <w:t xml:space="preserve">” </w:t>
      </w:r>
      <w:r w:rsidRPr="00AB0A50">
        <w:rPr>
          <w:rFonts w:ascii="Angsana New" w:hAnsi="Angsana New"/>
          <w:sz w:val="26"/>
          <w:szCs w:val="26"/>
          <w:cs/>
        </w:rPr>
        <w:t xml:space="preserve">บริษัทได้จดทะเบียนการแปรสภาพเป็นบริษัทมหาชนและการเปลี่ยนชื่อบริษัทกับกระทรวงพาณิชย์แล้วเมื่อวันที่ </w:t>
      </w:r>
      <w:r w:rsidRPr="00AB0A50">
        <w:rPr>
          <w:rFonts w:ascii="Angsana New" w:hAnsi="Angsana New"/>
          <w:sz w:val="26"/>
          <w:szCs w:val="26"/>
        </w:rPr>
        <w:t xml:space="preserve">29 </w:t>
      </w:r>
      <w:r w:rsidRPr="00AB0A50">
        <w:rPr>
          <w:rFonts w:ascii="Angsana New" w:hAnsi="Angsana New" w:hint="cs"/>
          <w:sz w:val="26"/>
          <w:szCs w:val="26"/>
          <w:cs/>
        </w:rPr>
        <w:t>มกราคม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2564</w:t>
      </w:r>
    </w:p>
    <w:p w14:paraId="30AD6839" w14:textId="5F88AA7E" w:rsidR="00C53A51" w:rsidRPr="00685744" w:rsidRDefault="00C53A5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E0B0A5A" w14:textId="5F3964A7" w:rsidR="006E2D8F" w:rsidRPr="00AB0A50" w:rsidRDefault="006E2D8F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บริษัทจดทะเบียน</w:t>
      </w:r>
      <w:r w:rsidR="00135BC7" w:rsidRPr="00AB0A50">
        <w:rPr>
          <w:rFonts w:ascii="Angsana New" w:hAnsi="Angsana New"/>
          <w:sz w:val="26"/>
          <w:szCs w:val="26"/>
          <w:cs/>
        </w:rPr>
        <w:t>กับตลาดหลักทรัพย์แห่งประเทศไทย</w:t>
      </w:r>
      <w:r w:rsidRPr="00AB0A50">
        <w:rPr>
          <w:rFonts w:ascii="Angsana New" w:hAnsi="Angsana New" w:hint="cs"/>
          <w:sz w:val="26"/>
          <w:szCs w:val="26"/>
          <w:cs/>
        </w:rPr>
        <w:t>ในตลาดหลักทรัพย์ เอ็ม เอ ไอ เมื่อวันที่</w:t>
      </w:r>
      <w:r w:rsidRPr="00AB0A50">
        <w:rPr>
          <w:rFonts w:ascii="Angsana New" w:hAnsi="Angsana New"/>
          <w:sz w:val="26"/>
          <w:szCs w:val="26"/>
        </w:rPr>
        <w:t xml:space="preserve"> 30 </w:t>
      </w:r>
      <w:r w:rsidRPr="00AB0A50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AB0A50">
        <w:rPr>
          <w:rFonts w:ascii="Angsana New" w:hAnsi="Angsana New"/>
          <w:sz w:val="26"/>
          <w:szCs w:val="26"/>
        </w:rPr>
        <w:t>2564</w:t>
      </w:r>
      <w:r w:rsidR="00135BC7" w:rsidRPr="00AB0A50">
        <w:rPr>
          <w:rFonts w:ascii="Angsana New" w:hAnsi="Angsana New"/>
          <w:sz w:val="26"/>
          <w:szCs w:val="26"/>
        </w:rPr>
        <w:t xml:space="preserve"> </w:t>
      </w:r>
      <w:r w:rsidR="00685744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="00685744">
        <w:rPr>
          <w:rFonts w:ascii="Angsana New" w:hAnsi="Angsana New"/>
          <w:sz w:val="26"/>
          <w:szCs w:val="26"/>
        </w:rPr>
        <w:t xml:space="preserve">             </w:t>
      </w:r>
      <w:r w:rsidR="00685744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685744">
        <w:rPr>
          <w:rFonts w:ascii="Angsana New" w:hAnsi="Angsana New"/>
          <w:sz w:val="26"/>
          <w:szCs w:val="26"/>
        </w:rPr>
        <w:t>13</w:t>
      </w:r>
    </w:p>
    <w:p w14:paraId="19019DAF" w14:textId="77777777" w:rsidR="006E2D8F" w:rsidRPr="00685744" w:rsidRDefault="006E2D8F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0226D67F" w14:textId="6B5BF1DD" w:rsidR="00661E11" w:rsidRPr="00AB0A50" w:rsidRDefault="00E70D22" w:rsidP="006E2D8F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2564</w:t>
      </w:r>
      <w:r w:rsidR="00F33D7C" w:rsidRPr="00AB0A50">
        <w:rPr>
          <w:rFonts w:ascii="Angsana New" w:hAnsi="Angsana New"/>
          <w:sz w:val="26"/>
          <w:szCs w:val="26"/>
        </w:rPr>
        <w:t xml:space="preserve"> </w:t>
      </w:r>
      <w:r w:rsidR="00F33D7C" w:rsidRPr="00AB0A50">
        <w:rPr>
          <w:rFonts w:ascii="Angsana New" w:hAnsi="Angsana New" w:hint="cs"/>
          <w:sz w:val="26"/>
          <w:szCs w:val="26"/>
          <w:cs/>
        </w:rPr>
        <w:t>และวันที่</w:t>
      </w:r>
      <w:r w:rsidR="009C43EB"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 xml:space="preserve">31 </w:t>
      </w:r>
      <w:r w:rsidRPr="00AB0A50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AB0A50">
        <w:rPr>
          <w:rFonts w:ascii="Angsana New" w:hAnsi="Angsana New"/>
          <w:sz w:val="26"/>
          <w:szCs w:val="26"/>
        </w:rPr>
        <w:t xml:space="preserve">2563 </w:t>
      </w:r>
      <w:r w:rsidR="00661E11" w:rsidRPr="00AB0A50">
        <w:rPr>
          <w:rFonts w:ascii="Angsana New" w:hAnsi="Angsana New"/>
          <w:sz w:val="26"/>
          <w:szCs w:val="26"/>
          <w:cs/>
        </w:rPr>
        <w:t>ผู้ถือหุ้น</w:t>
      </w:r>
      <w:r w:rsidR="006E2D8F" w:rsidRPr="00AB0A5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AB0A50">
        <w:rPr>
          <w:rFonts w:ascii="Angsana New" w:hAnsi="Angsana New"/>
          <w:sz w:val="26"/>
          <w:szCs w:val="26"/>
          <w:cs/>
        </w:rPr>
        <w:t>ของบริษัท</w:t>
      </w:r>
      <w:r w:rsidR="006E2D8F" w:rsidRPr="00AB0A50">
        <w:rPr>
          <w:rFonts w:ascii="Angsana New" w:hAnsi="Angsana New" w:hint="cs"/>
          <w:sz w:val="26"/>
          <w:szCs w:val="26"/>
          <w:cs/>
        </w:rPr>
        <w:t xml:space="preserve">คือ </w:t>
      </w:r>
      <w:r w:rsidR="006E2D8F" w:rsidRPr="00AB0A50">
        <w:rPr>
          <w:rFonts w:ascii="Angsana New" w:hAnsi="Angsana New"/>
          <w:sz w:val="26"/>
          <w:szCs w:val="26"/>
          <w:cs/>
        </w:rPr>
        <w:t>นายชาคริต ทีปกรสุขเกษม</w:t>
      </w:r>
      <w:r w:rsidR="006E2807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AB0A50">
        <w:rPr>
          <w:rFonts w:ascii="Angsana New" w:hAnsi="Angsana New" w:hint="cs"/>
          <w:sz w:val="26"/>
          <w:szCs w:val="26"/>
          <w:cs/>
        </w:rPr>
        <w:t>และ</w:t>
      </w:r>
      <w:r w:rsidR="006E2807" w:rsidRPr="00AB0A50">
        <w:rPr>
          <w:rFonts w:ascii="Angsana New" w:hAnsi="Angsana New" w:hint="cs"/>
          <w:sz w:val="26"/>
          <w:szCs w:val="26"/>
          <w:cs/>
        </w:rPr>
        <w:t>นางสาว</w:t>
      </w:r>
      <w:r w:rsidR="006E2807" w:rsidRPr="00AB0A50">
        <w:rPr>
          <w:rFonts w:ascii="Angsana New" w:hAnsi="Angsana New"/>
          <w:sz w:val="26"/>
          <w:szCs w:val="26"/>
          <w:cs/>
        </w:rPr>
        <w:t>ทซู หยวน หวั่ง</w:t>
      </w:r>
      <w:r w:rsidR="006E2807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AB0A50">
        <w:rPr>
          <w:rFonts w:ascii="Angsana New" w:hAnsi="Angsana New"/>
          <w:sz w:val="26"/>
          <w:szCs w:val="26"/>
          <w:cs/>
        </w:rPr>
        <w:t>ซึ่งถือหุ้น</w:t>
      </w:r>
      <w:r w:rsidR="006E2D8F" w:rsidRPr="00AB0A50">
        <w:rPr>
          <w:rFonts w:ascii="Angsana New" w:hAnsi="Angsana New" w:hint="cs"/>
          <w:sz w:val="26"/>
          <w:szCs w:val="26"/>
          <w:cs/>
        </w:rPr>
        <w:t>รวม</w:t>
      </w:r>
      <w:r w:rsidR="006E2D8F" w:rsidRPr="00AB0A50">
        <w:rPr>
          <w:rFonts w:ascii="Angsana New" w:hAnsi="Angsana New"/>
          <w:sz w:val="26"/>
          <w:szCs w:val="26"/>
          <w:cs/>
        </w:rPr>
        <w:t>ร้อยละ</w:t>
      </w:r>
      <w:r w:rsidR="006E2D8F" w:rsidRPr="00AB0A50">
        <w:rPr>
          <w:rFonts w:ascii="Angsana New" w:hAnsi="Angsana New"/>
          <w:sz w:val="26"/>
          <w:szCs w:val="26"/>
        </w:rPr>
        <w:t xml:space="preserve"> 47.73 </w:t>
      </w:r>
      <w:r w:rsidR="006E2D8F" w:rsidRPr="00AB0A50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6E2D8F" w:rsidRPr="00AB0A50">
        <w:rPr>
          <w:rFonts w:ascii="Angsana New" w:hAnsi="Angsana New"/>
          <w:sz w:val="26"/>
          <w:szCs w:val="26"/>
        </w:rPr>
        <w:t xml:space="preserve">64.70 </w:t>
      </w:r>
      <w:r w:rsidR="006E2D8F" w:rsidRPr="00AB0A50">
        <w:rPr>
          <w:rFonts w:ascii="Angsana New" w:hAnsi="Angsana New"/>
          <w:sz w:val="26"/>
          <w:szCs w:val="26"/>
          <w:cs/>
        </w:rPr>
        <w:t>ของทุนจดทะเบียนของบริษัท ตามลำดับ</w:t>
      </w:r>
    </w:p>
    <w:p w14:paraId="568A3673" w14:textId="77777777" w:rsidR="006E2D8F" w:rsidRPr="00685744" w:rsidRDefault="006E2D8F" w:rsidP="006E2D8F">
      <w:pPr>
        <w:jc w:val="thaiDistribute"/>
        <w:rPr>
          <w:rFonts w:ascii="Angsana New" w:hAnsi="Angsana New"/>
          <w:sz w:val="24"/>
          <w:szCs w:val="24"/>
        </w:rPr>
      </w:pPr>
    </w:p>
    <w:p w14:paraId="1E6F5E47" w14:textId="647336A7" w:rsidR="009C43EB" w:rsidRPr="00AB0A5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="00CC4BDD" w:rsidRPr="00AB0A50">
        <w:rPr>
          <w:rFonts w:ascii="Angsana New" w:hAnsi="Angsana New"/>
          <w:sz w:val="26"/>
          <w:szCs w:val="26"/>
        </w:rPr>
        <w:t xml:space="preserve">85 </w:t>
      </w:r>
      <w:r w:rsidR="00CC4BDD" w:rsidRPr="00AB0A50">
        <w:rPr>
          <w:rFonts w:ascii="Angsana New" w:hAnsi="Angsana New"/>
          <w:sz w:val="26"/>
          <w:szCs w:val="26"/>
          <w:cs/>
        </w:rPr>
        <w:t xml:space="preserve">หมู่ </w:t>
      </w:r>
      <w:r w:rsidR="00CC4BDD" w:rsidRPr="00AB0A50">
        <w:rPr>
          <w:rFonts w:ascii="Angsana New" w:hAnsi="Angsana New"/>
          <w:sz w:val="26"/>
          <w:szCs w:val="26"/>
        </w:rPr>
        <w:t xml:space="preserve">9 </w:t>
      </w:r>
      <w:r w:rsidR="00CC4BDD" w:rsidRPr="00AB0A50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685744" w:rsidRDefault="009C43EB" w:rsidP="006E2D8F">
      <w:pPr>
        <w:jc w:val="thaiDistribute"/>
        <w:rPr>
          <w:rFonts w:ascii="Angsana New" w:hAnsi="Angsana New"/>
          <w:sz w:val="24"/>
          <w:szCs w:val="24"/>
        </w:rPr>
      </w:pPr>
    </w:p>
    <w:p w14:paraId="3756A36D" w14:textId="77777777" w:rsidR="004B7601" w:rsidRPr="00AB0A5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11C85D26" w14:textId="77777777" w:rsidR="004B7601" w:rsidRPr="00685744" w:rsidRDefault="004B7601" w:rsidP="006E2D8F">
      <w:pPr>
        <w:jc w:val="thaiDistribute"/>
        <w:rPr>
          <w:rFonts w:ascii="Angsana New" w:hAnsi="Angsana New"/>
          <w:sz w:val="24"/>
          <w:szCs w:val="24"/>
          <w:cs/>
        </w:rPr>
      </w:pPr>
    </w:p>
    <w:p w14:paraId="4EAA3865" w14:textId="03B0EDC8" w:rsidR="004B7601" w:rsidRPr="00AB0A5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AB0A50">
        <w:rPr>
          <w:rFonts w:ascii="Angsana New" w:hAnsi="Angsana New"/>
          <w:sz w:val="26"/>
          <w:szCs w:val="26"/>
        </w:rPr>
        <w:t xml:space="preserve">31 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ธันวาคม </w:t>
      </w:r>
      <w:r w:rsidR="00E70D22" w:rsidRPr="00AB0A50">
        <w:rPr>
          <w:rFonts w:ascii="Angsana New" w:hAnsi="Angsana New"/>
          <w:sz w:val="26"/>
          <w:szCs w:val="26"/>
        </w:rPr>
        <w:t xml:space="preserve">2563 </w:t>
      </w:r>
      <w:r w:rsidRPr="00AB0A50">
        <w:rPr>
          <w:rFonts w:ascii="Angsana New" w:hAnsi="Angsana New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AB0A50">
        <w:rPr>
          <w:rFonts w:ascii="Angsana New" w:hAnsi="Angsana New"/>
          <w:sz w:val="26"/>
          <w:szCs w:val="26"/>
          <w:cs/>
        </w:rPr>
        <w:t>ซ้อนกับข้อมูลที่ได้รายงานไปแล้ว</w:t>
      </w:r>
      <w:r w:rsidRPr="00AB0A50">
        <w:rPr>
          <w:rFonts w:ascii="Angsana New" w:hAnsi="Angsana New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AB0A50">
        <w:rPr>
          <w:rFonts w:ascii="Angsana New" w:hAnsi="Angsana New"/>
          <w:sz w:val="26"/>
          <w:szCs w:val="26"/>
        </w:rPr>
        <w:t>31</w:t>
      </w:r>
      <w:r w:rsidRPr="00AB0A50">
        <w:rPr>
          <w:rFonts w:ascii="Angsana New" w:hAnsi="Angsana New"/>
          <w:sz w:val="26"/>
          <w:szCs w:val="26"/>
          <w:cs/>
        </w:rPr>
        <w:t xml:space="preserve"> ธันวาคม </w:t>
      </w:r>
      <w:r w:rsidR="00A36B35" w:rsidRPr="00AB0A50">
        <w:rPr>
          <w:rFonts w:ascii="Angsana New" w:hAnsi="Angsana New"/>
          <w:sz w:val="26"/>
          <w:szCs w:val="26"/>
        </w:rPr>
        <w:t>256</w:t>
      </w:r>
      <w:r w:rsidR="00E70D22" w:rsidRPr="00AB0A50">
        <w:rPr>
          <w:rFonts w:ascii="Angsana New" w:hAnsi="Angsana New"/>
          <w:sz w:val="26"/>
          <w:szCs w:val="26"/>
        </w:rPr>
        <w:t>3</w:t>
      </w:r>
    </w:p>
    <w:p w14:paraId="7342605E" w14:textId="77777777" w:rsidR="004B7601" w:rsidRPr="00685744" w:rsidRDefault="004B7601" w:rsidP="005307CF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B982A48" w14:textId="77777777" w:rsidR="006E2D8F" w:rsidRPr="00AB0A5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685744" w:rsidRDefault="006E2D8F" w:rsidP="00312F90">
      <w:pPr>
        <w:jc w:val="thaiDistribute"/>
        <w:rPr>
          <w:rFonts w:ascii="Angsana New" w:hAnsi="Angsana New"/>
          <w:sz w:val="24"/>
          <w:szCs w:val="24"/>
        </w:rPr>
      </w:pPr>
    </w:p>
    <w:p w14:paraId="363ECDDD" w14:textId="77777777" w:rsidR="006E2D8F" w:rsidRPr="00AB0A50" w:rsidRDefault="006E2D8F" w:rsidP="006E2D8F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AB0A50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226C6B0F" w14:textId="77777777" w:rsidR="006E2D8F" w:rsidRPr="00685744" w:rsidRDefault="006E2D8F" w:rsidP="006E2D8F">
      <w:pPr>
        <w:jc w:val="thaiDistribute"/>
        <w:rPr>
          <w:rFonts w:ascii="Angsana New" w:hAnsi="Angsana New"/>
          <w:sz w:val="24"/>
          <w:szCs w:val="24"/>
        </w:rPr>
      </w:pPr>
    </w:p>
    <w:p w14:paraId="3453D4C6" w14:textId="705851FC" w:rsidR="006E2D8F" w:rsidRPr="00AB0A5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AB0A50">
        <w:rPr>
          <w:rFonts w:ascii="Angsana New" w:hAnsi="Angsana New" w:hint="cs"/>
          <w:sz w:val="26"/>
          <w:szCs w:val="26"/>
        </w:rPr>
        <w:t>2563</w:t>
      </w:r>
      <w:r w:rsidRPr="00AB0A50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AB0A50">
        <w:rPr>
          <w:rFonts w:ascii="Angsana New" w:hAnsi="Angsana New"/>
          <w:sz w:val="26"/>
          <w:szCs w:val="26"/>
        </w:rPr>
        <w:t>19</w:t>
      </w:r>
      <w:r w:rsidRPr="00AB0A50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AB0A50">
        <w:rPr>
          <w:rFonts w:ascii="Angsana New" w:hAnsi="Angsana New"/>
          <w:sz w:val="26"/>
          <w:szCs w:val="26"/>
        </w:rPr>
        <w:t xml:space="preserve">  </w:t>
      </w:r>
      <w:r w:rsidRPr="00AB0A50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AB0A50">
        <w:rPr>
          <w:rFonts w:ascii="Angsana New" w:hAnsi="Angsana New" w:hint="cs"/>
          <w:sz w:val="26"/>
          <w:szCs w:val="26"/>
        </w:rPr>
        <w:t>19</w:t>
      </w:r>
      <w:r w:rsidRPr="00AB0A50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AB0A50">
        <w:rPr>
          <w:rFonts w:ascii="Angsana New" w:hAnsi="Angsana New"/>
          <w:sz w:val="26"/>
          <w:szCs w:val="26"/>
        </w:rPr>
        <w:t xml:space="preserve">           </w:t>
      </w:r>
      <w:r w:rsidRPr="00AB0A50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AB0A50">
        <w:rPr>
          <w:rFonts w:ascii="Angsana New" w:hAnsi="Angsana New" w:hint="cs"/>
          <w:sz w:val="26"/>
          <w:szCs w:val="26"/>
        </w:rPr>
        <w:t>19</w:t>
      </w:r>
      <w:r w:rsidRPr="00AB0A50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786907AC" w14:textId="77777777" w:rsidR="006E2D8F" w:rsidRPr="00685744" w:rsidRDefault="006E2D8F" w:rsidP="006E2D8F">
      <w:pPr>
        <w:jc w:val="thaiDistribute"/>
        <w:rPr>
          <w:rFonts w:ascii="Angsana New" w:hAnsi="Angsana New"/>
          <w:sz w:val="24"/>
          <w:szCs w:val="24"/>
        </w:rPr>
      </w:pPr>
    </w:p>
    <w:p w14:paraId="6CE710CC" w14:textId="77777777" w:rsidR="006E2D8F" w:rsidRPr="00AB0A5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อย่างไรก็ดี จากงบการเงินระหว่างกาลสำหรับงวดสามเดือนและเก้าเดือนสิ้นสุดวันที่ </w:t>
      </w:r>
      <w:r w:rsidRPr="00AB0A50">
        <w:rPr>
          <w:rFonts w:ascii="Angsana New" w:hAnsi="Angsana New" w:hint="cs"/>
          <w:sz w:val="26"/>
          <w:szCs w:val="26"/>
        </w:rPr>
        <w:t xml:space="preserve">30 </w:t>
      </w:r>
      <w:r w:rsidRPr="00AB0A50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AB0A50">
        <w:rPr>
          <w:rFonts w:ascii="Angsana New" w:hAnsi="Angsana New" w:hint="cs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บริษัทมีผลการดำเนินงานดีขึ้น</w:t>
      </w:r>
      <w:r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ทั้งนี้ บริษัทจะคอยติดตามผลกระทบของโควิด-</w:t>
      </w:r>
      <w:r w:rsidRPr="00AB0A50">
        <w:rPr>
          <w:rFonts w:ascii="Angsana New" w:hAnsi="Angsana New" w:hint="cs"/>
          <w:sz w:val="26"/>
          <w:szCs w:val="26"/>
        </w:rPr>
        <w:t xml:space="preserve">19 </w:t>
      </w:r>
      <w:r w:rsidRPr="00AB0A50">
        <w:rPr>
          <w:rFonts w:ascii="Angsana New" w:hAnsi="Angsana New" w:hint="cs"/>
          <w:sz w:val="26"/>
          <w:szCs w:val="26"/>
          <w:cs/>
        </w:rPr>
        <w:t>ที่มีต่อฐานะการเงินและผลการดำเนินงานในอนาคตของบริษัทอย่างต่อเนื่อง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บริษัทจะยังคงจัดให้มีมาตรการที่เหมาะสมและทันการณ์เพื่อลดผลกระทบของการแพร่ระบาดโควิด-</w:t>
      </w:r>
      <w:r w:rsidRPr="00AB0A50">
        <w:rPr>
          <w:rFonts w:ascii="Angsana New" w:hAnsi="Angsana New" w:hint="cs"/>
          <w:sz w:val="26"/>
          <w:szCs w:val="26"/>
        </w:rPr>
        <w:t xml:space="preserve">19 </w:t>
      </w:r>
      <w:r w:rsidRPr="00AB0A50">
        <w:rPr>
          <w:rFonts w:ascii="Angsana New" w:hAnsi="Angsana New" w:hint="cs"/>
          <w:sz w:val="26"/>
          <w:szCs w:val="26"/>
          <w:cs/>
        </w:rPr>
        <w:t>ต่อการดำเนินงานในอนาคตของบริษัท</w:t>
      </w:r>
    </w:p>
    <w:p w14:paraId="4FD36591" w14:textId="06560415" w:rsidR="004B7601" w:rsidRPr="00AB0A5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Pr="00AB0A50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AB0A5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4B6AE005" w:rsidR="00614AAC" w:rsidRPr="00AB0A50" w:rsidRDefault="004B7601" w:rsidP="00614A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AB0A50">
        <w:rPr>
          <w:rFonts w:ascii="Angsana New" w:eastAsia="PMingLiU" w:hAnsi="Angsana New"/>
          <w:sz w:val="26"/>
          <w:szCs w:val="26"/>
        </w:rPr>
        <w:t>2</w:t>
      </w:r>
      <w:r w:rsidRPr="00AB0A50">
        <w:rPr>
          <w:rFonts w:ascii="Angsana New" w:eastAsia="PMingLiU" w:hAnsi="Angsana New"/>
          <w:sz w:val="26"/>
          <w:szCs w:val="26"/>
          <w:cs/>
        </w:rPr>
        <w:t>.</w:t>
      </w:r>
      <w:r w:rsidRPr="00AB0A50">
        <w:rPr>
          <w:rFonts w:ascii="Angsana New" w:eastAsia="PMingLiU" w:hAnsi="Angsana New"/>
          <w:sz w:val="26"/>
          <w:szCs w:val="26"/>
        </w:rPr>
        <w:t>1</w:t>
      </w:r>
      <w:r w:rsidR="00614AAC" w:rsidRPr="00AB0A50">
        <w:rPr>
          <w:rFonts w:ascii="Angsana New" w:eastAsia="PMingLiU" w:hAnsi="Angsana New"/>
          <w:sz w:val="26"/>
          <w:szCs w:val="26"/>
        </w:rPr>
        <w:t xml:space="preserve"> </w:t>
      </w:r>
      <w:r w:rsidR="00614AAC" w:rsidRPr="00AB0A50">
        <w:rPr>
          <w:rFonts w:ascii="Angsana New" w:eastAsia="PMingLiU" w:hAnsi="Angsana New"/>
          <w:sz w:val="26"/>
          <w:szCs w:val="26"/>
        </w:rPr>
        <w:tab/>
      </w:r>
      <w:r w:rsidR="00614AAC" w:rsidRPr="00AB0A50">
        <w:rPr>
          <w:rFonts w:ascii="Angsana New" w:eastAsia="PMingLiU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AB0A50">
        <w:rPr>
          <w:rFonts w:ascii="Angsana New" w:eastAsia="PMingLiU" w:hAnsi="Angsana New"/>
          <w:sz w:val="26"/>
          <w:szCs w:val="26"/>
        </w:rPr>
        <w:t xml:space="preserve">31 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 xml:space="preserve">ธันวาคม </w:t>
      </w:r>
      <w:r w:rsidR="00614AAC" w:rsidRPr="00AB0A50">
        <w:rPr>
          <w:rFonts w:ascii="Angsana New" w:eastAsia="PMingLiU" w:hAnsi="Angsana New"/>
          <w:sz w:val="26"/>
          <w:szCs w:val="26"/>
        </w:rPr>
        <w:t xml:space="preserve">2563 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AB0A50">
        <w:rPr>
          <w:rFonts w:ascii="Angsana New" w:eastAsia="PMingLiU" w:hAnsi="Angsana New"/>
          <w:sz w:val="26"/>
          <w:szCs w:val="26"/>
        </w:rPr>
        <w:t>/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614AAC" w:rsidRPr="00AB0A50">
        <w:rPr>
          <w:rFonts w:ascii="Angsana New" w:eastAsia="PMingLiU" w:hAnsi="Angsana New"/>
          <w:sz w:val="26"/>
          <w:szCs w:val="26"/>
        </w:rPr>
        <w:t>1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="00614AAC" w:rsidRPr="00AB0A50">
        <w:rPr>
          <w:rFonts w:ascii="Angsana New" w:eastAsia="PMingLiU" w:hAnsi="Angsana New"/>
          <w:sz w:val="26"/>
          <w:szCs w:val="26"/>
        </w:rPr>
        <w:t>2564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AB0A50" w:rsidRDefault="00614AAC" w:rsidP="00614A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514BA48B" w:rsidR="00614AAC" w:rsidRPr="00AB0A50" w:rsidRDefault="00F679B0" w:rsidP="00614AAC">
      <w:pPr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AB0A50">
        <w:rPr>
          <w:rFonts w:ascii="Angsana New" w:eastAsia="PMingLiU" w:hAnsi="Angsana New"/>
          <w:sz w:val="26"/>
          <w:szCs w:val="26"/>
        </w:rPr>
        <w:t>2</w:t>
      </w:r>
      <w:r w:rsidR="00614AAC" w:rsidRPr="00AB0A50">
        <w:rPr>
          <w:rFonts w:ascii="Angsana New" w:eastAsia="PMingLiU" w:hAnsi="Angsana New"/>
          <w:sz w:val="26"/>
          <w:szCs w:val="26"/>
          <w:cs/>
        </w:rPr>
        <w:t>.</w:t>
      </w:r>
      <w:r w:rsidR="00614AAC" w:rsidRPr="00AB0A50">
        <w:rPr>
          <w:rFonts w:ascii="Angsana New" w:eastAsia="PMingLiU" w:hAnsi="Angsana New"/>
          <w:sz w:val="26"/>
          <w:szCs w:val="26"/>
        </w:rPr>
        <w:t>2</w:t>
      </w:r>
      <w:r w:rsidR="00614AAC" w:rsidRPr="00AB0A50">
        <w:rPr>
          <w:rFonts w:ascii="Angsana New" w:eastAsia="PMingLiU" w:hAnsi="Angsana New"/>
          <w:sz w:val="26"/>
          <w:szCs w:val="26"/>
        </w:rPr>
        <w:tab/>
      </w:r>
      <w:r w:rsidR="00614AAC" w:rsidRPr="00AB0A50">
        <w:rPr>
          <w:rFonts w:ascii="Angsana New" w:eastAsia="PMingLiU" w:hAnsi="Angsana New"/>
          <w:sz w:val="26"/>
          <w:szCs w:val="26"/>
        </w:rPr>
        <w:tab/>
      </w:r>
      <w:r w:rsidR="00614AAC" w:rsidRPr="00AB0A50">
        <w:rPr>
          <w:rFonts w:ascii="Angsana New" w:eastAsia="PMingLiU" w:hAnsi="Angsana New"/>
          <w:sz w:val="26"/>
          <w:szCs w:val="26"/>
        </w:rPr>
        <w:tab/>
      </w:r>
      <w:r w:rsidR="00614AAC" w:rsidRPr="00AB0A50">
        <w:rPr>
          <w:rFonts w:ascii="Angsana New" w:eastAsia="PMingLiU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AB0A50" w:rsidRDefault="00614AAC" w:rsidP="00614AAC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77777777" w:rsidR="00614AAC" w:rsidRPr="00AB0A50" w:rsidRDefault="00614AAC" w:rsidP="00614AAC">
      <w:pPr>
        <w:pStyle w:val="BodyText3"/>
        <w:spacing w:line="240" w:lineRule="atLeast"/>
        <w:ind w:left="540" w:hanging="180"/>
        <w:jc w:val="thaiDistribute"/>
        <w:rPr>
          <w:rFonts w:ascii="Angsana New" w:hAnsi="Angsana New"/>
          <w:sz w:val="26"/>
          <w:szCs w:val="26"/>
          <w:lang w:val="th-TH"/>
        </w:rPr>
      </w:pPr>
      <w:r w:rsidRPr="00AB0A50">
        <w:rPr>
          <w:rFonts w:ascii="Angsana New" w:hAnsi="Angsana New"/>
          <w:sz w:val="26"/>
          <w:szCs w:val="26"/>
          <w:cs/>
          <w:lang w:val="th-TH"/>
        </w:rPr>
        <w:tab/>
      </w:r>
      <w:r w:rsidRPr="00AB0A50">
        <w:rPr>
          <w:rFonts w:ascii="Angsana New" w:eastAsia="PMingLiU" w:hAnsi="Angsana New" w:cs="Angsana New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AB0A50">
        <w:rPr>
          <w:rFonts w:ascii="Angsana New" w:eastAsia="PMingLiU" w:hAnsi="Angsana New" w:cs="Angsana New"/>
          <w:sz w:val="26"/>
          <w:szCs w:val="26"/>
        </w:rPr>
        <w:t>1</w:t>
      </w:r>
      <w:r w:rsidRPr="00AB0A5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AB0A50">
        <w:rPr>
          <w:rFonts w:ascii="Angsana New" w:eastAsia="PMingLiU" w:hAnsi="Angsana New" w:cs="Angsana New"/>
          <w:sz w:val="26"/>
          <w:szCs w:val="26"/>
        </w:rPr>
        <w:t>2564</w:t>
      </w:r>
      <w:r w:rsidRPr="00AB0A5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AB0A50">
        <w:rPr>
          <w:rFonts w:ascii="Angsana New" w:eastAsia="PMingLiU" w:hAnsi="Angsana New" w:cs="Angsana New"/>
          <w:sz w:val="26"/>
          <w:szCs w:val="26"/>
        </w:rPr>
        <w:t>31</w:t>
      </w:r>
      <w:r w:rsidRPr="00AB0A5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AB0A50">
        <w:rPr>
          <w:rFonts w:ascii="Angsana New" w:eastAsia="PMingLiU" w:hAnsi="Angsana New" w:cs="Angsana New"/>
          <w:sz w:val="26"/>
          <w:szCs w:val="26"/>
        </w:rPr>
        <w:t>2563</w:t>
      </w:r>
    </w:p>
    <w:p w14:paraId="023F04D2" w14:textId="77777777" w:rsidR="00614AAC" w:rsidRPr="00AB0A50" w:rsidRDefault="00614AAC" w:rsidP="00614AAC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46A8A5C2" w14:textId="237C3FCD" w:rsidR="00614AAC" w:rsidRPr="00AB0A50" w:rsidRDefault="00614AAC" w:rsidP="00614AAC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AB0A50">
        <w:rPr>
          <w:rFonts w:ascii="Angsana New" w:eastAsia="PMingLiU" w:hAnsi="Angsana New" w:cs="Angsana New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AB0A5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Pr="00AB0A50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267BFD" w:rsidRPr="00AB0A50">
        <w:rPr>
          <w:rFonts w:ascii="Angsana New" w:eastAsia="PMingLiU" w:hAnsi="Angsana New" w:cs="Angsana New" w:hint="cs"/>
          <w:sz w:val="26"/>
          <w:szCs w:val="26"/>
          <w:cs/>
        </w:rPr>
        <w:t>และ</w:t>
      </w:r>
      <w:r w:rsidR="00E652AB" w:rsidRPr="00AB0A50">
        <w:rPr>
          <w:rFonts w:ascii="Angsana New" w:eastAsia="PMingLiU" w:hAnsi="Angsana New" w:cs="Angsana New" w:hint="cs"/>
          <w:sz w:val="26"/>
          <w:szCs w:val="26"/>
          <w:cs/>
        </w:rPr>
        <w:t>เก้า</w:t>
      </w:r>
      <w:r w:rsidR="00267BFD" w:rsidRPr="00AB0A50">
        <w:rPr>
          <w:rFonts w:ascii="Angsana New" w:eastAsia="PMingLiU" w:hAnsi="Angsana New" w:cs="Angsana New" w:hint="cs"/>
          <w:sz w:val="26"/>
          <w:szCs w:val="26"/>
          <w:cs/>
        </w:rPr>
        <w:t>เดือน</w:t>
      </w:r>
      <w:r w:rsidRPr="00AB0A50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267BFD" w:rsidRPr="00AB0A50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E652AB" w:rsidRPr="00AB0A50">
        <w:rPr>
          <w:rFonts w:ascii="Angsana New" w:eastAsia="PMingLiU" w:hAnsi="Angsana New" w:cs="Angsana New"/>
          <w:sz w:val="26"/>
          <w:szCs w:val="26"/>
          <w:cs/>
        </w:rPr>
        <w:t>กันยายน</w:t>
      </w:r>
      <w:r w:rsidRPr="00AB0A50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Pr="00AB0A50">
        <w:rPr>
          <w:rFonts w:ascii="Angsana New" w:eastAsia="PMingLiU" w:hAnsi="Angsana New" w:cs="Angsana New"/>
          <w:sz w:val="26"/>
          <w:szCs w:val="26"/>
        </w:rPr>
        <w:t>2564</w:t>
      </w:r>
    </w:p>
    <w:p w14:paraId="6FBB43DF" w14:textId="77777777" w:rsidR="00722EF9" w:rsidRPr="00AB0A50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1008940" w14:textId="3A998022" w:rsidR="008175FB" w:rsidRPr="00AB0A50" w:rsidRDefault="008175FB" w:rsidP="00E4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3.</w:t>
      </w:r>
      <w:r w:rsidRPr="00AB0A50">
        <w:rPr>
          <w:rFonts w:ascii="Angsana New" w:hAnsi="Angsana New"/>
          <w:b/>
          <w:bCs/>
          <w:sz w:val="26"/>
          <w:szCs w:val="26"/>
        </w:rPr>
        <w:tab/>
      </w:r>
      <w:r w:rsidR="00D03B53" w:rsidRPr="00AB0A50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AB0A50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Pr="00AB0A50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AB0A50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77777777" w:rsidR="008175FB" w:rsidRPr="00AB0A50" w:rsidRDefault="007C56ED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B0A50">
        <w:rPr>
          <w:rFonts w:ascii="Angsana New" w:hAnsi="Angsana New"/>
          <w:sz w:val="26"/>
          <w:szCs w:val="26"/>
          <w:cs/>
        </w:rPr>
        <w:t>ส่วนหนึ่งของ</w:t>
      </w:r>
      <w:r w:rsidRPr="00AB0A50">
        <w:rPr>
          <w:rFonts w:ascii="Angsana New" w:hAnsi="Angsana New"/>
          <w:sz w:val="26"/>
          <w:szCs w:val="26"/>
          <w:cs/>
          <w:lang w:val="th-TH"/>
        </w:rPr>
        <w:t>หน</w:t>
      </w:r>
      <w:r w:rsidR="00895D3C" w:rsidRPr="00AB0A50">
        <w:rPr>
          <w:rFonts w:ascii="Angsana New" w:hAnsi="Angsana New"/>
          <w:sz w:val="26"/>
          <w:szCs w:val="26"/>
          <w:cs/>
          <w:lang w:val="th-TH"/>
        </w:rPr>
        <w:t>ี้สิน</w:t>
      </w:r>
      <w:r w:rsidR="008175FB" w:rsidRPr="00AB0A50">
        <w:rPr>
          <w:rFonts w:ascii="Angsana New" w:hAnsi="Angsana New"/>
          <w:sz w:val="26"/>
          <w:szCs w:val="26"/>
          <w:cs/>
          <w:lang w:val="th-TH"/>
        </w:rPr>
        <w:t>และค่าใช้จ่าย</w:t>
      </w:r>
      <w:r w:rsidR="008175FB" w:rsidRPr="00AB0A50">
        <w:rPr>
          <w:rFonts w:ascii="Angsana New" w:hAnsi="Angsana New"/>
          <w:sz w:val="26"/>
          <w:szCs w:val="26"/>
          <w:cs/>
        </w:rPr>
        <w:t>เป็นรายการท</w:t>
      </w:r>
      <w:r w:rsidR="00CC2401" w:rsidRPr="00AB0A50">
        <w:rPr>
          <w:rFonts w:ascii="Angsana New" w:hAnsi="Angsana New"/>
          <w:sz w:val="26"/>
          <w:szCs w:val="26"/>
          <w:cs/>
        </w:rPr>
        <w:t>ี่เกิดขึ้นกับบุคคล</w:t>
      </w:r>
      <w:r w:rsidR="001E1FA3" w:rsidRPr="00AB0A50">
        <w:rPr>
          <w:rFonts w:ascii="Angsana New" w:hAnsi="Angsana New"/>
          <w:sz w:val="26"/>
          <w:szCs w:val="26"/>
          <w:cs/>
        </w:rPr>
        <w:t>และกิจการ</w:t>
      </w:r>
      <w:r w:rsidR="00CC2401" w:rsidRPr="00AB0A50">
        <w:rPr>
          <w:rFonts w:ascii="Angsana New" w:hAnsi="Angsana New"/>
          <w:sz w:val="26"/>
          <w:szCs w:val="26"/>
          <w:cs/>
        </w:rPr>
        <w:t>ที่เกี่ยวข้อง</w:t>
      </w:r>
      <w:r w:rsidR="00CC2401" w:rsidRPr="00AB0A50">
        <w:rPr>
          <w:rFonts w:ascii="Angsana New" w:hAnsi="Angsana New"/>
          <w:sz w:val="26"/>
          <w:szCs w:val="26"/>
          <w:cs/>
          <w:lang w:val="th-TH"/>
        </w:rPr>
        <w:t xml:space="preserve">กัน </w:t>
      </w:r>
      <w:r w:rsidR="008175FB" w:rsidRPr="00AB0A50">
        <w:rPr>
          <w:rFonts w:ascii="Angsana New" w:hAnsi="Angsana New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AB0A50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AB0A50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77777777" w:rsidR="00257141" w:rsidRPr="00AB0A50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AB0A5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0E227975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9A47AE" w14:textId="03AE356D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AB0A5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48BCD7AB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20A835F1" w14:textId="77777777" w:rsidR="00257141" w:rsidRPr="00AB0A50" w:rsidRDefault="00257141" w:rsidP="0025714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702A316B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DB6D208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AB0A50" w:rsidRDefault="00257141" w:rsidP="0025714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7AC43290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3D4C0E9" w14:textId="77777777" w:rsidR="00257141" w:rsidRPr="00AB0A50" w:rsidRDefault="00257141" w:rsidP="0025714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AB0A5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AB0A50" w:rsidRDefault="00257141" w:rsidP="0025714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52B8" w:rsidRPr="00AB0A50" w14:paraId="5A956A8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4481201" w14:textId="2D8786FB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1BE77C31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A9436C0" w14:textId="5E86B5C3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43051A26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5C8F8B3" w14:textId="6D181B6E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79F9BD25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CDA37A3" w14:textId="722DE3ED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AB0A5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AB0A50" w:rsidRDefault="008E52B8" w:rsidP="003209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8E52B8" w:rsidRPr="00AB0A50" w14:paraId="2B98E7D7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58353733" w14:textId="7C8B2ABF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80" w:type="dxa"/>
          </w:tcPr>
          <w:p w14:paraId="0C937732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0508093" w14:textId="70D9EF9F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B613ED9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CB4F48E" w14:textId="0DE13F3B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36" w:type="dxa"/>
          </w:tcPr>
          <w:p w14:paraId="2516D0D1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18595484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  <w:p w14:paraId="7755A49C" w14:textId="40D93216" w:rsidR="006B0151" w:rsidRPr="00AB0A50" w:rsidRDefault="006B0151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จดทะเบียนเลิกบริษัทเมื่อวันที่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8E52B8" w:rsidRPr="00AB0A50" w14:paraId="5B80F888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18B4EFCE" w14:textId="7BA53D4D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80" w:type="dxa"/>
          </w:tcPr>
          <w:p w14:paraId="70605F8A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E29B1" w14:textId="3BF3776A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7D24F2E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A34766C" w14:textId="2942E4A8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9AFD77C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9EAB07A" w14:textId="69114381" w:rsidR="005B74C7" w:rsidRPr="00AB0A50" w:rsidRDefault="008E52B8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8E52B8" w:rsidRPr="00AB0A50" w14:paraId="15A86A5F" w14:textId="77777777" w:rsidTr="0032095A">
        <w:trPr>
          <w:trHeight w:val="20"/>
        </w:trPr>
        <w:tc>
          <w:tcPr>
            <w:tcW w:w="2880" w:type="dxa"/>
            <w:shd w:val="clear" w:color="auto" w:fill="auto"/>
          </w:tcPr>
          <w:p w14:paraId="75D20E4B" w14:textId="3E6EAA2C" w:rsidR="008E52B8" w:rsidRPr="00AB0A50" w:rsidRDefault="008E52B8" w:rsidP="008E52B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80" w:type="dxa"/>
          </w:tcPr>
          <w:p w14:paraId="167B5939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1A8A7E" w14:textId="4F2E88C4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63FD2C0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984D476" w14:textId="0DDD64BE" w:rsidR="008E52B8" w:rsidRPr="00AB0A50" w:rsidRDefault="008E52B8" w:rsidP="008E52B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7D77C00" w14:textId="77777777" w:rsidR="008E52B8" w:rsidRPr="00AB0A50" w:rsidRDefault="008E52B8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3AB8A931" w14:textId="77777777" w:rsidR="00B018C7" w:rsidRPr="00AB0A50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  <w:p w14:paraId="191DEC9F" w14:textId="77777777" w:rsidR="00722EA2" w:rsidRPr="00AB0A50" w:rsidRDefault="00B018C7" w:rsidP="008E52B8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เป็นผู้ถือหุ้นตั้งแต่วันที่ </w:t>
            </w:r>
          </w:p>
          <w:p w14:paraId="70BCCA43" w14:textId="4A43764B" w:rsidR="008E52B8" w:rsidRPr="00AB0A50" w:rsidRDefault="00B018C7" w:rsidP="008E52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AB0A50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</w:tbl>
    <w:p w14:paraId="59DB5048" w14:textId="77777777" w:rsidR="00E42109" w:rsidRPr="00AB0A50" w:rsidRDefault="00E4210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77777777" w:rsidR="00881790" w:rsidRPr="00AB0A50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lastRenderedPageBreak/>
        <w:t>นโยบายการกำหนดราคาสำหรับรายการกับบุคคล</w:t>
      </w:r>
      <w:r w:rsidR="00793070" w:rsidRPr="00AB0A50">
        <w:rPr>
          <w:rFonts w:ascii="Angsana New" w:hAnsi="Angsana New"/>
          <w:sz w:val="26"/>
          <w:szCs w:val="26"/>
          <w:cs/>
        </w:rPr>
        <w:t>และ</w:t>
      </w:r>
      <w:r w:rsidRPr="00AB0A50">
        <w:rPr>
          <w:rFonts w:ascii="Angsana New" w:hAnsi="Angsana New"/>
          <w:sz w:val="26"/>
          <w:szCs w:val="26"/>
          <w:cs/>
        </w:rPr>
        <w:t>กิจการที่เกี่ยวข้องกันอธิบายได้ดังต่อไปนี้</w:t>
      </w:r>
    </w:p>
    <w:p w14:paraId="1E36F88D" w14:textId="77777777" w:rsidR="00881790" w:rsidRPr="00AB0A50" w:rsidRDefault="0088179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881790" w:rsidRPr="00AB0A50" w14:paraId="52B8DB9D" w14:textId="77777777" w:rsidTr="00881790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AB0A50" w:rsidRDefault="00881790" w:rsidP="00E42109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52A31B44" w14:textId="77777777" w:rsidR="00881790" w:rsidRPr="00AB0A50" w:rsidRDefault="00881790" w:rsidP="00E4210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77777777" w:rsidR="00881790" w:rsidRPr="00AB0A50" w:rsidRDefault="00881790" w:rsidP="00E42109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AB0A50" w14:paraId="733E33DB" w14:textId="77777777" w:rsidTr="00873C1B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AB0A50" w:rsidRDefault="00881790" w:rsidP="00E42109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E3084CB" w14:textId="77777777" w:rsidR="00881790" w:rsidRPr="00AB0A50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AB0A50" w:rsidRDefault="00881790" w:rsidP="00E42109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B53E7A" w:rsidRPr="00AB0A50" w14:paraId="293B0895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AB0A50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36793E39" w14:textId="77777777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AB0A50" w14:paraId="63E0AE4A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1CDB" w14:textId="1C2DB7CD" w:rsidR="00B53E7A" w:rsidRPr="00AB0A50" w:rsidRDefault="00B53E7A" w:rsidP="00B53E7A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" w:type="dxa"/>
          </w:tcPr>
          <w:p w14:paraId="2859E0C4" w14:textId="77777777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8590" w14:textId="1707930F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53E7A" w:rsidRPr="00AB0A50" w14:paraId="15BFEE50" w14:textId="77777777" w:rsidTr="00881790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17C4" w14:textId="77777777" w:rsidR="00B53E7A" w:rsidRPr="00AB0A50" w:rsidRDefault="00B53E7A" w:rsidP="00B53E7A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1C2D99AA" w14:textId="77777777" w:rsidR="00B53E7A" w:rsidRPr="00AB0A50" w:rsidRDefault="00B53E7A" w:rsidP="00B53E7A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CD1F9" w14:textId="5243DD20" w:rsidR="00B53E7A" w:rsidRPr="00AB0A50" w:rsidRDefault="00B53E7A" w:rsidP="00F33D7C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เงินกู้ยืมขั้นต่ำ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ลบร้อยละ </w:t>
            </w:r>
            <w:r w:rsidRPr="00AB0A50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7F263705" w14:textId="545F27E8" w:rsidR="00257141" w:rsidRPr="00AB0A50" w:rsidRDefault="00257141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CB5B153" w14:textId="04510D4C" w:rsidR="000815FA" w:rsidRPr="00AB0A50" w:rsidRDefault="000815FA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รายการบัญชีที่เป็นสาระสำคัญที่มีกับบุคคล</w:t>
      </w:r>
      <w:r w:rsidR="00793070" w:rsidRPr="00AB0A50">
        <w:rPr>
          <w:rFonts w:ascii="Angsana New" w:hAnsi="Angsana New"/>
          <w:sz w:val="26"/>
          <w:szCs w:val="26"/>
          <w:cs/>
        </w:rPr>
        <w:t>และกิจการ</w:t>
      </w:r>
      <w:r w:rsidRPr="00AB0A50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A36B35" w:rsidRPr="00AB0A50">
        <w:rPr>
          <w:rFonts w:ascii="Angsana New" w:hAnsi="Angsana New" w:hint="cs"/>
          <w:sz w:val="26"/>
          <w:szCs w:val="26"/>
          <w:cs/>
        </w:rPr>
        <w:t>แต่ละ</w:t>
      </w:r>
      <w:r w:rsidR="00E42109" w:rsidRPr="00AB0A50">
        <w:rPr>
          <w:rFonts w:ascii="Angsana New" w:hAnsi="Angsana New"/>
          <w:sz w:val="26"/>
          <w:szCs w:val="26"/>
          <w:cs/>
        </w:rPr>
        <w:t>งวด</w:t>
      </w:r>
      <w:r w:rsidR="00ED5C03" w:rsidRPr="00AB0A50">
        <w:rPr>
          <w:rFonts w:ascii="Angsana New" w:hAnsi="Angsana New" w:hint="cs"/>
          <w:sz w:val="26"/>
          <w:szCs w:val="26"/>
          <w:cs/>
        </w:rPr>
        <w:t>สามเดือน</w:t>
      </w:r>
      <w:r w:rsidR="00267BFD" w:rsidRPr="00AB0A50">
        <w:rPr>
          <w:rFonts w:ascii="Angsana New" w:hAnsi="Angsana New" w:hint="cs"/>
          <w:sz w:val="26"/>
          <w:szCs w:val="26"/>
          <w:cs/>
        </w:rPr>
        <w:t>และ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267BFD" w:rsidRPr="00AB0A50">
        <w:rPr>
          <w:rFonts w:ascii="Angsana New" w:hAnsi="Angsana New" w:hint="cs"/>
          <w:sz w:val="26"/>
          <w:szCs w:val="26"/>
          <w:cs/>
        </w:rPr>
        <w:t>เดือน</w:t>
      </w:r>
      <w:r w:rsidRPr="00AB0A50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AB0A50">
        <w:rPr>
          <w:rFonts w:ascii="Angsana New" w:hAnsi="Angsana New"/>
          <w:sz w:val="26"/>
          <w:szCs w:val="26"/>
          <w:cs/>
        </w:rPr>
        <w:t xml:space="preserve">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 </w:t>
      </w:r>
      <w:r w:rsidR="00E70D22" w:rsidRPr="00AB0A50">
        <w:rPr>
          <w:rFonts w:ascii="Angsana New" w:hAnsi="Angsana New"/>
          <w:sz w:val="26"/>
          <w:szCs w:val="26"/>
        </w:rPr>
        <w:t xml:space="preserve">2564 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AB0A50">
        <w:rPr>
          <w:rFonts w:ascii="Angsana New" w:hAnsi="Angsana New"/>
          <w:sz w:val="26"/>
          <w:szCs w:val="26"/>
        </w:rPr>
        <w:t>2563</w:t>
      </w:r>
      <w:r w:rsidR="00267BFD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34C5AD62" w:rsidR="00257141" w:rsidRPr="00AB0A50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267BFD" w:rsidRPr="00AB0A50" w14:paraId="15B91A22" w14:textId="77777777" w:rsidTr="00202EA8">
        <w:tc>
          <w:tcPr>
            <w:tcW w:w="3960" w:type="dxa"/>
          </w:tcPr>
          <w:p w14:paraId="2D9F5D28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55C5862C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67BFD" w:rsidRPr="00AB0A50" w14:paraId="1171EC59" w14:textId="77777777" w:rsidTr="00202EA8">
        <w:tc>
          <w:tcPr>
            <w:tcW w:w="3960" w:type="dxa"/>
          </w:tcPr>
          <w:p w14:paraId="792C3D26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132E0DA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8E364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C681ECA" w14:textId="05ED1030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267BFD" w:rsidRPr="00AB0A50" w14:paraId="60DFE1E9" w14:textId="77777777" w:rsidTr="00202EA8">
        <w:tc>
          <w:tcPr>
            <w:tcW w:w="3960" w:type="dxa"/>
          </w:tcPr>
          <w:p w14:paraId="5A84D850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56B67EE" w14:textId="742EA562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47EDA64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18D32BA" w14:textId="544B8915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267BFD" w:rsidRPr="00AB0A50" w14:paraId="528DBD70" w14:textId="77777777" w:rsidTr="00202EA8">
        <w:tc>
          <w:tcPr>
            <w:tcW w:w="3960" w:type="dxa"/>
          </w:tcPr>
          <w:p w14:paraId="07EA8768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595980" w14:textId="717EBC45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CB7099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AB630A" w14:textId="0AC5C7BA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A035F16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38A69" w14:textId="5828BE13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C1B990" w14:textId="77777777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F86D81" w14:textId="544F6E64" w:rsidR="00267BFD" w:rsidRPr="00AB0A50" w:rsidRDefault="00267BFD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67BFD" w:rsidRPr="00AB0A50" w14:paraId="7848F92C" w14:textId="77777777" w:rsidTr="00202EA8">
        <w:tc>
          <w:tcPr>
            <w:tcW w:w="3960" w:type="dxa"/>
          </w:tcPr>
          <w:p w14:paraId="22A947C8" w14:textId="34CF9B79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33922E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BD655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DA8319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4389E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5CB368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B647D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2AE2BB" w14:textId="77777777" w:rsidR="00267BFD" w:rsidRPr="00AB0A50" w:rsidRDefault="00267BFD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2AB" w:rsidRPr="00AB0A50" w14:paraId="6C1D5635" w14:textId="77777777" w:rsidTr="00BC6EAA">
        <w:tc>
          <w:tcPr>
            <w:tcW w:w="3960" w:type="dxa"/>
          </w:tcPr>
          <w:p w14:paraId="228BF3A3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6E0E885B" w14:textId="52954134" w:rsidR="00E652AB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270" w:type="dxa"/>
          </w:tcPr>
          <w:p w14:paraId="3E920A96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ACFC54" w14:textId="402D19C2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1,704</w:t>
            </w:r>
          </w:p>
        </w:tc>
        <w:tc>
          <w:tcPr>
            <w:tcW w:w="270" w:type="dxa"/>
          </w:tcPr>
          <w:p w14:paraId="1E58E23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2EACDDD" w14:textId="27E19971" w:rsidR="00E652AB" w:rsidRPr="00AB0A50" w:rsidRDefault="00D247C7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270" w:type="dxa"/>
          </w:tcPr>
          <w:p w14:paraId="14E8837C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08EA9D" w14:textId="1D420451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2,752</w:t>
            </w:r>
          </w:p>
        </w:tc>
      </w:tr>
      <w:tr w:rsidR="00E652AB" w:rsidRPr="00AB0A50" w14:paraId="51C24CA1" w14:textId="77777777" w:rsidTr="00202EA8">
        <w:tc>
          <w:tcPr>
            <w:tcW w:w="3960" w:type="dxa"/>
          </w:tcPr>
          <w:p w14:paraId="3C8132E7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438AA74D" w14:textId="54201CB1" w:rsidR="00E652AB" w:rsidRPr="00AB0A50" w:rsidRDefault="00D247C7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2,389</w:t>
            </w:r>
          </w:p>
        </w:tc>
        <w:tc>
          <w:tcPr>
            <w:tcW w:w="270" w:type="dxa"/>
          </w:tcPr>
          <w:p w14:paraId="39411794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32641B" w14:textId="08AC4CEE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411</w:t>
            </w:r>
          </w:p>
        </w:tc>
        <w:tc>
          <w:tcPr>
            <w:tcW w:w="270" w:type="dxa"/>
          </w:tcPr>
          <w:p w14:paraId="5537236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55AD63" w14:textId="605BF624" w:rsidR="00E652AB" w:rsidRPr="00AB0A50" w:rsidRDefault="00D247C7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8,1</w:t>
            </w:r>
            <w:r w:rsidR="00722EF9" w:rsidRPr="00AB0A50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54E984AF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93FFA0" w14:textId="550FEE19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2,944</w:t>
            </w:r>
          </w:p>
        </w:tc>
      </w:tr>
      <w:tr w:rsidR="00E652AB" w:rsidRPr="00AB0A50" w14:paraId="44C41AF4" w14:textId="77777777" w:rsidTr="00BC6EAA">
        <w:tc>
          <w:tcPr>
            <w:tcW w:w="3960" w:type="dxa"/>
          </w:tcPr>
          <w:p w14:paraId="26029C79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99B95" w14:textId="1812F09A" w:rsidR="00E652AB" w:rsidRPr="00AB0A50" w:rsidRDefault="00D247C7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2,525</w:t>
            </w:r>
          </w:p>
        </w:tc>
        <w:tc>
          <w:tcPr>
            <w:tcW w:w="270" w:type="dxa"/>
          </w:tcPr>
          <w:p w14:paraId="361283DD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97BDD" w14:textId="5F2E124B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2,115</w:t>
            </w:r>
          </w:p>
        </w:tc>
        <w:tc>
          <w:tcPr>
            <w:tcW w:w="270" w:type="dxa"/>
          </w:tcPr>
          <w:p w14:paraId="26F1D189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003F2D" w14:textId="04E69CF8" w:rsidR="00E652AB" w:rsidRPr="00AB0A50" w:rsidRDefault="00D247C7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8,4</w:t>
            </w:r>
            <w:r w:rsidR="00722EF9" w:rsidRPr="00AB0A50">
              <w:rPr>
                <w:rFonts w:ascii="Angsana New" w:hAnsi="Angsan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270" w:type="dxa"/>
          </w:tcPr>
          <w:p w14:paraId="728462FB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D63BE1" w14:textId="05809F9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5,696</w:t>
            </w:r>
          </w:p>
        </w:tc>
      </w:tr>
      <w:tr w:rsidR="00E652AB" w:rsidRPr="00AB0A50" w14:paraId="4E9EAE95" w14:textId="77777777" w:rsidTr="00202EA8">
        <w:tc>
          <w:tcPr>
            <w:tcW w:w="3960" w:type="dxa"/>
          </w:tcPr>
          <w:p w14:paraId="324AD1EA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63DE96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415F25DD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3C7569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12D16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CDB8D38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C56A4C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8BADFE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2AB" w:rsidRPr="00AB0A50" w14:paraId="213AF793" w14:textId="77777777" w:rsidTr="00202EA8">
        <w:tc>
          <w:tcPr>
            <w:tcW w:w="3960" w:type="dxa"/>
          </w:tcPr>
          <w:p w14:paraId="389C64A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2CDD19A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EDB9D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6BC14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E2467D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B6FBC2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50CDB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2AFD0F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2AB" w:rsidRPr="00AB0A50" w14:paraId="2A5AAB23" w14:textId="77777777" w:rsidTr="00202EA8">
        <w:tc>
          <w:tcPr>
            <w:tcW w:w="3960" w:type="dxa"/>
          </w:tcPr>
          <w:p w14:paraId="6E38950C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BAD49D" w14:textId="50AF318D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197B4A34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DA6517" w14:textId="1EA9FF56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A64DFAC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E5ABCA" w14:textId="1856D848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7FC4A3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B7CDB0" w14:textId="5316802D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E652AB" w:rsidRPr="00AB0A50" w14:paraId="7E285FB5" w14:textId="77777777" w:rsidTr="00202EA8">
        <w:tc>
          <w:tcPr>
            <w:tcW w:w="3960" w:type="dxa"/>
          </w:tcPr>
          <w:p w14:paraId="73641B27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72A54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B3CE1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29B646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75CAB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5AEE33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111D0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9C538FE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652AB" w:rsidRPr="00AB0A50" w14:paraId="2B4FC1B4" w14:textId="77777777" w:rsidTr="00D247C7">
        <w:tc>
          <w:tcPr>
            <w:tcW w:w="3960" w:type="dxa"/>
          </w:tcPr>
          <w:p w14:paraId="6DEC911F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7884188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6CE35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618BE4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06BFE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BB1AA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5B77AF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0B65DE" w14:textId="77777777" w:rsidR="00E652AB" w:rsidRPr="00AB0A50" w:rsidRDefault="00E652AB" w:rsidP="00E65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7C7" w:rsidRPr="00AB0A50" w14:paraId="4E6CE53C" w14:textId="77777777" w:rsidTr="00D247C7">
        <w:tc>
          <w:tcPr>
            <w:tcW w:w="3960" w:type="dxa"/>
          </w:tcPr>
          <w:p w14:paraId="2DC6D7E1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4054A323" w14:textId="4E5F8CB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0A034BB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7D32DB" w14:textId="214015A4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4D14C0F1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3ABF09" w14:textId="1EF5C7BF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58BF7BCF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FD8F3D" w14:textId="328AFF8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1,108</w:t>
            </w:r>
          </w:p>
        </w:tc>
      </w:tr>
      <w:tr w:rsidR="00D247C7" w:rsidRPr="00AB0A50" w14:paraId="459B9B09" w14:textId="77777777" w:rsidTr="00D247C7">
        <w:tc>
          <w:tcPr>
            <w:tcW w:w="3960" w:type="dxa"/>
          </w:tcPr>
          <w:p w14:paraId="42A312FA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1BD50B" w14:textId="52034E99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17C8C0C5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97FAC5" w14:textId="1978EA48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07C09B1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8CB900" w14:textId="581E4EFF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5EA1E57A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ED672B" w14:textId="4EC08DA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</w:tr>
      <w:tr w:rsidR="00D247C7" w:rsidRPr="00AB0A50" w14:paraId="686A2DC1" w14:textId="77777777" w:rsidTr="00D247C7">
        <w:tc>
          <w:tcPr>
            <w:tcW w:w="3960" w:type="dxa"/>
          </w:tcPr>
          <w:p w14:paraId="41E5B55D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6B7BCA" w14:textId="62003EE1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A78C767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69E26" w14:textId="4C06C35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305</w:t>
            </w:r>
          </w:p>
        </w:tc>
        <w:tc>
          <w:tcPr>
            <w:tcW w:w="270" w:type="dxa"/>
          </w:tcPr>
          <w:p w14:paraId="456DE894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804844" w14:textId="5795E289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270" w:type="dxa"/>
          </w:tcPr>
          <w:p w14:paraId="68610BA7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08F349" w14:textId="3A80B6A0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1,129</w:t>
            </w:r>
          </w:p>
        </w:tc>
      </w:tr>
      <w:tr w:rsidR="00D247C7" w:rsidRPr="00AB0A50" w14:paraId="2B4CF260" w14:textId="77777777" w:rsidTr="00BC6EAA">
        <w:tc>
          <w:tcPr>
            <w:tcW w:w="3960" w:type="dxa"/>
          </w:tcPr>
          <w:p w14:paraId="4C6A373B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1D59E6A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2B0308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C1FF810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7C5374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9A7A95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801F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C08DE81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7C7" w:rsidRPr="00AB0A50" w14:paraId="43585292" w14:textId="77777777" w:rsidTr="00BC6EAA">
        <w:tc>
          <w:tcPr>
            <w:tcW w:w="3960" w:type="dxa"/>
            <w:vAlign w:val="center"/>
          </w:tcPr>
          <w:p w14:paraId="41FB1BED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596B1EC6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87D4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3BD7F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D965F7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298DF8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3849BE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71F888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7C7" w:rsidRPr="00AB0A50" w14:paraId="48E73229" w14:textId="77777777" w:rsidTr="00C805F5">
        <w:tc>
          <w:tcPr>
            <w:tcW w:w="3960" w:type="dxa"/>
          </w:tcPr>
          <w:p w14:paraId="2E648AB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center"/>
          </w:tcPr>
          <w:p w14:paraId="622AB352" w14:textId="54910210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270" w:type="dxa"/>
          </w:tcPr>
          <w:p w14:paraId="1B2E4202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A70BCF" w14:textId="76EADFAE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2,150</w:t>
            </w:r>
          </w:p>
        </w:tc>
        <w:tc>
          <w:tcPr>
            <w:tcW w:w="270" w:type="dxa"/>
          </w:tcPr>
          <w:p w14:paraId="1B7CF02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169803" w14:textId="54635F01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8,051</w:t>
            </w:r>
          </w:p>
        </w:tc>
        <w:tc>
          <w:tcPr>
            <w:tcW w:w="270" w:type="dxa"/>
          </w:tcPr>
          <w:p w14:paraId="34D25E44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7732DE" w14:textId="2B9401F6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6,407</w:t>
            </w:r>
          </w:p>
        </w:tc>
      </w:tr>
      <w:tr w:rsidR="00D247C7" w:rsidRPr="00AB0A50" w14:paraId="7B976E48" w14:textId="77777777" w:rsidTr="00BC6EAA">
        <w:tc>
          <w:tcPr>
            <w:tcW w:w="3960" w:type="dxa"/>
          </w:tcPr>
          <w:p w14:paraId="687C1B9E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3C7C99" w14:textId="267240ED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3784F19E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3613F1" w14:textId="681BF5A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6FA7BA5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A4D236" w14:textId="60268ED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1E211EF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AE7A51" w14:textId="13AB3BB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190</w:t>
            </w:r>
          </w:p>
        </w:tc>
      </w:tr>
      <w:tr w:rsidR="00D247C7" w:rsidRPr="00AB0A50" w14:paraId="3C3EB8C7" w14:textId="77777777" w:rsidTr="00BC6EAA">
        <w:tc>
          <w:tcPr>
            <w:tcW w:w="3960" w:type="dxa"/>
          </w:tcPr>
          <w:p w14:paraId="7B6EBFE8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51BF1" w14:textId="31190854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2,595</w:t>
            </w:r>
          </w:p>
        </w:tc>
        <w:tc>
          <w:tcPr>
            <w:tcW w:w="270" w:type="dxa"/>
          </w:tcPr>
          <w:p w14:paraId="3ECDE5B6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F245F0" w14:textId="2B1DC819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2,214</w:t>
            </w:r>
          </w:p>
        </w:tc>
        <w:tc>
          <w:tcPr>
            <w:tcW w:w="270" w:type="dxa"/>
          </w:tcPr>
          <w:p w14:paraId="18720BB0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373062" w14:textId="0147728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8,133</w:t>
            </w:r>
          </w:p>
        </w:tc>
        <w:tc>
          <w:tcPr>
            <w:tcW w:w="270" w:type="dxa"/>
          </w:tcPr>
          <w:p w14:paraId="62480A73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5B85F" w14:textId="309235E8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6,597</w:t>
            </w:r>
          </w:p>
        </w:tc>
      </w:tr>
    </w:tbl>
    <w:p w14:paraId="1E994B97" w14:textId="79F5A22A" w:rsidR="00267BFD" w:rsidRPr="00AB0A50" w:rsidRDefault="00267BFD" w:rsidP="002F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CE0139D" w14:textId="77777777" w:rsidR="00722EF9" w:rsidRPr="00AB0A50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br w:type="page"/>
      </w:r>
    </w:p>
    <w:p w14:paraId="06EF0B35" w14:textId="1CE4B428" w:rsidR="008175FB" w:rsidRPr="00AB0A50" w:rsidRDefault="00E70D22" w:rsidP="002F0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="000D1403" w:rsidRPr="00AB0A50">
        <w:rPr>
          <w:rFonts w:ascii="Angsana New" w:hAnsi="Angsana New"/>
          <w:sz w:val="26"/>
          <w:szCs w:val="26"/>
        </w:rPr>
        <w:t>2564</w:t>
      </w:r>
      <w:r w:rsidR="00E42109" w:rsidRPr="00AB0A50">
        <w:rPr>
          <w:rFonts w:ascii="Angsana New" w:hAnsi="Angsana New"/>
          <w:sz w:val="26"/>
          <w:szCs w:val="26"/>
        </w:rPr>
        <w:t xml:space="preserve"> </w:t>
      </w:r>
      <w:r w:rsidR="00E42109" w:rsidRPr="00AB0A50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AB0A50">
        <w:rPr>
          <w:rFonts w:ascii="Angsana New" w:hAnsi="Angsana New"/>
          <w:sz w:val="26"/>
          <w:szCs w:val="26"/>
        </w:rPr>
        <w:t xml:space="preserve">31 </w:t>
      </w:r>
      <w:r w:rsidRPr="00AB0A50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AB0A50">
        <w:rPr>
          <w:rFonts w:ascii="Angsana New" w:hAnsi="Angsana New"/>
          <w:sz w:val="26"/>
          <w:szCs w:val="26"/>
        </w:rPr>
        <w:t xml:space="preserve">2563 </w:t>
      </w:r>
      <w:r w:rsidR="008175FB" w:rsidRPr="00AB0A50">
        <w:rPr>
          <w:rFonts w:ascii="Angsana New" w:hAnsi="Angsana New"/>
          <w:sz w:val="26"/>
          <w:szCs w:val="26"/>
          <w:cs/>
        </w:rPr>
        <w:t>ยอดคงเหลือกับ</w:t>
      </w:r>
      <w:r w:rsidR="009F3984" w:rsidRPr="00AB0A50">
        <w:rPr>
          <w:rFonts w:ascii="Angsana New" w:hAnsi="Angsana New"/>
          <w:sz w:val="26"/>
          <w:szCs w:val="26"/>
          <w:cs/>
        </w:rPr>
        <w:t>บุคคล</w:t>
      </w:r>
      <w:r w:rsidR="00793070" w:rsidRPr="00AB0A50">
        <w:rPr>
          <w:rFonts w:ascii="Angsana New" w:hAnsi="Angsana New"/>
          <w:sz w:val="26"/>
          <w:szCs w:val="26"/>
          <w:cs/>
        </w:rPr>
        <w:t>และกิจการ</w:t>
      </w:r>
      <w:r w:rsidR="00084182" w:rsidRPr="00AB0A50">
        <w:rPr>
          <w:rFonts w:ascii="Angsana New" w:hAnsi="Angsana New"/>
          <w:sz w:val="26"/>
          <w:szCs w:val="26"/>
          <w:cs/>
        </w:rPr>
        <w:t>ที่</w:t>
      </w:r>
      <w:r w:rsidR="008175FB" w:rsidRPr="00AB0A50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</w:t>
      </w:r>
      <w:r w:rsidR="00E42109" w:rsidRPr="00AB0A50">
        <w:rPr>
          <w:rFonts w:ascii="Angsana New" w:hAnsi="Angsana New" w:hint="cs"/>
          <w:sz w:val="26"/>
          <w:szCs w:val="26"/>
          <w:cs/>
        </w:rPr>
        <w:t xml:space="preserve">    </w:t>
      </w:r>
      <w:r w:rsidR="008175FB" w:rsidRPr="00AB0A50">
        <w:rPr>
          <w:rFonts w:ascii="Angsana New" w:hAnsi="Angsana New"/>
          <w:sz w:val="26"/>
          <w:szCs w:val="26"/>
          <w:cs/>
        </w:rPr>
        <w:t>งบแสดงฐานะการเงินซึ่งมีรายละเอียดดังนี้</w:t>
      </w:r>
    </w:p>
    <w:p w14:paraId="1B8D981E" w14:textId="77777777" w:rsidR="00007C8F" w:rsidRPr="00AB0A50" w:rsidRDefault="00007C8F" w:rsidP="002F0804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0"/>
        <w:gridCol w:w="1260"/>
        <w:gridCol w:w="270"/>
        <w:gridCol w:w="1260"/>
      </w:tblGrid>
      <w:tr w:rsidR="00A13FA7" w:rsidRPr="00AB0A50" w14:paraId="3FC7F6D3" w14:textId="77777777" w:rsidTr="00534735">
        <w:trPr>
          <w:trHeight w:val="20"/>
        </w:trPr>
        <w:tc>
          <w:tcPr>
            <w:tcW w:w="7030" w:type="dxa"/>
          </w:tcPr>
          <w:p w14:paraId="221182A7" w14:textId="77777777" w:rsidR="00A13FA7" w:rsidRPr="00AB0A50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86135662"/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4CE0CA6" w14:textId="77777777" w:rsidR="00A13FA7" w:rsidRPr="00AB0A50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AB0A50" w14:paraId="034ECC43" w14:textId="77777777" w:rsidTr="00534735">
        <w:trPr>
          <w:trHeight w:val="20"/>
        </w:trPr>
        <w:tc>
          <w:tcPr>
            <w:tcW w:w="7030" w:type="dxa"/>
          </w:tcPr>
          <w:p w14:paraId="7554D12B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95AA0" w14:textId="7C89FB9A" w:rsidR="00A13FA7" w:rsidRPr="00AB0A50" w:rsidRDefault="00267BFD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0469DA5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1A7D89" w14:textId="780FD7CC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13FA7" w:rsidRPr="00AB0A50" w14:paraId="035F9DD9" w14:textId="77777777" w:rsidTr="00534735">
        <w:trPr>
          <w:trHeight w:val="20"/>
        </w:trPr>
        <w:tc>
          <w:tcPr>
            <w:tcW w:w="7030" w:type="dxa"/>
          </w:tcPr>
          <w:p w14:paraId="00FEDFE4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CDFCE20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3771D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D63EF" w14:textId="77777777" w:rsidR="00A13FA7" w:rsidRPr="00AB0A50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403" w:rsidRPr="00AB0A50" w14:paraId="56CA2328" w14:textId="77777777" w:rsidTr="00534735">
        <w:trPr>
          <w:trHeight w:val="20"/>
        </w:trPr>
        <w:tc>
          <w:tcPr>
            <w:tcW w:w="7030" w:type="dxa"/>
          </w:tcPr>
          <w:p w14:paraId="06372F07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E13E4EE" w14:textId="15C6E735" w:rsidR="000D1403" w:rsidRPr="00AB0A50" w:rsidRDefault="00D247C7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70" w:type="dxa"/>
          </w:tcPr>
          <w:p w14:paraId="2C423995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3A7C8AC" w14:textId="1D477736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0D1403" w:rsidRPr="00AB0A50" w14:paraId="39063C40" w14:textId="77777777" w:rsidTr="00534735">
        <w:trPr>
          <w:trHeight w:val="20"/>
        </w:trPr>
        <w:tc>
          <w:tcPr>
            <w:tcW w:w="7030" w:type="dxa"/>
          </w:tcPr>
          <w:p w14:paraId="23B3A9F9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  <w:shd w:val="clear" w:color="auto" w:fill="auto"/>
          </w:tcPr>
          <w:p w14:paraId="3E8C7346" w14:textId="447E9FCC" w:rsidR="000D1403" w:rsidRPr="00AB0A50" w:rsidRDefault="00D247C7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3,144</w:t>
            </w:r>
          </w:p>
        </w:tc>
        <w:tc>
          <w:tcPr>
            <w:tcW w:w="270" w:type="dxa"/>
          </w:tcPr>
          <w:p w14:paraId="2D2F18A7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2D17871" w14:textId="14F347A3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</w:tr>
      <w:tr w:rsidR="000D1403" w:rsidRPr="00AB0A50" w14:paraId="1E186477" w14:textId="77777777" w:rsidTr="00534735">
        <w:trPr>
          <w:trHeight w:val="20"/>
        </w:trPr>
        <w:tc>
          <w:tcPr>
            <w:tcW w:w="7030" w:type="dxa"/>
          </w:tcPr>
          <w:p w14:paraId="276BCD0C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0964" w14:textId="702E8A5A" w:rsidR="000D1403" w:rsidRPr="00AB0A50" w:rsidRDefault="00D247C7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3,445</w:t>
            </w:r>
          </w:p>
        </w:tc>
        <w:tc>
          <w:tcPr>
            <w:tcW w:w="270" w:type="dxa"/>
          </w:tcPr>
          <w:p w14:paraId="15C33ED6" w14:textId="77777777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E54CE" w14:textId="3554C0F4" w:rsidR="000D1403" w:rsidRPr="00AB0A50" w:rsidRDefault="000D1403" w:rsidP="000D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3,319</w:t>
            </w:r>
          </w:p>
        </w:tc>
      </w:tr>
      <w:bookmarkEnd w:id="0"/>
      <w:tr w:rsidR="00722EF9" w:rsidRPr="00AB0A50" w14:paraId="0E025B36" w14:textId="77777777" w:rsidTr="00C168BD">
        <w:trPr>
          <w:trHeight w:val="20"/>
        </w:trPr>
        <w:tc>
          <w:tcPr>
            <w:tcW w:w="7030" w:type="dxa"/>
          </w:tcPr>
          <w:p w14:paraId="1181B85A" w14:textId="0B71D441" w:rsidR="00722EF9" w:rsidRPr="00AB0A50" w:rsidRDefault="00722EF9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88A1C67" w14:textId="77777777" w:rsidR="00722EF9" w:rsidRPr="00AB0A50" w:rsidRDefault="00722EF9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706EBD" w14:textId="77777777" w:rsidR="00722EF9" w:rsidRPr="00AB0A50" w:rsidRDefault="00722EF9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5521E6" w14:textId="77777777" w:rsidR="00722EF9" w:rsidRPr="00AB0A50" w:rsidRDefault="00722EF9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10CC" w:rsidRPr="00AB0A50" w14:paraId="4A70CC0B" w14:textId="77777777" w:rsidTr="00B03F38">
        <w:trPr>
          <w:trHeight w:val="20"/>
        </w:trPr>
        <w:tc>
          <w:tcPr>
            <w:tcW w:w="7030" w:type="dxa"/>
          </w:tcPr>
          <w:p w14:paraId="57BAC0C8" w14:textId="64ACEC4A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260" w:type="dxa"/>
            <w:shd w:val="clear" w:color="auto" w:fill="auto"/>
          </w:tcPr>
          <w:p w14:paraId="328296EB" w14:textId="77777777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47C2D" w14:textId="77777777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7CBD24" w14:textId="77777777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0CC" w:rsidRPr="00AB0A50" w14:paraId="4A54045E" w14:textId="77777777" w:rsidTr="00B03F38">
        <w:trPr>
          <w:trHeight w:val="20"/>
        </w:trPr>
        <w:tc>
          <w:tcPr>
            <w:tcW w:w="7030" w:type="dxa"/>
          </w:tcPr>
          <w:p w14:paraId="6450A426" w14:textId="36E56B9D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6E2807" w:rsidRPr="00AB0A50">
              <w:rPr>
                <w:rFonts w:ascii="Angsana New" w:hAnsi="Angsana New" w:hint="cs"/>
                <w:sz w:val="26"/>
                <w:szCs w:val="26"/>
                <w:cs/>
              </w:rPr>
              <w:t>คุณ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4B64410" w14:textId="1C0E1EA9" w:rsidR="002810CC" w:rsidRPr="00AB0A50" w:rsidRDefault="00B03F38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5F5DCFC2" w14:textId="77777777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F83D4A" w14:textId="1766C845" w:rsidR="002810CC" w:rsidRPr="00AB0A50" w:rsidRDefault="002810CC" w:rsidP="0028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634B09D6" w14:textId="0B136C3F" w:rsidR="00312F90" w:rsidRPr="00AB0A50" w:rsidRDefault="00312F90" w:rsidP="00722EF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A13FA7" w:rsidRPr="00AB0A50" w14:paraId="65749ACF" w14:textId="77777777" w:rsidTr="00A13FA7">
        <w:trPr>
          <w:trHeight w:val="252"/>
        </w:trPr>
        <w:tc>
          <w:tcPr>
            <w:tcW w:w="3610" w:type="dxa"/>
          </w:tcPr>
          <w:p w14:paraId="7CABE128" w14:textId="07911122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68E9AA46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362B40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24261EB4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AB0A50" w14:paraId="2C504536" w14:textId="77777777" w:rsidTr="00A13FA7">
        <w:trPr>
          <w:trHeight w:val="252"/>
        </w:trPr>
        <w:tc>
          <w:tcPr>
            <w:tcW w:w="3610" w:type="dxa"/>
          </w:tcPr>
          <w:p w14:paraId="4563D29D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39B97" w14:textId="3B38983E" w:rsidR="00A13FA7" w:rsidRPr="00AB0A50" w:rsidRDefault="00267BFD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4BF6E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F0B50E" w14:textId="13AAB6D1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15EA89D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777504B" w14:textId="6ADD50B0" w:rsidR="00A13FA7" w:rsidRPr="00AB0A50" w:rsidRDefault="00267BFD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505577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EB98C3" w14:textId="477B29DD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13FA7" w:rsidRPr="00AB0A50" w14:paraId="39F6CCEF" w14:textId="77777777" w:rsidTr="00A13FA7">
        <w:trPr>
          <w:trHeight w:val="252"/>
        </w:trPr>
        <w:tc>
          <w:tcPr>
            <w:tcW w:w="3610" w:type="dxa"/>
          </w:tcPr>
          <w:p w14:paraId="1E7BF053" w14:textId="6F36E838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14:paraId="13BF737A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DC233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4CFDED1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3CBEC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7D2E7F7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1119B04C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8D049D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403" w:rsidRPr="00AB0A50" w14:paraId="5EA69BA8" w14:textId="77777777" w:rsidTr="00A13FA7">
        <w:trPr>
          <w:trHeight w:val="252"/>
        </w:trPr>
        <w:tc>
          <w:tcPr>
            <w:tcW w:w="3610" w:type="dxa"/>
          </w:tcPr>
          <w:p w14:paraId="4C20B4C1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1DC33857" w14:textId="734E38CD" w:rsidR="000D1403" w:rsidRPr="00AB0A50" w:rsidRDefault="00466586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52E7B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FE50C76" w14:textId="5E244A1F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611BD44C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3AC41C1" w14:textId="40956B80" w:rsidR="000D1403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026329F0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14C7EBB" w14:textId="5CB1870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52,737</w:t>
            </w:r>
          </w:p>
        </w:tc>
      </w:tr>
      <w:tr w:rsidR="00466586" w:rsidRPr="00AB0A50" w14:paraId="306B961C" w14:textId="77777777" w:rsidTr="00A13FA7">
        <w:trPr>
          <w:trHeight w:val="252"/>
        </w:trPr>
        <w:tc>
          <w:tcPr>
            <w:tcW w:w="3610" w:type="dxa"/>
          </w:tcPr>
          <w:p w14:paraId="38AE7710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181A8465" w14:textId="1AE5F2B5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55D987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486EAC9" w14:textId="313C6E4A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16E9D339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3590002" w14:textId="4ED45E39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28621F73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75D46A2" w14:textId="10BEA9C0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</w:tr>
      <w:tr w:rsidR="00466586" w:rsidRPr="00AB0A50" w14:paraId="29F8DAE8" w14:textId="77777777" w:rsidTr="00A13FA7">
        <w:trPr>
          <w:trHeight w:val="252"/>
        </w:trPr>
        <w:tc>
          <w:tcPr>
            <w:tcW w:w="3610" w:type="dxa"/>
          </w:tcPr>
          <w:p w14:paraId="2A6A812C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2EA3605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75121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5604DBB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92EAC2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144D691" w14:textId="714FD298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18E83419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235822" w14:textId="21E4799D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0D1403" w:rsidRPr="00AB0A50" w14:paraId="71996F74" w14:textId="77777777" w:rsidTr="00EB062A">
        <w:trPr>
          <w:trHeight w:val="116"/>
        </w:trPr>
        <w:tc>
          <w:tcPr>
            <w:tcW w:w="6746" w:type="dxa"/>
            <w:gridSpan w:val="5"/>
          </w:tcPr>
          <w:p w14:paraId="4AF2C5DB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E9D38A6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50932D31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939986D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D1403" w:rsidRPr="00AB0A50" w14:paraId="34813EE3" w14:textId="77777777" w:rsidTr="00A13FA7">
        <w:trPr>
          <w:trHeight w:val="252"/>
        </w:trPr>
        <w:tc>
          <w:tcPr>
            <w:tcW w:w="6746" w:type="dxa"/>
            <w:gridSpan w:val="5"/>
          </w:tcPr>
          <w:p w14:paraId="26559786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3CA2B630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934265B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0B03F82" w14:textId="77777777" w:rsidR="000D1403" w:rsidRPr="00AB0A50" w:rsidRDefault="000D1403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6586" w:rsidRPr="00AB0A50" w14:paraId="1452CFF8" w14:textId="77777777" w:rsidTr="00A13FA7">
        <w:trPr>
          <w:trHeight w:val="252"/>
        </w:trPr>
        <w:tc>
          <w:tcPr>
            <w:tcW w:w="6746" w:type="dxa"/>
            <w:gridSpan w:val="5"/>
          </w:tcPr>
          <w:p w14:paraId="5D564A3A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369" w:type="dxa"/>
          </w:tcPr>
          <w:p w14:paraId="526A8303" w14:textId="5C93C17B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5B30F22A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FC71A8F" w14:textId="6162EAA6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9,651</w:t>
            </w:r>
          </w:p>
        </w:tc>
      </w:tr>
      <w:tr w:rsidR="00466586" w:rsidRPr="00AB0A50" w14:paraId="3C8F608F" w14:textId="77777777" w:rsidTr="00A13FA7">
        <w:trPr>
          <w:trHeight w:val="252"/>
        </w:trPr>
        <w:tc>
          <w:tcPr>
            <w:tcW w:w="6746" w:type="dxa"/>
            <w:gridSpan w:val="5"/>
          </w:tcPr>
          <w:p w14:paraId="480125D9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369" w:type="dxa"/>
          </w:tcPr>
          <w:p w14:paraId="6F15DDFB" w14:textId="2B727DA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34F1D275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C23981D" w14:textId="264FD7C9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888</w:t>
            </w:r>
          </w:p>
        </w:tc>
      </w:tr>
      <w:tr w:rsidR="00466586" w:rsidRPr="00AB0A50" w14:paraId="612BB322" w14:textId="77777777" w:rsidTr="00A13FA7">
        <w:trPr>
          <w:trHeight w:val="252"/>
        </w:trPr>
        <w:tc>
          <w:tcPr>
            <w:tcW w:w="6746" w:type="dxa"/>
            <w:gridSpan w:val="5"/>
          </w:tcPr>
          <w:p w14:paraId="6378277D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38FC293" w14:textId="624B2DB5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0D2844EB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CE891BC" w14:textId="47AECB7E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10,539</w:t>
            </w:r>
          </w:p>
        </w:tc>
      </w:tr>
      <w:tr w:rsidR="00466586" w:rsidRPr="00AB0A50" w14:paraId="0F288069" w14:textId="77777777" w:rsidTr="00A13FA7">
        <w:trPr>
          <w:trHeight w:val="252"/>
        </w:trPr>
        <w:tc>
          <w:tcPr>
            <w:tcW w:w="6746" w:type="dxa"/>
            <w:gridSpan w:val="5"/>
          </w:tcPr>
          <w:p w14:paraId="64841763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A820A5B" w14:textId="792561E0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5" w:type="dxa"/>
          </w:tcPr>
          <w:p w14:paraId="29D41349" w14:textId="77777777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7F4A346" w14:textId="767254B8" w:rsidR="00466586" w:rsidRPr="00AB0A50" w:rsidRDefault="00466586" w:rsidP="0046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64,496</w:t>
            </w:r>
          </w:p>
        </w:tc>
      </w:tr>
    </w:tbl>
    <w:p w14:paraId="4D75C7C0" w14:textId="77777777" w:rsidR="00312F90" w:rsidRPr="00AB0A50" w:rsidRDefault="00312F90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B4DAC46" w14:textId="4A93DC59" w:rsidR="00A13FA7" w:rsidRPr="00AB0A50" w:rsidRDefault="00A13FA7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bidi="ar-SA"/>
        </w:rPr>
      </w:pPr>
      <w:r w:rsidRPr="00AB0A50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722EA2" w:rsidRPr="00AB0A50">
        <w:rPr>
          <w:rFonts w:ascii="Angsana New" w:hAnsi="Angsana New"/>
          <w:sz w:val="26"/>
          <w:szCs w:val="26"/>
          <w:cs/>
        </w:rPr>
        <w:t>ระยะสั้น</w:t>
      </w:r>
      <w:r w:rsidRPr="00AB0A50">
        <w:rPr>
          <w:rFonts w:ascii="Angsana New" w:hAnsi="Angsana New"/>
          <w:sz w:val="26"/>
          <w:szCs w:val="26"/>
          <w:cs/>
        </w:rPr>
        <w:t>จากบุคคลที่เกี่ยวข้องกัน</w:t>
      </w:r>
      <w:r w:rsidR="000D1403" w:rsidRPr="00AB0A50">
        <w:rPr>
          <w:rFonts w:ascii="Angsana New" w:hAnsi="Angsana New"/>
          <w:sz w:val="26"/>
          <w:szCs w:val="26"/>
          <w:cs/>
        </w:rPr>
        <w:t>สำหรับงวด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0D1403" w:rsidRPr="00AB0A50">
        <w:rPr>
          <w:rFonts w:ascii="Angsana New" w:hAnsi="Angsana New"/>
          <w:sz w:val="26"/>
          <w:szCs w:val="26"/>
          <w:cs/>
        </w:rPr>
        <w:t>เดือน</w:t>
      </w:r>
      <w:r w:rsidRPr="00AB0A50">
        <w:rPr>
          <w:rFonts w:ascii="Angsana New" w:hAnsi="Angsana New"/>
          <w:sz w:val="26"/>
          <w:szCs w:val="26"/>
          <w:cs/>
        </w:rPr>
        <w:t>สิ้นสุด</w:t>
      </w:r>
      <w:r w:rsidR="000D1403" w:rsidRPr="00AB0A50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035D46"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</w:t>
      </w:r>
      <w:r w:rsidR="000D1403" w:rsidRPr="00AB0A50">
        <w:rPr>
          <w:rFonts w:ascii="Angsana New" w:hAnsi="Angsana New"/>
          <w:sz w:val="26"/>
          <w:szCs w:val="26"/>
        </w:rPr>
        <w:t>4</w:t>
      </w:r>
      <w:r w:rsidRPr="00AB0A50">
        <w:rPr>
          <w:rFonts w:ascii="Angsana New" w:hAnsi="Angsana New"/>
          <w:sz w:val="26"/>
          <w:szCs w:val="26"/>
        </w:rPr>
        <w:t xml:space="preserve">  </w:t>
      </w:r>
      <w:r w:rsidRPr="00AB0A50">
        <w:rPr>
          <w:rFonts w:ascii="Angsana New" w:hAnsi="Angsana New"/>
          <w:sz w:val="26"/>
          <w:szCs w:val="26"/>
          <w:cs/>
        </w:rPr>
        <w:t>มีดังนี้</w:t>
      </w:r>
    </w:p>
    <w:p w14:paraId="6DD6F56F" w14:textId="77777777" w:rsidR="00A13FA7" w:rsidRPr="00AB0A50" w:rsidRDefault="00A13FA7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A13FA7" w:rsidRPr="00AB0A50" w14:paraId="6E5E8CDD" w14:textId="77777777" w:rsidTr="00EB062A">
        <w:tc>
          <w:tcPr>
            <w:tcW w:w="6718" w:type="dxa"/>
          </w:tcPr>
          <w:p w14:paraId="6A9294D7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</w:tcPr>
          <w:p w14:paraId="1464DD24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C846A2B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EE9E762" w14:textId="77777777" w:rsidR="00A13FA7" w:rsidRPr="00AB0A50" w:rsidRDefault="00EB062A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AB0A50" w14:paraId="7A4518B0" w14:textId="77777777" w:rsidTr="00A13FA7">
        <w:tc>
          <w:tcPr>
            <w:tcW w:w="6718" w:type="dxa"/>
            <w:vAlign w:val="bottom"/>
          </w:tcPr>
          <w:p w14:paraId="3C4EFAA3" w14:textId="632DC29A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ระยะสั้น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423" w:type="dxa"/>
          </w:tcPr>
          <w:p w14:paraId="3CF21EE6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F9835AC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7D4FD256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3FA7" w:rsidRPr="00AB0A50" w14:paraId="6C2A5966" w14:textId="77777777" w:rsidTr="00910FE7">
        <w:tc>
          <w:tcPr>
            <w:tcW w:w="6718" w:type="dxa"/>
            <w:vAlign w:val="center"/>
          </w:tcPr>
          <w:p w14:paraId="47D1040F" w14:textId="7E0F1582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AB0A50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AB0A50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EB062A" w:rsidRPr="00AB0A50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F679B0" w:rsidRPr="00AB0A50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1423" w:type="dxa"/>
          </w:tcPr>
          <w:p w14:paraId="3895917C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CFB1A50" w14:textId="77777777" w:rsidR="00A13FA7" w:rsidRPr="00AB0A50" w:rsidRDefault="00A13FA7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282D47DB" w14:textId="634F03A9" w:rsidR="00A13FA7" w:rsidRPr="00AB0A50" w:rsidRDefault="00182046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BB19B9" w:rsidRPr="00AB0A50" w14:paraId="1FA7A4D9" w14:textId="77777777" w:rsidTr="00312F90">
        <w:tc>
          <w:tcPr>
            <w:tcW w:w="6718" w:type="dxa"/>
            <w:vAlign w:val="center"/>
          </w:tcPr>
          <w:p w14:paraId="2FB48AC7" w14:textId="6B06FD4B" w:rsidR="00BB19B9" w:rsidRPr="00AB0A50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23" w:type="dxa"/>
          </w:tcPr>
          <w:p w14:paraId="3C3CBD59" w14:textId="77777777" w:rsidR="00BB19B9" w:rsidRPr="00AB0A50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138DCFF" w14:textId="77777777" w:rsidR="00BB19B9" w:rsidRPr="00AB0A50" w:rsidRDefault="00BB19B9" w:rsidP="0031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D82D80F" w14:textId="4B728D71" w:rsidR="00BB19B9" w:rsidRPr="00AB0A50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(53,957)</w:t>
            </w:r>
          </w:p>
        </w:tc>
      </w:tr>
      <w:tr w:rsidR="00034446" w:rsidRPr="00AB0A50" w14:paraId="117F93EC" w14:textId="77777777" w:rsidTr="00EB062A">
        <w:tc>
          <w:tcPr>
            <w:tcW w:w="6718" w:type="dxa"/>
            <w:vAlign w:val="center"/>
          </w:tcPr>
          <w:p w14:paraId="7D6BDF56" w14:textId="31D03A71" w:rsidR="00034446" w:rsidRPr="00AB0A50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2564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423" w:type="dxa"/>
          </w:tcPr>
          <w:p w14:paraId="2E63E386" w14:textId="77777777" w:rsidR="00034446" w:rsidRPr="00AB0A50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1C5A21" w14:textId="77777777" w:rsidR="00034446" w:rsidRPr="00AB0A50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5FBA84A5" w14:textId="7947622E" w:rsidR="00034446" w:rsidRPr="00AB0A50" w:rsidRDefault="00034446" w:rsidP="0003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25D806E4" w14:textId="77777777" w:rsidR="00722EF9" w:rsidRPr="00AB0A50" w:rsidRDefault="00722EF9" w:rsidP="00281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372157F" w14:textId="33FA5693" w:rsidR="00312F90" w:rsidRPr="00AB0A50" w:rsidRDefault="0028164B" w:rsidP="00281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B0A50">
        <w:rPr>
          <w:rFonts w:ascii="Angsana New" w:hAnsi="Angsana New"/>
          <w:sz w:val="26"/>
          <w:szCs w:val="26"/>
        </w:rPr>
        <w:t xml:space="preserve">31 </w:t>
      </w:r>
      <w:r w:rsidRPr="00AB0A50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AB0A50">
        <w:rPr>
          <w:rFonts w:ascii="Angsana New" w:hAnsi="Angsana New"/>
          <w:sz w:val="26"/>
          <w:szCs w:val="26"/>
        </w:rPr>
        <w:t xml:space="preserve">2563 </w:t>
      </w:r>
      <w:r w:rsidRPr="00AB0A50">
        <w:rPr>
          <w:rFonts w:ascii="Angsana New" w:hAnsi="Angsana New"/>
          <w:sz w:val="26"/>
          <w:szCs w:val="26"/>
          <w:cs/>
        </w:rPr>
        <w:t>เงินกู้ยืมระยะสั้นจากบุคคลที่เกี่ยวข้องกันดังกล่าว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  <w:r w:rsidR="00C23AE0" w:rsidRPr="00AB0A50">
        <w:rPr>
          <w:rFonts w:ascii="Angsana New" w:hAnsi="Angsana New"/>
          <w:sz w:val="26"/>
          <w:szCs w:val="26"/>
        </w:rPr>
        <w:t xml:space="preserve"> </w:t>
      </w:r>
      <w:r w:rsidR="00346935" w:rsidRPr="00AB0A50">
        <w:rPr>
          <w:rFonts w:ascii="Angsana New" w:hAnsi="Angsana New" w:hint="cs"/>
          <w:sz w:val="26"/>
          <w:szCs w:val="26"/>
          <w:cs/>
        </w:rPr>
        <w:t xml:space="preserve">ในเดือนพฤษภาคม </w:t>
      </w:r>
      <w:r w:rsidR="00346935" w:rsidRPr="00AB0A50">
        <w:rPr>
          <w:rFonts w:ascii="Angsana New" w:hAnsi="Angsana New"/>
          <w:sz w:val="26"/>
          <w:szCs w:val="26"/>
        </w:rPr>
        <w:t xml:space="preserve">2564 </w:t>
      </w:r>
      <w:r w:rsidR="00C23AE0" w:rsidRPr="00AB0A50">
        <w:rPr>
          <w:rFonts w:ascii="Angsana New" w:hAnsi="Angsana New" w:hint="cs"/>
          <w:sz w:val="26"/>
          <w:szCs w:val="26"/>
          <w:cs/>
        </w:rPr>
        <w:t>เงินกู้ยืมดังกล่าวได้ถูกชำระคืนเต็มจำนวนโดย</w:t>
      </w:r>
      <w:r w:rsidR="00D00CFC" w:rsidRPr="00AB0A50">
        <w:rPr>
          <w:rFonts w:ascii="Angsana New" w:hAnsi="Angsana New" w:hint="cs"/>
          <w:sz w:val="26"/>
          <w:szCs w:val="26"/>
          <w:cs/>
        </w:rPr>
        <w:t>ใช้วงเงินสินเชื่อ</w:t>
      </w:r>
      <w:r w:rsidR="00C23AE0" w:rsidRPr="00AB0A50">
        <w:rPr>
          <w:rFonts w:ascii="Angsana New" w:hAnsi="Angsana New" w:hint="cs"/>
          <w:sz w:val="26"/>
          <w:szCs w:val="26"/>
          <w:cs/>
        </w:rPr>
        <w:t>จากสถาบันการเงินตามที่กล่าวไว้ใน</w:t>
      </w:r>
      <w:r w:rsidR="00B15ECD" w:rsidRPr="00AB0A50">
        <w:rPr>
          <w:rFonts w:ascii="Angsana New" w:hAnsi="Angsana New"/>
          <w:sz w:val="26"/>
          <w:szCs w:val="26"/>
        </w:rPr>
        <w:t xml:space="preserve">       </w:t>
      </w:r>
      <w:r w:rsidR="00C23AE0" w:rsidRPr="00AB0A50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C23AE0" w:rsidRPr="00AB0A50">
        <w:rPr>
          <w:rFonts w:ascii="Angsana New" w:hAnsi="Angsana New"/>
          <w:sz w:val="26"/>
          <w:szCs w:val="26"/>
        </w:rPr>
        <w:t>10</w:t>
      </w:r>
    </w:p>
    <w:p w14:paraId="2FE1E35B" w14:textId="06EB95EE" w:rsidR="008548E9" w:rsidRPr="00AB0A50" w:rsidRDefault="008548E9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AB0A50">
        <w:rPr>
          <w:rFonts w:ascii="Angsana New" w:hAnsi="Angsana New"/>
          <w:b/>
          <w:bCs/>
          <w:sz w:val="26"/>
          <w:szCs w:val="26"/>
        </w:rPr>
        <w:tab/>
      </w:r>
      <w:r w:rsidRPr="00AB0A50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AB0A50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AB0A50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AB0A50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AB0A50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7DC990F4" w:rsidR="002C30DF" w:rsidRPr="00AB0A50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AB0A50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AB0A5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E70D22" w:rsidRPr="00AB0A50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="00267BFD" w:rsidRPr="00AB0A50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E652AB" w:rsidRPr="00AB0A50">
        <w:rPr>
          <w:rFonts w:ascii="Angsana New" w:hAnsi="Angsana New" w:cs="Angsana New"/>
          <w:sz w:val="26"/>
          <w:szCs w:val="26"/>
          <w:cs/>
          <w:lang w:val="en-US"/>
        </w:rPr>
        <w:t>กันยายน</w:t>
      </w:r>
      <w:r w:rsidR="00E70D22" w:rsidRPr="00AB0A50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182046" w:rsidRPr="00AB0A50">
        <w:rPr>
          <w:rFonts w:ascii="Angsana New" w:hAnsi="Angsana New" w:cs="Angsana New"/>
          <w:sz w:val="26"/>
          <w:szCs w:val="26"/>
          <w:lang w:val="en-US"/>
        </w:rPr>
        <w:t>2564</w:t>
      </w:r>
      <w:r w:rsidR="00A7020A" w:rsidRPr="00AB0A5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A7020A" w:rsidRPr="00AB0A50">
        <w:rPr>
          <w:rFonts w:ascii="Angsana New" w:hAnsi="Angsana New" w:cs="Angsana New" w:hint="cs"/>
          <w:sz w:val="26"/>
          <w:szCs w:val="26"/>
          <w:cs/>
          <w:lang w:val="en-US"/>
        </w:rPr>
        <w:t>และวันที่</w:t>
      </w:r>
      <w:r w:rsidR="00EB062A" w:rsidRPr="00AB0A5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E70D22" w:rsidRPr="00AB0A50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="00E70D22" w:rsidRPr="00AB0A50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E70D22" w:rsidRPr="00AB0A50">
        <w:rPr>
          <w:rFonts w:ascii="Angsana New" w:hAnsi="Angsana New" w:cs="Angsana New"/>
          <w:sz w:val="26"/>
          <w:szCs w:val="26"/>
          <w:lang w:val="en-US"/>
        </w:rPr>
        <w:t xml:space="preserve">2563 </w:t>
      </w:r>
      <w:r w:rsidRPr="00AB0A50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AB0A50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AB0A50" w14:paraId="56B1C659" w14:textId="77777777" w:rsidTr="006F0792">
        <w:tc>
          <w:tcPr>
            <w:tcW w:w="6731" w:type="dxa"/>
          </w:tcPr>
          <w:p w14:paraId="1038765C" w14:textId="77777777" w:rsidR="002D15DC" w:rsidRPr="00AB0A50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AB0A50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AB0A50" w14:paraId="47020F5B" w14:textId="77777777" w:rsidTr="006F0792">
        <w:tc>
          <w:tcPr>
            <w:tcW w:w="6731" w:type="dxa"/>
          </w:tcPr>
          <w:p w14:paraId="7D1326DC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5A4BAE59" w:rsidR="00A7020A" w:rsidRPr="00AB0A50" w:rsidRDefault="00267BF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DD9B4E2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4A7F16D1" w:rsidR="00A7020A" w:rsidRPr="00AB0A50" w:rsidRDefault="00A7020A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182046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020A" w:rsidRPr="00AB0A5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4E8F" w:rsidRPr="00AB0A50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542D0B81" w:rsidR="00644E8F" w:rsidRPr="00AB0A50" w:rsidRDefault="00D247C7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30,224</w:t>
            </w:r>
          </w:p>
        </w:tc>
        <w:tc>
          <w:tcPr>
            <w:tcW w:w="269" w:type="dxa"/>
          </w:tcPr>
          <w:p w14:paraId="20B9E36D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0BC5920A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29,272</w:t>
            </w:r>
          </w:p>
        </w:tc>
      </w:tr>
      <w:tr w:rsidR="00644E8F" w:rsidRPr="00AB0A50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AB0A50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7CA46064" w:rsidR="00644E8F" w:rsidRPr="00AB0A50" w:rsidRDefault="00D247C7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3,635</w:t>
            </w:r>
          </w:p>
        </w:tc>
        <w:tc>
          <w:tcPr>
            <w:tcW w:w="269" w:type="dxa"/>
          </w:tcPr>
          <w:p w14:paraId="631CC1BD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1264DBFA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</w:tr>
      <w:tr w:rsidR="00644E8F" w:rsidRPr="00AB0A50" w14:paraId="5B6F9BD5" w14:textId="77777777" w:rsidTr="0033663B">
        <w:trPr>
          <w:trHeight w:val="252"/>
        </w:trPr>
        <w:tc>
          <w:tcPr>
            <w:tcW w:w="6731" w:type="dxa"/>
          </w:tcPr>
          <w:p w14:paraId="19C5988B" w14:textId="77777777" w:rsidR="00644E8F" w:rsidRPr="00AB0A50" w:rsidRDefault="00644E8F" w:rsidP="00644E8F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4179DE65" w:rsidR="00644E8F" w:rsidRPr="00AB0A50" w:rsidRDefault="00D247C7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269" w:type="dxa"/>
          </w:tcPr>
          <w:p w14:paraId="75594A0A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0C26CCB4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</w:tr>
      <w:tr w:rsidR="00644E8F" w:rsidRPr="00AB0A50" w14:paraId="566775D9" w14:textId="77777777" w:rsidTr="0033663B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644E8F" w:rsidRPr="00AB0A50" w:rsidRDefault="00644E8F" w:rsidP="00644E8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47A684AF" w:rsidR="00644E8F" w:rsidRPr="00AB0A50" w:rsidRDefault="00D247C7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34,549</w:t>
            </w:r>
          </w:p>
        </w:tc>
        <w:tc>
          <w:tcPr>
            <w:tcW w:w="269" w:type="dxa"/>
          </w:tcPr>
          <w:p w14:paraId="648C4BC9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3FC457BA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30,238</w:t>
            </w:r>
          </w:p>
        </w:tc>
      </w:tr>
      <w:tr w:rsidR="00644E8F" w:rsidRPr="00AB0A50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224E33DD" w:rsidR="00644E8F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(690)</w:t>
            </w:r>
          </w:p>
        </w:tc>
        <w:tc>
          <w:tcPr>
            <w:tcW w:w="269" w:type="dxa"/>
          </w:tcPr>
          <w:p w14:paraId="4C9F555F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6FEF9246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(775)</w:t>
            </w:r>
          </w:p>
        </w:tc>
      </w:tr>
      <w:tr w:rsidR="00644E8F" w:rsidRPr="00AB0A50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2F4929CD" w:rsidR="00644E8F" w:rsidRPr="00AB0A50" w:rsidRDefault="00D247C7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33,859</w:t>
            </w:r>
          </w:p>
        </w:tc>
        <w:tc>
          <w:tcPr>
            <w:tcW w:w="269" w:type="dxa"/>
          </w:tcPr>
          <w:p w14:paraId="30ED494C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1ED746E9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29,463</w:t>
            </w:r>
          </w:p>
        </w:tc>
      </w:tr>
      <w:tr w:rsidR="00644E8F" w:rsidRPr="00AB0A50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F55DFC5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2C767AFC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58D708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AB0A50" w14:paraId="5B369FE8" w14:textId="77777777" w:rsidTr="00F21A08">
        <w:trPr>
          <w:trHeight w:val="252"/>
        </w:trPr>
        <w:tc>
          <w:tcPr>
            <w:tcW w:w="6731" w:type="dxa"/>
          </w:tcPr>
          <w:p w14:paraId="46C1FE37" w14:textId="3F2669DD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กลับรายการค่าเผื่อผลขาดทุนด้านเครดิตที่คาดว่าจะเกิดขึ้น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AB0A50">
              <w:rPr>
                <w:rFonts w:ascii="Angsana New" w:hAnsi="Angsana New"/>
                <w:sz w:val="26"/>
                <w:szCs w:val="26"/>
              </w:rPr>
              <w:t>/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50A798BC" w:rsidR="00644E8F" w:rsidRPr="00AB0A50" w:rsidRDefault="009964F7" w:rsidP="00996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247C7" w:rsidRPr="00AB0A50"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EDA943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6CBC7079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(540)</w:t>
            </w:r>
          </w:p>
        </w:tc>
      </w:tr>
      <w:tr w:rsidR="00644E8F" w:rsidRPr="00AB0A50" w14:paraId="1C67E75A" w14:textId="77777777" w:rsidTr="00407961">
        <w:trPr>
          <w:trHeight w:val="252"/>
        </w:trPr>
        <w:tc>
          <w:tcPr>
            <w:tcW w:w="6731" w:type="dxa"/>
          </w:tcPr>
          <w:p w14:paraId="67E5557D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40D8C93" w14:textId="77777777" w:rsidR="00644E8F" w:rsidRPr="00AB0A50" w:rsidRDefault="00644E8F" w:rsidP="00037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D6E061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C6AE88B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16AD" w:rsidRPr="00AB0A50" w14:paraId="1019E6B8" w14:textId="77777777" w:rsidTr="00F21A08">
        <w:trPr>
          <w:trHeight w:val="252"/>
        </w:trPr>
        <w:tc>
          <w:tcPr>
            <w:tcW w:w="6731" w:type="dxa"/>
          </w:tcPr>
          <w:p w14:paraId="66DD2A23" w14:textId="445204F8" w:rsidR="00FE16AD" w:rsidRPr="00AB0A50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AB0A50">
              <w:rPr>
                <w:rFonts w:ascii="Angsana New" w:hAnsi="Angsana New"/>
                <w:sz w:val="26"/>
                <w:szCs w:val="26"/>
              </w:rPr>
              <w:t>/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4DA66EA2" w14:textId="4D8AFD2E" w:rsidR="00FE16AD" w:rsidRPr="00AB0A50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       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69" w:type="dxa"/>
          </w:tcPr>
          <w:p w14:paraId="04EF289A" w14:textId="77777777" w:rsidR="00FE16AD" w:rsidRPr="00AB0A50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F55710" w14:textId="22C4A40F" w:rsidR="00FE16AD" w:rsidRPr="00AB0A50" w:rsidRDefault="00FE16AD" w:rsidP="00FE1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color w:val="000000"/>
                <w:sz w:val="26"/>
                <w:szCs w:val="26"/>
              </w:rPr>
              <w:t>(943)</w:t>
            </w:r>
          </w:p>
        </w:tc>
      </w:tr>
    </w:tbl>
    <w:p w14:paraId="391D8024" w14:textId="16424F13" w:rsidR="00E40AB9" w:rsidRPr="00AB0A50" w:rsidRDefault="00E40AB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2B9974AB" w:rsidR="000E5B07" w:rsidRPr="00AB0A50" w:rsidRDefault="00A327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5</w:t>
      </w:r>
      <w:r w:rsidR="000E5B07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AB0A50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AB0A50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AB0A50">
        <w:rPr>
          <w:rFonts w:ascii="Angsana New" w:hAnsi="Angsana New"/>
          <w:b/>
          <w:bCs/>
          <w:sz w:val="26"/>
          <w:szCs w:val="26"/>
        </w:rPr>
        <w:t>-</w:t>
      </w:r>
      <w:r w:rsidR="00275C46" w:rsidRPr="00AB0A50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AB0A50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AB0A50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AB0A50" w14:paraId="54D0EB6C" w14:textId="77777777" w:rsidTr="006F0792">
        <w:tc>
          <w:tcPr>
            <w:tcW w:w="6731" w:type="dxa"/>
          </w:tcPr>
          <w:p w14:paraId="27F07473" w14:textId="77777777" w:rsidR="0025702B" w:rsidRPr="00AB0A50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AB0A50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7020A" w:rsidRPr="00AB0A50" w14:paraId="1A40A671" w14:textId="77777777" w:rsidTr="006F0792">
        <w:tc>
          <w:tcPr>
            <w:tcW w:w="6731" w:type="dxa"/>
          </w:tcPr>
          <w:p w14:paraId="6DE466B9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71D9E6A4" w:rsidR="00A7020A" w:rsidRPr="00AB0A50" w:rsidRDefault="00267BFD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339D8C4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78314559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7020A" w:rsidRPr="00AB0A50" w14:paraId="1F0413E9" w14:textId="77777777" w:rsidTr="006F0792">
        <w:tc>
          <w:tcPr>
            <w:tcW w:w="6731" w:type="dxa"/>
          </w:tcPr>
          <w:p w14:paraId="3D3E0F2C" w14:textId="77777777" w:rsidR="00A7020A" w:rsidRPr="00AB0A50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AB0A50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AB0A50" w:rsidRDefault="00A7020A" w:rsidP="00A7020A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AB0A50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247C7" w:rsidRPr="00AB0A5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1DE14FDF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2,629</w:t>
            </w:r>
          </w:p>
        </w:tc>
        <w:tc>
          <w:tcPr>
            <w:tcW w:w="269" w:type="dxa"/>
          </w:tcPr>
          <w:p w14:paraId="4F16274E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4E5D362B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</w:tr>
      <w:tr w:rsidR="00D247C7" w:rsidRPr="00AB0A5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67C1D29C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69" w:type="dxa"/>
          </w:tcPr>
          <w:p w14:paraId="099A3C3F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6FE5CA5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  <w:tr w:rsidR="00D247C7" w:rsidRPr="00AB0A5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11B9982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69" w:type="dxa"/>
          </w:tcPr>
          <w:p w14:paraId="221587B3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6B8F6366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D247C7" w:rsidRPr="00AB0A5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180E856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8,480</w:t>
            </w:r>
          </w:p>
        </w:tc>
        <w:tc>
          <w:tcPr>
            <w:tcW w:w="269" w:type="dxa"/>
          </w:tcPr>
          <w:p w14:paraId="7F1DC86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40A13DC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  <w:tr w:rsidR="00D247C7" w:rsidRPr="00AB0A5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CBBBC18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12,9</w:t>
            </w:r>
            <w:r w:rsidR="00677E03" w:rsidRPr="00AB0A50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69" w:type="dxa"/>
          </w:tcPr>
          <w:p w14:paraId="74521146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5F49739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</w:tr>
      <w:tr w:rsidR="00D247C7" w:rsidRPr="00AB0A5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0DC07F9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24,7</w:t>
            </w:r>
            <w:r w:rsidR="00A51D60" w:rsidRPr="00AB0A50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</w:tcPr>
          <w:p w14:paraId="5F5DA104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0830D4A6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18,481</w:t>
            </w:r>
          </w:p>
        </w:tc>
      </w:tr>
      <w:tr w:rsidR="00D247C7" w:rsidRPr="00AB0A5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1F969D54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(288)</w:t>
            </w:r>
          </w:p>
        </w:tc>
        <w:tc>
          <w:tcPr>
            <w:tcW w:w="269" w:type="dxa"/>
          </w:tcPr>
          <w:p w14:paraId="7149CF0C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310DB5E2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</w:tr>
      <w:tr w:rsidR="00D247C7" w:rsidRPr="00AB0A5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5469C26C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24,4</w:t>
            </w:r>
            <w:r w:rsidR="00677E03" w:rsidRPr="00AB0A50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</w:tcPr>
          <w:p w14:paraId="137034F9" w14:textId="77777777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1636588E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17,070</w:t>
            </w:r>
          </w:p>
        </w:tc>
      </w:tr>
      <w:tr w:rsidR="00644E8F" w:rsidRPr="00AB0A5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4E8F" w:rsidRPr="00AB0A50" w14:paraId="434823B8" w14:textId="77777777" w:rsidTr="0033663B">
        <w:trPr>
          <w:trHeight w:val="252"/>
        </w:trPr>
        <w:tc>
          <w:tcPr>
            <w:tcW w:w="6731" w:type="dxa"/>
          </w:tcPr>
          <w:p w14:paraId="72C40816" w14:textId="738EF304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AB0A50">
              <w:rPr>
                <w:rFonts w:ascii="Angsana New" w:hAnsi="Angsana New"/>
                <w:sz w:val="26"/>
                <w:szCs w:val="26"/>
              </w:rPr>
              <w:t>/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16AD" w:rsidRPr="00AB0A50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771FF6" w14:textId="3852017F" w:rsidR="00644E8F" w:rsidRPr="00AB0A50" w:rsidRDefault="00722EF9" w:rsidP="00722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</w:t>
            </w:r>
            <w:r w:rsidR="00D247C7" w:rsidRPr="00AB0A50">
              <w:rPr>
                <w:rFonts w:ascii="Angsana New" w:hAnsi="Angsana New"/>
                <w:sz w:val="26"/>
                <w:szCs w:val="26"/>
              </w:rPr>
              <w:t>1,123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3B7FE523" w:rsidR="00644E8F" w:rsidRPr="00AB0A50" w:rsidRDefault="00644E8F" w:rsidP="0064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418F3418" w14:textId="3046D0B4" w:rsidR="003476D3" w:rsidRPr="00AB0A50" w:rsidRDefault="003476D3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D90D9" w14:textId="77777777" w:rsidR="00312F90" w:rsidRPr="00AB0A50" w:rsidRDefault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3CEF83BC" w:rsidR="0057008A" w:rsidRPr="00AB0A50" w:rsidRDefault="00516772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57008A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AB0A50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AB0A50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AB0A50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AB0A50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AB0A50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615F426C" w14:textId="77777777" w:rsidR="00B8791A" w:rsidRPr="00AB0A50" w:rsidRDefault="00B8791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645C574E" w:rsidR="00A7020A" w:rsidRPr="00AB0A50" w:rsidRDefault="00A7020A" w:rsidP="00A7020A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AB0A50">
        <w:rPr>
          <w:rFonts w:ascii="Angsana New" w:hAnsi="Angsana New"/>
          <w:sz w:val="26"/>
          <w:szCs w:val="26"/>
        </w:rPr>
        <w:t xml:space="preserve"> - </w:t>
      </w:r>
      <w:r w:rsidR="00E80F7C" w:rsidRPr="00AB0A5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AB0A50">
        <w:rPr>
          <w:rFonts w:ascii="Angsana New" w:hAnsi="Angsana New"/>
          <w:sz w:val="26"/>
          <w:szCs w:val="26"/>
          <w:cs/>
        </w:rPr>
        <w:t>ในระหว่าง</w:t>
      </w:r>
      <w:r w:rsidR="008550B5" w:rsidRPr="00AB0A50">
        <w:rPr>
          <w:rFonts w:ascii="Angsana New" w:hAnsi="Angsana New"/>
          <w:sz w:val="26"/>
          <w:szCs w:val="26"/>
          <w:cs/>
        </w:rPr>
        <w:t>งวด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8550B5" w:rsidRPr="00AB0A50">
        <w:rPr>
          <w:rFonts w:ascii="Angsana New" w:hAnsi="Angsana New"/>
          <w:sz w:val="26"/>
          <w:szCs w:val="26"/>
          <w:cs/>
        </w:rPr>
        <w:t>เดือน</w:t>
      </w:r>
      <w:r w:rsidRPr="00AB0A50">
        <w:rPr>
          <w:rFonts w:ascii="Angsana New" w:hAnsi="Angsana New"/>
          <w:sz w:val="26"/>
          <w:szCs w:val="26"/>
          <w:cs/>
        </w:rPr>
        <w:t>สิ้นสุด</w:t>
      </w:r>
      <w:r w:rsidR="000D1403" w:rsidRPr="00AB0A50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1C297D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</w:t>
      </w:r>
      <w:r w:rsidR="008550B5" w:rsidRPr="00AB0A50">
        <w:rPr>
          <w:rFonts w:ascii="Angsana New" w:hAnsi="Angsana New"/>
          <w:sz w:val="26"/>
          <w:szCs w:val="26"/>
        </w:rPr>
        <w:t>4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C81BE87" w14:textId="77777777" w:rsidR="00A7020A" w:rsidRPr="00AB0A50" w:rsidRDefault="00A7020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AB0A50" w14:paraId="5F7B7335" w14:textId="77777777" w:rsidTr="00CC201D">
        <w:tc>
          <w:tcPr>
            <w:tcW w:w="8370" w:type="dxa"/>
          </w:tcPr>
          <w:p w14:paraId="2877162A" w14:textId="77777777" w:rsidR="00A7020A" w:rsidRPr="00AB0A50" w:rsidRDefault="00A7020A" w:rsidP="00CC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AB0A50" w:rsidRDefault="00A7020A" w:rsidP="00CC201D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AB0A50" w14:paraId="7E5C2CE7" w14:textId="77777777" w:rsidTr="00A7020A">
        <w:tc>
          <w:tcPr>
            <w:tcW w:w="8370" w:type="dxa"/>
          </w:tcPr>
          <w:p w14:paraId="1DFF9564" w14:textId="77777777" w:rsidR="00A7020A" w:rsidRPr="00AB0A50" w:rsidRDefault="00A7020A" w:rsidP="00CC2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AB0A50" w:rsidRDefault="00A7020A" w:rsidP="00CC201D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AB0A50" w14:paraId="166C9EDF" w14:textId="77777777" w:rsidTr="00A7020A">
        <w:tc>
          <w:tcPr>
            <w:tcW w:w="8370" w:type="dxa"/>
          </w:tcPr>
          <w:p w14:paraId="31339F11" w14:textId="478E4404" w:rsidR="001520C4" w:rsidRPr="00AB0A50" w:rsidRDefault="001520C4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>1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AB0A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246A207A" w14:textId="7F188D86" w:rsidR="001520C4" w:rsidRPr="00AB0A50" w:rsidRDefault="008550B5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427,702</w:t>
            </w:r>
          </w:p>
        </w:tc>
      </w:tr>
      <w:tr w:rsidR="006605EA" w:rsidRPr="00AB0A50" w14:paraId="24B201CB" w14:textId="77777777" w:rsidTr="00CC201D">
        <w:tc>
          <w:tcPr>
            <w:tcW w:w="8370" w:type="dxa"/>
          </w:tcPr>
          <w:p w14:paraId="38E0E62D" w14:textId="58DE5048" w:rsidR="006605EA" w:rsidRPr="00AB0A50" w:rsidRDefault="006605EA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6E846FD5" w:rsidR="006605EA" w:rsidRPr="00AB0A50" w:rsidRDefault="00D247C7" w:rsidP="00165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19,646</w:t>
            </w:r>
          </w:p>
        </w:tc>
      </w:tr>
      <w:tr w:rsidR="006605EA" w:rsidRPr="00AB0A50" w14:paraId="55C53DCC" w14:textId="77777777" w:rsidTr="006605EA">
        <w:tc>
          <w:tcPr>
            <w:tcW w:w="8370" w:type="dxa"/>
          </w:tcPr>
          <w:p w14:paraId="30F11261" w14:textId="4628C371" w:rsidR="006605EA" w:rsidRPr="00AB0A50" w:rsidRDefault="006605EA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B5ACF08" w14:textId="243E5A30" w:rsidR="006605EA" w:rsidRPr="00AB0A50" w:rsidRDefault="00D247C7" w:rsidP="00433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(4,186)</w:t>
            </w:r>
          </w:p>
        </w:tc>
      </w:tr>
      <w:tr w:rsidR="00D95210" w:rsidRPr="00AB0A50" w14:paraId="45818D0F" w14:textId="77777777" w:rsidTr="00926883">
        <w:tc>
          <w:tcPr>
            <w:tcW w:w="8370" w:type="dxa"/>
          </w:tcPr>
          <w:p w14:paraId="0AE0976D" w14:textId="77777777" w:rsidR="00D95210" w:rsidRPr="00AB0A50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AB0A50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1A336D4D" w:rsidR="00D95210" w:rsidRPr="00AB0A50" w:rsidRDefault="00D247C7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(19,528)</w:t>
            </w:r>
          </w:p>
        </w:tc>
      </w:tr>
      <w:tr w:rsidR="006605EA" w:rsidRPr="00AB0A50" w14:paraId="2200EDE2" w14:textId="77777777" w:rsidTr="006605EA">
        <w:tc>
          <w:tcPr>
            <w:tcW w:w="8370" w:type="dxa"/>
          </w:tcPr>
          <w:p w14:paraId="160D530A" w14:textId="7E0BE947" w:rsidR="006605EA" w:rsidRPr="00AB0A50" w:rsidRDefault="006605EA" w:rsidP="006605EA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</w:t>
            </w:r>
            <w:r w:rsidR="00E70D22"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AB0A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กันยายน</w:t>
            </w:r>
            <w:r w:rsidR="00E70D22"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14E7A" w:rsidRPr="00AB0A50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3B7F742F" w:rsidR="006605EA" w:rsidRPr="00AB0A50" w:rsidRDefault="00D247C7" w:rsidP="00660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423,634</w:t>
            </w:r>
          </w:p>
        </w:tc>
      </w:tr>
      <w:tr w:rsidR="00A235AD" w:rsidRPr="00AB0A50" w14:paraId="1C6A1894" w14:textId="77777777" w:rsidTr="006605EA">
        <w:tc>
          <w:tcPr>
            <w:tcW w:w="8370" w:type="dxa"/>
          </w:tcPr>
          <w:p w14:paraId="18B2C913" w14:textId="77777777" w:rsidR="00A235AD" w:rsidRPr="00AB0A50" w:rsidRDefault="00A235A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AB0A50" w:rsidRDefault="00A235A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5210" w:rsidRPr="00AB0A50" w14:paraId="0F34EEF2" w14:textId="77777777" w:rsidTr="00910FE7">
        <w:tc>
          <w:tcPr>
            <w:tcW w:w="8370" w:type="dxa"/>
          </w:tcPr>
          <w:p w14:paraId="2D3DB305" w14:textId="77777777" w:rsidR="00D95210" w:rsidRPr="00AB0A50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03038BBC" w:rsidR="00D95210" w:rsidRPr="00AB0A50" w:rsidRDefault="00D247C7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419,064</w:t>
            </w:r>
          </w:p>
        </w:tc>
      </w:tr>
      <w:tr w:rsidR="00D95210" w:rsidRPr="00AB0A50" w14:paraId="2B7A434C" w14:textId="77777777" w:rsidTr="00910FE7">
        <w:tc>
          <w:tcPr>
            <w:tcW w:w="8370" w:type="dxa"/>
          </w:tcPr>
          <w:p w14:paraId="7CBF6F8F" w14:textId="77777777" w:rsidR="00D95210" w:rsidRPr="00AB0A50" w:rsidRDefault="00D95210" w:rsidP="00D95210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7ECFDF1E" w:rsidR="00D95210" w:rsidRPr="00AB0A50" w:rsidRDefault="00D247C7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4,570</w:t>
            </w:r>
          </w:p>
        </w:tc>
      </w:tr>
      <w:tr w:rsidR="00D95210" w:rsidRPr="00AB0A50" w14:paraId="63C38F12" w14:textId="77777777" w:rsidTr="00910FE7">
        <w:tc>
          <w:tcPr>
            <w:tcW w:w="8370" w:type="dxa"/>
          </w:tcPr>
          <w:p w14:paraId="0C74744F" w14:textId="77777777" w:rsidR="00D95210" w:rsidRPr="00AB0A50" w:rsidRDefault="00D95210" w:rsidP="00D9521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7560B71F" w:rsidR="00D95210" w:rsidRPr="00AB0A50" w:rsidRDefault="00D247C7" w:rsidP="00D95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423,634</w:t>
            </w:r>
          </w:p>
        </w:tc>
      </w:tr>
    </w:tbl>
    <w:p w14:paraId="605492DC" w14:textId="77777777" w:rsidR="00A235AD" w:rsidRPr="00AB0A50" w:rsidRDefault="00A235AD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792DC4A" w14:textId="5A3EE3D7" w:rsidR="00326C1C" w:rsidRPr="00AB0A50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bookmarkStart w:id="1" w:name="_Hlk39477437"/>
      <w:r w:rsidRPr="00AB0A50">
        <w:rPr>
          <w:rFonts w:ascii="Angsana New" w:hAnsi="Angsana New"/>
          <w:sz w:val="26"/>
          <w:szCs w:val="26"/>
          <w:cs/>
        </w:rPr>
        <w:t>ที่ดิน</w:t>
      </w:r>
      <w:r w:rsidR="00E7581B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AB0A50">
        <w:rPr>
          <w:rFonts w:ascii="Angsana New" w:hAnsi="Angsana New" w:hint="cs"/>
          <w:sz w:val="26"/>
          <w:szCs w:val="26"/>
          <w:cs/>
        </w:rPr>
        <w:t>อาคาร</w:t>
      </w:r>
      <w:r w:rsidRPr="00AB0A50">
        <w:rPr>
          <w:rFonts w:ascii="Angsana New" w:hAnsi="Angsana New"/>
          <w:sz w:val="26"/>
          <w:szCs w:val="26"/>
          <w:cs/>
        </w:rPr>
        <w:t xml:space="preserve">และอุปกรณ์ของบริษัท ซึ่งมีมูลค่าสุทธิทางบัญชี 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 </w:t>
      </w:r>
      <w:r w:rsidR="008550B5" w:rsidRPr="00AB0A50">
        <w:rPr>
          <w:rFonts w:ascii="Angsana New" w:hAnsi="Angsana New"/>
          <w:sz w:val="26"/>
          <w:szCs w:val="26"/>
        </w:rPr>
        <w:t>2564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70D22" w:rsidRPr="00AB0A50">
        <w:rPr>
          <w:rFonts w:ascii="Angsana New" w:hAnsi="Angsana New"/>
          <w:sz w:val="26"/>
          <w:szCs w:val="26"/>
        </w:rPr>
        <w:t xml:space="preserve">31 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ธันวาคม </w:t>
      </w:r>
      <w:r w:rsidR="00E70D22" w:rsidRPr="00AB0A50">
        <w:rPr>
          <w:rFonts w:ascii="Angsana New" w:hAnsi="Angsana New"/>
          <w:sz w:val="26"/>
          <w:szCs w:val="26"/>
        </w:rPr>
        <w:t xml:space="preserve">2563 </w:t>
      </w:r>
      <w:r w:rsidRPr="00AB0A50">
        <w:rPr>
          <w:rFonts w:ascii="Angsana New" w:hAnsi="Angsana New"/>
          <w:sz w:val="26"/>
          <w:szCs w:val="26"/>
          <w:cs/>
        </w:rPr>
        <w:t xml:space="preserve">จำนวนเงินรวม </w:t>
      </w:r>
      <w:r w:rsidR="00D247C7" w:rsidRPr="00AB0A50">
        <w:rPr>
          <w:rFonts w:ascii="Angsana New" w:hAnsi="Angsana New"/>
          <w:sz w:val="26"/>
          <w:szCs w:val="26"/>
        </w:rPr>
        <w:t>357.5</w:t>
      </w:r>
      <w:r w:rsidR="00AC0C44" w:rsidRPr="00AB0A50">
        <w:rPr>
          <w:rFonts w:ascii="Angsana New" w:hAnsi="Angsana New"/>
          <w:sz w:val="26"/>
          <w:szCs w:val="26"/>
        </w:rPr>
        <w:t xml:space="preserve">   </w:t>
      </w:r>
      <w:r w:rsidRPr="00AB0A50">
        <w:rPr>
          <w:rFonts w:ascii="Angsana New" w:hAnsi="Angsana New"/>
          <w:sz w:val="26"/>
          <w:szCs w:val="26"/>
          <w:cs/>
        </w:rPr>
        <w:t>ล้านบาท และ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="008550B5" w:rsidRPr="00AB0A50">
        <w:rPr>
          <w:rFonts w:ascii="Angsana New" w:hAnsi="Angsana New"/>
          <w:sz w:val="26"/>
          <w:szCs w:val="26"/>
        </w:rPr>
        <w:t xml:space="preserve">363.5 </w:t>
      </w:r>
      <w:r w:rsidRPr="00AB0A50">
        <w:rPr>
          <w:rFonts w:ascii="Angsana New" w:hAnsi="Angsana New"/>
          <w:sz w:val="26"/>
          <w:szCs w:val="26"/>
          <w:cs/>
        </w:rPr>
        <w:t xml:space="preserve"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ได้จำนองและจำนำเพื่อใช้เป็นหลักทรัพย์ค้ำประกันวงเงินสินเชื่อตามที่กล่าวไว้ในหมายเหตุ </w:t>
      </w:r>
      <w:r w:rsidRPr="00AB0A50">
        <w:rPr>
          <w:rFonts w:ascii="Angsana New" w:hAnsi="Angsana New"/>
          <w:sz w:val="26"/>
          <w:szCs w:val="26"/>
        </w:rPr>
        <w:t xml:space="preserve">9 </w:t>
      </w:r>
      <w:r w:rsidR="00AC0C44" w:rsidRPr="00AB0A50">
        <w:rPr>
          <w:rFonts w:ascii="Angsana New" w:hAnsi="Angsana New" w:hint="cs"/>
          <w:sz w:val="26"/>
          <w:szCs w:val="26"/>
          <w:cs/>
        </w:rPr>
        <w:t xml:space="preserve">      </w:t>
      </w:r>
      <w:r w:rsidRPr="00AB0A50">
        <w:rPr>
          <w:rFonts w:ascii="Angsana New" w:hAnsi="Angsana New"/>
          <w:sz w:val="26"/>
          <w:szCs w:val="26"/>
          <w:cs/>
        </w:rPr>
        <w:t xml:space="preserve">และ </w:t>
      </w:r>
      <w:r w:rsidRPr="00AB0A50">
        <w:rPr>
          <w:rFonts w:ascii="Angsana New" w:hAnsi="Angsana New"/>
          <w:sz w:val="26"/>
          <w:szCs w:val="26"/>
        </w:rPr>
        <w:t>10</w:t>
      </w:r>
    </w:p>
    <w:bookmarkEnd w:id="1"/>
    <w:p w14:paraId="4819B89B" w14:textId="77777777" w:rsidR="00326C1C" w:rsidRPr="00AB0A50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DCBF537" w14:textId="77777777" w:rsidR="00326C1C" w:rsidRPr="00AB0A50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สินทรัพย์</w:t>
      </w:r>
      <w:r w:rsidRPr="00AB0A50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D1455E" w:rsidRPr="00AB0A5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AB0A50">
        <w:rPr>
          <w:rFonts w:ascii="Angsana New" w:hAnsi="Angsana New"/>
          <w:sz w:val="26"/>
          <w:szCs w:val="26"/>
          <w:cs/>
        </w:rPr>
        <w:t>สัญญาเช่</w:t>
      </w:r>
      <w:r w:rsidRPr="00AB0A50">
        <w:rPr>
          <w:rFonts w:ascii="Angsana New" w:hAnsi="Angsana New" w:hint="cs"/>
          <w:sz w:val="26"/>
          <w:szCs w:val="26"/>
          <w:cs/>
        </w:rPr>
        <w:t>า</w:t>
      </w:r>
      <w:r w:rsidRPr="00AB0A50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AB0A50">
        <w:rPr>
          <w:rFonts w:ascii="Angsana New" w:hAnsi="Angsana New"/>
          <w:sz w:val="26"/>
          <w:szCs w:val="26"/>
        </w:rPr>
        <w:t>11</w:t>
      </w:r>
    </w:p>
    <w:p w14:paraId="2B0B689A" w14:textId="77777777" w:rsidR="003476D3" w:rsidRPr="00AB0A50" w:rsidRDefault="003476D3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4D685171" w:rsidR="007F367F" w:rsidRPr="00AB0A50" w:rsidRDefault="00516772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7</w:t>
      </w:r>
      <w:r w:rsidR="007F367F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AB0A50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AB0A5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AB0A5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AB0A50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AB0A50">
        <w:rPr>
          <w:rFonts w:ascii="Angsana New" w:hAnsi="Angsana New"/>
          <w:b/>
          <w:bCs/>
          <w:sz w:val="26"/>
          <w:szCs w:val="26"/>
        </w:rPr>
        <w:t>-</w:t>
      </w:r>
      <w:r w:rsidR="007F367F" w:rsidRPr="00AB0A5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AB0A50" w:rsidRDefault="00F113B0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3B021057" w:rsidR="00F113B0" w:rsidRPr="00AB0A50" w:rsidRDefault="00F113B0" w:rsidP="00A12961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รายการเปลี่ยนแปลงของ</w:t>
      </w:r>
      <w:r w:rsidR="00326C1C" w:rsidRPr="00AB0A50">
        <w:rPr>
          <w:rFonts w:ascii="Angsana New" w:hAnsi="Angsana New"/>
          <w:sz w:val="26"/>
          <w:szCs w:val="26"/>
          <w:cs/>
        </w:rPr>
        <w:t>สินทรัพย์ไม่มีตัวตน</w:t>
      </w:r>
      <w:r w:rsidR="00312F90" w:rsidRPr="00AB0A5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AB0A50">
        <w:rPr>
          <w:rFonts w:ascii="Angsana New" w:hAnsi="Angsana New"/>
          <w:sz w:val="26"/>
          <w:szCs w:val="26"/>
        </w:rPr>
        <w:t xml:space="preserve">- </w:t>
      </w:r>
      <w:r w:rsidR="00942993" w:rsidRPr="00AB0A5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ในระหว่าง</w:t>
      </w:r>
      <w:r w:rsidR="008550B5" w:rsidRPr="00AB0A50">
        <w:rPr>
          <w:rFonts w:ascii="Angsana New" w:hAnsi="Angsana New"/>
          <w:sz w:val="26"/>
          <w:szCs w:val="26"/>
          <w:cs/>
        </w:rPr>
        <w:t>งวด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8550B5" w:rsidRPr="00AB0A50">
        <w:rPr>
          <w:rFonts w:ascii="Angsana New" w:hAnsi="Angsana New"/>
          <w:sz w:val="26"/>
          <w:szCs w:val="26"/>
          <w:cs/>
        </w:rPr>
        <w:t>เดือน</w:t>
      </w:r>
      <w:r w:rsidRPr="00AB0A50">
        <w:rPr>
          <w:rFonts w:ascii="Angsana New" w:hAnsi="Angsana New"/>
          <w:sz w:val="26"/>
          <w:szCs w:val="26"/>
          <w:cs/>
        </w:rPr>
        <w:t>สิ้นสุด</w:t>
      </w:r>
      <w:r w:rsidR="000D1403" w:rsidRPr="00AB0A50">
        <w:rPr>
          <w:rFonts w:ascii="Angsana New" w:hAnsi="Angsana New"/>
          <w:sz w:val="26"/>
          <w:szCs w:val="26"/>
          <w:cs/>
        </w:rPr>
        <w:t xml:space="preserve">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A831F0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</w:t>
      </w:r>
      <w:r w:rsidR="008E034F" w:rsidRPr="00AB0A50">
        <w:rPr>
          <w:rFonts w:ascii="Angsana New" w:hAnsi="Angsana New"/>
          <w:sz w:val="26"/>
          <w:szCs w:val="26"/>
        </w:rPr>
        <w:t>4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14BB1BDE" w14:textId="77777777" w:rsidR="00F113B0" w:rsidRPr="00AB0A50" w:rsidRDefault="00F113B0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AB0A50" w14:paraId="71A8F5DB" w14:textId="77777777" w:rsidTr="00CC201D">
        <w:tc>
          <w:tcPr>
            <w:tcW w:w="8370" w:type="dxa"/>
          </w:tcPr>
          <w:p w14:paraId="6928CAA5" w14:textId="77777777" w:rsidR="00F113B0" w:rsidRPr="00AB0A50" w:rsidRDefault="00F113B0" w:rsidP="00A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AB0A50" w:rsidRDefault="00F113B0" w:rsidP="00A12961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AB0A50" w14:paraId="6CE0F62D" w14:textId="77777777" w:rsidTr="00CC201D">
        <w:tc>
          <w:tcPr>
            <w:tcW w:w="8370" w:type="dxa"/>
          </w:tcPr>
          <w:p w14:paraId="79ECD8C1" w14:textId="77777777" w:rsidR="00F113B0" w:rsidRPr="00AB0A50" w:rsidRDefault="00F113B0" w:rsidP="00A1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AB0A50" w:rsidRDefault="00F113B0" w:rsidP="00A12961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AB0A50" w14:paraId="15D4175D" w14:textId="77777777" w:rsidTr="00CC201D">
        <w:tc>
          <w:tcPr>
            <w:tcW w:w="8370" w:type="dxa"/>
          </w:tcPr>
          <w:p w14:paraId="0D510B65" w14:textId="216C2936" w:rsidR="001520C4" w:rsidRPr="00AB0A50" w:rsidRDefault="001520C4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>1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8550B5" w:rsidRPr="00AB0A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792EDCA8" w14:textId="5A9A3003" w:rsidR="001520C4" w:rsidRPr="00AB0A50" w:rsidRDefault="008550B5" w:rsidP="0015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</w:tr>
      <w:tr w:rsidR="00D247C7" w:rsidRPr="00AB0A50" w14:paraId="6593ED38" w14:textId="77777777" w:rsidTr="00CC201D">
        <w:tc>
          <w:tcPr>
            <w:tcW w:w="8370" w:type="dxa"/>
          </w:tcPr>
          <w:p w14:paraId="4F6D53E1" w14:textId="66003682" w:rsidR="00D247C7" w:rsidRPr="00AB0A50" w:rsidRDefault="00D247C7" w:rsidP="00D247C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037BE7F" w14:textId="53BDF10D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621</w:t>
            </w:r>
          </w:p>
        </w:tc>
      </w:tr>
      <w:tr w:rsidR="00D247C7" w:rsidRPr="00AB0A50" w14:paraId="19FC010F" w14:textId="77777777" w:rsidTr="00CC201D">
        <w:tc>
          <w:tcPr>
            <w:tcW w:w="8370" w:type="dxa"/>
          </w:tcPr>
          <w:p w14:paraId="0F07A4DE" w14:textId="77777777" w:rsidR="00D247C7" w:rsidRPr="00AB0A50" w:rsidRDefault="00D247C7" w:rsidP="00D247C7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334C87A1" w14:textId="38D56194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(2,371)</w:t>
            </w:r>
          </w:p>
        </w:tc>
      </w:tr>
      <w:tr w:rsidR="00D247C7" w:rsidRPr="00AB0A50" w14:paraId="54811AAF" w14:textId="77777777" w:rsidTr="00CC201D">
        <w:tc>
          <w:tcPr>
            <w:tcW w:w="8370" w:type="dxa"/>
          </w:tcPr>
          <w:p w14:paraId="73C1608E" w14:textId="16F63EF5" w:rsidR="00D247C7" w:rsidRPr="00AB0A50" w:rsidRDefault="00D247C7" w:rsidP="00D247C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AB0A50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22C0F" w14:textId="6D0D4D25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34,608</w:t>
            </w:r>
          </w:p>
        </w:tc>
      </w:tr>
      <w:tr w:rsidR="00E40AB9" w:rsidRPr="00AB0A50" w14:paraId="2E8778F8" w14:textId="77777777" w:rsidTr="00E40AB9">
        <w:tc>
          <w:tcPr>
            <w:tcW w:w="8370" w:type="dxa"/>
          </w:tcPr>
          <w:p w14:paraId="5A28701C" w14:textId="77777777" w:rsidR="00E40AB9" w:rsidRPr="00AB0A50" w:rsidRDefault="00E40AB9" w:rsidP="004426C9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61C9CC" w14:textId="77777777" w:rsidR="00E40AB9" w:rsidRPr="00AB0A50" w:rsidRDefault="00E40AB9" w:rsidP="00442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47C7" w:rsidRPr="00AB0A50" w14:paraId="6C26840C" w14:textId="77777777" w:rsidTr="00CE4179">
        <w:tc>
          <w:tcPr>
            <w:tcW w:w="8370" w:type="dxa"/>
          </w:tcPr>
          <w:p w14:paraId="19F45D82" w14:textId="77777777" w:rsidR="00D247C7" w:rsidRPr="00AB0A50" w:rsidRDefault="00D247C7" w:rsidP="00D247C7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4EB40B68" w14:textId="4CFF230D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32,774</w:t>
            </w:r>
          </w:p>
        </w:tc>
      </w:tr>
      <w:tr w:rsidR="00D247C7" w:rsidRPr="00AB0A50" w14:paraId="49A836B2" w14:textId="77777777" w:rsidTr="00CE4179">
        <w:tc>
          <w:tcPr>
            <w:tcW w:w="8370" w:type="dxa"/>
          </w:tcPr>
          <w:p w14:paraId="1CA4B673" w14:textId="77777777" w:rsidR="00D247C7" w:rsidRPr="00AB0A50" w:rsidRDefault="00D247C7" w:rsidP="00D247C7">
            <w:pPr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75F81771" w14:textId="72F079BE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1,834</w:t>
            </w:r>
          </w:p>
        </w:tc>
      </w:tr>
      <w:tr w:rsidR="00D247C7" w:rsidRPr="00AB0A50" w14:paraId="7FCB85BA" w14:textId="77777777" w:rsidTr="00CE4179">
        <w:tc>
          <w:tcPr>
            <w:tcW w:w="8370" w:type="dxa"/>
          </w:tcPr>
          <w:p w14:paraId="55473330" w14:textId="77777777" w:rsidR="00D247C7" w:rsidRPr="00AB0A50" w:rsidRDefault="00D247C7" w:rsidP="00D247C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83A130" w14:textId="0E7B6DEE" w:rsidR="00D247C7" w:rsidRPr="00AB0A50" w:rsidRDefault="00D247C7" w:rsidP="00D24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34,608</w:t>
            </w:r>
          </w:p>
        </w:tc>
      </w:tr>
    </w:tbl>
    <w:p w14:paraId="43B04F22" w14:textId="4F140789" w:rsidR="00E40AB9" w:rsidRPr="00AB0A50" w:rsidRDefault="00E40AB9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3CE2B81" w14:textId="4D4EF2D3" w:rsidR="00312F90" w:rsidRPr="00AB0A50" w:rsidRDefault="00312F90" w:rsidP="00312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สินทรัพย์</w:t>
      </w:r>
      <w:r w:rsidRPr="00AB0A50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AB0A50">
        <w:rPr>
          <w:rFonts w:ascii="Angsana New" w:hAnsi="Angsana New"/>
          <w:sz w:val="26"/>
          <w:szCs w:val="26"/>
          <w:cs/>
        </w:rPr>
        <w:t>สัญญาเช่</w:t>
      </w:r>
      <w:r w:rsidRPr="00AB0A50">
        <w:rPr>
          <w:rFonts w:ascii="Angsana New" w:hAnsi="Angsana New" w:hint="cs"/>
          <w:sz w:val="26"/>
          <w:szCs w:val="26"/>
          <w:cs/>
        </w:rPr>
        <w:t>า</w:t>
      </w:r>
      <w:r w:rsidRPr="00AB0A50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AB0A50">
        <w:rPr>
          <w:rFonts w:ascii="Angsana New" w:hAnsi="Angsana New"/>
          <w:sz w:val="26"/>
          <w:szCs w:val="26"/>
        </w:rPr>
        <w:t>11</w:t>
      </w:r>
    </w:p>
    <w:p w14:paraId="46C904B8" w14:textId="16E3FEBD" w:rsidR="00F70EA3" w:rsidRPr="00AB0A50" w:rsidRDefault="000A4787" w:rsidP="00A0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F70EA3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AB0A50">
        <w:rPr>
          <w:rFonts w:ascii="Angsana New" w:hAnsi="Angsana New"/>
          <w:b/>
          <w:bCs/>
          <w:sz w:val="26"/>
          <w:szCs w:val="26"/>
        </w:rPr>
        <w:tab/>
      </w:r>
      <w:r w:rsidR="00F70EA3" w:rsidRPr="00AB0A5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AB0A50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AB0A5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AB0A50" w:rsidRDefault="00F70EA3" w:rsidP="00A053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722D291F" w:rsidR="00F70EA3" w:rsidRPr="00AB0A50" w:rsidRDefault="00AE7A91" w:rsidP="00A053F8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รายได้</w:t>
      </w:r>
      <w:r w:rsidR="00364236" w:rsidRPr="00AB0A5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326C1C" w:rsidRPr="00AB0A50">
        <w:rPr>
          <w:rFonts w:ascii="Angsana New" w:hAnsi="Angsana New" w:hint="cs"/>
          <w:sz w:val="26"/>
          <w:szCs w:val="26"/>
          <w:cs/>
        </w:rPr>
        <w:t>แต่ละ</w:t>
      </w:r>
      <w:r w:rsidR="00A12961" w:rsidRPr="00AB0A50">
        <w:rPr>
          <w:rFonts w:ascii="Angsana New" w:hAnsi="Angsana New"/>
          <w:sz w:val="26"/>
          <w:szCs w:val="26"/>
          <w:cs/>
        </w:rPr>
        <w:t>งวด</w:t>
      </w:r>
      <w:r w:rsidR="00324810" w:rsidRPr="00AB0A50">
        <w:rPr>
          <w:rFonts w:ascii="Angsana New" w:hAnsi="Angsana New" w:hint="cs"/>
          <w:sz w:val="26"/>
          <w:szCs w:val="26"/>
          <w:cs/>
        </w:rPr>
        <w:t>สาม</w:t>
      </w:r>
      <w:r w:rsidR="002F0804" w:rsidRPr="00AB0A50">
        <w:rPr>
          <w:rFonts w:ascii="Angsana New" w:hAnsi="Angsana New" w:hint="cs"/>
          <w:sz w:val="26"/>
          <w:szCs w:val="26"/>
          <w:cs/>
        </w:rPr>
        <w:t>เดือนและ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324810" w:rsidRPr="00AB0A50">
        <w:rPr>
          <w:rFonts w:ascii="Angsana New" w:hAnsi="Angsana New" w:hint="cs"/>
          <w:sz w:val="26"/>
          <w:szCs w:val="26"/>
          <w:cs/>
        </w:rPr>
        <w:t>เดือน</w:t>
      </w:r>
      <w:r w:rsidR="00F70EA3" w:rsidRPr="00AB0A5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 </w:t>
      </w:r>
      <w:r w:rsidR="00E70D22" w:rsidRPr="00AB0A50">
        <w:rPr>
          <w:rFonts w:ascii="Angsana New" w:hAnsi="Angsana New"/>
          <w:sz w:val="26"/>
          <w:szCs w:val="26"/>
        </w:rPr>
        <w:t xml:space="preserve">2564 </w:t>
      </w:r>
      <w:r w:rsidR="00E70D22" w:rsidRPr="00AB0A50">
        <w:rPr>
          <w:rFonts w:ascii="Angsana New" w:hAnsi="Angsana New"/>
          <w:sz w:val="26"/>
          <w:szCs w:val="26"/>
          <w:cs/>
        </w:rPr>
        <w:t xml:space="preserve">และ </w:t>
      </w:r>
      <w:r w:rsidR="00E70D22" w:rsidRPr="00AB0A50">
        <w:rPr>
          <w:rFonts w:ascii="Angsana New" w:hAnsi="Angsana New"/>
          <w:sz w:val="26"/>
          <w:szCs w:val="26"/>
        </w:rPr>
        <w:t>2563</w:t>
      </w:r>
      <w:r w:rsidR="00F70EA3" w:rsidRPr="00AB0A50">
        <w:rPr>
          <w:rFonts w:ascii="Angsana New" w:hAnsi="Angsana New"/>
          <w:sz w:val="26"/>
          <w:szCs w:val="26"/>
          <w:cs/>
        </w:rPr>
        <w:t xml:space="preserve"> </w:t>
      </w:r>
      <w:r w:rsidR="001409AD" w:rsidRPr="00AB0A50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AB0A50">
        <w:rPr>
          <w:rFonts w:ascii="Angsana New" w:hAnsi="Angsana New"/>
          <w:sz w:val="26"/>
          <w:szCs w:val="26"/>
        </w:rPr>
        <w:t xml:space="preserve"> </w:t>
      </w:r>
    </w:p>
    <w:p w14:paraId="0F37402A" w14:textId="0BFDF440" w:rsidR="00312F90" w:rsidRPr="00AB0A50" w:rsidRDefault="00312F90" w:rsidP="00A053F8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0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1260"/>
        <w:gridCol w:w="270"/>
        <w:gridCol w:w="1260"/>
        <w:gridCol w:w="270"/>
        <w:gridCol w:w="1260"/>
        <w:gridCol w:w="270"/>
        <w:gridCol w:w="1260"/>
      </w:tblGrid>
      <w:tr w:rsidR="002F0804" w:rsidRPr="00AB0A50" w14:paraId="66C2FAE9" w14:textId="77777777" w:rsidTr="00A053F8">
        <w:tc>
          <w:tcPr>
            <w:tcW w:w="4196" w:type="dxa"/>
          </w:tcPr>
          <w:p w14:paraId="2F271F5B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0AEAA4DA" w14:textId="77777777" w:rsidR="002F0804" w:rsidRPr="00B839E3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39E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F0804" w:rsidRPr="00AB0A50" w14:paraId="62E5ADF2" w14:textId="77777777" w:rsidTr="00A053F8">
        <w:tc>
          <w:tcPr>
            <w:tcW w:w="4196" w:type="dxa"/>
          </w:tcPr>
          <w:p w14:paraId="6120B3EE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EA391E5" w14:textId="77777777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20CF44" w14:textId="77777777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9BC2BB6" w14:textId="711EC9C0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เก้า</w:t>
            </w: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2F0804" w:rsidRPr="00AB0A50" w14:paraId="7122560E" w14:textId="77777777" w:rsidTr="00A053F8">
        <w:tc>
          <w:tcPr>
            <w:tcW w:w="4196" w:type="dxa"/>
          </w:tcPr>
          <w:p w14:paraId="204F0C09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38D770F" w14:textId="57CA4178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351D405C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E3ACEF5" w14:textId="46826BF7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F0804" w:rsidRPr="00AB0A50" w14:paraId="3DFC6312" w14:textId="77777777" w:rsidTr="00A053F8">
        <w:tc>
          <w:tcPr>
            <w:tcW w:w="4196" w:type="dxa"/>
          </w:tcPr>
          <w:p w14:paraId="4D4C5B1C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5501D1D" w14:textId="471620F0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9023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9B8E2A" w14:textId="42F112A5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9A9E069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12FF6D" w14:textId="03DF64B7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DC5ED" w14:textId="77777777" w:rsidR="002F0804" w:rsidRPr="00AB0A50" w:rsidRDefault="002F0804" w:rsidP="0020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FED9F6" w14:textId="7F399F73" w:rsidR="002F0804" w:rsidRPr="00AB0A50" w:rsidRDefault="002F0804" w:rsidP="00202EA8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053F8" w:rsidRPr="00AB0A50" w14:paraId="1C2100F8" w14:textId="77777777" w:rsidTr="00C168BD">
        <w:tc>
          <w:tcPr>
            <w:tcW w:w="4196" w:type="dxa"/>
          </w:tcPr>
          <w:p w14:paraId="56F17B3E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0911F0BD" w14:textId="77777777" w:rsidR="00A053F8" w:rsidRPr="00AB0A50" w:rsidRDefault="00A053F8" w:rsidP="00C168BD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104D35C4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7D144F08" w14:textId="77777777" w:rsidR="00A053F8" w:rsidRPr="00AB0A50" w:rsidRDefault="00A053F8" w:rsidP="00C168BD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0F28D3E7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2C561145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CE1616C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6D6378DF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053F8" w:rsidRPr="00AB0A50" w14:paraId="4BE92FD6" w14:textId="77777777" w:rsidTr="00A053F8">
        <w:tc>
          <w:tcPr>
            <w:tcW w:w="4196" w:type="dxa"/>
          </w:tcPr>
          <w:p w14:paraId="13AEFAF3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</w:tcPr>
          <w:p w14:paraId="3ADDE6C3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DEAA04D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14A587" w14:textId="2776DF21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C1F1A1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99DDB" w14:textId="74CBF44B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D69B3C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237FC2" w14:textId="7E5385B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A053F8" w:rsidRPr="00AB0A50" w14:paraId="79A1B641" w14:textId="77777777" w:rsidTr="00A053F8">
        <w:tc>
          <w:tcPr>
            <w:tcW w:w="4196" w:type="dxa"/>
          </w:tcPr>
          <w:p w14:paraId="4BDCF00B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</w:t>
            </w:r>
          </w:p>
        </w:tc>
        <w:tc>
          <w:tcPr>
            <w:tcW w:w="1260" w:type="dxa"/>
          </w:tcPr>
          <w:p w14:paraId="75F1C4E3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1B3213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5CD540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DC3A2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F6C6FD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3CA708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E0D6EB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53F8" w:rsidRPr="00AB0A50" w14:paraId="58EC3FB1" w14:textId="77777777" w:rsidTr="00A053F8">
        <w:tc>
          <w:tcPr>
            <w:tcW w:w="4196" w:type="dxa"/>
          </w:tcPr>
          <w:p w14:paraId="4BD9E75B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</w:tcPr>
          <w:p w14:paraId="018D5EC3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90402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9B77CC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FC5D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664491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138A1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C65D0B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53F8" w:rsidRPr="00AB0A50" w14:paraId="132EB042" w14:textId="77777777" w:rsidTr="00A053F8">
        <w:tc>
          <w:tcPr>
            <w:tcW w:w="4196" w:type="dxa"/>
          </w:tcPr>
          <w:p w14:paraId="258FF3BF" w14:textId="2D3BF8A8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</w:tcPr>
          <w:p w14:paraId="1E86A135" w14:textId="43D4D06B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DE33849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0F30DAF" w14:textId="653DB36A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(257)</w:t>
            </w:r>
          </w:p>
        </w:tc>
        <w:tc>
          <w:tcPr>
            <w:tcW w:w="270" w:type="dxa"/>
          </w:tcPr>
          <w:p w14:paraId="076098CB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D2494A" w14:textId="1BED3E88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</w:tcPr>
          <w:p w14:paraId="61525AEF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776A1D" w14:textId="0B18E61E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(257)</w:t>
            </w:r>
          </w:p>
        </w:tc>
      </w:tr>
      <w:tr w:rsidR="00A053F8" w:rsidRPr="00AB0A50" w14:paraId="30C44353" w14:textId="77777777" w:rsidTr="00A053F8">
        <w:tc>
          <w:tcPr>
            <w:tcW w:w="4196" w:type="dxa"/>
          </w:tcPr>
          <w:p w14:paraId="7A545B3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</w:tcPr>
          <w:p w14:paraId="113B443D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B59F1E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61C43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7126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AC282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49FB7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9FE295" w14:textId="77777777" w:rsidR="00A053F8" w:rsidRPr="00AB0A50" w:rsidRDefault="00A053F8" w:rsidP="00A053F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053F8" w:rsidRPr="00AB0A50" w14:paraId="53FA97BD" w14:textId="77777777" w:rsidTr="00A053F8">
        <w:tc>
          <w:tcPr>
            <w:tcW w:w="4196" w:type="dxa"/>
          </w:tcPr>
          <w:p w14:paraId="7457A5C9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</w:tcPr>
          <w:p w14:paraId="617FF9AB" w14:textId="4F0FF3D2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0599F376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1D9D47" w14:textId="5540C2FF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(115)</w:t>
            </w:r>
          </w:p>
        </w:tc>
        <w:tc>
          <w:tcPr>
            <w:tcW w:w="270" w:type="dxa"/>
          </w:tcPr>
          <w:p w14:paraId="51279B76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83E2A5" w14:textId="7784AE10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270" w:type="dxa"/>
          </w:tcPr>
          <w:p w14:paraId="199AB98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CCEF06" w14:textId="30859006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(154)</w:t>
            </w:r>
          </w:p>
        </w:tc>
      </w:tr>
      <w:tr w:rsidR="00A053F8" w:rsidRPr="00AB0A50" w14:paraId="77EB203C" w14:textId="77777777" w:rsidTr="00A053F8">
        <w:tc>
          <w:tcPr>
            <w:tcW w:w="4196" w:type="dxa"/>
          </w:tcPr>
          <w:p w14:paraId="0761C726" w14:textId="4DAC1CDA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1260" w:type="dxa"/>
          </w:tcPr>
          <w:p w14:paraId="4D21BB12" w14:textId="1D49DF16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2127935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C0ADA9" w14:textId="0EF2F26D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2FD30A35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3B569D" w14:textId="47FA61CF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576AA3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6BD585" w14:textId="194AF493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28</w:t>
            </w:r>
          </w:p>
        </w:tc>
      </w:tr>
      <w:tr w:rsidR="00A053F8" w:rsidRPr="00AB0A50" w14:paraId="0C5F6703" w14:textId="77777777" w:rsidTr="00A053F8">
        <w:tc>
          <w:tcPr>
            <w:tcW w:w="4196" w:type="dxa"/>
          </w:tcPr>
          <w:p w14:paraId="4F9C1057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312BBBEA" w14:textId="0B69F2CD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270" w:type="dxa"/>
          </w:tcPr>
          <w:p w14:paraId="75D4BF78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C25906" w14:textId="7A745822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3DE33E4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797D49" w14:textId="34C7D318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(154)</w:t>
            </w:r>
          </w:p>
        </w:tc>
        <w:tc>
          <w:tcPr>
            <w:tcW w:w="270" w:type="dxa"/>
          </w:tcPr>
          <w:p w14:paraId="35C809A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260A21" w14:textId="5ECFB39A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217</w:t>
            </w:r>
          </w:p>
        </w:tc>
      </w:tr>
      <w:tr w:rsidR="00A053F8" w:rsidRPr="00AB0A50" w14:paraId="6CD3BA94" w14:textId="77777777" w:rsidTr="00A053F8">
        <w:tc>
          <w:tcPr>
            <w:tcW w:w="4196" w:type="dxa"/>
          </w:tcPr>
          <w:p w14:paraId="7400860B" w14:textId="7C1652CE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ค่า</w:t>
            </w: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260" w:type="dxa"/>
          </w:tcPr>
          <w:p w14:paraId="532339E6" w14:textId="4B044841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9710799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3D204B" w14:textId="545934F4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40CC16D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6546D2" w14:textId="50611780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05AA00F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BB3B04" w14:textId="26C51976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</w:tr>
      <w:tr w:rsidR="00A053F8" w:rsidRPr="00AB0A50" w14:paraId="07DC3E28" w14:textId="77777777" w:rsidTr="00A053F8">
        <w:tc>
          <w:tcPr>
            <w:tcW w:w="4196" w:type="dxa"/>
          </w:tcPr>
          <w:p w14:paraId="57A6FCF1" w14:textId="25006AA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-140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3C428F87" w14:textId="2720A81E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6089100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398CAE" w14:textId="11D99A30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(27)</w:t>
            </w:r>
          </w:p>
        </w:tc>
        <w:tc>
          <w:tcPr>
            <w:tcW w:w="270" w:type="dxa"/>
          </w:tcPr>
          <w:p w14:paraId="0BD6AD68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7191E" w14:textId="1E63807F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270" w:type="dxa"/>
          </w:tcPr>
          <w:p w14:paraId="021B5F6E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28B608" w14:textId="63FCE453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(81)</w:t>
            </w:r>
          </w:p>
        </w:tc>
      </w:tr>
      <w:tr w:rsidR="00A053F8" w:rsidRPr="00AB0A50" w14:paraId="44E64514" w14:textId="77777777" w:rsidTr="00A053F8">
        <w:tc>
          <w:tcPr>
            <w:tcW w:w="4196" w:type="dxa"/>
          </w:tcPr>
          <w:p w14:paraId="274948A5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417499B0" w14:textId="4C048634" w:rsidR="00A053F8" w:rsidRPr="00AB0A50" w:rsidRDefault="000A4A8C" w:rsidP="000A4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</w:t>
            </w:r>
            <w:r w:rsidR="00A053F8" w:rsidRPr="00AB0A50">
              <w:rPr>
                <w:rFonts w:ascii="Angsana New" w:hAnsi="Angsana New"/>
                <w:sz w:val="26"/>
                <w:szCs w:val="26"/>
              </w:rPr>
              <w:t>87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38D42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3070A7" w14:textId="77D0298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(345)</w:t>
            </w:r>
          </w:p>
        </w:tc>
        <w:tc>
          <w:tcPr>
            <w:tcW w:w="270" w:type="dxa"/>
          </w:tcPr>
          <w:p w14:paraId="195E9A4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504C29" w14:textId="3F619959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3,112</w:t>
            </w:r>
          </w:p>
        </w:tc>
        <w:tc>
          <w:tcPr>
            <w:tcW w:w="270" w:type="dxa"/>
          </w:tcPr>
          <w:p w14:paraId="6C86A299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18C265" w14:textId="07D61708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A053F8" w:rsidRPr="00AB0A50" w14:paraId="7C33CB4F" w14:textId="77777777" w:rsidTr="00A053F8">
        <w:tc>
          <w:tcPr>
            <w:tcW w:w="4196" w:type="dxa"/>
          </w:tcPr>
          <w:p w14:paraId="50F4E66F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  <w:r w:rsidRPr="00AB0A50">
              <w:rPr>
                <w:rFonts w:ascii="Angsana New" w:hAnsi="Angsana New"/>
                <w:sz w:val="26"/>
                <w:szCs w:val="26"/>
              </w:rPr>
              <w:tab/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E3905D1" w14:textId="5F09C30D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(1,913)</w:t>
            </w:r>
          </w:p>
        </w:tc>
        <w:tc>
          <w:tcPr>
            <w:tcW w:w="270" w:type="dxa"/>
          </w:tcPr>
          <w:p w14:paraId="4CA1066E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808C31" w14:textId="3B3E52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(169)</w:t>
            </w:r>
          </w:p>
        </w:tc>
        <w:tc>
          <w:tcPr>
            <w:tcW w:w="270" w:type="dxa"/>
          </w:tcPr>
          <w:p w14:paraId="568F12A9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CBB596" w14:textId="5191AB8E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(3,992)</w:t>
            </w:r>
          </w:p>
        </w:tc>
        <w:tc>
          <w:tcPr>
            <w:tcW w:w="270" w:type="dxa"/>
          </w:tcPr>
          <w:p w14:paraId="27020D51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C59D64" w14:textId="60EE80C9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(428)</w:t>
            </w:r>
          </w:p>
        </w:tc>
      </w:tr>
      <w:tr w:rsidR="00A053F8" w:rsidRPr="00AB0A50" w14:paraId="5D2E7804" w14:textId="77777777" w:rsidTr="00A053F8">
        <w:tc>
          <w:tcPr>
            <w:tcW w:w="4196" w:type="dxa"/>
          </w:tcPr>
          <w:p w14:paraId="6A0B8890" w14:textId="09DC4C30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AB0A5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2E7AF" w14:textId="4CEBF773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</w:tcPr>
          <w:p w14:paraId="53FF0994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1F46E8" w14:textId="38CF8BE4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(885)</w:t>
            </w:r>
          </w:p>
        </w:tc>
        <w:tc>
          <w:tcPr>
            <w:tcW w:w="270" w:type="dxa"/>
          </w:tcPr>
          <w:p w14:paraId="1CF031D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B3B208" w14:textId="66DFFA7F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  <w:tc>
          <w:tcPr>
            <w:tcW w:w="270" w:type="dxa"/>
          </w:tcPr>
          <w:p w14:paraId="19C1C2F6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119FB" w14:textId="0D3680C0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(631)</w:t>
            </w:r>
          </w:p>
        </w:tc>
      </w:tr>
    </w:tbl>
    <w:p w14:paraId="02BA35D8" w14:textId="0DBCD094" w:rsidR="00E40AB9" w:rsidRPr="00AB0A50" w:rsidRDefault="00E40AB9" w:rsidP="00A0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2E1D80E8" w:rsidR="00A64DC7" w:rsidRPr="00AB0A50" w:rsidRDefault="00A64DC7" w:rsidP="00A0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</w:t>
      </w:r>
      <w:r w:rsidR="00AE7A91" w:rsidRPr="00AB0A50">
        <w:rPr>
          <w:rFonts w:ascii="Angsana New" w:hAnsi="Angsana New" w:hint="cs"/>
          <w:sz w:val="26"/>
          <w:szCs w:val="26"/>
          <w:cs/>
        </w:rPr>
        <w:t>รายได้</w:t>
      </w:r>
      <w:r w:rsidRPr="00AB0A50">
        <w:rPr>
          <w:rFonts w:ascii="Angsana New" w:hAnsi="Angsana New" w:hint="cs"/>
          <w:sz w:val="26"/>
          <w:szCs w:val="26"/>
          <w:cs/>
        </w:rPr>
        <w:t>ภาษีเงินได้กับผลคูณของกำไร</w:t>
      </w:r>
      <w:r w:rsidR="00E652AB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E652AB" w:rsidRPr="00AB0A50">
        <w:rPr>
          <w:rFonts w:ascii="Angsana New" w:eastAsia="Cordia New" w:hAnsi="Angsana New" w:hint="cs"/>
          <w:sz w:val="26"/>
          <w:szCs w:val="26"/>
          <w:cs/>
        </w:rPr>
        <w:t xml:space="preserve">(ขาดทุน) </w:t>
      </w:r>
      <w:r w:rsidRPr="00AB0A50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ทางบัญชีโดยใช้อัตราภาษีสำหรับแต่ละงวดสามเดือน</w:t>
      </w:r>
      <w:r w:rsidR="002F0804" w:rsidRPr="00AB0A50">
        <w:rPr>
          <w:rFonts w:ascii="Angsana New" w:hAnsi="Angsana New" w:hint="cs"/>
          <w:sz w:val="26"/>
          <w:szCs w:val="26"/>
          <w:cs/>
        </w:rPr>
        <w:t>และ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2F0804" w:rsidRPr="00AB0A50">
        <w:rPr>
          <w:rFonts w:ascii="Angsana New" w:hAnsi="Angsana New" w:hint="cs"/>
          <w:sz w:val="26"/>
          <w:szCs w:val="26"/>
          <w:cs/>
        </w:rPr>
        <w:t>เดือน</w:t>
      </w:r>
      <w:r w:rsidRPr="00AB0A5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67BFD" w:rsidRPr="00AB0A50">
        <w:rPr>
          <w:rFonts w:ascii="Angsana New" w:hAnsi="Angsana New" w:hint="cs"/>
          <w:sz w:val="26"/>
          <w:szCs w:val="26"/>
        </w:rPr>
        <w:t xml:space="preserve">30 </w:t>
      </w:r>
      <w:r w:rsidR="00E652AB" w:rsidRPr="00AB0A50">
        <w:rPr>
          <w:rFonts w:ascii="Angsana New" w:hAnsi="Angsana New" w:hint="cs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E70D22" w:rsidRPr="00AB0A50">
        <w:rPr>
          <w:rFonts w:ascii="Angsana New" w:hAnsi="Angsana New" w:hint="cs"/>
          <w:sz w:val="26"/>
          <w:szCs w:val="26"/>
        </w:rPr>
        <w:t xml:space="preserve">2564 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และ </w:t>
      </w:r>
      <w:r w:rsidR="00E70D22" w:rsidRPr="00AB0A50">
        <w:rPr>
          <w:rFonts w:ascii="Angsana New" w:hAnsi="Angsana New" w:hint="cs"/>
          <w:sz w:val="26"/>
          <w:szCs w:val="26"/>
        </w:rPr>
        <w:t>2563</w:t>
      </w:r>
      <w:r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03F118DF" w14:textId="5353E001" w:rsidR="002F0804" w:rsidRPr="00AB0A50" w:rsidRDefault="002F0804" w:rsidP="00A05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1004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6"/>
        <w:gridCol w:w="1260"/>
        <w:gridCol w:w="270"/>
        <w:gridCol w:w="1260"/>
        <w:gridCol w:w="270"/>
        <w:gridCol w:w="1260"/>
        <w:gridCol w:w="270"/>
        <w:gridCol w:w="1260"/>
      </w:tblGrid>
      <w:tr w:rsidR="002F0804" w:rsidRPr="00AB0A50" w14:paraId="3C304128" w14:textId="77777777" w:rsidTr="00A053F8">
        <w:tc>
          <w:tcPr>
            <w:tcW w:w="4196" w:type="dxa"/>
          </w:tcPr>
          <w:p w14:paraId="3793FD21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4362B115" w14:textId="77777777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F0804" w:rsidRPr="00AB0A50" w14:paraId="4B79693A" w14:textId="77777777" w:rsidTr="00A053F8">
        <w:tc>
          <w:tcPr>
            <w:tcW w:w="4196" w:type="dxa"/>
          </w:tcPr>
          <w:p w14:paraId="22405CCC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A34B99B" w14:textId="77777777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C12B53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4A7FBF3" w14:textId="44A3FB5F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เก้า</w:t>
            </w: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2F0804" w:rsidRPr="00AB0A50" w14:paraId="74FF1020" w14:textId="77777777" w:rsidTr="00A053F8">
        <w:tc>
          <w:tcPr>
            <w:tcW w:w="4196" w:type="dxa"/>
          </w:tcPr>
          <w:p w14:paraId="0BC6A8A5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5F407BDC" w14:textId="7F832FDE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47DC906C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39D4F7B" w14:textId="6142DDE4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eastAsia="Cordia New" w:hAnsi="Angsana New" w:cs="Angsana New" w:hint="cs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F0804" w:rsidRPr="00AB0A50" w14:paraId="79339483" w14:textId="77777777" w:rsidTr="00A053F8">
        <w:tc>
          <w:tcPr>
            <w:tcW w:w="4196" w:type="dxa"/>
          </w:tcPr>
          <w:p w14:paraId="781A91EF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5D76D6" w14:textId="17CC34F6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4B0B4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1BD5BD" w14:textId="14D45951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DE3802A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B89032" w14:textId="1EF9D7AB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8085D6" w14:textId="77777777" w:rsidR="002F0804" w:rsidRPr="00AB0A50" w:rsidRDefault="002F0804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9B3B02" w14:textId="56DC5A0A" w:rsidR="002F0804" w:rsidRPr="00AB0A50" w:rsidRDefault="002F0804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053F8" w:rsidRPr="00AB0A50" w14:paraId="44E35435" w14:textId="77777777" w:rsidTr="00C168BD">
        <w:tc>
          <w:tcPr>
            <w:tcW w:w="4196" w:type="dxa"/>
          </w:tcPr>
          <w:p w14:paraId="16A4A98A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4608D538" w14:textId="77777777" w:rsidR="00A053F8" w:rsidRPr="00AB0A50" w:rsidRDefault="00A053F8" w:rsidP="00C168BD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BE8A720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0760520B" w14:textId="77777777" w:rsidR="00A053F8" w:rsidRPr="00AB0A50" w:rsidRDefault="00A053F8" w:rsidP="00C168BD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15381430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236B4503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5435A2E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63E78B99" w14:textId="77777777" w:rsidR="00A053F8" w:rsidRPr="00AB0A50" w:rsidRDefault="00A053F8" w:rsidP="00C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46437" w:rsidRPr="00AB0A50" w14:paraId="478CDACC" w14:textId="77777777" w:rsidTr="00A053F8">
        <w:tc>
          <w:tcPr>
            <w:tcW w:w="4196" w:type="dxa"/>
          </w:tcPr>
          <w:p w14:paraId="538338CF" w14:textId="17935A76" w:rsidR="00D46437" w:rsidRPr="00AB0A50" w:rsidRDefault="00D46437" w:rsidP="00F8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2742F3" w14:textId="083C6790" w:rsidR="00D46437" w:rsidRPr="00AB0A50" w:rsidRDefault="00A91D9E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</w:t>
            </w:r>
            <w:r w:rsidR="002F1771" w:rsidRPr="00AB0A50">
              <w:rPr>
                <w:rFonts w:ascii="Angsana New" w:hAnsi="Angsana New"/>
                <w:sz w:val="26"/>
                <w:szCs w:val="26"/>
              </w:rPr>
              <w:t>4</w:t>
            </w:r>
            <w:r w:rsidR="0001460A" w:rsidRPr="00AB0A50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70" w:type="dxa"/>
          </w:tcPr>
          <w:p w14:paraId="394057BE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2EA6A" w14:textId="57222093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(2,278)</w:t>
            </w:r>
          </w:p>
        </w:tc>
        <w:tc>
          <w:tcPr>
            <w:tcW w:w="270" w:type="dxa"/>
          </w:tcPr>
          <w:p w14:paraId="7797CEE7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E9716D" w14:textId="4A671438" w:rsidR="00D46437" w:rsidRPr="00AB0A50" w:rsidRDefault="00A91D9E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19,</w:t>
            </w:r>
            <w:r w:rsidR="002F1771" w:rsidRPr="00AB0A5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14:paraId="37B11FAA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189806" w14:textId="53489120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(685)</w:t>
            </w:r>
          </w:p>
        </w:tc>
      </w:tr>
      <w:tr w:rsidR="00D46437" w:rsidRPr="00AB0A50" w14:paraId="4BF621FC" w14:textId="77777777" w:rsidTr="00A053F8">
        <w:tc>
          <w:tcPr>
            <w:tcW w:w="4196" w:type="dxa"/>
          </w:tcPr>
          <w:p w14:paraId="01B29BEE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3C14A871" w14:textId="77777777" w:rsidR="00D46437" w:rsidRPr="00AB0A50" w:rsidRDefault="00D46437" w:rsidP="00A053F8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7F8ECC9E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244CCAE0" w14:textId="77777777" w:rsidR="00D46437" w:rsidRPr="00AB0A50" w:rsidRDefault="00D46437" w:rsidP="00A053F8">
            <w:pPr>
              <w:pStyle w:val="BodyText3"/>
              <w:ind w:left="-1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10FC86B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458890EE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232CCF0F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14:paraId="091028B3" w14:textId="77777777" w:rsidR="00D46437" w:rsidRPr="00AB0A50" w:rsidRDefault="00D46437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D46437" w:rsidRPr="00AB0A50" w14:paraId="0266AD46" w14:textId="77777777" w:rsidTr="00A053F8">
        <w:tc>
          <w:tcPr>
            <w:tcW w:w="4196" w:type="dxa"/>
          </w:tcPr>
          <w:p w14:paraId="3C829AE9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AB0A50">
              <w:rPr>
                <w:rFonts w:ascii="Angsana New" w:eastAsia="Cordia New" w:hAnsi="Angsana New" w:hint="cs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797DB8BA" w14:textId="755BC428" w:rsidR="00D46437" w:rsidRPr="00AB0A50" w:rsidRDefault="0001460A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</w:t>
            </w:r>
            <w:r w:rsidR="002F1771" w:rsidRPr="00AB0A50">
              <w:rPr>
                <w:rFonts w:ascii="Angsana New" w:hAnsi="Angsana New"/>
                <w:sz w:val="26"/>
                <w:szCs w:val="26"/>
              </w:rPr>
              <w:t>8</w:t>
            </w:r>
            <w:r w:rsidRPr="00AB0A5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724C0D6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06C8F5" w14:textId="21F45DC8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(456)</w:t>
            </w:r>
          </w:p>
        </w:tc>
        <w:tc>
          <w:tcPr>
            <w:tcW w:w="270" w:type="dxa"/>
          </w:tcPr>
          <w:p w14:paraId="0758121C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BB6B00" w14:textId="610604C1" w:rsidR="00D46437" w:rsidRPr="00AB0A50" w:rsidRDefault="00A91D9E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</w:t>
            </w:r>
            <w:r w:rsidR="0001460A" w:rsidRPr="00AB0A50">
              <w:rPr>
                <w:rFonts w:ascii="Angsana New" w:hAnsi="Angsana New"/>
                <w:sz w:val="26"/>
                <w:szCs w:val="26"/>
              </w:rPr>
              <w:t>8</w:t>
            </w:r>
            <w:r w:rsidR="002F1771" w:rsidRPr="00AB0A50">
              <w:rPr>
                <w:rFonts w:ascii="Angsana New" w:hAnsi="Angsana New"/>
                <w:sz w:val="26"/>
                <w:szCs w:val="26"/>
              </w:rPr>
              <w:t>7</w:t>
            </w:r>
            <w:r w:rsidR="0001460A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904CCFF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391EFD" w14:textId="36BE7D60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(137)</w:t>
            </w:r>
          </w:p>
        </w:tc>
      </w:tr>
      <w:tr w:rsidR="00D46437" w:rsidRPr="00AB0A50" w14:paraId="59863130" w14:textId="77777777" w:rsidTr="00A053F8">
        <w:tc>
          <w:tcPr>
            <w:tcW w:w="4196" w:type="dxa"/>
          </w:tcPr>
          <w:p w14:paraId="38121658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บวก (หัก) 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28F0057D" w14:textId="77777777" w:rsidR="00D46437" w:rsidRPr="00AB0A50" w:rsidRDefault="00D46437" w:rsidP="00D46437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0F5CE3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6B2717" w14:textId="77777777" w:rsidR="00D46437" w:rsidRPr="00AB0A50" w:rsidRDefault="00D46437" w:rsidP="00D46437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760CB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D91182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15FD4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45F2F4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6437" w:rsidRPr="00AB0A50" w14:paraId="0E027FE6" w14:textId="77777777" w:rsidTr="00A053F8">
        <w:tc>
          <w:tcPr>
            <w:tcW w:w="4196" w:type="dxa"/>
          </w:tcPr>
          <w:p w14:paraId="0C19E145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57E3DDF2" w14:textId="0136DB4A" w:rsidR="00D46437" w:rsidRPr="00AB0A50" w:rsidRDefault="00A91D9E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BC66A80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08551" w14:textId="44DC9CCC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</w:tcPr>
          <w:p w14:paraId="573765F1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4EAF83" w14:textId="40CD106A" w:rsidR="00D46437" w:rsidRPr="00AB0A50" w:rsidRDefault="00A91D9E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7CAFE9B6" w14:textId="77777777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A5E302" w14:textId="5E781E8A" w:rsidR="00D46437" w:rsidRPr="00AB0A50" w:rsidRDefault="00D46437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</w:tr>
      <w:tr w:rsidR="00A91D9E" w:rsidRPr="00AB0A50" w14:paraId="5C86B09E" w14:textId="77777777" w:rsidTr="00A053F8">
        <w:tc>
          <w:tcPr>
            <w:tcW w:w="4196" w:type="dxa"/>
          </w:tcPr>
          <w:p w14:paraId="10F14890" w14:textId="77777777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1260" w:type="dxa"/>
          </w:tcPr>
          <w:p w14:paraId="13798406" w14:textId="65A91419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7CA8723" w14:textId="77777777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AF22F4" w14:textId="41388B92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(214)</w:t>
            </w:r>
          </w:p>
        </w:tc>
        <w:tc>
          <w:tcPr>
            <w:tcW w:w="270" w:type="dxa"/>
          </w:tcPr>
          <w:p w14:paraId="2CDCD14B" w14:textId="77777777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55FE64" w14:textId="600CA22F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(313)</w:t>
            </w:r>
          </w:p>
        </w:tc>
        <w:tc>
          <w:tcPr>
            <w:tcW w:w="270" w:type="dxa"/>
          </w:tcPr>
          <w:p w14:paraId="340D1B7E" w14:textId="77777777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E49074" w14:textId="314F280C" w:rsidR="00A91D9E" w:rsidRPr="00AB0A50" w:rsidRDefault="00A91D9E" w:rsidP="00A91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(342)</w:t>
            </w:r>
          </w:p>
        </w:tc>
      </w:tr>
      <w:tr w:rsidR="00A053F8" w:rsidRPr="00AB0A50" w14:paraId="3BEB8F19" w14:textId="77777777" w:rsidTr="00A053F8">
        <w:tc>
          <w:tcPr>
            <w:tcW w:w="4196" w:type="dxa"/>
          </w:tcPr>
          <w:p w14:paraId="6DAA87B4" w14:textId="0A05D90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-14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>การรับรู้สินทรัพย์ภาษีเงินได้รอตัดบัญชีที่เดิมไม่ได้บันทึก</w:t>
            </w:r>
          </w:p>
        </w:tc>
        <w:tc>
          <w:tcPr>
            <w:tcW w:w="1260" w:type="dxa"/>
          </w:tcPr>
          <w:p w14:paraId="4224E918" w14:textId="72F52DF3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D0F1C5B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BF9258" w14:textId="44C01D31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(257)</w:t>
            </w:r>
          </w:p>
        </w:tc>
        <w:tc>
          <w:tcPr>
            <w:tcW w:w="270" w:type="dxa"/>
          </w:tcPr>
          <w:p w14:paraId="3B5E1827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D1765F" w14:textId="2A9CC1F8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5B6EB10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648267" w14:textId="617194BC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(257)</w:t>
            </w:r>
          </w:p>
        </w:tc>
      </w:tr>
      <w:tr w:rsidR="00A053F8" w:rsidRPr="00AB0A50" w14:paraId="03D643C3" w14:textId="77777777" w:rsidTr="00A053F8">
        <w:tc>
          <w:tcPr>
            <w:tcW w:w="4196" w:type="dxa"/>
          </w:tcPr>
          <w:p w14:paraId="32BED608" w14:textId="2AE6274B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ปรับปรุงจากการถูกประเมินภาษี</w:t>
            </w:r>
          </w:p>
        </w:tc>
        <w:tc>
          <w:tcPr>
            <w:tcW w:w="1260" w:type="dxa"/>
          </w:tcPr>
          <w:p w14:paraId="5E25B59D" w14:textId="3ABACD7B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(2,323)</w:t>
            </w:r>
          </w:p>
        </w:tc>
        <w:tc>
          <w:tcPr>
            <w:tcW w:w="270" w:type="dxa"/>
          </w:tcPr>
          <w:p w14:paraId="67B53787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201AAC" w14:textId="5D63DC91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0AC1027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F46F94" w14:textId="5EAA4F39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(4,446)</w:t>
            </w:r>
          </w:p>
        </w:tc>
        <w:tc>
          <w:tcPr>
            <w:tcW w:w="270" w:type="dxa"/>
          </w:tcPr>
          <w:p w14:paraId="53693836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9E5958" w14:textId="5B119292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A053F8" w:rsidRPr="00AB0A50" w14:paraId="64E94CD0" w14:textId="77777777" w:rsidTr="00A053F8">
        <w:tc>
          <w:tcPr>
            <w:tcW w:w="4196" w:type="dxa"/>
          </w:tcPr>
          <w:p w14:paraId="7BBC215C" w14:textId="635C78A6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58AE0B" w14:textId="3773F47C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(2,008)</w:t>
            </w:r>
          </w:p>
        </w:tc>
        <w:tc>
          <w:tcPr>
            <w:tcW w:w="270" w:type="dxa"/>
          </w:tcPr>
          <w:p w14:paraId="1419E44B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57D44F" w14:textId="4C30DA75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(885)</w:t>
            </w:r>
          </w:p>
        </w:tc>
        <w:tc>
          <w:tcPr>
            <w:tcW w:w="270" w:type="dxa"/>
          </w:tcPr>
          <w:p w14:paraId="0478A3FC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37A063" w14:textId="4E4800BA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(832)</w:t>
            </w:r>
          </w:p>
        </w:tc>
        <w:tc>
          <w:tcPr>
            <w:tcW w:w="270" w:type="dxa"/>
          </w:tcPr>
          <w:p w14:paraId="2810C564" w14:textId="77777777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557C" w14:textId="0939982B" w:rsidR="00A053F8" w:rsidRPr="00AB0A50" w:rsidRDefault="00A053F8" w:rsidP="00A05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(631)</w:t>
            </w:r>
          </w:p>
        </w:tc>
      </w:tr>
    </w:tbl>
    <w:p w14:paraId="12423D3A" w14:textId="545E4EC6" w:rsidR="00FA720C" w:rsidRPr="00AB0A50" w:rsidRDefault="00FA720C" w:rsidP="00D46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lastRenderedPageBreak/>
        <w:t>รายละเอียดของ</w:t>
      </w:r>
      <w:bookmarkStart w:id="2" w:name="OLE_LINK1"/>
      <w:bookmarkStart w:id="3" w:name="OLE_LINK2"/>
      <w:r w:rsidRPr="00AB0A50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</w:t>
      </w:r>
      <w:bookmarkEnd w:id="2"/>
      <w:bookmarkEnd w:id="3"/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D22FA5" w:rsidRPr="00AB0A50">
        <w:rPr>
          <w:rFonts w:ascii="Angsana New" w:hAnsi="Angsana New" w:hint="cs"/>
          <w:sz w:val="26"/>
          <w:szCs w:val="26"/>
          <w:lang w:val="en-GB"/>
        </w:rPr>
        <w:t xml:space="preserve">- </w:t>
      </w:r>
      <w:r w:rsidR="00D22FA5" w:rsidRPr="00AB0A50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AB0A50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267BFD" w:rsidRPr="00AB0A50">
        <w:rPr>
          <w:rFonts w:ascii="Angsana New" w:hAnsi="Angsana New" w:hint="cs"/>
          <w:sz w:val="26"/>
          <w:szCs w:val="26"/>
        </w:rPr>
        <w:t xml:space="preserve">30 </w:t>
      </w:r>
      <w:r w:rsidR="00E652AB" w:rsidRPr="00AB0A50">
        <w:rPr>
          <w:rFonts w:ascii="Angsana New" w:hAnsi="Angsana New" w:hint="cs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865946" w:rsidRPr="00AB0A50">
        <w:rPr>
          <w:rFonts w:ascii="Angsana New" w:hAnsi="Angsana New" w:hint="cs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4A6E3F4" w14:textId="77777777" w:rsidR="008A2F90" w:rsidRPr="00AB0A50" w:rsidRDefault="008A2F90" w:rsidP="00D46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E951A3" w:rsidRPr="00AB0A50" w14:paraId="1A894D6C" w14:textId="77777777" w:rsidTr="00E951A3">
        <w:trPr>
          <w:trHeight w:val="227"/>
        </w:trPr>
        <w:tc>
          <w:tcPr>
            <w:tcW w:w="3330" w:type="dxa"/>
          </w:tcPr>
          <w:p w14:paraId="577DD06F" w14:textId="77777777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9"/>
          </w:tcPr>
          <w:p w14:paraId="10B212D6" w14:textId="4AB14987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951A3" w:rsidRPr="00AB0A50" w14:paraId="0B212619" w14:textId="77777777" w:rsidTr="00E951A3">
        <w:trPr>
          <w:trHeight w:val="227"/>
        </w:trPr>
        <w:tc>
          <w:tcPr>
            <w:tcW w:w="3330" w:type="dxa"/>
          </w:tcPr>
          <w:p w14:paraId="206BEC1F" w14:textId="77777777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74E2A77" w14:textId="77777777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F27FD9" w14:textId="33347619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D395290" w14:textId="5BE97FCD" w:rsidR="00E951A3" w:rsidRPr="00AB0A50" w:rsidRDefault="00E951A3" w:rsidP="00D46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51A3" w:rsidRPr="00AB0A50" w14:paraId="452A81BA" w14:textId="77777777" w:rsidTr="00E951A3">
        <w:trPr>
          <w:trHeight w:val="227"/>
        </w:trPr>
        <w:tc>
          <w:tcPr>
            <w:tcW w:w="3330" w:type="dxa"/>
          </w:tcPr>
          <w:p w14:paraId="11BF4103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712DBED8" w14:textId="77777777" w:rsidR="00E951A3" w:rsidRPr="00AB0A50" w:rsidRDefault="00E951A3" w:rsidP="00E951A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FF4B80" w14:textId="4FDE7C71" w:rsidR="00E951A3" w:rsidRPr="00AB0A50" w:rsidRDefault="00E951A3" w:rsidP="00E951A3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B0A50">
              <w:rPr>
                <w:rFonts w:ascii="Angsana New" w:hAnsi="Angsan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170017B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9997887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0FB1CFBA" w14:textId="5CB5CE8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vAlign w:val="bottom"/>
          </w:tcPr>
          <w:p w14:paraId="337ACFA3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19B2B5E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097C7B7B" w14:textId="38A3DE7D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270" w:type="dxa"/>
            <w:vAlign w:val="bottom"/>
          </w:tcPr>
          <w:p w14:paraId="0799DA4E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BAA16" w14:textId="32196F53" w:rsidR="00E951A3" w:rsidRPr="00AB0A50" w:rsidRDefault="00E951A3" w:rsidP="00E951A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AB0A50">
              <w:rPr>
                <w:rFonts w:ascii="Angsana New" w:hAnsi="Angsana New"/>
                <w:sz w:val="26"/>
                <w:szCs w:val="26"/>
              </w:rPr>
              <w:br/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5F6A0A15" w14:textId="77777777" w:rsidR="00E951A3" w:rsidRPr="00AB0A50" w:rsidRDefault="00E951A3" w:rsidP="00E951A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5893CA" w14:textId="423752A3" w:rsidR="00E951A3" w:rsidRPr="00AB0A50" w:rsidRDefault="00E951A3" w:rsidP="00E951A3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30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B0A50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</w:tr>
      <w:tr w:rsidR="00E951A3" w:rsidRPr="00AB0A50" w14:paraId="72E3A159" w14:textId="77777777" w:rsidTr="00E951A3">
        <w:tc>
          <w:tcPr>
            <w:tcW w:w="3330" w:type="dxa"/>
          </w:tcPr>
          <w:p w14:paraId="0ABF9224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56332F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FF6968B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FA5817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C126576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CB4A6A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9F2A996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82177A2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E90CF08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60BA9B" w14:textId="0211C3CA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E951A3" w:rsidRPr="00AB0A50" w14:paraId="07387DAF" w14:textId="77777777" w:rsidTr="00E951A3">
        <w:tc>
          <w:tcPr>
            <w:tcW w:w="3330" w:type="dxa"/>
          </w:tcPr>
          <w:p w14:paraId="472EED92" w14:textId="1129701B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6E5CD73F" w14:textId="451A5714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155</w:t>
            </w:r>
          </w:p>
        </w:tc>
        <w:tc>
          <w:tcPr>
            <w:tcW w:w="270" w:type="dxa"/>
            <w:vAlign w:val="bottom"/>
          </w:tcPr>
          <w:p w14:paraId="7ABA8A96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163A2B0" w14:textId="6FBDD2EF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(17)</w:t>
            </w:r>
          </w:p>
        </w:tc>
        <w:tc>
          <w:tcPr>
            <w:tcW w:w="270" w:type="dxa"/>
            <w:vAlign w:val="bottom"/>
          </w:tcPr>
          <w:p w14:paraId="46652011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308BF5C2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045FD531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73B2CDD" w14:textId="527F760E" w:rsidR="00E951A3" w:rsidRPr="00AB0A50" w:rsidRDefault="00E951A3" w:rsidP="0068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31AB6D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B8277BD" w14:textId="14635E06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138</w:t>
            </w:r>
          </w:p>
        </w:tc>
      </w:tr>
      <w:tr w:rsidR="00E951A3" w:rsidRPr="00AB0A50" w14:paraId="531E30B2" w14:textId="77777777" w:rsidTr="00E951A3">
        <w:tc>
          <w:tcPr>
            <w:tcW w:w="3330" w:type="dxa"/>
          </w:tcPr>
          <w:p w14:paraId="1D3A44F8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5F749FE1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266703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AA3A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73FA2F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51946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5DC4C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2F82A5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373740AF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01D13D02" w14:textId="72E430F6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E951A3" w:rsidRPr="00AB0A50" w14:paraId="723391FF" w14:textId="77777777" w:rsidTr="00E951A3">
        <w:tc>
          <w:tcPr>
            <w:tcW w:w="3330" w:type="dxa"/>
          </w:tcPr>
          <w:p w14:paraId="483EF4A2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080" w:type="dxa"/>
          </w:tcPr>
          <w:p w14:paraId="323BBEC6" w14:textId="640F42B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282</w:t>
            </w:r>
          </w:p>
        </w:tc>
        <w:tc>
          <w:tcPr>
            <w:tcW w:w="270" w:type="dxa"/>
          </w:tcPr>
          <w:p w14:paraId="39127631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CFB7D" w14:textId="0FECF6F4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(22</w:t>
            </w:r>
            <w:r w:rsidR="0001460A" w:rsidRPr="00AB0A50">
              <w:rPr>
                <w:rFonts w:ascii="Angsana New" w:hAnsi="Angsana New"/>
                <w:sz w:val="26"/>
                <w:szCs w:val="26"/>
              </w:rPr>
              <w:t>5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8589B09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40A40D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CE26343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F54047" w14:textId="15763AD6" w:rsidR="00E951A3" w:rsidRPr="00AB0A50" w:rsidRDefault="00E951A3" w:rsidP="0068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726F92F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6406C154" w14:textId="4BE7A5F8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5</w:t>
            </w:r>
            <w:r w:rsidR="0001460A"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</w:p>
        </w:tc>
      </w:tr>
      <w:tr w:rsidR="00E80756" w:rsidRPr="00AB0A50" w14:paraId="2FF2D70A" w14:textId="77777777" w:rsidTr="00E951A3">
        <w:tc>
          <w:tcPr>
            <w:tcW w:w="3330" w:type="dxa"/>
          </w:tcPr>
          <w:p w14:paraId="5D55DAB5" w14:textId="77777777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080" w:type="dxa"/>
          </w:tcPr>
          <w:p w14:paraId="41B443CC" w14:textId="246B1B0C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1,296</w:t>
            </w:r>
          </w:p>
        </w:tc>
        <w:tc>
          <w:tcPr>
            <w:tcW w:w="270" w:type="dxa"/>
          </w:tcPr>
          <w:p w14:paraId="3B99AE1E" w14:textId="77777777" w:rsidR="00E80756" w:rsidRPr="00AB0A50" w:rsidRDefault="00E80756" w:rsidP="00E80756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B999E8" w14:textId="5D84FA31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</w:t>
            </w:r>
            <w:r w:rsidR="00F821A8" w:rsidRPr="00AB0A50">
              <w:rPr>
                <w:rFonts w:ascii="Angsana New" w:hAnsi="Angsana New"/>
                <w:sz w:val="26"/>
                <w:szCs w:val="26"/>
              </w:rPr>
              <w:t>5</w:t>
            </w:r>
            <w:r w:rsidRPr="00AB0A5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8520711" w14:textId="77777777" w:rsidR="00E80756" w:rsidRPr="00AB0A50" w:rsidRDefault="00E80756" w:rsidP="00E807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E5C9FB" w14:textId="77777777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3825B82" w14:textId="77777777" w:rsidR="00E80756" w:rsidRPr="00AB0A50" w:rsidRDefault="00E80756" w:rsidP="00E8075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184768" w14:textId="0A1F3B4B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F2BFDA1" w14:textId="77777777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0AFD3BFC" w14:textId="5BE307F7" w:rsidR="00E80756" w:rsidRPr="00AB0A50" w:rsidRDefault="00E80756" w:rsidP="00E8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1,4</w:t>
            </w:r>
            <w:r w:rsidR="00F821A8"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0</w:t>
            </w:r>
          </w:p>
        </w:tc>
      </w:tr>
      <w:tr w:rsidR="00E951A3" w:rsidRPr="00AB0A50" w14:paraId="779CE069" w14:textId="77777777" w:rsidTr="00E951A3">
        <w:tc>
          <w:tcPr>
            <w:tcW w:w="3330" w:type="dxa"/>
          </w:tcPr>
          <w:p w14:paraId="12305FB8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080" w:type="dxa"/>
          </w:tcPr>
          <w:p w14:paraId="64D4DB73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3C12A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641CD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70B45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583FF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9CD5B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B6C4C6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3A8F63D8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3167D681" w14:textId="2E55DD3B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E951A3" w:rsidRPr="00AB0A50" w14:paraId="265AE430" w14:textId="77777777" w:rsidTr="00E951A3">
        <w:tc>
          <w:tcPr>
            <w:tcW w:w="3330" w:type="dxa"/>
          </w:tcPr>
          <w:p w14:paraId="585A1C45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080" w:type="dxa"/>
          </w:tcPr>
          <w:p w14:paraId="13FB7449" w14:textId="69F86F62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30A8D99B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B0D4EA" w14:textId="2A47165B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</w:tcPr>
          <w:p w14:paraId="12E50B66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F2FB3A" w14:textId="0754C889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9CE299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1C3F74" w14:textId="063E9181" w:rsidR="00E951A3" w:rsidRPr="00AB0A50" w:rsidRDefault="00E951A3" w:rsidP="0068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3AD04F0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00ADCB3F" w14:textId="29F629C4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248</w:t>
            </w:r>
          </w:p>
        </w:tc>
      </w:tr>
      <w:tr w:rsidR="00E951A3" w:rsidRPr="00AB0A50" w14:paraId="4FCB8B56" w14:textId="77777777" w:rsidTr="00E951A3">
        <w:tc>
          <w:tcPr>
            <w:tcW w:w="3330" w:type="dxa"/>
          </w:tcPr>
          <w:p w14:paraId="07F0D70A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3D765231" w14:textId="2527991A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3C02CB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4417F0" w14:textId="12DE95B2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72523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8661C" w14:textId="726EF12F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23B6F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E8B428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3AFFB124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679EBD28" w14:textId="7FA368FD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E951A3" w:rsidRPr="00AB0A50" w14:paraId="60793DC7" w14:textId="77777777" w:rsidTr="00E951A3">
        <w:tc>
          <w:tcPr>
            <w:tcW w:w="3330" w:type="dxa"/>
          </w:tcPr>
          <w:p w14:paraId="02A6C507" w14:textId="0A321CD0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ผลขาดทุนจากการดำเนินงาน</w:t>
            </w:r>
          </w:p>
        </w:tc>
        <w:tc>
          <w:tcPr>
            <w:tcW w:w="1080" w:type="dxa"/>
          </w:tcPr>
          <w:p w14:paraId="52E13FC9" w14:textId="0A20E47C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5,973</w:t>
            </w:r>
          </w:p>
        </w:tc>
        <w:tc>
          <w:tcPr>
            <w:tcW w:w="270" w:type="dxa"/>
            <w:shd w:val="clear" w:color="auto" w:fill="auto"/>
          </w:tcPr>
          <w:p w14:paraId="2658DC3D" w14:textId="77777777" w:rsidR="00E951A3" w:rsidRPr="00AB0A50" w:rsidRDefault="00E951A3" w:rsidP="00E951A3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5CEF3" w14:textId="07EE07CC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(3,</w:t>
            </w:r>
            <w:r w:rsidR="00F821A8" w:rsidRPr="00AB0A50">
              <w:rPr>
                <w:rFonts w:ascii="Angsana New" w:hAnsi="Angsana New"/>
                <w:sz w:val="26"/>
                <w:szCs w:val="26"/>
              </w:rPr>
              <w:t>1</w:t>
            </w:r>
            <w:r w:rsidR="002F1771" w:rsidRPr="00AB0A50">
              <w:rPr>
                <w:rFonts w:ascii="Angsana New" w:hAnsi="Angsana New"/>
                <w:sz w:val="26"/>
                <w:szCs w:val="26"/>
              </w:rPr>
              <w:t>1</w:t>
            </w:r>
            <w:r w:rsidR="00F821A8" w:rsidRPr="00AB0A50">
              <w:rPr>
                <w:rFonts w:ascii="Angsana New" w:hAnsi="Angsana New"/>
                <w:sz w:val="26"/>
                <w:szCs w:val="26"/>
              </w:rPr>
              <w:t>2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BE1225D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EFF458" w14:textId="2AEA1D33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E7DB467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C61D6E" w14:textId="7E199C46" w:rsidR="00E951A3" w:rsidRPr="00AB0A50" w:rsidRDefault="00E951A3" w:rsidP="00680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A2C2DCE" w14:textId="77777777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477EA47E" w14:textId="59E6EBB8" w:rsidR="00E951A3" w:rsidRPr="00AB0A50" w:rsidRDefault="00E951A3" w:rsidP="00E95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2,</w:t>
            </w:r>
            <w:r w:rsidR="00F821A8"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861</w:t>
            </w:r>
          </w:p>
        </w:tc>
      </w:tr>
      <w:tr w:rsidR="00E15AF8" w:rsidRPr="00AB0A50" w14:paraId="52C2742A" w14:textId="77777777" w:rsidTr="00CE56E0">
        <w:tc>
          <w:tcPr>
            <w:tcW w:w="3330" w:type="dxa"/>
          </w:tcPr>
          <w:p w14:paraId="24A3DA6A" w14:textId="77AA99FF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ค่าใช้จ่ายที่เกี่ยวข้องกับการออกหุ้น</w:t>
            </w:r>
          </w:p>
        </w:tc>
        <w:tc>
          <w:tcPr>
            <w:tcW w:w="1080" w:type="dxa"/>
          </w:tcPr>
          <w:p w14:paraId="3CFEE80E" w14:textId="23EA3E0A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1A1928DF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41A6F0" w14:textId="0A8CD7CD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BAE1A4E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34095D" w14:textId="184EA49D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4580542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46B804" w14:textId="06F07209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1,807</w:t>
            </w:r>
          </w:p>
        </w:tc>
        <w:tc>
          <w:tcPr>
            <w:tcW w:w="270" w:type="dxa"/>
          </w:tcPr>
          <w:p w14:paraId="6651D3B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CE91F7" w14:textId="1BE61F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1,807</w:t>
            </w:r>
          </w:p>
        </w:tc>
      </w:tr>
      <w:tr w:rsidR="00E15AF8" w:rsidRPr="00AB0A50" w14:paraId="57D3234A" w14:textId="77777777" w:rsidTr="00E951A3">
        <w:tc>
          <w:tcPr>
            <w:tcW w:w="3330" w:type="dxa"/>
          </w:tcPr>
          <w:p w14:paraId="4EAD39FC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9646EB" w14:textId="4E58E9A9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7,914</w:t>
            </w:r>
          </w:p>
        </w:tc>
        <w:tc>
          <w:tcPr>
            <w:tcW w:w="270" w:type="dxa"/>
            <w:shd w:val="clear" w:color="auto" w:fill="auto"/>
          </w:tcPr>
          <w:p w14:paraId="2E2BA56D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60A55" w14:textId="0AE7B42E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(3,160)</w:t>
            </w:r>
          </w:p>
        </w:tc>
        <w:tc>
          <w:tcPr>
            <w:tcW w:w="270" w:type="dxa"/>
          </w:tcPr>
          <w:p w14:paraId="5A774082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2AF11" w14:textId="4B94AB5B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832F1F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7B59B" w14:textId="4E63368B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lang w:val="th-TH"/>
              </w:rPr>
              <w:t>1,807</w:t>
            </w:r>
          </w:p>
        </w:tc>
        <w:tc>
          <w:tcPr>
            <w:tcW w:w="270" w:type="dxa"/>
          </w:tcPr>
          <w:p w14:paraId="2BEB614A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79AC47" w14:textId="536DE4D6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6,561</w:t>
            </w:r>
          </w:p>
        </w:tc>
      </w:tr>
      <w:tr w:rsidR="00E15AF8" w:rsidRPr="00AB0A50" w14:paraId="1BF969A1" w14:textId="77777777" w:rsidTr="00E951A3">
        <w:tc>
          <w:tcPr>
            <w:tcW w:w="3330" w:type="dxa"/>
          </w:tcPr>
          <w:p w14:paraId="59FDC5B1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77960225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0DD4664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53E25B65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DD90F34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7B290BBD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0B4474C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F23322F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06B74F4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F200F57" w14:textId="000023D6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15AF8" w:rsidRPr="00AB0A50" w14:paraId="1AAA1DF0" w14:textId="77777777" w:rsidTr="00E951A3">
        <w:tc>
          <w:tcPr>
            <w:tcW w:w="3330" w:type="dxa"/>
          </w:tcPr>
          <w:p w14:paraId="4A5603FA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0E37A64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DB2FBD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C31E3C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B9C97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6340EB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E5F26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5DFD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85B3D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54FE3D" w14:textId="55726E90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AF8" w:rsidRPr="00AB0A50" w14:paraId="0F77C72C" w14:textId="77777777" w:rsidTr="00E951A3">
        <w:tc>
          <w:tcPr>
            <w:tcW w:w="3330" w:type="dxa"/>
          </w:tcPr>
          <w:p w14:paraId="0B4B475F" w14:textId="6D5F445E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080" w:type="dxa"/>
          </w:tcPr>
          <w:p w14:paraId="61FDD06A" w14:textId="636679E5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316898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867340" w14:textId="6A914DE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0248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865DC8" w14:textId="5EDD4AF4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89C7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B7D1B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B9C181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278721" w14:textId="134BD2A9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5AF8" w:rsidRPr="00AB0A50" w14:paraId="2C5A4371" w14:textId="77777777" w:rsidTr="00E951A3">
        <w:tc>
          <w:tcPr>
            <w:tcW w:w="3330" w:type="dxa"/>
          </w:tcPr>
          <w:p w14:paraId="1C46A0AA" w14:textId="45C3CECB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E6090" w14:textId="79E194D5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(5,082)</w:t>
            </w:r>
          </w:p>
        </w:tc>
        <w:tc>
          <w:tcPr>
            <w:tcW w:w="270" w:type="dxa"/>
            <w:shd w:val="clear" w:color="auto" w:fill="auto"/>
          </w:tcPr>
          <w:p w14:paraId="5D1B671A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4F34C5" w14:textId="04110FBA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3,992</w:t>
            </w:r>
          </w:p>
        </w:tc>
        <w:tc>
          <w:tcPr>
            <w:tcW w:w="270" w:type="dxa"/>
          </w:tcPr>
          <w:p w14:paraId="1CA87217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2D8E09" w14:textId="437E972D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AEB328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1BCEBD" w14:textId="5249781C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1D6EDE5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13DBC" w14:textId="49F90D2C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(1,090)</w:t>
            </w:r>
          </w:p>
        </w:tc>
      </w:tr>
      <w:tr w:rsidR="00E15AF8" w:rsidRPr="00AB0A50" w14:paraId="5E3E9168" w14:textId="77777777" w:rsidTr="00E951A3">
        <w:trPr>
          <w:trHeight w:val="134"/>
        </w:trPr>
        <w:tc>
          <w:tcPr>
            <w:tcW w:w="3330" w:type="dxa"/>
          </w:tcPr>
          <w:p w14:paraId="01208FB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364A2D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12C8935E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CA351F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F64B409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5BABF1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DFFAF8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B0C9AD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515A6B3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ABBB56" w14:textId="6641603B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15AF8" w:rsidRPr="00AB0A50" w14:paraId="2CE379C3" w14:textId="77777777" w:rsidTr="00E951A3">
        <w:trPr>
          <w:trHeight w:val="234"/>
        </w:trPr>
        <w:tc>
          <w:tcPr>
            <w:tcW w:w="3330" w:type="dxa"/>
          </w:tcPr>
          <w:p w14:paraId="215D2158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D4E94A" w14:textId="7C6C93F3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2,832</w:t>
            </w:r>
          </w:p>
        </w:tc>
        <w:tc>
          <w:tcPr>
            <w:tcW w:w="270" w:type="dxa"/>
          </w:tcPr>
          <w:p w14:paraId="5F0677D3" w14:textId="77777777" w:rsidR="00E15AF8" w:rsidRPr="00AB0A50" w:rsidRDefault="00E15AF8" w:rsidP="00E15AF8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62FBF7C" w14:textId="05ECEECC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832</w:t>
            </w:r>
          </w:p>
        </w:tc>
        <w:tc>
          <w:tcPr>
            <w:tcW w:w="270" w:type="dxa"/>
          </w:tcPr>
          <w:p w14:paraId="40D1A5C1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D0AF4F" w14:textId="598F2BC8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1E24D80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4A4DD6" w14:textId="08FCF7FD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270" w:type="dxa"/>
          </w:tcPr>
          <w:p w14:paraId="23E89791" w14:textId="77777777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C4259C" w14:textId="3A1BE22D" w:rsidR="00E15AF8" w:rsidRPr="00AB0A50" w:rsidRDefault="00E15AF8" w:rsidP="00E15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5,471</w:t>
            </w:r>
          </w:p>
        </w:tc>
      </w:tr>
    </w:tbl>
    <w:p w14:paraId="7E7A13B3" w14:textId="77777777" w:rsidR="006E4BA5" w:rsidRPr="00AB0A50" w:rsidRDefault="006E4BA5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57B8221" w14:textId="50F61643" w:rsidR="00CE6240" w:rsidRPr="0025233C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9</w:t>
      </w:r>
      <w:r w:rsidR="00CE6240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CE6240" w:rsidRPr="00AB0A50">
        <w:rPr>
          <w:rFonts w:ascii="Angsana New" w:hAnsi="Angsana New"/>
          <w:b/>
          <w:bCs/>
          <w:sz w:val="26"/>
          <w:szCs w:val="26"/>
          <w:cs/>
        </w:rPr>
        <w:tab/>
      </w:r>
      <w:r w:rsidR="00CB6E9D" w:rsidRPr="0025233C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เงินเบิกเกินบัญชีธนาคาร</w:t>
      </w:r>
      <w:r w:rsidR="00CB6E9D" w:rsidRPr="0025233C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CE6240" w:rsidRPr="0025233C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5E3BFB7C" w14:textId="77777777" w:rsidR="00985F9D" w:rsidRPr="0025233C" w:rsidRDefault="00985F9D" w:rsidP="00985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474"/>
      </w:tblGrid>
      <w:tr w:rsidR="00985F9D" w:rsidRPr="0025233C" w14:paraId="722CF92E" w14:textId="77777777" w:rsidTr="00985F9D">
        <w:tc>
          <w:tcPr>
            <w:tcW w:w="3510" w:type="dxa"/>
          </w:tcPr>
          <w:p w14:paraId="3E2BB989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2E798F6B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087FBCC3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277943DB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85F9D" w:rsidRPr="0025233C" w14:paraId="47BDC536" w14:textId="77777777" w:rsidTr="00985F9D">
        <w:tc>
          <w:tcPr>
            <w:tcW w:w="3510" w:type="dxa"/>
          </w:tcPr>
          <w:p w14:paraId="426044A2" w14:textId="77777777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5DC7D" w14:textId="696755FA" w:rsidR="00985F9D" w:rsidRPr="0025233C" w:rsidRDefault="00267BF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2523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2523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2523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584E85" w14:textId="77777777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C93D7A" w14:textId="2BB90273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>31</w:t>
            </w:r>
            <w:r w:rsidRPr="0025233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233C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2523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0485725" w14:textId="77777777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420E0" w14:textId="70BED20C" w:rsidR="00985F9D" w:rsidRPr="0025233C" w:rsidRDefault="00267BF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25233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2523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25233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AAE0393" w14:textId="77777777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0CBDBD9" w14:textId="79FFE120" w:rsidR="00985F9D" w:rsidRPr="0025233C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>31</w:t>
            </w:r>
            <w:r w:rsidRPr="0025233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5233C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25233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85F9D" w:rsidRPr="0025233C" w14:paraId="1ABA30F1" w14:textId="77777777" w:rsidTr="00CB6E9D">
        <w:tc>
          <w:tcPr>
            <w:tcW w:w="3510" w:type="dxa"/>
          </w:tcPr>
          <w:p w14:paraId="564376FE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538C7F6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5C1278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D3D40DD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EE2BC3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911AAA2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CBFE0A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DDDA2C4" w14:textId="77777777" w:rsidR="00985F9D" w:rsidRPr="0025233C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6E9D" w:rsidRPr="00AB0A50" w14:paraId="1DF83C18" w14:textId="77777777" w:rsidTr="00CB6E9D">
        <w:tc>
          <w:tcPr>
            <w:tcW w:w="3510" w:type="dxa"/>
          </w:tcPr>
          <w:p w14:paraId="789E2EDA" w14:textId="40B2618F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233C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  <w:shd w:val="clear" w:color="auto" w:fill="auto"/>
          </w:tcPr>
          <w:p w14:paraId="67784825" w14:textId="0DF43D98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0C74A376" w14:textId="77777777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AFAE8C" w14:textId="35D82C01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BC8120A" w14:textId="77777777" w:rsidR="00CB6E9D" w:rsidRPr="0025233C" w:rsidRDefault="00CB6E9D" w:rsidP="00CB6E9D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8FA1A" w14:textId="0E29DDE8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674F83A5" w14:textId="77777777" w:rsidR="00CB6E9D" w:rsidRPr="0025233C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07A46BA" w14:textId="4DBFC645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233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CB6E9D" w:rsidRPr="00AB0A50" w14:paraId="1F2AA078" w14:textId="77777777" w:rsidTr="00CB6E9D">
        <w:tc>
          <w:tcPr>
            <w:tcW w:w="3510" w:type="dxa"/>
          </w:tcPr>
          <w:p w14:paraId="0B149D9D" w14:textId="134A3785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0EF58A4" w14:textId="2140955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692865CA" w14:textId="7777777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D5EAE5" w14:textId="45ADE649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22A13E57" w14:textId="77777777" w:rsidR="00CB6E9D" w:rsidRPr="00AB0A50" w:rsidRDefault="00CB6E9D" w:rsidP="00CB6E9D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E15FB5" w14:textId="2D5F84A1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7215CE6" w14:textId="7777777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F5BB98" w14:textId="3E70FC79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CB6E9D" w:rsidRPr="00AB0A50" w14:paraId="53344280" w14:textId="77777777" w:rsidTr="00CB6E9D">
        <w:tc>
          <w:tcPr>
            <w:tcW w:w="3510" w:type="dxa"/>
          </w:tcPr>
          <w:p w14:paraId="32AD04F4" w14:textId="3884D84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32A3DF88" w14:textId="6E519F4B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C3248B" w14:textId="7777777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DD4EC" w14:textId="2ABEA1CA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BE0ED8" w14:textId="77777777" w:rsidR="00CB6E9D" w:rsidRPr="00AB0A50" w:rsidRDefault="00CB6E9D" w:rsidP="00CB6E9D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4C3548" w14:textId="2D4C5158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10,0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236" w:type="dxa"/>
          </w:tcPr>
          <w:p w14:paraId="7EA4F7F3" w14:textId="77777777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9C91B97" w14:textId="2B0A02D8" w:rsidR="00CB6E9D" w:rsidRPr="00AB0A50" w:rsidRDefault="00CB6E9D" w:rsidP="00CB6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14:paraId="6EC46A74" w14:textId="77777777" w:rsidR="00985F9D" w:rsidRPr="00AB0A50" w:rsidRDefault="00985F9D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0034E8FE" w14:textId="77777777" w:rsidR="0079485A" w:rsidRPr="00AB0A50" w:rsidRDefault="0079485A" w:rsidP="00791DA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  วงเงินสินเชื่อดังกล่าวค้ำประกันโดยหลักประกันตามที่กล่าวไว้ในหมายเหตุ </w:t>
      </w:r>
      <w:r w:rsidR="0006303F" w:rsidRPr="00AB0A50">
        <w:rPr>
          <w:rFonts w:ascii="Angsana New" w:hAnsi="Angsana New"/>
          <w:sz w:val="26"/>
          <w:szCs w:val="26"/>
        </w:rPr>
        <w:t>10</w:t>
      </w:r>
    </w:p>
    <w:p w14:paraId="1E0A9413" w14:textId="7B294C30" w:rsidR="006E4BA5" w:rsidRPr="00AB0A50" w:rsidRDefault="006E4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br w:type="page"/>
      </w:r>
    </w:p>
    <w:p w14:paraId="38E45629" w14:textId="623172B6" w:rsidR="002B0F0F" w:rsidRPr="00AB0A50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2B0F0F" w:rsidRPr="00AB0A50">
        <w:rPr>
          <w:rFonts w:ascii="Angsana New" w:hAnsi="Angsana New"/>
          <w:b/>
          <w:bCs/>
          <w:sz w:val="26"/>
          <w:szCs w:val="26"/>
        </w:rPr>
        <w:t>.</w:t>
      </w:r>
      <w:r w:rsidR="002B0F0F" w:rsidRPr="00AB0A50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AB0A50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AB0A50">
        <w:rPr>
          <w:rFonts w:ascii="Angsana New" w:hAnsi="Angsana New"/>
          <w:b/>
          <w:bCs/>
          <w:sz w:val="26"/>
          <w:szCs w:val="26"/>
        </w:rPr>
        <w:t>-</w:t>
      </w:r>
      <w:r w:rsidR="0089511D" w:rsidRPr="00AB0A50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AB0A50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77777777" w:rsidR="00D87192" w:rsidRPr="00AB0A50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AB0A50" w14:paraId="25EDC278" w14:textId="77777777" w:rsidTr="009D10ED">
        <w:tc>
          <w:tcPr>
            <w:tcW w:w="3510" w:type="dxa"/>
          </w:tcPr>
          <w:p w14:paraId="283E8FDD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ย </w:t>
            </w:r>
            <w:r w:rsidRPr="00AB0A50">
              <w:rPr>
                <w:rFonts w:ascii="Angsana New" w:hAnsi="Angsana New"/>
                <w:sz w:val="26"/>
                <w:szCs w:val="26"/>
              </w:rPr>
              <w:t>(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Pr="00AB0A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D10ED" w:rsidRPr="00AB0A50" w14:paraId="289E41E6" w14:textId="77777777" w:rsidTr="009D10ED">
        <w:tc>
          <w:tcPr>
            <w:tcW w:w="3510" w:type="dxa"/>
          </w:tcPr>
          <w:p w14:paraId="2D4A41A6" w14:textId="77777777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35965045" w:rsidR="009D10ED" w:rsidRPr="00AB0A50" w:rsidRDefault="00267BF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6795B931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31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9BA056C" w14:textId="77777777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20ED6927" w:rsidR="009D10ED" w:rsidRPr="00AB0A50" w:rsidRDefault="00267BF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A5FDDAA" w14:textId="77777777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31C48377" w:rsidR="009D10ED" w:rsidRPr="00AB0A50" w:rsidRDefault="009D10ED" w:rsidP="009D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31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D10ED" w:rsidRPr="00AB0A50" w14:paraId="31A7EF51" w14:textId="77777777" w:rsidTr="009D10ED">
        <w:tc>
          <w:tcPr>
            <w:tcW w:w="3510" w:type="dxa"/>
          </w:tcPr>
          <w:p w14:paraId="5A52DA9D" w14:textId="77777777" w:rsidR="009D10ED" w:rsidRPr="00AB0A50" w:rsidRDefault="009D10ED" w:rsidP="00910FE7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998C82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B0180B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97160B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3578BD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65D535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13755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A492FE" w14:textId="77777777" w:rsidR="009D10ED" w:rsidRPr="00AB0A50" w:rsidRDefault="009D10E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5" w:rsidRPr="00AB0A50" w14:paraId="371DA069" w14:textId="77777777" w:rsidTr="009D10ED">
        <w:tc>
          <w:tcPr>
            <w:tcW w:w="3510" w:type="dxa"/>
          </w:tcPr>
          <w:p w14:paraId="1294D67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ครั้งที่หนึ่ง</w:t>
            </w:r>
          </w:p>
        </w:tc>
        <w:tc>
          <w:tcPr>
            <w:tcW w:w="1350" w:type="dxa"/>
          </w:tcPr>
          <w:p w14:paraId="72F527A3" w14:textId="53ADC1E2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41FE9B31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946DC2" w14:textId="14621589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5C4385D7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726532" w14:textId="40C26224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169,359</w:t>
            </w:r>
          </w:p>
        </w:tc>
        <w:tc>
          <w:tcPr>
            <w:tcW w:w="270" w:type="dxa"/>
          </w:tcPr>
          <w:p w14:paraId="30A0EBB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7F4F9A" w14:textId="69EDA322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175,359</w:t>
            </w:r>
          </w:p>
        </w:tc>
      </w:tr>
      <w:tr w:rsidR="006E4BA5" w:rsidRPr="00AB0A50" w14:paraId="4969BF20" w14:textId="77777777" w:rsidTr="009D10ED">
        <w:tc>
          <w:tcPr>
            <w:tcW w:w="3510" w:type="dxa"/>
          </w:tcPr>
          <w:p w14:paraId="069FB158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ครั้งที่สอง</w:t>
            </w:r>
          </w:p>
        </w:tc>
        <w:tc>
          <w:tcPr>
            <w:tcW w:w="1350" w:type="dxa"/>
          </w:tcPr>
          <w:p w14:paraId="37631E3D" w14:textId="587FE07C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708BD682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B13CF3" w14:textId="11E0E132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0D7C1CB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660AD7" w14:textId="7C3BCBF4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54,094</w:t>
            </w:r>
          </w:p>
        </w:tc>
        <w:tc>
          <w:tcPr>
            <w:tcW w:w="270" w:type="dxa"/>
          </w:tcPr>
          <w:p w14:paraId="7EBAD80E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FF9E53" w14:textId="553A456B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59,644</w:t>
            </w:r>
          </w:p>
        </w:tc>
      </w:tr>
      <w:tr w:rsidR="006E4BA5" w:rsidRPr="00AB0A50" w14:paraId="2A262C0A" w14:textId="77777777" w:rsidTr="009D10ED">
        <w:tc>
          <w:tcPr>
            <w:tcW w:w="3510" w:type="dxa"/>
          </w:tcPr>
          <w:p w14:paraId="78D61AD1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ครั้งที่สาม</w:t>
            </w:r>
          </w:p>
        </w:tc>
        <w:tc>
          <w:tcPr>
            <w:tcW w:w="1350" w:type="dxa"/>
          </w:tcPr>
          <w:p w14:paraId="48CFCF38" w14:textId="3CD3C7B1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674D6498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7B2BE605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1D0DA026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1D0C376B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14,220</w:t>
            </w:r>
          </w:p>
        </w:tc>
        <w:tc>
          <w:tcPr>
            <w:tcW w:w="270" w:type="dxa"/>
          </w:tcPr>
          <w:p w14:paraId="6AEA4913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2B953FC1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15,540</w:t>
            </w:r>
          </w:p>
        </w:tc>
      </w:tr>
      <w:tr w:rsidR="006E4BA5" w:rsidRPr="00AB0A50" w14:paraId="053B4FB2" w14:textId="77777777" w:rsidTr="009D10ED">
        <w:tc>
          <w:tcPr>
            <w:tcW w:w="3510" w:type="dxa"/>
          </w:tcPr>
          <w:p w14:paraId="5C58847F" w14:textId="22814565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>ครั้งที่ส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ี่</w:t>
            </w:r>
          </w:p>
        </w:tc>
        <w:tc>
          <w:tcPr>
            <w:tcW w:w="1350" w:type="dxa"/>
          </w:tcPr>
          <w:p w14:paraId="4ADFEAA8" w14:textId="23A0B88E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0B3A05C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FD49FC" w14:textId="544FF840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F0C3172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1C7A5" w14:textId="78B6CD5F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52,457</w:t>
            </w:r>
          </w:p>
        </w:tc>
        <w:tc>
          <w:tcPr>
            <w:tcW w:w="270" w:type="dxa"/>
          </w:tcPr>
          <w:p w14:paraId="07E4C7A2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CB384A" w14:textId="2B1A1964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6E4BA5" w:rsidRPr="00AB0A50" w14:paraId="7EA58475" w14:textId="77777777" w:rsidTr="00FE16AD">
        <w:tc>
          <w:tcPr>
            <w:tcW w:w="3510" w:type="dxa"/>
          </w:tcPr>
          <w:p w14:paraId="15743BE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72BA0BB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1F129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4D99D2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2E4A7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AD2EE" w14:textId="17F1BCFC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290,130</w:t>
            </w:r>
          </w:p>
        </w:tc>
        <w:tc>
          <w:tcPr>
            <w:tcW w:w="270" w:type="dxa"/>
          </w:tcPr>
          <w:p w14:paraId="2ADABC6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7A308E" w14:textId="10BE5ED2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250,543</w:t>
            </w:r>
          </w:p>
        </w:tc>
      </w:tr>
      <w:tr w:rsidR="006E4BA5" w:rsidRPr="00AB0A50" w14:paraId="5D4C4A44" w14:textId="77777777" w:rsidTr="00FE16AD">
        <w:tc>
          <w:tcPr>
            <w:tcW w:w="3510" w:type="dxa"/>
          </w:tcPr>
          <w:p w14:paraId="621BB3FF" w14:textId="200EE264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5BD52D0E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2E4FC0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B62E2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163B61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F0D991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D78E01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6F9FA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4BA5" w:rsidRPr="00AB0A50" w14:paraId="79448D93" w14:textId="77777777" w:rsidTr="009D10ED">
        <w:tc>
          <w:tcPr>
            <w:tcW w:w="3510" w:type="dxa"/>
          </w:tcPr>
          <w:p w14:paraId="2ED78AA5" w14:textId="652BCA0F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EEA573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2FEBD29C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(438)</w:t>
            </w:r>
          </w:p>
        </w:tc>
        <w:tc>
          <w:tcPr>
            <w:tcW w:w="270" w:type="dxa"/>
          </w:tcPr>
          <w:p w14:paraId="0FB4258F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5EEAF60B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(387)</w:t>
            </w:r>
          </w:p>
        </w:tc>
      </w:tr>
      <w:tr w:rsidR="006E4BA5" w:rsidRPr="00AB0A50" w14:paraId="50F97329" w14:textId="77777777" w:rsidTr="009D10ED">
        <w:tc>
          <w:tcPr>
            <w:tcW w:w="3510" w:type="dxa"/>
          </w:tcPr>
          <w:p w14:paraId="55F82747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1C666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C51BF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CF5FB9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04FB73F5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289,692</w:t>
            </w:r>
          </w:p>
        </w:tc>
        <w:tc>
          <w:tcPr>
            <w:tcW w:w="270" w:type="dxa"/>
          </w:tcPr>
          <w:p w14:paraId="2116D616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1DDA32A0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250,156</w:t>
            </w:r>
          </w:p>
        </w:tc>
      </w:tr>
      <w:tr w:rsidR="006E4BA5" w:rsidRPr="00AB0A50" w14:paraId="22942127" w14:textId="77777777" w:rsidTr="009D10ED">
        <w:tc>
          <w:tcPr>
            <w:tcW w:w="3510" w:type="dxa"/>
          </w:tcPr>
          <w:p w14:paraId="0CC3D579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3D9C23D8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(65,356)</w:t>
            </w:r>
          </w:p>
        </w:tc>
        <w:tc>
          <w:tcPr>
            <w:tcW w:w="270" w:type="dxa"/>
          </w:tcPr>
          <w:p w14:paraId="7D4BB80A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3F3A76CA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(25,103)</w:t>
            </w:r>
          </w:p>
        </w:tc>
      </w:tr>
      <w:tr w:rsidR="006E4BA5" w:rsidRPr="00AB0A50" w14:paraId="23321271" w14:textId="77777777" w:rsidTr="009D10ED">
        <w:tc>
          <w:tcPr>
            <w:tcW w:w="3510" w:type="dxa"/>
          </w:tcPr>
          <w:p w14:paraId="27C88712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2A17E4E5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224,336</w:t>
            </w:r>
          </w:p>
        </w:tc>
        <w:tc>
          <w:tcPr>
            <w:tcW w:w="270" w:type="dxa"/>
          </w:tcPr>
          <w:p w14:paraId="5E73AD1D" w14:textId="77777777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375B9105" w:rsidR="006E4BA5" w:rsidRPr="00AB0A50" w:rsidRDefault="006E4BA5" w:rsidP="006E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225,053</w:t>
            </w:r>
          </w:p>
        </w:tc>
      </w:tr>
    </w:tbl>
    <w:p w14:paraId="585F8D55" w14:textId="13517CDC" w:rsidR="003476D3" w:rsidRPr="00AB0A50" w:rsidRDefault="00347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62E8109" w14:textId="03609C9E" w:rsidR="004205E9" w:rsidRPr="00AB0A50" w:rsidRDefault="004205E9" w:rsidP="0042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24 </w:t>
      </w:r>
      <w:r w:rsidRPr="00AB0A5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AB0A50">
        <w:rPr>
          <w:rFonts w:ascii="Angsana New" w:hAnsi="Angsana New" w:hint="cs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 xml:space="preserve">บริษัททำบันทึกตกลงเพิ่มเติมครั้งที่ </w:t>
      </w:r>
      <w:r w:rsidRPr="00AB0A50">
        <w:rPr>
          <w:rFonts w:ascii="Angsana New" w:hAnsi="Angsana New" w:hint="cs"/>
          <w:sz w:val="26"/>
          <w:szCs w:val="26"/>
        </w:rPr>
        <w:t xml:space="preserve">3 </w:t>
      </w:r>
      <w:r w:rsidRPr="00AB0A50">
        <w:rPr>
          <w:rFonts w:ascii="Angsana New" w:hAnsi="Angsana New" w:hint="cs"/>
          <w:sz w:val="26"/>
          <w:szCs w:val="26"/>
          <w:cs/>
        </w:rPr>
        <w:t>เพื่อแก้ไข</w:t>
      </w:r>
      <w:r w:rsidRPr="00AB0A50">
        <w:rPr>
          <w:rFonts w:ascii="Angsana New" w:eastAsia="Calibri" w:hAnsi="Angsana New" w:hint="cs"/>
          <w:sz w:val="26"/>
          <w:szCs w:val="26"/>
          <w:cs/>
        </w:rPr>
        <w:t>สัญญาปรับโครงสร้างหนี้ฉบับลง</w:t>
      </w:r>
      <w:r w:rsidRPr="00AB0A50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AB0A50">
        <w:rPr>
          <w:rFonts w:ascii="Angsana New" w:hAnsi="Angsana New" w:hint="cs"/>
          <w:sz w:val="26"/>
          <w:szCs w:val="26"/>
        </w:rPr>
        <w:t xml:space="preserve">13 </w:t>
      </w:r>
      <w:r w:rsidRPr="00AB0A50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AB0A50">
        <w:rPr>
          <w:rFonts w:ascii="Angsana New" w:hAnsi="Angsana New" w:hint="cs"/>
          <w:sz w:val="26"/>
          <w:szCs w:val="26"/>
        </w:rPr>
        <w:t xml:space="preserve">2560 </w:t>
      </w:r>
      <w:r w:rsidR="00806E40" w:rsidRPr="00AB0A50">
        <w:rPr>
          <w:rFonts w:ascii="Angsana New" w:hAnsi="Angsana New"/>
          <w:sz w:val="26"/>
          <w:szCs w:val="26"/>
        </w:rPr>
        <w:t xml:space="preserve">      </w:t>
      </w:r>
      <w:r w:rsidRPr="00AB0A50">
        <w:rPr>
          <w:rFonts w:ascii="Angsana New" w:eastAsia="Calibri" w:hAnsi="Angsana New" w:hint="cs"/>
          <w:sz w:val="26"/>
          <w:szCs w:val="26"/>
          <w:cs/>
        </w:rPr>
        <w:t>เพื่อเปลี่ยนแปลง</w:t>
      </w:r>
      <w:r w:rsidR="009F75DA" w:rsidRPr="00AB0A50">
        <w:rPr>
          <w:rFonts w:ascii="Angsana New" w:eastAsia="Calibri" w:hAnsi="Angsana New" w:hint="cs"/>
          <w:sz w:val="26"/>
          <w:szCs w:val="26"/>
          <w:cs/>
        </w:rPr>
        <w:t>จำนวนเงินที่ต้องผ่อน</w:t>
      </w:r>
      <w:r w:rsidRPr="00AB0A50">
        <w:rPr>
          <w:rFonts w:ascii="Angsana New" w:eastAsia="Calibri" w:hAnsi="Angsana New" w:hint="cs"/>
          <w:sz w:val="26"/>
          <w:szCs w:val="26"/>
          <w:cs/>
        </w:rPr>
        <w:t>ชำระ</w:t>
      </w:r>
      <w:r w:rsidRPr="00AB0A50">
        <w:rPr>
          <w:rFonts w:ascii="Angsana New" w:hAnsi="Angsana New" w:hint="cs"/>
          <w:sz w:val="26"/>
          <w:szCs w:val="26"/>
          <w:cs/>
        </w:rPr>
        <w:t xml:space="preserve">รายเดือนเริ่มตั้งแต่เดือนเมษายน </w:t>
      </w:r>
      <w:r w:rsidRPr="00AB0A50">
        <w:rPr>
          <w:rFonts w:ascii="Angsana New" w:hAnsi="Angsana New" w:hint="cs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 xml:space="preserve">ถึงเดือนธันวาคม </w:t>
      </w:r>
      <w:r w:rsidRPr="00AB0A50">
        <w:rPr>
          <w:rFonts w:ascii="Angsana New" w:hAnsi="Angsana New" w:hint="cs"/>
          <w:sz w:val="26"/>
          <w:szCs w:val="26"/>
        </w:rPr>
        <w:t>2567</w:t>
      </w: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A12758A" w14:textId="4FB902C4" w:rsidR="00C177AB" w:rsidRPr="00AB0A50" w:rsidRDefault="004205E9" w:rsidP="00C17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BF5D80A" w14:textId="79C1F123" w:rsidR="004205E9" w:rsidRPr="00AB0A50" w:rsidRDefault="00C177AB" w:rsidP="004205E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24 </w:t>
      </w:r>
      <w:r w:rsidRPr="00AB0A5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AB0A50">
        <w:rPr>
          <w:rFonts w:ascii="Angsana New" w:hAnsi="Angsana New" w:hint="cs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AB0A50">
        <w:rPr>
          <w:rFonts w:ascii="Angsana New" w:hAnsi="Angsana New" w:hint="cs"/>
          <w:sz w:val="26"/>
          <w:szCs w:val="26"/>
        </w:rPr>
        <w:t>แ</w:t>
      </w:r>
      <w:r w:rsidRPr="00AB0A50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 w:rsidRPr="00AB0A50">
        <w:rPr>
          <w:rFonts w:ascii="Angsana New" w:hAnsi="Angsana New" w:hint="cs"/>
          <w:sz w:val="26"/>
          <w:szCs w:val="26"/>
        </w:rPr>
        <w:t xml:space="preserve">4 </w:t>
      </w:r>
      <w:r w:rsidRPr="00AB0A50">
        <w:rPr>
          <w:rFonts w:ascii="Angsana New" w:hAnsi="Angsana New" w:hint="cs"/>
          <w:sz w:val="26"/>
          <w:szCs w:val="26"/>
          <w:cs/>
        </w:rPr>
        <w:t>เพื่อแก้ไข</w:t>
      </w:r>
      <w:r w:rsidRPr="00AB0A50">
        <w:rPr>
          <w:rFonts w:ascii="Angsana New" w:eastAsia="Calibri" w:hAnsi="Angsana New" w:hint="cs"/>
          <w:sz w:val="26"/>
          <w:szCs w:val="26"/>
          <w:cs/>
        </w:rPr>
        <w:t>สัญญาสินเชื่อฉบับลง</w:t>
      </w:r>
      <w:r w:rsidRPr="00AB0A50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AB0A50">
        <w:rPr>
          <w:rFonts w:ascii="Angsana New" w:hAnsi="Angsana New" w:hint="cs"/>
          <w:sz w:val="26"/>
          <w:szCs w:val="26"/>
        </w:rPr>
        <w:t xml:space="preserve">6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AB0A50">
        <w:rPr>
          <w:rFonts w:ascii="Angsana New" w:hAnsi="Angsana New" w:hint="cs"/>
          <w:sz w:val="26"/>
          <w:szCs w:val="26"/>
        </w:rPr>
        <w:t>2556</w:t>
      </w:r>
      <w:r w:rsidRPr="00AB0A50">
        <w:rPr>
          <w:rFonts w:ascii="Angsana New" w:eastAsia="Calibri" w:hAnsi="Angsana New" w:hint="cs"/>
          <w:sz w:val="26"/>
          <w:szCs w:val="26"/>
          <w:cs/>
        </w:rPr>
        <w:t xml:space="preserve"> เพื่อ</w:t>
      </w:r>
      <w:r w:rsidR="004205E9" w:rsidRPr="00AB0A50">
        <w:rPr>
          <w:rFonts w:ascii="Angsana New" w:hAnsi="Angsana New" w:hint="cs"/>
          <w:sz w:val="26"/>
          <w:szCs w:val="26"/>
          <w:cs/>
        </w:rPr>
        <w:t>รับเงินกู้ยืม</w:t>
      </w:r>
      <w:r w:rsidR="00685744">
        <w:rPr>
          <w:rFonts w:ascii="Angsana New" w:hAnsi="Angsana New" w:hint="cs"/>
          <w:sz w:val="26"/>
          <w:szCs w:val="26"/>
          <w:cs/>
        </w:rPr>
        <w:t>ใหม่</w:t>
      </w:r>
      <w:r w:rsidR="004205E9" w:rsidRPr="00AB0A50">
        <w:rPr>
          <w:rFonts w:ascii="Angsana New" w:hAnsi="Angsana New" w:hint="cs"/>
          <w:sz w:val="26"/>
          <w:szCs w:val="26"/>
          <w:cs/>
        </w:rPr>
        <w:t>จากสถาบันการเงินดังกล่าวเป็นจำนวนเงิน</w:t>
      </w: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 w:hint="cs"/>
          <w:sz w:val="26"/>
          <w:szCs w:val="26"/>
        </w:rPr>
        <w:t>53.96</w:t>
      </w:r>
      <w:r w:rsidR="004205E9" w:rsidRPr="00AB0A50">
        <w:rPr>
          <w:rFonts w:ascii="Angsana New" w:hAnsi="Angsana New" w:hint="cs"/>
          <w:sz w:val="26"/>
          <w:szCs w:val="26"/>
        </w:rPr>
        <w:t xml:space="preserve"> </w:t>
      </w:r>
      <w:r w:rsidR="004205E9" w:rsidRPr="00AB0A50">
        <w:rPr>
          <w:rFonts w:ascii="Angsana New" w:hAnsi="Angsana New" w:hint="cs"/>
          <w:sz w:val="26"/>
          <w:szCs w:val="26"/>
          <w:cs/>
        </w:rPr>
        <w:t>ล้านบาท เพื่อใช้ในการ</w:t>
      </w:r>
      <w:r w:rsidRPr="00AB0A50">
        <w:rPr>
          <w:rFonts w:ascii="Angsana New" w:hAnsi="Angsana New" w:hint="cs"/>
          <w:sz w:val="26"/>
          <w:szCs w:val="26"/>
          <w:cs/>
        </w:rPr>
        <w:t>จ่ายชำระคืนเงินกู้ยืมจากบุคคลที่เกี่ยวข้องกัน</w:t>
      </w:r>
      <w:r w:rsidR="00806E40" w:rsidRPr="00AB0A50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="00806E40" w:rsidRPr="00AB0A50">
        <w:rPr>
          <w:rFonts w:ascii="Angsana New" w:hAnsi="Angsana New"/>
          <w:sz w:val="26"/>
          <w:szCs w:val="26"/>
        </w:rPr>
        <w:t xml:space="preserve">     </w:t>
      </w:r>
      <w:r w:rsidR="00806E40" w:rsidRPr="00AB0A50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806E40" w:rsidRPr="00AB0A50">
        <w:rPr>
          <w:rFonts w:ascii="Angsana New" w:hAnsi="Angsana New"/>
          <w:sz w:val="26"/>
          <w:szCs w:val="26"/>
        </w:rPr>
        <w:t>3</w:t>
      </w:r>
      <w:r w:rsidRPr="00AB0A50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เป็นงวดรายเดือนในจำนวนเงินที่แตกต่างกันเริ่มตั้งแต่เดือนพฤษภาคม </w:t>
      </w:r>
      <w:r w:rsidRPr="00AB0A50">
        <w:rPr>
          <w:rFonts w:ascii="Angsana New" w:hAnsi="Angsana New" w:hint="cs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 xml:space="preserve">ถึงเดือนเมษายน </w:t>
      </w:r>
      <w:r w:rsidRPr="00AB0A50">
        <w:rPr>
          <w:rFonts w:ascii="Angsana New" w:hAnsi="Angsana New" w:hint="cs"/>
          <w:sz w:val="26"/>
          <w:szCs w:val="26"/>
        </w:rPr>
        <w:t>2569</w:t>
      </w:r>
      <w:r w:rsidRPr="00AB0A50">
        <w:rPr>
          <w:rFonts w:ascii="Angsana New" w:hAnsi="Angsana New" w:hint="cs"/>
          <w:sz w:val="26"/>
          <w:szCs w:val="26"/>
          <w:cs/>
        </w:rPr>
        <w:t xml:space="preserve"> และมีดอกเบี้ยในอัตราเงินกู้ยืมขั้นต่ำต่อปี</w:t>
      </w:r>
    </w:p>
    <w:p w14:paraId="673ECA7A" w14:textId="10C57FFB" w:rsidR="000B415A" w:rsidRPr="00AB0A50" w:rsidRDefault="000B4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AAA11B" w14:textId="16A6FFB0" w:rsidR="00537C57" w:rsidRPr="00AB0A50" w:rsidRDefault="00537C57" w:rsidP="00537C5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AB0A50">
        <w:rPr>
          <w:rFonts w:ascii="Angsana New" w:hAnsi="Angsana New"/>
          <w:sz w:val="26"/>
          <w:szCs w:val="26"/>
        </w:rPr>
        <w:t xml:space="preserve">2 </w:t>
      </w:r>
      <w:r w:rsidRPr="00AB0A50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AB0A50">
        <w:rPr>
          <w:rFonts w:ascii="Angsana New" w:hAnsi="Angsana New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>บริษัทได้</w:t>
      </w:r>
      <w:r w:rsidR="00E50DBB" w:rsidRPr="00AB0A50">
        <w:rPr>
          <w:rFonts w:ascii="Angsana New" w:hAnsi="Angsana New" w:hint="cs"/>
          <w:sz w:val="26"/>
          <w:szCs w:val="26"/>
          <w:cs/>
        </w:rPr>
        <w:t>รับหนังสือแจ้งแผนการชำระหนี้ตามมาตรการช่วยเหลือ</w:t>
      </w:r>
      <w:r w:rsidRPr="00AB0A50">
        <w:rPr>
          <w:rFonts w:ascii="Angsana New" w:hAnsi="Angsana New" w:hint="cs"/>
          <w:sz w:val="26"/>
          <w:szCs w:val="26"/>
          <w:cs/>
        </w:rPr>
        <w:t>ด้านการเงิน</w:t>
      </w:r>
      <w:r w:rsidR="00E50DBB" w:rsidRPr="00AB0A50">
        <w:rPr>
          <w:rFonts w:ascii="Angsana New" w:hAnsi="Angsana New" w:hint="cs"/>
          <w:sz w:val="26"/>
          <w:szCs w:val="26"/>
          <w:cs/>
        </w:rPr>
        <w:t>เพิ่มเติม</w:t>
      </w:r>
      <w:r w:rsidRPr="00AB0A50">
        <w:rPr>
          <w:rFonts w:ascii="Angsana New" w:hAnsi="Angsana New" w:hint="cs"/>
          <w:sz w:val="26"/>
          <w:szCs w:val="26"/>
          <w:cs/>
        </w:rPr>
        <w:t>ภายใต้สถานการณ์การแพร่ระบาดของโควิด</w:t>
      </w:r>
      <w:r w:rsidR="00E50DBB"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</w:rPr>
        <w:t xml:space="preserve">19 </w:t>
      </w:r>
      <w:r w:rsidR="004D3472" w:rsidRPr="00AB0A50">
        <w:rPr>
          <w:rFonts w:ascii="Angsana New" w:hAnsi="Angsana New" w:hint="cs"/>
          <w:sz w:val="26"/>
          <w:szCs w:val="26"/>
          <w:cs/>
        </w:rPr>
        <w:t xml:space="preserve">จากสถาบันการเงินดังกล่าว </w:t>
      </w:r>
      <w:r w:rsidRPr="00AB0A50">
        <w:rPr>
          <w:rFonts w:ascii="Angsana New" w:hAnsi="Angsana New" w:hint="cs"/>
          <w:sz w:val="26"/>
          <w:szCs w:val="26"/>
          <w:cs/>
        </w:rPr>
        <w:t xml:space="preserve">เพื่อพักชำระเงินต้นและดอกเบี้ย </w:t>
      </w:r>
      <w:r w:rsidRPr="00AB0A50">
        <w:rPr>
          <w:rFonts w:ascii="Angsana New" w:hAnsi="Angsana New"/>
          <w:sz w:val="26"/>
          <w:szCs w:val="26"/>
        </w:rPr>
        <w:t xml:space="preserve">2 </w:t>
      </w:r>
      <w:r w:rsidRPr="00AB0A50">
        <w:rPr>
          <w:rFonts w:ascii="Angsana New" w:hAnsi="Angsana New" w:hint="cs"/>
          <w:sz w:val="26"/>
          <w:szCs w:val="26"/>
          <w:cs/>
        </w:rPr>
        <w:t xml:space="preserve">เดือน ตั้งแต่เดือนกรกฎาคม </w:t>
      </w:r>
      <w:r w:rsidRPr="00AB0A50">
        <w:rPr>
          <w:rFonts w:ascii="Angsana New" w:hAnsi="Angsana New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ถึงเดือนสิงหาคม </w:t>
      </w:r>
      <w:r w:rsidRPr="00AB0A50">
        <w:rPr>
          <w:rFonts w:ascii="Angsana New" w:hAnsi="Angsana New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โดยกำหนด</w:t>
      </w:r>
      <w:r w:rsidR="00E50DBB" w:rsidRPr="00AB0A50">
        <w:rPr>
          <w:rFonts w:ascii="Angsana New" w:hAnsi="Angsana New" w:hint="cs"/>
          <w:sz w:val="26"/>
          <w:szCs w:val="26"/>
          <w:cs/>
        </w:rPr>
        <w:t>ให้</w:t>
      </w:r>
      <w:r w:rsidRPr="00AB0A50">
        <w:rPr>
          <w:rFonts w:ascii="Angsana New" w:hAnsi="Angsana New" w:hint="cs"/>
          <w:sz w:val="26"/>
          <w:szCs w:val="26"/>
          <w:cs/>
        </w:rPr>
        <w:t>จ่ายชำระ</w:t>
      </w:r>
      <w:r w:rsidR="00E50DBB" w:rsidRPr="00AB0A50">
        <w:rPr>
          <w:rFonts w:ascii="Angsana New" w:hAnsi="Angsana New" w:hint="cs"/>
          <w:sz w:val="26"/>
          <w:szCs w:val="26"/>
          <w:cs/>
        </w:rPr>
        <w:t>คืน</w:t>
      </w:r>
      <w:r w:rsidRPr="00AB0A50">
        <w:rPr>
          <w:rFonts w:ascii="Angsana New" w:hAnsi="Angsana New" w:hint="cs"/>
          <w:sz w:val="26"/>
          <w:szCs w:val="26"/>
          <w:cs/>
        </w:rPr>
        <w:t>เงินต้น</w:t>
      </w:r>
      <w:r w:rsidR="00E50DBB" w:rsidRPr="00AB0A50">
        <w:rPr>
          <w:rFonts w:ascii="Angsana New" w:hAnsi="Angsana New" w:hint="cs"/>
          <w:sz w:val="26"/>
          <w:szCs w:val="26"/>
          <w:cs/>
        </w:rPr>
        <w:t>ที่พักชำระหนี้</w:t>
      </w:r>
      <w:r w:rsidRPr="00AB0A50">
        <w:rPr>
          <w:rFonts w:ascii="Angsana New" w:hAnsi="Angsana New" w:hint="cs"/>
          <w:sz w:val="26"/>
          <w:szCs w:val="26"/>
          <w:cs/>
        </w:rPr>
        <w:t>ทั้งจำนวนภายในงวดสุดท้าย</w:t>
      </w:r>
      <w:r w:rsidR="00E50DBB" w:rsidRPr="00AB0A50">
        <w:rPr>
          <w:rFonts w:ascii="Angsana New" w:hAnsi="Angsana New" w:hint="cs"/>
          <w:sz w:val="26"/>
          <w:szCs w:val="26"/>
          <w:cs/>
        </w:rPr>
        <w:t>ของแต่ละสัญญาสินเชื่อ</w:t>
      </w:r>
      <w:r w:rsidRPr="00AB0A50">
        <w:rPr>
          <w:rFonts w:ascii="Angsana New" w:hAnsi="Angsana New" w:hint="cs"/>
          <w:sz w:val="26"/>
          <w:szCs w:val="26"/>
          <w:cs/>
        </w:rPr>
        <w:t xml:space="preserve"> และ</w:t>
      </w:r>
      <w:r w:rsidR="00E50DBB" w:rsidRPr="00AB0A50">
        <w:rPr>
          <w:rFonts w:ascii="Angsana New" w:hAnsi="Angsana New" w:hint="cs"/>
          <w:sz w:val="26"/>
          <w:szCs w:val="26"/>
          <w:cs/>
        </w:rPr>
        <w:t>ให้ผ่อน</w:t>
      </w:r>
      <w:r w:rsidRPr="00AB0A50">
        <w:rPr>
          <w:rFonts w:ascii="Angsana New" w:hAnsi="Angsana New" w:hint="cs"/>
          <w:sz w:val="26"/>
          <w:szCs w:val="26"/>
          <w:cs/>
        </w:rPr>
        <w:t>ชำระดอกเบี้ย</w:t>
      </w:r>
      <w:r w:rsidR="00E50DBB" w:rsidRPr="00AB0A50">
        <w:rPr>
          <w:rFonts w:ascii="Angsana New" w:hAnsi="Angsana New" w:hint="cs"/>
          <w:sz w:val="26"/>
          <w:szCs w:val="26"/>
          <w:cs/>
        </w:rPr>
        <w:t>ที่พักชำระหนี้</w:t>
      </w:r>
      <w:r w:rsidRPr="00AB0A50">
        <w:rPr>
          <w:rFonts w:ascii="Angsana New" w:hAnsi="Angsana New" w:hint="cs"/>
          <w:sz w:val="26"/>
          <w:szCs w:val="26"/>
          <w:cs/>
        </w:rPr>
        <w:t xml:space="preserve">เป็นรายเดือน รวม </w:t>
      </w:r>
      <w:r w:rsidRPr="00AB0A50">
        <w:rPr>
          <w:rFonts w:ascii="Angsana New" w:hAnsi="Angsana New"/>
          <w:sz w:val="26"/>
          <w:szCs w:val="26"/>
        </w:rPr>
        <w:t>6</w:t>
      </w:r>
      <w:r w:rsidRPr="00AB0A50">
        <w:rPr>
          <w:rFonts w:ascii="Angsana New" w:hAnsi="Angsana New" w:hint="cs"/>
          <w:sz w:val="26"/>
          <w:szCs w:val="26"/>
          <w:cs/>
        </w:rPr>
        <w:t xml:space="preserve"> งวด ในจำนวนเงินที่เท่ากันเริ่มตั้งแต่เดือนมกราคม </w:t>
      </w:r>
      <w:r w:rsidRPr="00AB0A50">
        <w:rPr>
          <w:rFonts w:ascii="Angsana New" w:hAnsi="Angsana New"/>
          <w:sz w:val="26"/>
          <w:szCs w:val="26"/>
        </w:rPr>
        <w:t xml:space="preserve">2565 </w:t>
      </w:r>
      <w:r w:rsidRPr="00AB0A50">
        <w:rPr>
          <w:rFonts w:ascii="Angsana New" w:hAnsi="Angsana New" w:hint="cs"/>
          <w:sz w:val="26"/>
          <w:szCs w:val="26"/>
          <w:cs/>
        </w:rPr>
        <w:t>ถึง</w:t>
      </w:r>
      <w:r w:rsidR="00135BC7" w:rsidRPr="00AB0A50">
        <w:rPr>
          <w:rFonts w:ascii="Angsana New" w:hAnsi="Angsana New" w:hint="cs"/>
          <w:sz w:val="26"/>
          <w:szCs w:val="26"/>
          <w:cs/>
        </w:rPr>
        <w:t>เดือน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AB0A50">
        <w:rPr>
          <w:rFonts w:ascii="Angsana New" w:hAnsi="Angsana New"/>
          <w:sz w:val="26"/>
          <w:szCs w:val="26"/>
        </w:rPr>
        <w:t>2565</w:t>
      </w:r>
    </w:p>
    <w:p w14:paraId="61914986" w14:textId="1DBE802F" w:rsidR="006377CE" w:rsidRPr="00AB0A50" w:rsidRDefault="006377CE" w:rsidP="00537C5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485122" w14:textId="7DA7A8E8" w:rsidR="006377CE" w:rsidRPr="00AB0A50" w:rsidRDefault="006377CE" w:rsidP="00537C5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AB0A50">
        <w:rPr>
          <w:rFonts w:ascii="Angsana New" w:hAnsi="Angsana New"/>
          <w:sz w:val="26"/>
          <w:szCs w:val="26"/>
        </w:rPr>
        <w:t xml:space="preserve"> 2</w:t>
      </w:r>
      <w:r w:rsidR="00135BC7" w:rsidRPr="00AB0A50">
        <w:rPr>
          <w:rFonts w:ascii="Angsana New" w:hAnsi="Angsana New"/>
          <w:sz w:val="26"/>
          <w:szCs w:val="26"/>
        </w:rPr>
        <w:t>9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AB0A50">
        <w:rPr>
          <w:rFonts w:ascii="Angsana New" w:hAnsi="Angsana New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บริษัทได้จ่ายชำระคืนเงินกู้ยืมระยะยาวก่อนครบกำหนดระยะเวลาชำระหนี้เป็นจำนวน</w:t>
      </w:r>
      <w:r w:rsidRPr="0025233C">
        <w:rPr>
          <w:rFonts w:ascii="Angsana New" w:hAnsi="Angsana New" w:hint="cs"/>
          <w:sz w:val="26"/>
          <w:szCs w:val="26"/>
          <w:cs/>
        </w:rPr>
        <w:t>เงินรวม</w:t>
      </w:r>
      <w:r w:rsidRPr="0025233C">
        <w:rPr>
          <w:rFonts w:ascii="Angsana New" w:hAnsi="Angsana New"/>
          <w:sz w:val="26"/>
          <w:szCs w:val="26"/>
        </w:rPr>
        <w:t xml:space="preserve"> </w:t>
      </w:r>
      <w:r w:rsidR="00CB6E9D" w:rsidRPr="0025233C">
        <w:rPr>
          <w:rFonts w:ascii="Angsana New" w:hAnsi="Angsana New"/>
          <w:sz w:val="26"/>
          <w:szCs w:val="26"/>
        </w:rPr>
        <w:t>150.5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="00135BC7" w:rsidRPr="00AB0A50">
        <w:rPr>
          <w:rFonts w:ascii="Angsana New" w:hAnsi="Angsana New"/>
          <w:sz w:val="26"/>
          <w:szCs w:val="26"/>
        </w:rPr>
        <w:t xml:space="preserve">          </w:t>
      </w:r>
      <w:r w:rsidRPr="00AB0A50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BB4EFF" w:rsidRPr="00AB0A50">
        <w:rPr>
          <w:rFonts w:ascii="Angsana New" w:hAnsi="Angsana New" w:hint="cs"/>
          <w:sz w:val="26"/>
          <w:szCs w:val="26"/>
          <w:cs/>
        </w:rPr>
        <w:t>ให้กับสถาบันการเงินดังกล่าว</w:t>
      </w:r>
      <w:r w:rsidRPr="00AB0A50">
        <w:rPr>
          <w:rFonts w:ascii="Angsana New" w:hAnsi="Angsana New" w:hint="cs"/>
          <w:sz w:val="26"/>
          <w:szCs w:val="26"/>
          <w:cs/>
        </w:rPr>
        <w:t>โดย</w:t>
      </w:r>
      <w:r w:rsidR="00BB4EFF" w:rsidRPr="00AB0A50">
        <w:rPr>
          <w:rFonts w:ascii="Angsana New" w:hAnsi="Angsana New" w:hint="cs"/>
          <w:sz w:val="26"/>
          <w:szCs w:val="26"/>
          <w:cs/>
        </w:rPr>
        <w:t>ใช้เงินจากการเพิ่มทุน ทั้งนี้ บริษัท</w:t>
      </w:r>
      <w:r w:rsidRPr="00AB0A50">
        <w:rPr>
          <w:rFonts w:ascii="Angsana New" w:hAnsi="Angsana New" w:hint="cs"/>
          <w:sz w:val="26"/>
          <w:szCs w:val="26"/>
          <w:cs/>
        </w:rPr>
        <w:t>ไม่มีค่า</w:t>
      </w:r>
      <w:r w:rsidRPr="00AB0A50">
        <w:rPr>
          <w:rFonts w:ascii="Angsana New" w:hAnsi="Angsana New"/>
          <w:sz w:val="26"/>
          <w:szCs w:val="26"/>
          <w:cs/>
        </w:rPr>
        <w:t>ธรรมเนียมชำระเงินกู้คืนก่อนกำหนด</w:t>
      </w:r>
    </w:p>
    <w:p w14:paraId="2FB94537" w14:textId="03ADEBD7" w:rsidR="00537C57" w:rsidRPr="00AB0A50" w:rsidRDefault="00537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br w:type="page"/>
      </w:r>
    </w:p>
    <w:p w14:paraId="0302C6E3" w14:textId="03CB77A2" w:rsidR="009D10ED" w:rsidRPr="00AB0A50" w:rsidRDefault="009D10ED" w:rsidP="00360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lastRenderedPageBreak/>
        <w:t>วงเงินสินเชื่อของบริษัทมีรายละเอียดดังนี้</w:t>
      </w:r>
    </w:p>
    <w:p w14:paraId="061FEA9B" w14:textId="69AB2623" w:rsidR="00770110" w:rsidRPr="00AB0A50" w:rsidRDefault="00770110" w:rsidP="003608D7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tbl>
      <w:tblPr>
        <w:tblW w:w="997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6"/>
        <w:gridCol w:w="136"/>
        <w:gridCol w:w="4098"/>
        <w:gridCol w:w="136"/>
        <w:gridCol w:w="944"/>
        <w:gridCol w:w="136"/>
        <w:gridCol w:w="944"/>
        <w:gridCol w:w="136"/>
        <w:gridCol w:w="2724"/>
      </w:tblGrid>
      <w:tr w:rsidR="009D10ED" w:rsidRPr="00AB0A50" w14:paraId="6DC86CAB" w14:textId="77777777" w:rsidTr="00910FE7">
        <w:trPr>
          <w:trHeight w:val="20"/>
        </w:trPr>
        <w:tc>
          <w:tcPr>
            <w:tcW w:w="716" w:type="dxa"/>
            <w:shd w:val="clear" w:color="auto" w:fill="auto"/>
          </w:tcPr>
          <w:p w14:paraId="0D0B079A" w14:textId="281343E2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7B2F4754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shd w:val="clear" w:color="auto" w:fill="auto"/>
          </w:tcPr>
          <w:p w14:paraId="5FD05E0B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57B4C800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</w:tcPr>
          <w:p w14:paraId="4D699971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36" w:type="dxa"/>
            <w:shd w:val="clear" w:color="auto" w:fill="auto"/>
          </w:tcPr>
          <w:p w14:paraId="67305E0A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shd w:val="clear" w:color="auto" w:fill="auto"/>
          </w:tcPr>
          <w:p w14:paraId="4594853E" w14:textId="77777777" w:rsidR="009D10ED" w:rsidRPr="00AB0A50" w:rsidRDefault="009D10E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0FE7" w:rsidRPr="00AB0A50" w14:paraId="731AB2D2" w14:textId="77777777" w:rsidTr="00910FE7">
        <w:trPr>
          <w:trHeight w:val="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3CFDD176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705960B9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14:paraId="2FE096A3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FFC7C0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509EF71A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7D7A7EED" w14:textId="2B78C435" w:rsidR="00910FE7" w:rsidRPr="00AB0A50" w:rsidRDefault="00267BFD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5F644C2C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B1A6A" w14:textId="0B6930FB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31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AB0A50">
              <w:rPr>
                <w:rFonts w:ascii="Angsana New" w:hAnsi="Angsana New"/>
                <w:sz w:val="26"/>
                <w:szCs w:val="26"/>
              </w:rPr>
              <w:t>256</w:t>
            </w:r>
            <w:r w:rsidR="00FE173F" w:rsidRPr="00AB0A5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shd w:val="clear" w:color="auto" w:fill="auto"/>
          </w:tcPr>
          <w:p w14:paraId="7BC11398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</w:tcPr>
          <w:p w14:paraId="3919AC2D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EEFADD" w14:textId="77777777" w:rsidR="00910FE7" w:rsidRPr="00AB0A50" w:rsidRDefault="00910FE7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9D10ED" w:rsidRPr="00AB0A50" w14:paraId="52A1D729" w14:textId="77777777" w:rsidTr="00910FE7">
        <w:trPr>
          <w:trHeight w:val="2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624B0784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736C3C13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14:paraId="1A499F0A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566F91C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2A6F5CAC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0D43007D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5E767242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10A2652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tcBorders>
              <w:top w:val="single" w:sz="4" w:space="0" w:color="auto"/>
            </w:tcBorders>
            <w:shd w:val="clear" w:color="auto" w:fill="auto"/>
          </w:tcPr>
          <w:p w14:paraId="7D6CD12E" w14:textId="77777777" w:rsidR="009D10ED" w:rsidRPr="00AB0A50" w:rsidRDefault="009D10ED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C7B81" w:rsidRPr="00AB0A50" w14:paraId="3252A5E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5C8123E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07709FE8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6B3306C" w14:textId="77777777" w:rsidR="008C7B81" w:rsidRPr="00AB0A50" w:rsidRDefault="008C7B81" w:rsidP="003608D7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235547FF" w14:textId="77777777" w:rsidR="008C7B81" w:rsidRPr="00AB0A50" w:rsidRDefault="008C7B81" w:rsidP="003608D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19B7D449" w14:textId="26764FF8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3C57B568" w14:textId="77777777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BD73C2A" w14:textId="77777777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  <w:shd w:val="clear" w:color="auto" w:fill="auto"/>
          </w:tcPr>
          <w:p w14:paraId="5B2BC184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8ABCFE0" w14:textId="2A1D8FC0" w:rsidR="008C7B81" w:rsidRPr="00AB0A50" w:rsidRDefault="008C7B81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="00DC1BBE"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8C7B81" w:rsidRPr="00AB0A50" w14:paraId="74053406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B48855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53DEFBCB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C6E8F90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886419C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18FBD49" w14:textId="77777777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425D7B87" w14:textId="77777777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758B400" w14:textId="77777777" w:rsidR="008C7B81" w:rsidRPr="00AB0A50" w:rsidRDefault="008C7B81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40FE2231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72827F" w14:textId="77777777" w:rsidR="008C7B81" w:rsidRPr="00AB0A50" w:rsidRDefault="008C7B81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C1BBE" w:rsidRPr="00AB0A50" w14:paraId="515BD980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6A9CDFB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3B4FDD24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1E38872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เงินกู้ยืมเพื่อก่อสร้างโรงงานและอาคาร</w:t>
            </w:r>
          </w:p>
        </w:tc>
        <w:tc>
          <w:tcPr>
            <w:tcW w:w="136" w:type="dxa"/>
            <w:shd w:val="clear" w:color="auto" w:fill="auto"/>
          </w:tcPr>
          <w:p w14:paraId="10F63324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014A89F" w14:textId="23E6B4D6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</w:tcPr>
          <w:p w14:paraId="4395C39D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37E2E6E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  <w:shd w:val="clear" w:color="auto" w:fill="auto"/>
          </w:tcPr>
          <w:p w14:paraId="7AC82E57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CA6AD86" w14:textId="58078935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AB0A50" w14:paraId="35E9073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BB3EC06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50728AEE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548A3C0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32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EBEEE0A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DBEE80C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FD8FC35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42507404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237F938C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04C3062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C1BBE" w:rsidRPr="00AB0A50" w14:paraId="50D3A2CA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7C71E00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3CD6CF5A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7DD7202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เงินกู้ยืมเพื่อซื้อเครน</w:t>
            </w:r>
          </w:p>
        </w:tc>
        <w:tc>
          <w:tcPr>
            <w:tcW w:w="136" w:type="dxa"/>
            <w:shd w:val="clear" w:color="auto" w:fill="auto"/>
          </w:tcPr>
          <w:p w14:paraId="256B870D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928CCC6" w14:textId="64B4441E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</w:tcPr>
          <w:p w14:paraId="1D44939C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ADF8CAE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  <w:shd w:val="clear" w:color="auto" w:fill="auto"/>
          </w:tcPr>
          <w:p w14:paraId="1D24D437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8EE1620" w14:textId="6BE6E4DD" w:rsidR="00DC1BBE" w:rsidRPr="00AB0A50" w:rsidRDefault="00DC1BBE" w:rsidP="003608D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DC1BBE" w:rsidRPr="00AB0A50" w14:paraId="69F02DA6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6218FF11" w14:textId="77777777" w:rsidR="00DC1BBE" w:rsidRPr="00AB0A50" w:rsidRDefault="00DC1BBE" w:rsidP="00360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3FE074A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36A9319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A9A119A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A233F5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60B0373C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343F4F4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1190DA8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92DB7C6" w14:textId="77777777" w:rsidR="00DC1BBE" w:rsidRPr="00AB0A50" w:rsidRDefault="00DC1BBE" w:rsidP="003608D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2FA74A8E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2E2ABEFD" w14:textId="44D1F5D9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38EDAEED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15C8AB9" w14:textId="6BAF4BCD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เงินกู้ยืมเพื่อ</w:t>
            </w:r>
            <w:r w:rsidR="005938BE" w:rsidRPr="00AB0A5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จ่ายชำระคืนเงินกู้ยืมจากบุคคลที่เกี่ยวข้องกัน</w:t>
            </w: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26429FC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4F803C2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53,960</w:t>
            </w:r>
          </w:p>
        </w:tc>
        <w:tc>
          <w:tcPr>
            <w:tcW w:w="136" w:type="dxa"/>
          </w:tcPr>
          <w:p w14:paraId="19B5165A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3272B3F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0B304B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EC827B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</w:p>
        </w:tc>
      </w:tr>
      <w:tr w:rsidR="00D00CFC" w:rsidRPr="00AB0A50" w14:paraId="57BB942A" w14:textId="77777777" w:rsidTr="00D00CFC">
        <w:trPr>
          <w:trHeight w:val="20"/>
        </w:trPr>
        <w:tc>
          <w:tcPr>
            <w:tcW w:w="716" w:type="dxa"/>
            <w:shd w:val="clear" w:color="auto" w:fill="auto"/>
          </w:tcPr>
          <w:p w14:paraId="04290A5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357DC986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5A8FC7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EE9179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F3B2A4A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BD22D5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2921BE31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0E8A2D01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5ED329D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57E9E02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E1429EC" w14:textId="45D1527C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26991CCD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AF2A4AF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29A4C0F7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08B9315" w14:textId="72A60C96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75964DD0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23425D1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459B832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A02C91A" w14:textId="55B6756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**</w:t>
            </w:r>
          </w:p>
        </w:tc>
      </w:tr>
      <w:tr w:rsidR="00D00CFC" w:rsidRPr="00AB0A50" w14:paraId="13EDA46F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2494628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10154E6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4098" w:type="dxa"/>
            <w:shd w:val="clear" w:color="auto" w:fill="auto"/>
          </w:tcPr>
          <w:p w14:paraId="1C6D0E59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ECC32C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AC45927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799CFFBC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70BD5F2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3C1B6820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4" w:type="dxa"/>
            <w:shd w:val="clear" w:color="auto" w:fill="auto"/>
          </w:tcPr>
          <w:p w14:paraId="02766AD8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00CFC" w:rsidRPr="00AB0A50" w14:paraId="6120E698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EC9E024" w14:textId="0A5631EC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41A876D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6E3943B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13BA86E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5D551DB" w14:textId="673DC09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13B242E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8BCA98D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  <w:shd w:val="clear" w:color="auto" w:fill="auto"/>
          </w:tcPr>
          <w:p w14:paraId="38C14AB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A5BDC57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</w:p>
        </w:tc>
      </w:tr>
      <w:tr w:rsidR="00D00CFC" w:rsidRPr="00AB0A50" w14:paraId="2A4D996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63B522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6CCA6798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BF5277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F87DD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6015B81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6D2043FE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09DD693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0E19A22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86F20E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47A21AD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7E03D930" w14:textId="27C5DA2A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74B00A88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0910C9A" w14:textId="3755C0D4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779D39E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C3111B" w14:textId="4712427D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07743006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F630949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  <w:shd w:val="clear" w:color="auto" w:fill="auto"/>
          </w:tcPr>
          <w:p w14:paraId="6567E459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DB0185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AB0A50" w14:paraId="2AA352C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30ED940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2553F701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137B8E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1BC6F9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5111A17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C22CD7A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3E31BB7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4F12DD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377EBF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5261F58E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56AC1235" w14:textId="6C4F5645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22435AA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CF901D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47C7B0A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2CFD413" w14:textId="228D82E3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0A07B09A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640EB34C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  <w:shd w:val="clear" w:color="auto" w:fill="auto"/>
          </w:tcPr>
          <w:p w14:paraId="2301630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7408CB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AB0A50" w14:paraId="18729DD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13163C9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71EB42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FF1694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B61667E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2A5E077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10A11644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0EDFEACD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3F3F618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D8CAA6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50AB1CFC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01D37C4" w14:textId="3AAD8D2D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7BF10FB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9F43A6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5970FA0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E33AC83" w14:textId="29E31143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7F6E079C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B26ECB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  <w:shd w:val="clear" w:color="auto" w:fill="auto"/>
          </w:tcPr>
          <w:p w14:paraId="5F5360C6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CB46C4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AB0A50" w14:paraId="5B6B7D55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F83E209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11836217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856D8A1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6C1953F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B8755FF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1FAF5BF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23B27F9F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1D6CB6F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8471E8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55113B31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76682532" w14:textId="2F0DD7C8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6" w:type="dxa"/>
          </w:tcPr>
          <w:p w14:paraId="1467EB06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1B00265" w14:textId="1A3A6D0F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0858C5E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0AC9691" w14:textId="1F963ADA" w:rsidR="00D00CFC" w:rsidRPr="00AB0A50" w:rsidRDefault="00680A2D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40</w:t>
            </w:r>
            <w:r w:rsidR="00D00CFC" w:rsidRPr="00AB0A5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6" w:type="dxa"/>
          </w:tcPr>
          <w:p w14:paraId="0819113F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44B745D3" w14:textId="37D6D2C2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45FE8260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FDC64BB" w14:textId="47602C33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AB0A50" w14:paraId="6630B25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571D34D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1681B95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9B0C54F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D8E14BB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EBE2A25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5063899C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shd w:val="clear" w:color="auto" w:fill="auto"/>
          </w:tcPr>
          <w:p w14:paraId="15A2FA0B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285F3FB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691BAFB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4A014AE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4966411D" w14:textId="24C1EF3D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6" w:type="dxa"/>
          </w:tcPr>
          <w:p w14:paraId="72DCC27C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A1DFDCB" w14:textId="538F8862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เพื่อค้ำประกันผลงาน </w:t>
            </w: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AB0A5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AB0A5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0B9E1A3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B602557" w14:textId="33A61442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6" w:type="dxa"/>
          </w:tcPr>
          <w:p w14:paraId="42855C6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1361D61" w14:textId="6A1F8EF0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AB0A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411DCC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C502753" w14:textId="3BD342FD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D00CFC" w:rsidRPr="00AB0A50" w14:paraId="2B6A4BA2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0C9B1B4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</w:tcPr>
          <w:p w14:paraId="3571E7A1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DCFE2DA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B3EBD74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10F6F98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</w:tcPr>
          <w:p w14:paraId="6DCEDF6B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345DFAFE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" w:type="dxa"/>
            <w:shd w:val="clear" w:color="auto" w:fill="auto"/>
          </w:tcPr>
          <w:p w14:paraId="1472A423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D0F9F98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</w:tr>
      <w:tr w:rsidR="00D00CFC" w:rsidRPr="00AB0A50" w14:paraId="54EEBA4B" w14:textId="77777777" w:rsidTr="008C7B81">
        <w:trPr>
          <w:trHeight w:val="20"/>
        </w:trPr>
        <w:tc>
          <w:tcPr>
            <w:tcW w:w="716" w:type="dxa"/>
            <w:shd w:val="clear" w:color="auto" w:fill="auto"/>
          </w:tcPr>
          <w:p w14:paraId="27E44F48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7CC2574B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69BC5CB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0FFC5CD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4F542722" w14:textId="2FA0E8AF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680A2D" w:rsidRPr="00AB0A50">
              <w:rPr>
                <w:rFonts w:ascii="Angsana New" w:hAnsi="Angsana New"/>
                <w:sz w:val="26"/>
                <w:szCs w:val="26"/>
              </w:rPr>
              <w:t>61</w:t>
            </w:r>
            <w:r w:rsidRPr="00AB0A50">
              <w:rPr>
                <w:rFonts w:ascii="Angsana New" w:hAnsi="Angsana New"/>
                <w:sz w:val="26"/>
                <w:szCs w:val="26"/>
              </w:rPr>
              <w:t>,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286</w:t>
            </w:r>
          </w:p>
        </w:tc>
        <w:tc>
          <w:tcPr>
            <w:tcW w:w="136" w:type="dxa"/>
          </w:tcPr>
          <w:p w14:paraId="6A6E1F23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1DAD6F1D" w14:textId="77777777" w:rsidR="00D00CFC" w:rsidRPr="00AB0A50" w:rsidRDefault="00D00CFC" w:rsidP="00D00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490,326</w:t>
            </w:r>
          </w:p>
        </w:tc>
        <w:tc>
          <w:tcPr>
            <w:tcW w:w="136" w:type="dxa"/>
            <w:shd w:val="clear" w:color="auto" w:fill="auto"/>
          </w:tcPr>
          <w:p w14:paraId="218C6682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2453AD5" w14:textId="77777777" w:rsidR="00D00CFC" w:rsidRPr="00AB0A50" w:rsidRDefault="00D00CFC" w:rsidP="00D00CF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53C2CFCD" w14:textId="77777777" w:rsidR="00DC1BBE" w:rsidRPr="00AB0A50" w:rsidRDefault="00DC1BBE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A7C1A2D" w14:textId="1D3C0F72" w:rsidR="00DC1BBE" w:rsidRPr="00AB0A50" w:rsidRDefault="00DC1BBE" w:rsidP="000B41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t>*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AB0A50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AB0A50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AB0A50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AB0A50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AB0A50">
        <w:rPr>
          <w:rFonts w:ascii="Angsana New" w:hAnsi="Angsana New"/>
          <w:sz w:val="26"/>
          <w:szCs w:val="26"/>
        </w:rPr>
        <w:t xml:space="preserve">1 </w:t>
      </w:r>
      <w:r w:rsidRPr="00AB0A50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83374F" w:rsidRPr="00AB0A50">
        <w:rPr>
          <w:rFonts w:ascii="Angsana New" w:hAnsi="Angsana New" w:hint="cs"/>
          <w:sz w:val="26"/>
          <w:szCs w:val="26"/>
          <w:cs/>
        </w:rPr>
        <w:t>ตั้งแต่</w:t>
      </w:r>
      <w:r w:rsidR="00E7581B" w:rsidRPr="00AB0A50">
        <w:rPr>
          <w:rFonts w:ascii="Angsana New" w:hAnsi="Angsana New" w:hint="cs"/>
          <w:sz w:val="26"/>
          <w:szCs w:val="26"/>
          <w:cs/>
        </w:rPr>
        <w:t>เ</w:t>
      </w:r>
      <w:r w:rsidRPr="00AB0A50">
        <w:rPr>
          <w:rFonts w:ascii="Angsana New" w:hAnsi="Angsana New" w:hint="cs"/>
          <w:sz w:val="26"/>
          <w:szCs w:val="26"/>
          <w:cs/>
        </w:rPr>
        <w:t xml:space="preserve">ดือนเมษายน </w:t>
      </w:r>
      <w:r w:rsidRPr="00AB0A50">
        <w:rPr>
          <w:rFonts w:ascii="Angsana New" w:hAnsi="Angsana New"/>
          <w:sz w:val="26"/>
          <w:szCs w:val="26"/>
        </w:rPr>
        <w:t xml:space="preserve">2563 </w:t>
      </w:r>
      <w:r w:rsidRPr="00AB0A50">
        <w:rPr>
          <w:rFonts w:ascii="Angsana New" w:hAnsi="Angsana New" w:hint="cs"/>
          <w:sz w:val="26"/>
          <w:szCs w:val="26"/>
          <w:cs/>
        </w:rPr>
        <w:t>ถึงเดือน</w:t>
      </w:r>
      <w:r w:rsidR="00E7581B" w:rsidRPr="00AB0A50">
        <w:rPr>
          <w:rFonts w:ascii="Angsana New" w:hAnsi="Angsana New" w:hint="cs"/>
          <w:sz w:val="26"/>
          <w:szCs w:val="26"/>
          <w:cs/>
        </w:rPr>
        <w:t>มกราคม</w:t>
      </w: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</w:t>
      </w:r>
      <w:r w:rsidR="00E7581B" w:rsidRPr="00AB0A50">
        <w:rPr>
          <w:rFonts w:ascii="Angsana New" w:hAnsi="Angsana New"/>
          <w:sz w:val="26"/>
          <w:szCs w:val="26"/>
        </w:rPr>
        <w:t>4</w:t>
      </w:r>
    </w:p>
    <w:p w14:paraId="36CFAE5D" w14:textId="3213AFDF" w:rsidR="00DC1BBE" w:rsidRPr="00AB0A50" w:rsidRDefault="00DC1BBE" w:rsidP="00B01A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spacing w:before="80"/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t>**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AB0A50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AB0A50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AB0A50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AB0A50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AB0A50">
        <w:rPr>
          <w:rFonts w:ascii="Angsana New" w:hAnsi="Angsana New"/>
          <w:sz w:val="26"/>
          <w:szCs w:val="26"/>
        </w:rPr>
        <w:t xml:space="preserve">1 </w:t>
      </w:r>
      <w:r w:rsidRPr="00AB0A50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83374F" w:rsidRPr="00AB0A50">
        <w:rPr>
          <w:rFonts w:ascii="Angsana New" w:hAnsi="Angsana New" w:hint="cs"/>
          <w:sz w:val="26"/>
          <w:szCs w:val="26"/>
          <w:cs/>
        </w:rPr>
        <w:t>ตั้งแต่</w:t>
      </w:r>
      <w:r w:rsidRPr="00AB0A50">
        <w:rPr>
          <w:rFonts w:ascii="Angsana New" w:hAnsi="Angsana New" w:hint="cs"/>
          <w:sz w:val="26"/>
          <w:szCs w:val="26"/>
          <w:cs/>
        </w:rPr>
        <w:t xml:space="preserve">เดือนเมษายน </w:t>
      </w:r>
      <w:r w:rsidRPr="00AB0A50">
        <w:rPr>
          <w:rFonts w:ascii="Angsana New" w:hAnsi="Angsana New"/>
          <w:sz w:val="26"/>
          <w:szCs w:val="26"/>
        </w:rPr>
        <w:t>2</w:t>
      </w:r>
      <w:r w:rsidR="00494422" w:rsidRPr="00AB0A50">
        <w:rPr>
          <w:rFonts w:ascii="Angsana New" w:hAnsi="Angsana New"/>
          <w:sz w:val="26"/>
          <w:szCs w:val="26"/>
        </w:rPr>
        <w:t>5</w:t>
      </w:r>
      <w:r w:rsidRPr="00AB0A50">
        <w:rPr>
          <w:rFonts w:ascii="Angsana New" w:hAnsi="Angsana New"/>
          <w:sz w:val="26"/>
          <w:szCs w:val="26"/>
        </w:rPr>
        <w:t xml:space="preserve">63 </w:t>
      </w:r>
      <w:r w:rsidRPr="00AB0A50">
        <w:rPr>
          <w:rFonts w:ascii="Angsana New" w:hAnsi="Angsana New" w:hint="cs"/>
          <w:sz w:val="26"/>
          <w:szCs w:val="26"/>
          <w:cs/>
        </w:rPr>
        <w:t>ถึงเดือน</w:t>
      </w:r>
      <w:r w:rsidR="003F581A" w:rsidRPr="00AB0A50">
        <w:rPr>
          <w:rFonts w:ascii="Angsana New" w:hAnsi="Angsana New" w:hint="cs"/>
          <w:sz w:val="26"/>
          <w:szCs w:val="26"/>
          <w:cs/>
        </w:rPr>
        <w:t>กันยายน</w:t>
      </w: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</w:t>
      </w:r>
      <w:r w:rsidR="00494422" w:rsidRPr="00AB0A50">
        <w:rPr>
          <w:rFonts w:ascii="Angsana New" w:hAnsi="Angsana New"/>
          <w:sz w:val="26"/>
          <w:szCs w:val="26"/>
        </w:rPr>
        <w:t>5</w:t>
      </w:r>
      <w:r w:rsidRPr="00AB0A50">
        <w:rPr>
          <w:rFonts w:ascii="Angsana New" w:hAnsi="Angsana New"/>
          <w:sz w:val="26"/>
          <w:szCs w:val="26"/>
        </w:rPr>
        <w:t>63</w:t>
      </w:r>
    </w:p>
    <w:p w14:paraId="384EDC59" w14:textId="77777777" w:rsidR="000B415A" w:rsidRPr="00AB0A50" w:rsidRDefault="000B415A" w:rsidP="000B415A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</w:p>
    <w:p w14:paraId="2112416E" w14:textId="3BBE5867" w:rsidR="009D10ED" w:rsidRPr="00AB0A50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14:paraId="3A6571F7" w14:textId="77777777" w:rsidR="009D10ED" w:rsidRPr="00AB0A50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t>-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ตามที่กล่าวไว้ในหมายเหตุ </w:t>
      </w:r>
      <w:r w:rsidRPr="00AB0A50">
        <w:rPr>
          <w:rFonts w:ascii="Angsana New" w:hAnsi="Angsana New"/>
          <w:sz w:val="26"/>
          <w:szCs w:val="26"/>
        </w:rPr>
        <w:t>6</w:t>
      </w:r>
    </w:p>
    <w:p w14:paraId="60D1D118" w14:textId="77777777" w:rsidR="009D10ED" w:rsidRPr="00AB0A50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t>-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/>
          <w:sz w:val="26"/>
          <w:szCs w:val="26"/>
          <w:cs/>
        </w:rPr>
        <w:t xml:space="preserve">จำนำเครื่องจักรและอุปกรณ์ตามที่กล่าวไว้ในหมายเหตุ </w:t>
      </w:r>
      <w:r w:rsidRPr="00AB0A50">
        <w:rPr>
          <w:rFonts w:ascii="Angsana New" w:hAnsi="Angsana New"/>
          <w:sz w:val="26"/>
          <w:szCs w:val="26"/>
        </w:rPr>
        <w:t>6</w:t>
      </w:r>
    </w:p>
    <w:p w14:paraId="6C4F60AE" w14:textId="30E22563" w:rsidR="009D10ED" w:rsidRPr="00AB0A50" w:rsidRDefault="009D10ED" w:rsidP="000B415A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</w:rPr>
        <w:t>-</w:t>
      </w:r>
      <w:r w:rsidRPr="00AB0A50">
        <w:rPr>
          <w:rFonts w:ascii="Angsana New" w:hAnsi="Angsana New"/>
          <w:sz w:val="26"/>
          <w:szCs w:val="26"/>
        </w:rPr>
        <w:tab/>
      </w:r>
      <w:r w:rsidR="0066638A" w:rsidRPr="00AB0A50">
        <w:rPr>
          <w:rFonts w:ascii="Angsana New" w:hAnsi="Angsana New"/>
          <w:sz w:val="26"/>
          <w:szCs w:val="26"/>
          <w:cs/>
        </w:rPr>
        <w:t>โอนผ</w:t>
      </w:r>
      <w:r w:rsidR="0066638A" w:rsidRPr="00AB0A50">
        <w:rPr>
          <w:rFonts w:ascii="Angsana New" w:hAnsi="Angsana New" w:hint="cs"/>
          <w:sz w:val="26"/>
          <w:szCs w:val="26"/>
          <w:cs/>
        </w:rPr>
        <w:t>ู้รับ</w:t>
      </w:r>
      <w:r w:rsidRPr="00AB0A50">
        <w:rPr>
          <w:rFonts w:ascii="Angsana New" w:hAnsi="Angsana New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AB0A50" w:rsidRDefault="009D10ED" w:rsidP="000B415A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</w:rPr>
        <w:t>-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77777777" w:rsidR="009D10ED" w:rsidRPr="00AB0A50" w:rsidRDefault="009D10ED" w:rsidP="000B415A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</w:rPr>
        <w:t>-</w:t>
      </w:r>
      <w:r w:rsidRPr="00AB0A50">
        <w:rPr>
          <w:rFonts w:ascii="Angsana New" w:hAnsi="Angsana New"/>
          <w:sz w:val="26"/>
          <w:szCs w:val="26"/>
          <w:cs/>
        </w:rPr>
        <w:tab/>
        <w:t>ค้ำประกันโดยกรรมการท่านหนึ่ง</w:t>
      </w:r>
    </w:p>
    <w:p w14:paraId="1EBA644F" w14:textId="77777777" w:rsidR="009D10ED" w:rsidRPr="00AB0A50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AB0A50" w:rsidRDefault="009D10ED" w:rsidP="000B415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135AA70D" w14:textId="6EEA8F05" w:rsidR="008B626B" w:rsidRPr="00AB0A50" w:rsidRDefault="000A4787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 w:hint="cs"/>
          <w:b/>
          <w:bCs/>
          <w:sz w:val="26"/>
          <w:szCs w:val="26"/>
        </w:rPr>
        <w:lastRenderedPageBreak/>
        <w:t>11</w:t>
      </w:r>
      <w:r w:rsidR="008B626B" w:rsidRPr="00AB0A5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AB0A5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AB0A5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AB0A5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AB0A5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AB0A50" w:rsidRDefault="00F272AE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AB0A50" w14:paraId="2CC4FD70" w14:textId="77777777" w:rsidTr="00A553F7">
        <w:tc>
          <w:tcPr>
            <w:tcW w:w="6435" w:type="dxa"/>
          </w:tcPr>
          <w:p w14:paraId="53637022" w14:textId="77777777" w:rsidR="00AD6479" w:rsidRPr="00AB0A50" w:rsidRDefault="00AD647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AB0A50" w:rsidRDefault="00AD647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AB0A50" w:rsidRDefault="00AD647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AB0A50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AB0A50" w:rsidRDefault="002011B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ab/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AB0A50" w:rsidRDefault="002011B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0BA84B87" w:rsidR="002011B9" w:rsidRPr="00AB0A50" w:rsidRDefault="00267BFD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D1403"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AB0A5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AB0A50" w:rsidRDefault="002011B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7B0EC6AA" w:rsidR="002011B9" w:rsidRPr="00AB0A50" w:rsidRDefault="002011B9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AB0A50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FE173F" w:rsidRPr="00AB0A50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</w:p>
        </w:tc>
      </w:tr>
      <w:tr w:rsidR="00672705" w:rsidRPr="00AB0A50" w14:paraId="3E8A0CAC" w14:textId="77777777" w:rsidTr="00A553F7">
        <w:tc>
          <w:tcPr>
            <w:tcW w:w="6435" w:type="dxa"/>
          </w:tcPr>
          <w:p w14:paraId="462C24BC" w14:textId="77777777" w:rsidR="00672705" w:rsidRPr="00AB0A50" w:rsidRDefault="00672705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68A2CDF" w14:textId="77777777" w:rsidR="00672705" w:rsidRPr="00AB0A50" w:rsidRDefault="00672705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DE8220F" w14:textId="77777777" w:rsidR="00672705" w:rsidRPr="00AB0A50" w:rsidRDefault="00672705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F5205" w14:textId="77777777" w:rsidR="00672705" w:rsidRPr="00AB0A50" w:rsidRDefault="00672705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2AA68F9" w14:textId="77777777" w:rsidR="00672705" w:rsidRPr="00AB0A50" w:rsidRDefault="00672705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1D60" w:rsidRPr="00AB0A50" w14:paraId="54281A7B" w14:textId="77777777" w:rsidTr="00A553F7">
        <w:tc>
          <w:tcPr>
            <w:tcW w:w="6435" w:type="dxa"/>
          </w:tcPr>
          <w:p w14:paraId="14944693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7643F0F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BD3EB20" w14:textId="33093133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598</w:t>
            </w:r>
          </w:p>
        </w:tc>
        <w:tc>
          <w:tcPr>
            <w:tcW w:w="270" w:type="dxa"/>
          </w:tcPr>
          <w:p w14:paraId="0BF0322C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8C18C17" w14:textId="03004102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1,098</w:t>
            </w:r>
          </w:p>
        </w:tc>
      </w:tr>
      <w:tr w:rsidR="00921D60" w:rsidRPr="00AB0A50" w14:paraId="428C38DD" w14:textId="77777777" w:rsidTr="00A553F7">
        <w:tc>
          <w:tcPr>
            <w:tcW w:w="6435" w:type="dxa"/>
          </w:tcPr>
          <w:p w14:paraId="218CCF81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32015424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05BF78" w14:textId="02B12EE6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2,276</w:t>
            </w:r>
          </w:p>
        </w:tc>
        <w:tc>
          <w:tcPr>
            <w:tcW w:w="270" w:type="dxa"/>
          </w:tcPr>
          <w:p w14:paraId="0F8F48FF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6F00F6B" w14:textId="67D81BBC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1,005</w:t>
            </w:r>
          </w:p>
        </w:tc>
      </w:tr>
      <w:tr w:rsidR="00921D60" w:rsidRPr="00AB0A50" w14:paraId="268A0B4C" w14:textId="77777777" w:rsidTr="00A553F7">
        <w:tc>
          <w:tcPr>
            <w:tcW w:w="6435" w:type="dxa"/>
          </w:tcPr>
          <w:p w14:paraId="186E4A95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6260D7F6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1,825</w:t>
            </w:r>
          </w:p>
        </w:tc>
        <w:tc>
          <w:tcPr>
            <w:tcW w:w="270" w:type="dxa"/>
          </w:tcPr>
          <w:p w14:paraId="153E9D39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4BE93553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555</w:t>
            </w:r>
          </w:p>
        </w:tc>
      </w:tr>
      <w:tr w:rsidR="00921D60" w:rsidRPr="00AB0A50" w14:paraId="6141A805" w14:textId="77777777" w:rsidTr="00A553F7">
        <w:tc>
          <w:tcPr>
            <w:tcW w:w="6435" w:type="dxa"/>
          </w:tcPr>
          <w:p w14:paraId="52286D95" w14:textId="21E331A6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3849F13B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573</w:t>
            </w:r>
          </w:p>
        </w:tc>
        <w:tc>
          <w:tcPr>
            <w:tcW w:w="270" w:type="dxa"/>
          </w:tcPr>
          <w:p w14:paraId="69CB08B7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44D7818A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921D60" w:rsidRPr="00AB0A50" w14:paraId="53D9AE85" w14:textId="77777777" w:rsidTr="00A553F7">
        <w:tc>
          <w:tcPr>
            <w:tcW w:w="6435" w:type="dxa"/>
          </w:tcPr>
          <w:p w14:paraId="2ED7A747" w14:textId="0D361EC6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07B82E64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4B822317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49B0BCF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</w:tr>
      <w:tr w:rsidR="00921D60" w:rsidRPr="00AB0A50" w14:paraId="06B0206C" w14:textId="77777777" w:rsidTr="00A553F7">
        <w:tc>
          <w:tcPr>
            <w:tcW w:w="6435" w:type="dxa"/>
          </w:tcPr>
          <w:p w14:paraId="18E023BA" w14:textId="7A49CC6C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3FD87085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831DEEE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00103B86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</w:tr>
      <w:tr w:rsidR="00921D60" w:rsidRPr="00AB0A50" w14:paraId="5806566D" w14:textId="77777777" w:rsidTr="00A553F7">
        <w:tc>
          <w:tcPr>
            <w:tcW w:w="6435" w:type="dxa"/>
          </w:tcPr>
          <w:p w14:paraId="2DD88C61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0D6CAE24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5,308</w:t>
            </w:r>
          </w:p>
        </w:tc>
        <w:tc>
          <w:tcPr>
            <w:tcW w:w="270" w:type="dxa"/>
          </w:tcPr>
          <w:p w14:paraId="4EFC6350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515BB11B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2,858</w:t>
            </w:r>
          </w:p>
        </w:tc>
      </w:tr>
      <w:tr w:rsidR="00921D60" w:rsidRPr="00AB0A50" w14:paraId="5B801395" w14:textId="77777777" w:rsidTr="00A553F7">
        <w:tc>
          <w:tcPr>
            <w:tcW w:w="6435" w:type="dxa"/>
          </w:tcPr>
          <w:p w14:paraId="062E7FF3" w14:textId="6CFDE6DD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1D6160FD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(385)</w:t>
            </w:r>
          </w:p>
        </w:tc>
        <w:tc>
          <w:tcPr>
            <w:tcW w:w="270" w:type="dxa"/>
          </w:tcPr>
          <w:p w14:paraId="5C8640DF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2AD0A98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(300)</w:t>
            </w:r>
          </w:p>
        </w:tc>
      </w:tr>
      <w:tr w:rsidR="00921D60" w:rsidRPr="00AB0A50" w14:paraId="412029E7" w14:textId="77777777" w:rsidTr="00A553F7">
        <w:tc>
          <w:tcPr>
            <w:tcW w:w="6435" w:type="dxa"/>
          </w:tcPr>
          <w:p w14:paraId="5B7C1E55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3A48F9A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3BD28F72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4,923</w:t>
            </w:r>
          </w:p>
        </w:tc>
        <w:tc>
          <w:tcPr>
            <w:tcW w:w="270" w:type="dxa"/>
          </w:tcPr>
          <w:p w14:paraId="14A68DCB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1C2081EF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2,558</w:t>
            </w:r>
          </w:p>
        </w:tc>
      </w:tr>
      <w:tr w:rsidR="00921D60" w:rsidRPr="00AB0A50" w14:paraId="6B709F05" w14:textId="77777777" w:rsidTr="00A553F7">
        <w:tc>
          <w:tcPr>
            <w:tcW w:w="6435" w:type="dxa"/>
          </w:tcPr>
          <w:p w14:paraId="09F467C6" w14:textId="638EAAEA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17D5D179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(1,900)</w:t>
            </w:r>
          </w:p>
        </w:tc>
        <w:tc>
          <w:tcPr>
            <w:tcW w:w="270" w:type="dxa"/>
          </w:tcPr>
          <w:p w14:paraId="6122A932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031B3843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(938)</w:t>
            </w:r>
          </w:p>
        </w:tc>
      </w:tr>
      <w:tr w:rsidR="00921D60" w:rsidRPr="00AB0A50" w14:paraId="36C2A444" w14:textId="77777777" w:rsidTr="00A553F7">
        <w:tc>
          <w:tcPr>
            <w:tcW w:w="6435" w:type="dxa"/>
          </w:tcPr>
          <w:p w14:paraId="5A9178E7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00D1C642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3,023</w:t>
            </w:r>
          </w:p>
        </w:tc>
        <w:tc>
          <w:tcPr>
            <w:tcW w:w="270" w:type="dxa"/>
          </w:tcPr>
          <w:p w14:paraId="45416753" w14:textId="77777777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21483AB8" w:rsidR="00921D60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1,620</w:t>
            </w:r>
          </w:p>
        </w:tc>
      </w:tr>
    </w:tbl>
    <w:p w14:paraId="64248EF5" w14:textId="77777777" w:rsidR="00A553F7" w:rsidRPr="00AB0A50" w:rsidRDefault="00A553F7" w:rsidP="005538FA">
      <w:pPr>
        <w:pStyle w:val="AccPolicyHeading"/>
        <w:ind w:right="-29"/>
        <w:rPr>
          <w:sz w:val="26"/>
          <w:szCs w:val="26"/>
        </w:rPr>
      </w:pPr>
    </w:p>
    <w:p w14:paraId="698D2711" w14:textId="46289517" w:rsidR="00F272AE" w:rsidRPr="00AB0A50" w:rsidRDefault="00F272AE" w:rsidP="005538FA">
      <w:pPr>
        <w:pStyle w:val="AccPolicyHeading"/>
        <w:ind w:right="-29"/>
        <w:rPr>
          <w:sz w:val="26"/>
          <w:szCs w:val="26"/>
        </w:rPr>
      </w:pPr>
      <w:r w:rsidRPr="00AB0A50">
        <w:rPr>
          <w:rFonts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AB0A50">
        <w:rPr>
          <w:rFonts w:hint="cs"/>
          <w:sz w:val="26"/>
          <w:szCs w:val="26"/>
          <w:cs/>
        </w:rPr>
        <w:t>ลิ</w:t>
      </w:r>
      <w:r w:rsidRPr="00AB0A50">
        <w:rPr>
          <w:rFonts w:hint="cs"/>
          <w:sz w:val="26"/>
          <w:szCs w:val="26"/>
          <w:cs/>
        </w:rPr>
        <w:t>สซิ่ง</w:t>
      </w:r>
      <w:r w:rsidR="00910FE7" w:rsidRPr="00AB0A50">
        <w:rPr>
          <w:rFonts w:hint="cs"/>
          <w:sz w:val="26"/>
          <w:szCs w:val="26"/>
          <w:cs/>
        </w:rPr>
        <w:t>และบริษัทเอกชนในประเทศ</w:t>
      </w:r>
      <w:r w:rsidR="00C93C6D" w:rsidRPr="00AB0A50">
        <w:rPr>
          <w:rFonts w:hint="cs"/>
          <w:sz w:val="26"/>
          <w:szCs w:val="26"/>
          <w:cs/>
        </w:rPr>
        <w:t>หลาย</w:t>
      </w:r>
      <w:r w:rsidRPr="00AB0A50">
        <w:rPr>
          <w:rFonts w:hint="cs"/>
          <w:sz w:val="26"/>
          <w:szCs w:val="26"/>
          <w:cs/>
        </w:rPr>
        <w:t>แห่ง</w:t>
      </w:r>
      <w:r w:rsidR="008B60C8" w:rsidRPr="00AB0A50">
        <w:rPr>
          <w:rFonts w:hint="cs"/>
          <w:sz w:val="26"/>
          <w:szCs w:val="26"/>
        </w:rPr>
        <w:t xml:space="preserve"> </w:t>
      </w:r>
      <w:r w:rsidRPr="00AB0A50">
        <w:rPr>
          <w:rFonts w:hint="cs"/>
          <w:sz w:val="26"/>
          <w:szCs w:val="26"/>
          <w:cs/>
        </w:rPr>
        <w:t>เพื่อซื้อสินทรัพย์บางรายการ</w:t>
      </w:r>
      <w:r w:rsidR="00DC1BBE" w:rsidRPr="00AB0A50">
        <w:rPr>
          <w:rFonts w:hint="cs"/>
          <w:sz w:val="26"/>
          <w:szCs w:val="26"/>
          <w:cs/>
        </w:rPr>
        <w:t>เมื่อสิ้นสุดตามสัญญาเช่าหรือ</w:t>
      </w:r>
      <w:r w:rsidR="00D1455E" w:rsidRPr="00AB0A50">
        <w:rPr>
          <w:rFonts w:hint="cs"/>
          <w:sz w:val="26"/>
          <w:szCs w:val="26"/>
          <w:cs/>
        </w:rPr>
        <w:t>เพื่อควบคุมและ</w:t>
      </w:r>
      <w:r w:rsidR="00910FE7" w:rsidRPr="00AB0A50">
        <w:rPr>
          <w:rFonts w:hint="cs"/>
          <w:sz w:val="26"/>
          <w:szCs w:val="26"/>
          <w:cs/>
        </w:rPr>
        <w:t>ใช้สินทรัพย์สิทธิการใช้</w:t>
      </w:r>
      <w:r w:rsidRPr="00AB0A50">
        <w:rPr>
          <w:rFonts w:hint="cs"/>
          <w:sz w:val="26"/>
          <w:szCs w:val="26"/>
          <w:cs/>
        </w:rPr>
        <w:t xml:space="preserve">ตามที่กล่าวไว้ในหมายเหตุ </w:t>
      </w:r>
      <w:r w:rsidR="002753D1" w:rsidRPr="00AB0A50">
        <w:rPr>
          <w:rFonts w:hint="cs"/>
          <w:sz w:val="26"/>
          <w:szCs w:val="26"/>
        </w:rPr>
        <w:t>6</w:t>
      </w:r>
      <w:r w:rsidR="00F9195F" w:rsidRPr="00AB0A50">
        <w:rPr>
          <w:rFonts w:hint="cs"/>
          <w:sz w:val="26"/>
          <w:szCs w:val="26"/>
          <w:cs/>
        </w:rPr>
        <w:t xml:space="preserve"> </w:t>
      </w:r>
      <w:r w:rsidR="004614D2" w:rsidRPr="00AB0A50">
        <w:rPr>
          <w:rFonts w:hint="cs"/>
          <w:sz w:val="26"/>
          <w:szCs w:val="26"/>
          <w:cs/>
        </w:rPr>
        <w:t xml:space="preserve">และ </w:t>
      </w:r>
      <w:r w:rsidR="004614D2" w:rsidRPr="00AB0A50">
        <w:rPr>
          <w:rFonts w:hint="cs"/>
          <w:sz w:val="26"/>
          <w:szCs w:val="26"/>
        </w:rPr>
        <w:t>7</w:t>
      </w:r>
    </w:p>
    <w:p w14:paraId="0FEA23E7" w14:textId="2CA8C483" w:rsidR="00CE3F92" w:rsidRPr="00AB0A50" w:rsidRDefault="00CE3F92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6DAB750" w14:textId="77777777" w:rsidR="005538FA" w:rsidRPr="00AB0A50" w:rsidRDefault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11DBC329" w:rsidR="003F5AD1" w:rsidRPr="00AB0A50" w:rsidRDefault="000A4787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 w:hint="cs"/>
          <w:b/>
          <w:bCs/>
          <w:sz w:val="26"/>
          <w:szCs w:val="26"/>
        </w:rPr>
        <w:lastRenderedPageBreak/>
        <w:t>12</w:t>
      </w:r>
      <w:r w:rsidR="003F5AD1" w:rsidRPr="00AB0A5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AB0A5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AB0A5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AB0A5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AB0A5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AB0A5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AB0A50" w:rsidRDefault="005C5BD8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AB0A50" w14:paraId="57F5F1B8" w14:textId="77777777" w:rsidTr="00AE7210">
        <w:tc>
          <w:tcPr>
            <w:tcW w:w="6930" w:type="dxa"/>
          </w:tcPr>
          <w:p w14:paraId="559253B1" w14:textId="77777777" w:rsidR="005C5BD8" w:rsidRPr="00AB0A50" w:rsidRDefault="005C5BD8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AB0A50" w:rsidRDefault="005C5BD8" w:rsidP="005538F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AB0A50" w:rsidRDefault="005C5BD8" w:rsidP="005538FA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AB0A50" w:rsidRDefault="00A13CFA" w:rsidP="005538F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AB0A50" w14:paraId="244B5BB6" w14:textId="77777777" w:rsidTr="00AE7210">
        <w:tc>
          <w:tcPr>
            <w:tcW w:w="6930" w:type="dxa"/>
          </w:tcPr>
          <w:p w14:paraId="11470C31" w14:textId="77777777" w:rsidR="005C5BD8" w:rsidRPr="00AB0A50" w:rsidRDefault="005C5BD8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AB804D" w14:textId="77777777" w:rsidR="005C5BD8" w:rsidRPr="00AB0A50" w:rsidRDefault="005C5BD8" w:rsidP="005538F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5F545" w14:textId="77777777" w:rsidR="005C5BD8" w:rsidRPr="00AB0A50" w:rsidRDefault="005C5BD8" w:rsidP="005538FA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7F361A" w14:textId="77777777" w:rsidR="005C5BD8" w:rsidRPr="00AB0A50" w:rsidRDefault="005C5BD8" w:rsidP="005538F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4E1D" w:rsidRPr="00AB0A50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1561C337" w:rsidR="00E24E1D" w:rsidRPr="00AB0A50" w:rsidRDefault="0066638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AB0A50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AB0A50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AB0A50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AB0A50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F00B31" w:rsidRPr="00AB0A5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206" w:type="dxa"/>
          </w:tcPr>
          <w:p w14:paraId="7390007C" w14:textId="77777777" w:rsidR="00E24E1D" w:rsidRPr="00AB0A50" w:rsidRDefault="00E24E1D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AB0A50" w:rsidRDefault="00E24E1D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23D75533" w:rsidR="00E24E1D" w:rsidRPr="00AB0A50" w:rsidRDefault="0033663B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1,040</w:t>
            </w:r>
          </w:p>
        </w:tc>
      </w:tr>
      <w:tr w:rsidR="006A427F" w:rsidRPr="00AB0A50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3D21FB42" w:rsidR="006A427F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</w:tr>
      <w:tr w:rsidR="006A427F" w:rsidRPr="00AB0A50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2B0CFB89" w:rsidR="006A427F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6A427F" w:rsidRPr="00AB0A50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3506F7D3" w:rsidR="006A427F" w:rsidRPr="00AB0A50" w:rsidRDefault="0066638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AB0A50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E70D22" w:rsidRPr="00AB0A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AB0A50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06" w:type="dxa"/>
          </w:tcPr>
          <w:p w14:paraId="18547D9B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AB0A50" w:rsidRDefault="006A427F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1B96D74C" w:rsidR="006A427F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1,241</w:t>
            </w:r>
          </w:p>
        </w:tc>
      </w:tr>
    </w:tbl>
    <w:p w14:paraId="5AB6DFD2" w14:textId="24700F7A" w:rsidR="00CE3F92" w:rsidRPr="00AB0A50" w:rsidRDefault="00CE3F92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12356C0" w14:textId="65F8104E" w:rsidR="00134AC0" w:rsidRPr="00AB0A50" w:rsidRDefault="00134AC0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จำนวน</w:t>
      </w:r>
      <w:r w:rsidR="00BB4912" w:rsidRPr="00AB0A50">
        <w:rPr>
          <w:rFonts w:ascii="Angsana New" w:hAnsi="Angsana New" w:hint="cs"/>
          <w:sz w:val="26"/>
          <w:szCs w:val="26"/>
          <w:cs/>
        </w:rPr>
        <w:t>ค่าใช้จ่าย</w:t>
      </w:r>
      <w:r w:rsidR="00911465" w:rsidRPr="00AB0A50">
        <w:rPr>
          <w:rFonts w:ascii="Angsana New" w:hAnsi="Angsana New" w:hint="cs"/>
          <w:sz w:val="26"/>
          <w:szCs w:val="26"/>
          <w:cs/>
        </w:rPr>
        <w:t>ที่รับรู้ใน</w:t>
      </w:r>
      <w:r w:rsidR="00595FC3" w:rsidRPr="00AB0A50">
        <w:rPr>
          <w:rFonts w:ascii="Angsana New" w:hAnsi="Angsana New" w:hint="cs"/>
          <w:sz w:val="26"/>
          <w:szCs w:val="26"/>
          <w:cs/>
        </w:rPr>
        <w:t>งบกำไรขาดทุน</w:t>
      </w:r>
      <w:r w:rsidR="00595FC3" w:rsidRPr="00AB0A50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="00911465" w:rsidRPr="00AB0A50">
        <w:rPr>
          <w:rFonts w:ascii="Angsana New" w:hAnsi="Angsana New" w:hint="cs"/>
          <w:sz w:val="26"/>
          <w:szCs w:val="26"/>
          <w:cs/>
        </w:rPr>
        <w:t>สำหรับ</w:t>
      </w:r>
      <w:r w:rsidR="00090176" w:rsidRPr="00AB0A50">
        <w:rPr>
          <w:rFonts w:ascii="Angsana New" w:hAnsi="Angsana New" w:hint="cs"/>
          <w:sz w:val="26"/>
          <w:szCs w:val="26"/>
          <w:cs/>
        </w:rPr>
        <w:t>แต่ละ</w:t>
      </w:r>
      <w:r w:rsidR="00A13CFA" w:rsidRPr="00AB0A50">
        <w:rPr>
          <w:rFonts w:ascii="Angsana New" w:hAnsi="Angsana New" w:hint="cs"/>
          <w:sz w:val="26"/>
          <w:szCs w:val="26"/>
          <w:cs/>
        </w:rPr>
        <w:t>งวด</w:t>
      </w:r>
      <w:r w:rsidR="00ED5C03" w:rsidRPr="00AB0A50">
        <w:rPr>
          <w:rFonts w:ascii="Angsana New" w:hAnsi="Angsana New" w:hint="cs"/>
          <w:sz w:val="26"/>
          <w:szCs w:val="26"/>
          <w:cs/>
        </w:rPr>
        <w:t>สามเดือน</w:t>
      </w:r>
      <w:r w:rsidR="00AE7210" w:rsidRPr="00AB0A50">
        <w:rPr>
          <w:rFonts w:ascii="Angsana New" w:hAnsi="Angsana New" w:hint="cs"/>
          <w:sz w:val="26"/>
          <w:szCs w:val="26"/>
          <w:cs/>
        </w:rPr>
        <w:t>และ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AE7210" w:rsidRPr="00AB0A50">
        <w:rPr>
          <w:rFonts w:ascii="Angsana New" w:hAnsi="Angsana New" w:hint="cs"/>
          <w:sz w:val="26"/>
          <w:szCs w:val="26"/>
          <w:cs/>
        </w:rPr>
        <w:t>เดือน</w:t>
      </w:r>
      <w:r w:rsidRPr="00AB0A50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267BFD" w:rsidRPr="00AB0A50">
        <w:rPr>
          <w:rFonts w:ascii="Angsana New" w:hAnsi="Angsana New" w:hint="cs"/>
          <w:sz w:val="26"/>
          <w:szCs w:val="26"/>
        </w:rPr>
        <w:t xml:space="preserve">30 </w:t>
      </w:r>
      <w:r w:rsidR="00E652AB" w:rsidRPr="00AB0A50">
        <w:rPr>
          <w:rFonts w:ascii="Angsana New" w:hAnsi="Angsana New" w:hint="cs"/>
          <w:sz w:val="26"/>
          <w:szCs w:val="26"/>
          <w:cs/>
        </w:rPr>
        <w:t>กันยายน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E70D22" w:rsidRPr="00AB0A50">
        <w:rPr>
          <w:rFonts w:ascii="Angsana New" w:hAnsi="Angsana New" w:hint="cs"/>
          <w:sz w:val="26"/>
          <w:szCs w:val="26"/>
        </w:rPr>
        <w:t xml:space="preserve">2564 </w:t>
      </w:r>
      <w:r w:rsidR="00E70D22" w:rsidRPr="00AB0A50">
        <w:rPr>
          <w:rFonts w:ascii="Angsana New" w:hAnsi="Angsana New" w:hint="cs"/>
          <w:sz w:val="26"/>
          <w:szCs w:val="26"/>
          <w:cs/>
        </w:rPr>
        <w:t xml:space="preserve">และ </w:t>
      </w:r>
      <w:r w:rsidR="00E70D22" w:rsidRPr="00AB0A50">
        <w:rPr>
          <w:rFonts w:ascii="Angsana New" w:hAnsi="Angsana New" w:hint="cs"/>
          <w:sz w:val="26"/>
          <w:szCs w:val="26"/>
        </w:rPr>
        <w:t>2563</w:t>
      </w:r>
      <w:r w:rsidR="00347B26"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4F2A6589" w14:textId="3E5AA2C2" w:rsidR="00D17777" w:rsidRPr="00AB0A50" w:rsidRDefault="00D17777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AE7210" w:rsidRPr="00AB0A50" w14:paraId="0B977A0D" w14:textId="77777777" w:rsidTr="00202EA8">
        <w:tc>
          <w:tcPr>
            <w:tcW w:w="4050" w:type="dxa"/>
          </w:tcPr>
          <w:p w14:paraId="23CCA8E6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7D784FB9" w14:textId="77777777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E7210" w:rsidRPr="00AB0A50" w14:paraId="23DAD68E" w14:textId="77777777" w:rsidTr="00202EA8">
        <w:tc>
          <w:tcPr>
            <w:tcW w:w="4050" w:type="dxa"/>
          </w:tcPr>
          <w:p w14:paraId="4D31F25A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102B584A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6D071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6D77CC8" w14:textId="2CE4B82F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652AB" w:rsidRPr="00AB0A50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AE7210" w:rsidRPr="00AB0A50" w14:paraId="495B807F" w14:textId="77777777" w:rsidTr="00202EA8">
        <w:tc>
          <w:tcPr>
            <w:tcW w:w="4050" w:type="dxa"/>
          </w:tcPr>
          <w:p w14:paraId="1D65CD85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58A292D" w14:textId="70601F4A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05A9697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E4FE045" w14:textId="576B08C6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E652AB" w:rsidRPr="00AB0A50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AE7210" w:rsidRPr="00AB0A50" w14:paraId="780CFD1E" w14:textId="77777777" w:rsidTr="00202EA8">
        <w:tc>
          <w:tcPr>
            <w:tcW w:w="4050" w:type="dxa"/>
          </w:tcPr>
          <w:p w14:paraId="565D70A9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B7EC25" w14:textId="138F1802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B1EBB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06DD39" w14:textId="45DC692F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461C61F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FA7B2F" w14:textId="4D2EC633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54B7E1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1F0B9B" w14:textId="5A1C4D51" w:rsidR="00AE7210" w:rsidRPr="00AB0A50" w:rsidRDefault="00AE7210" w:rsidP="005538F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E7210" w:rsidRPr="00AB0A50" w14:paraId="06946A77" w14:textId="77777777" w:rsidTr="00202EA8">
        <w:tc>
          <w:tcPr>
            <w:tcW w:w="4050" w:type="dxa"/>
          </w:tcPr>
          <w:p w14:paraId="25575080" w14:textId="6EF14DA4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CE3F92" w:rsidRPr="00AB0A5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CE3F92"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</w:tcPr>
          <w:p w14:paraId="21B807DB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22FBB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BDE43C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9C0B1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92198B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EAE222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F1F6C3" w14:textId="77777777" w:rsidR="00AE7210" w:rsidRPr="00AB0A50" w:rsidRDefault="00AE721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3F92" w:rsidRPr="00AB0A50" w14:paraId="7F375E2D" w14:textId="77777777" w:rsidTr="00202EA8">
        <w:tc>
          <w:tcPr>
            <w:tcW w:w="4050" w:type="dxa"/>
          </w:tcPr>
          <w:p w14:paraId="06C4FF9F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E8F2691" w14:textId="29CF10F4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64C75E2B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747B20" w14:textId="66BC8539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131</w:t>
            </w:r>
          </w:p>
        </w:tc>
        <w:tc>
          <w:tcPr>
            <w:tcW w:w="270" w:type="dxa"/>
          </w:tcPr>
          <w:p w14:paraId="42A45CDB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8B1C6B" w14:textId="3DD8E2A0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188</w:t>
            </w:r>
          </w:p>
        </w:tc>
        <w:tc>
          <w:tcPr>
            <w:tcW w:w="270" w:type="dxa"/>
          </w:tcPr>
          <w:p w14:paraId="11CE0D11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D7F0A3" w14:textId="694FB7CB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</w:tr>
      <w:tr w:rsidR="00CE3F92" w:rsidRPr="00AB0A50" w14:paraId="44565C6A" w14:textId="77777777" w:rsidTr="00202EA8">
        <w:tc>
          <w:tcPr>
            <w:tcW w:w="4050" w:type="dxa"/>
          </w:tcPr>
          <w:p w14:paraId="0A24D0B3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41670951" w14:textId="07CA3430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8DD3B4C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38A867" w14:textId="324AC9A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AA1506E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978413" w14:textId="3B8F0853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64B286F8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F0CF88" w14:textId="7A26DC83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CE3F92" w:rsidRPr="00AB0A50" w14:paraId="773C0820" w14:textId="77777777" w:rsidTr="00202EA8">
        <w:tc>
          <w:tcPr>
            <w:tcW w:w="4050" w:type="dxa"/>
          </w:tcPr>
          <w:p w14:paraId="52020EC2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FD052A" w14:textId="1A7387A3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0CBBEA30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13E352" w14:textId="3FE68D6B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135</w:t>
            </w:r>
          </w:p>
        </w:tc>
        <w:tc>
          <w:tcPr>
            <w:tcW w:w="270" w:type="dxa"/>
          </w:tcPr>
          <w:p w14:paraId="360476E3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51C1D9" w14:textId="185680C5" w:rsidR="00CE3F92" w:rsidRPr="00AB0A50" w:rsidRDefault="00921D60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201</w:t>
            </w:r>
          </w:p>
        </w:tc>
        <w:tc>
          <w:tcPr>
            <w:tcW w:w="270" w:type="dxa"/>
          </w:tcPr>
          <w:p w14:paraId="2F868470" w14:textId="77777777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939806" w14:textId="0ACC1738" w:rsidR="00CE3F92" w:rsidRPr="00AB0A50" w:rsidRDefault="00CE3F92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 w:hint="cs"/>
                <w:sz w:val="26"/>
                <w:szCs w:val="26"/>
              </w:rPr>
              <w:t>405</w:t>
            </w:r>
          </w:p>
        </w:tc>
      </w:tr>
    </w:tbl>
    <w:p w14:paraId="7D1308B7" w14:textId="77777777" w:rsidR="005538FA" w:rsidRPr="00AB0A50" w:rsidRDefault="005538FA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F38B20A" w:rsidR="00134AC0" w:rsidRPr="00AB0A50" w:rsidRDefault="00134AC0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D518C10" w14:textId="77777777" w:rsidR="00134AC0" w:rsidRPr="00AB0A50" w:rsidRDefault="00134AC0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8229CE" w:rsidRPr="00AB0A50" w14:paraId="1EB0249B" w14:textId="77777777" w:rsidTr="00090176">
        <w:tc>
          <w:tcPr>
            <w:tcW w:w="3060" w:type="dxa"/>
            <w:hideMark/>
          </w:tcPr>
          <w:p w14:paraId="6C77448F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368E20CE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8D463F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7CC9656" w14:textId="4D354B9D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1.71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8229CE" w:rsidRPr="00AB0A50" w14:paraId="5755AB96" w14:textId="77777777" w:rsidTr="00090176">
        <w:tc>
          <w:tcPr>
            <w:tcW w:w="3060" w:type="dxa"/>
            <w:hideMark/>
          </w:tcPr>
          <w:p w14:paraId="66790D19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4CF85A2A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A7CE2E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369D9B25" w14:textId="47BFBE5C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8229CE" w:rsidRPr="00AB0A50" w14:paraId="2AB26A97" w14:textId="77777777" w:rsidTr="00090176">
        <w:tc>
          <w:tcPr>
            <w:tcW w:w="3060" w:type="dxa"/>
            <w:hideMark/>
          </w:tcPr>
          <w:p w14:paraId="0CA48ED5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20084617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75A97B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4F3DEAD" w14:textId="0FD674DC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8229CE" w:rsidRPr="00AB0A50" w14:paraId="10CC8291" w14:textId="77777777" w:rsidTr="00090176">
        <w:tc>
          <w:tcPr>
            <w:tcW w:w="3060" w:type="dxa"/>
            <w:hideMark/>
          </w:tcPr>
          <w:p w14:paraId="19AFF13C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0DC63E20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4A155D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224C0D" w14:textId="107954F9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8229CE" w:rsidRPr="00AB0A50" w14:paraId="5920E197" w14:textId="77777777" w:rsidTr="00090176">
        <w:tc>
          <w:tcPr>
            <w:tcW w:w="3060" w:type="dxa"/>
            <w:hideMark/>
          </w:tcPr>
          <w:p w14:paraId="10B9A143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3C6C3DBD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89508E" w14:textId="77777777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1E429B4" w14:textId="171A6D3D" w:rsidR="008229CE" w:rsidRPr="00AB0A50" w:rsidRDefault="008229CE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AB0A50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05CCAEED" w14:textId="5BA1E7A4" w:rsidR="00B12CB0" w:rsidRPr="00AB0A50" w:rsidRDefault="00B12CB0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5B1607" w14:textId="77777777" w:rsidR="005538FA" w:rsidRPr="00AB0A50" w:rsidRDefault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br w:type="page"/>
      </w:r>
    </w:p>
    <w:p w14:paraId="5A6FBCD1" w14:textId="370A39E0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 w:hint="cs"/>
          <w:b/>
          <w:bCs/>
          <w:sz w:val="26"/>
          <w:szCs w:val="26"/>
        </w:rPr>
        <w:lastRenderedPageBreak/>
        <w:t>13.</w:t>
      </w:r>
      <w:r w:rsidRPr="00AB0A50">
        <w:rPr>
          <w:rFonts w:ascii="Angsana New" w:hAnsi="Angsana New" w:hint="cs"/>
          <w:b/>
          <w:bCs/>
          <w:sz w:val="26"/>
          <w:szCs w:val="26"/>
        </w:rPr>
        <w:tab/>
      </w:r>
      <w:r w:rsidR="009310E4" w:rsidRPr="00AB0A50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6D406501" w14:textId="77777777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1643A93" w14:textId="77777777" w:rsidR="00B67B28" w:rsidRPr="00AB0A50" w:rsidRDefault="00B67B28" w:rsidP="005538FA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28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ผู้ถือหุ้นได้มีมติอนุมัติดังนี้</w:t>
      </w:r>
    </w:p>
    <w:p w14:paraId="0D27F378" w14:textId="77777777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FC5C6C" w14:textId="2EDB36B8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65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เป็นมูลค่าหุ้นละ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     1,700,000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</w:t>
      </w:r>
    </w:p>
    <w:p w14:paraId="5B725C6C" w14:textId="77777777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D50761F" w14:textId="5F0884BA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bookmarkStart w:id="4" w:name="_Hlk63853701"/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bookmarkEnd w:id="4"/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IPO”)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22D069C4" w14:textId="77777777" w:rsidR="00B67B28" w:rsidRPr="00AB0A50" w:rsidRDefault="00B67B28" w:rsidP="005538FA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30764A43" w14:textId="77777777" w:rsidR="00B67B28" w:rsidRPr="00AB0A50" w:rsidRDefault="00B67B28" w:rsidP="005538FA">
      <w:pPr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บริษัทได้จดทะเบียนการเปลี่ยนแปลงดังกล่าวข้างต้นกับกระทรวงพาณิชย์แล้วเมื่อวันที่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29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</w:p>
    <w:p w14:paraId="3A80BE42" w14:textId="5ACAD0EE" w:rsidR="00EB76C8" w:rsidRPr="00AB0A50" w:rsidRDefault="00EB76C8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pacing w:val="-4"/>
          <w:sz w:val="26"/>
          <w:szCs w:val="26"/>
          <w:cs/>
        </w:rPr>
      </w:pPr>
    </w:p>
    <w:p w14:paraId="187A6424" w14:textId="5B168DB5" w:rsidR="009310E4" w:rsidRPr="00AB0A50" w:rsidRDefault="009310E4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ในระหว่างวันที่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ถึง</w:t>
      </w:r>
      <w:r w:rsidR="00EB76C8"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23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บริษัทได้เปิดให้ประชาชนจองซื้อหุ้นสามัญ</w:t>
      </w:r>
      <w:r w:rsidR="00A64E07">
        <w:rPr>
          <w:rFonts w:ascii="Angsana New" w:hAnsi="Angsana New" w:hint="cs"/>
          <w:spacing w:val="-4"/>
          <w:sz w:val="26"/>
          <w:szCs w:val="26"/>
          <w:cs/>
        </w:rPr>
        <w:t>ที่ออกใหม่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>39</w:t>
      </w:r>
      <w:r w:rsidR="00BB3780" w:rsidRPr="00AB0A50">
        <w:rPr>
          <w:rFonts w:ascii="Angsana New" w:hAnsi="Angsana New" w:hint="cs"/>
          <w:spacing w:val="-4"/>
          <w:sz w:val="26"/>
          <w:szCs w:val="26"/>
        </w:rPr>
        <w:t>,500,000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ในราคาหุ้นละ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</w:t>
      </w:r>
      <w:r w:rsidR="00685744">
        <w:rPr>
          <w:rFonts w:ascii="Angsana New" w:hAnsi="Angsana New" w:hint="cs"/>
          <w:spacing w:val="-4"/>
          <w:sz w:val="26"/>
          <w:szCs w:val="26"/>
          <w:cs/>
        </w:rPr>
        <w:t xml:space="preserve">โดยมีส่วนเกินมูลค่าหุ้นสามัญจำนวนเงิน </w:t>
      </w:r>
      <w:r w:rsidR="00685744">
        <w:rPr>
          <w:rFonts w:ascii="Angsana New" w:hAnsi="Angsana New"/>
          <w:spacing w:val="-4"/>
          <w:sz w:val="26"/>
          <w:szCs w:val="26"/>
        </w:rPr>
        <w:t xml:space="preserve">197.5 </w:t>
      </w:r>
      <w:r w:rsidR="00685744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บริษัทได้จดทะเบียนทุนที่ออกจำหน่ายและชำระแล้วจาก</w:t>
      </w:r>
      <w:r w:rsidR="00272A16"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กับกระทรวงพาณิชย์ในวันที่ </w:t>
      </w:r>
      <w:r w:rsidR="00473550" w:rsidRPr="00AB0A50">
        <w:rPr>
          <w:rFonts w:ascii="Angsana New" w:hAnsi="Angsana New" w:hint="cs"/>
          <w:spacing w:val="-4"/>
          <w:sz w:val="26"/>
          <w:szCs w:val="26"/>
        </w:rPr>
        <w:t xml:space="preserve">27 </w:t>
      </w:r>
      <w:r w:rsidR="00007020"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ในการนี้</w:t>
      </w:r>
      <w:r w:rsidR="005538FA"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57A00" w:rsidRPr="00AB0A50">
        <w:rPr>
          <w:rFonts w:ascii="Angsana New" w:hAnsi="Angsana New"/>
          <w:sz w:val="26"/>
          <w:szCs w:val="26"/>
          <w:cs/>
        </w:rPr>
        <w:t>ตลาดหลักทรัพย์แห่งประเทศไทย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ได้อนุมัติหุ้นสามัญของบริษัทจำนวน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 เป็นหลักทรัพย์</w:t>
      </w:r>
      <w:r w:rsidR="00685744">
        <w:rPr>
          <w:rFonts w:ascii="Angsana New" w:hAnsi="Angsana New" w:hint="cs"/>
          <w:spacing w:val="-4"/>
          <w:sz w:val="26"/>
          <w:szCs w:val="26"/>
          <w:cs/>
        </w:rPr>
        <w:t xml:space="preserve">      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จดทะเบียนและเริ่มทำการซื้อขายในตลาดหลักทรัพย์</w:t>
      </w:r>
      <w:r w:rsidR="005538FA"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เอ็ม เอ ไอ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ตั้งแต่วันที่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30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ในการออกจำหน่ายหุ้นสามัญ</w:t>
      </w:r>
      <w:r w:rsidR="00685744">
        <w:rPr>
          <w:rFonts w:ascii="Angsana New" w:hAnsi="Angsana New" w:hint="cs"/>
          <w:spacing w:val="-4"/>
          <w:sz w:val="26"/>
          <w:szCs w:val="26"/>
          <w:cs/>
        </w:rPr>
        <w:t xml:space="preserve">ที่ออกใหม่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บริษัทมีค่าใช้จ่ายที่เกี่ยวข้องกับการเสนอขายหุ้นดังกล่าว</w:t>
      </w:r>
      <w:r w:rsidR="00BB3780"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BB3780" w:rsidRPr="00AB0A50">
        <w:rPr>
          <w:rFonts w:ascii="Angsana New" w:hAnsi="Angsana New" w:hint="cs"/>
          <w:sz w:val="26"/>
          <w:szCs w:val="26"/>
          <w:cs/>
        </w:rPr>
        <w:t>(สุทธิจากภาษีเงินได้)</w:t>
      </w:r>
      <w:r w:rsidR="00BB3780"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เป็นจำนวนเงิน</w:t>
      </w:r>
      <w:r w:rsidR="00685744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="00070A4B"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BB3780" w:rsidRPr="00AB0A50">
        <w:rPr>
          <w:rFonts w:ascii="Angsana New" w:hAnsi="Angsana New" w:hint="cs"/>
          <w:spacing w:val="-4"/>
          <w:sz w:val="26"/>
          <w:szCs w:val="26"/>
        </w:rPr>
        <w:t>7.2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473550" w:rsidRPr="00AB0A50">
        <w:rPr>
          <w:rFonts w:ascii="Angsana New" w:hAnsi="Angsana New" w:hint="cs"/>
          <w:spacing w:val="-4"/>
          <w:sz w:val="26"/>
          <w:szCs w:val="26"/>
          <w:cs/>
        </w:rPr>
        <w:t>ล้าน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 ซึ่งบริษัทแสดงเป็นรายการหักจากส่วนเกินมูลค่าหุ้นสามัญ</w:t>
      </w:r>
    </w:p>
    <w:p w14:paraId="63CA4365" w14:textId="2A5D5AD4" w:rsidR="005538FA" w:rsidRPr="00AB0A50" w:rsidRDefault="005538FA" w:rsidP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2CD32FC4" w14:textId="4B7DEA58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t>14.</w:t>
      </w:r>
      <w:r w:rsidRPr="00AB0A50">
        <w:rPr>
          <w:rFonts w:ascii="Angsana New" w:hAnsi="Angsana New"/>
          <w:b/>
          <w:bCs/>
          <w:sz w:val="26"/>
          <w:szCs w:val="26"/>
        </w:rPr>
        <w:tab/>
      </w:r>
      <w:r w:rsidRPr="00AB0A50">
        <w:rPr>
          <w:rFonts w:ascii="Angsana New" w:hAnsi="Angsana New"/>
          <w:b/>
          <w:bCs/>
          <w:sz w:val="26"/>
          <w:szCs w:val="26"/>
          <w:cs/>
        </w:rPr>
        <w:t>กำไร</w:t>
      </w:r>
      <w:r w:rsidR="00DB5C15" w:rsidRPr="00AB0A50">
        <w:rPr>
          <w:rFonts w:ascii="Angsana New" w:hAnsi="Angsana New"/>
          <w:b/>
          <w:bCs/>
          <w:sz w:val="26"/>
          <w:szCs w:val="26"/>
        </w:rPr>
        <w:t xml:space="preserve"> (</w:t>
      </w:r>
      <w:r w:rsidR="00DB5C15" w:rsidRPr="00AB0A50">
        <w:rPr>
          <w:rFonts w:ascii="Angsana New" w:hAnsi="Angsana New" w:hint="cs"/>
          <w:b/>
          <w:bCs/>
          <w:sz w:val="26"/>
          <w:szCs w:val="26"/>
          <w:cs/>
        </w:rPr>
        <w:t xml:space="preserve">ขาดทุน) </w:t>
      </w:r>
      <w:r w:rsidRPr="00AB0A50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3CDC3AE2" w14:textId="77777777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7CBD148" w14:textId="1E566C5E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กำไร</w:t>
      </w:r>
      <w:r w:rsidR="00DB5C15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DB5C15" w:rsidRPr="00AB0A50">
        <w:rPr>
          <w:rFonts w:ascii="Angsana New" w:hAnsi="Angsana New"/>
          <w:sz w:val="26"/>
          <w:szCs w:val="26"/>
          <w:cs/>
        </w:rPr>
        <w:t xml:space="preserve">(ขาดทุน) </w:t>
      </w:r>
      <w:r w:rsidRPr="00AB0A50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ต่อหุ้นขั้นพื้นฐานคำนวณโดยการหารกำไร</w:t>
      </w:r>
      <w:r w:rsidR="00135BC7" w:rsidRPr="00AB0A50">
        <w:rPr>
          <w:rFonts w:ascii="Angsana New" w:hAnsi="Angsana New"/>
          <w:sz w:val="26"/>
          <w:szCs w:val="26"/>
        </w:rPr>
        <w:t xml:space="preserve"> (</w:t>
      </w:r>
      <w:r w:rsidR="00135BC7" w:rsidRPr="00AB0A50">
        <w:rPr>
          <w:rFonts w:ascii="Angsana New" w:hAnsi="Angsana New" w:hint="cs"/>
          <w:sz w:val="26"/>
          <w:szCs w:val="26"/>
          <w:cs/>
        </w:rPr>
        <w:t xml:space="preserve">ขาดทุน) </w:t>
      </w:r>
      <w:r w:rsidRPr="00AB0A50">
        <w:rPr>
          <w:rFonts w:ascii="Angsana New" w:hAnsi="Angsana New"/>
          <w:sz w:val="26"/>
          <w:szCs w:val="26"/>
          <w:cs/>
        </w:rPr>
        <w:t>สำหรับแต่ละงวดส่วนที่เป็นของผู้ถือหุ้นของบริษัทด้วยจำนวน</w:t>
      </w:r>
      <w:r w:rsidR="00135BC7" w:rsidRPr="00AB0A50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AB0A50">
        <w:rPr>
          <w:rFonts w:ascii="Angsana New" w:hAnsi="Angsana New"/>
          <w:sz w:val="26"/>
          <w:szCs w:val="26"/>
          <w:cs/>
        </w:rPr>
        <w:t xml:space="preserve">หุ้นสามัญถัวเฉลี่ยถ่วงน้ำหนักที่ออกในระหว่างงวด (เทียบเท่าจำนวนหุ้นมูลค่าหุ้นละ </w:t>
      </w:r>
      <w:r w:rsidRPr="00AB0A50">
        <w:rPr>
          <w:rFonts w:ascii="Angsana New" w:hAnsi="Angsana New"/>
          <w:sz w:val="26"/>
          <w:szCs w:val="26"/>
        </w:rPr>
        <w:t xml:space="preserve">1 </w:t>
      </w:r>
      <w:r w:rsidRPr="00AB0A50">
        <w:rPr>
          <w:rFonts w:ascii="Angsana New" w:hAnsi="Angsana New"/>
          <w:sz w:val="26"/>
          <w:szCs w:val="26"/>
          <w:cs/>
        </w:rPr>
        <w:t>บาท)</w:t>
      </w:r>
    </w:p>
    <w:p w14:paraId="1128A78D" w14:textId="77777777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FB09161" w14:textId="69C78AAD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 xml:space="preserve">จำนวนหุ้นสามัญถัวเฉลี่ยถ่วงน้ำหนัก (ขั้นพื้นฐาน) สำหรับแต่ละงวดสามเดือนสิ้นสุดวันที่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 xml:space="preserve">2564 </w:t>
      </w:r>
      <w:r w:rsidRPr="00AB0A50">
        <w:rPr>
          <w:rFonts w:ascii="Angsana New" w:hAnsi="Angsana New"/>
          <w:sz w:val="26"/>
          <w:szCs w:val="26"/>
          <w:cs/>
        </w:rPr>
        <w:t xml:space="preserve">และ </w:t>
      </w:r>
      <w:r w:rsidRPr="00AB0A50">
        <w:rPr>
          <w:rFonts w:ascii="Angsana New" w:hAnsi="Angsana New"/>
          <w:sz w:val="26"/>
          <w:szCs w:val="26"/>
          <w:lang w:val="en-GB"/>
        </w:rPr>
        <w:t>25</w:t>
      </w:r>
      <w:r w:rsidRPr="00AB0A50">
        <w:rPr>
          <w:rFonts w:ascii="Angsana New" w:hAnsi="Angsana New"/>
          <w:sz w:val="26"/>
          <w:szCs w:val="26"/>
        </w:rPr>
        <w:t>63</w:t>
      </w:r>
      <w:r w:rsidRPr="00AB0A50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13C6292E" w14:textId="3886CF08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614D2" w:rsidRPr="00AB0A50" w14:paraId="6D7D213D" w14:textId="77777777" w:rsidTr="0098118D">
        <w:tc>
          <w:tcPr>
            <w:tcW w:w="6731" w:type="dxa"/>
          </w:tcPr>
          <w:p w14:paraId="5B1C9D92" w14:textId="77777777" w:rsidR="004614D2" w:rsidRPr="00AB0A50" w:rsidRDefault="004614D2" w:rsidP="00CE3F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73D5D5EF" w14:textId="170FF383" w:rsidR="004614D2" w:rsidRPr="00AB0A50" w:rsidRDefault="004614D2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614D2" w:rsidRPr="00AB0A50" w14:paraId="117B6FE8" w14:textId="77777777" w:rsidTr="0098118D">
        <w:tc>
          <w:tcPr>
            <w:tcW w:w="6731" w:type="dxa"/>
          </w:tcPr>
          <w:p w14:paraId="74712542" w14:textId="77777777" w:rsidR="004614D2" w:rsidRPr="00AB0A50" w:rsidRDefault="004614D2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3AF37CF" w14:textId="3AB05B77" w:rsidR="004614D2" w:rsidRPr="00AB0A50" w:rsidRDefault="004614D2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3FCCA27" w14:textId="77777777" w:rsidR="004614D2" w:rsidRPr="00AB0A50" w:rsidRDefault="004614D2" w:rsidP="00CE3F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3E41EB8" w14:textId="27BE9B73" w:rsidR="004614D2" w:rsidRPr="00AB0A50" w:rsidRDefault="004614D2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614D2" w:rsidRPr="00AB0A50" w14:paraId="119CC9E7" w14:textId="77777777" w:rsidTr="0098118D">
        <w:tc>
          <w:tcPr>
            <w:tcW w:w="6731" w:type="dxa"/>
          </w:tcPr>
          <w:p w14:paraId="4780E2E2" w14:textId="77777777" w:rsidR="004614D2" w:rsidRPr="00AB0A50" w:rsidRDefault="004614D2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68CDC82" w14:textId="77777777" w:rsidR="004614D2" w:rsidRPr="00AB0A50" w:rsidRDefault="004614D2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4F429FD" w14:textId="77777777" w:rsidR="004614D2" w:rsidRPr="00AB0A50" w:rsidRDefault="004614D2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5FBA2AE" w14:textId="77777777" w:rsidR="004614D2" w:rsidRPr="00AB0A50" w:rsidRDefault="004614D2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0CFC" w:rsidRPr="00AB0A50" w14:paraId="24B1B67D" w14:textId="77777777" w:rsidTr="0098118D">
        <w:trPr>
          <w:trHeight w:val="252"/>
        </w:trPr>
        <w:tc>
          <w:tcPr>
            <w:tcW w:w="6731" w:type="dxa"/>
          </w:tcPr>
          <w:p w14:paraId="46FA4A7B" w14:textId="1F838CDE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E3F92" w:rsidRPr="00AB0A50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405" w:type="dxa"/>
            <w:vAlign w:val="bottom"/>
          </w:tcPr>
          <w:p w14:paraId="0B0826EE" w14:textId="0950A80E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  <w:tc>
          <w:tcPr>
            <w:tcW w:w="269" w:type="dxa"/>
          </w:tcPr>
          <w:p w14:paraId="52CA2E8F" w14:textId="77777777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1690356" w14:textId="77777777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752A87" w:rsidRPr="00AB0A50" w14:paraId="21A426F2" w14:textId="77777777" w:rsidTr="00C168BD">
        <w:trPr>
          <w:trHeight w:val="252"/>
        </w:trPr>
        <w:tc>
          <w:tcPr>
            <w:tcW w:w="6731" w:type="dxa"/>
          </w:tcPr>
          <w:p w14:paraId="55BF2EDC" w14:textId="77777777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22758092" w14:textId="6EBB2425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9" w:type="dxa"/>
          </w:tcPr>
          <w:p w14:paraId="10D221EE" w14:textId="77777777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86C6679" w14:textId="0B56C601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752A87" w:rsidRPr="00AB0A50" w14:paraId="333C5C46" w14:textId="77777777" w:rsidTr="0098118D">
        <w:trPr>
          <w:trHeight w:val="252"/>
        </w:trPr>
        <w:tc>
          <w:tcPr>
            <w:tcW w:w="6731" w:type="dxa"/>
          </w:tcPr>
          <w:p w14:paraId="50B28E62" w14:textId="6001D6B0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หุ้นสามัญที่ออกจำหน่ายในระหว่างงวด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6D0D2F8C" w14:textId="589FAFA2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1,717</w:t>
            </w:r>
          </w:p>
        </w:tc>
        <w:tc>
          <w:tcPr>
            <w:tcW w:w="269" w:type="dxa"/>
          </w:tcPr>
          <w:p w14:paraId="2DE607EB" w14:textId="77777777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CCA9829" w14:textId="76D6E9C1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752A87" w:rsidRPr="00AB0A50" w14:paraId="2435A12E" w14:textId="77777777" w:rsidTr="0098118D">
        <w:trPr>
          <w:trHeight w:val="252"/>
        </w:trPr>
        <w:tc>
          <w:tcPr>
            <w:tcW w:w="6731" w:type="dxa"/>
          </w:tcPr>
          <w:p w14:paraId="2DACBB2E" w14:textId="1404400D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58DB4" w14:textId="4A20A986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112,217</w:t>
            </w:r>
          </w:p>
        </w:tc>
        <w:tc>
          <w:tcPr>
            <w:tcW w:w="269" w:type="dxa"/>
          </w:tcPr>
          <w:p w14:paraId="426A22DC" w14:textId="77777777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C81E0C" w14:textId="77777777" w:rsidR="00752A87" w:rsidRPr="00AB0A50" w:rsidRDefault="00752A87" w:rsidP="00752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22464A90" w14:textId="3B7E923B" w:rsidR="00007020" w:rsidRPr="00AB0A50" w:rsidRDefault="00007020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p w14:paraId="7FEA3918" w14:textId="77777777" w:rsidR="005538FA" w:rsidRPr="00AB0A50" w:rsidRDefault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/>
          <w:sz w:val="26"/>
          <w:szCs w:val="26"/>
          <w:cs/>
        </w:rPr>
        <w:br w:type="page"/>
      </w:r>
    </w:p>
    <w:p w14:paraId="0D7847DA" w14:textId="78CA31ED" w:rsidR="00AE7210" w:rsidRPr="00AB0A50" w:rsidRDefault="00AE7210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lastRenderedPageBreak/>
        <w:t>จำนวนหุ้นสามัญถัวเฉลี่ยถ่วงน้ำหนัก (ขั้นพื้นฐาน) สำหรับแต่ละงวด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Pr="00AB0A5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 xml:space="preserve">2564 </w:t>
      </w:r>
      <w:r w:rsidRPr="00AB0A50">
        <w:rPr>
          <w:rFonts w:ascii="Angsana New" w:hAnsi="Angsana New"/>
          <w:sz w:val="26"/>
          <w:szCs w:val="26"/>
          <w:cs/>
        </w:rPr>
        <w:t xml:space="preserve">และ </w:t>
      </w:r>
      <w:r w:rsidRPr="00AB0A50">
        <w:rPr>
          <w:rFonts w:ascii="Angsana New" w:hAnsi="Angsana New"/>
          <w:sz w:val="26"/>
          <w:szCs w:val="26"/>
          <w:lang w:val="en-GB"/>
        </w:rPr>
        <w:t>25</w:t>
      </w:r>
      <w:r w:rsidRPr="00AB0A50">
        <w:rPr>
          <w:rFonts w:ascii="Angsana New" w:hAnsi="Angsana New"/>
          <w:sz w:val="26"/>
          <w:szCs w:val="26"/>
        </w:rPr>
        <w:t>63</w:t>
      </w:r>
      <w:r w:rsidRPr="00AB0A50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5A693522" w14:textId="77777777" w:rsidR="00AE7210" w:rsidRPr="00AB0A50" w:rsidRDefault="00AE7210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AE7210" w:rsidRPr="00AB0A50" w14:paraId="24295AFC" w14:textId="77777777" w:rsidTr="00202EA8">
        <w:tc>
          <w:tcPr>
            <w:tcW w:w="6731" w:type="dxa"/>
          </w:tcPr>
          <w:p w14:paraId="1128495F" w14:textId="77777777" w:rsidR="00AE7210" w:rsidRPr="00AB0A50" w:rsidRDefault="00AE7210" w:rsidP="00CE3F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1938A31" w14:textId="77777777" w:rsidR="00AE7210" w:rsidRPr="00AB0A50" w:rsidRDefault="00AE7210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AE7210" w:rsidRPr="00AB0A50" w14:paraId="65A870A9" w14:textId="77777777" w:rsidTr="00202EA8">
        <w:tc>
          <w:tcPr>
            <w:tcW w:w="6731" w:type="dxa"/>
          </w:tcPr>
          <w:p w14:paraId="61943F93" w14:textId="77777777" w:rsidR="00AE7210" w:rsidRPr="00AB0A50" w:rsidRDefault="00AE7210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F57D5EE" w14:textId="77777777" w:rsidR="00AE7210" w:rsidRPr="00AB0A50" w:rsidRDefault="00AE7210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7B6B1AD" w14:textId="77777777" w:rsidR="00AE7210" w:rsidRPr="00AB0A50" w:rsidRDefault="00AE7210" w:rsidP="00CE3F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CB05BF" w14:textId="77777777" w:rsidR="00AE7210" w:rsidRPr="00AB0A50" w:rsidRDefault="00AE7210" w:rsidP="00CE3F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A50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E7210" w:rsidRPr="00AB0A50" w14:paraId="530357B4" w14:textId="77777777" w:rsidTr="00202EA8">
        <w:tc>
          <w:tcPr>
            <w:tcW w:w="6731" w:type="dxa"/>
          </w:tcPr>
          <w:p w14:paraId="09F70267" w14:textId="77777777" w:rsidR="00AE7210" w:rsidRPr="00AB0A50" w:rsidRDefault="00AE7210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423D852" w14:textId="77777777" w:rsidR="00AE7210" w:rsidRPr="00AB0A50" w:rsidRDefault="00AE7210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4E2EB6C0" w14:textId="77777777" w:rsidR="00AE7210" w:rsidRPr="00AB0A50" w:rsidRDefault="00AE7210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125D257" w14:textId="77777777" w:rsidR="00AE7210" w:rsidRPr="00AB0A50" w:rsidRDefault="00AE7210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0CFC" w:rsidRPr="00AB0A50" w14:paraId="6A17DE17" w14:textId="77777777" w:rsidTr="00202EA8">
        <w:trPr>
          <w:trHeight w:val="252"/>
        </w:trPr>
        <w:tc>
          <w:tcPr>
            <w:tcW w:w="6731" w:type="dxa"/>
          </w:tcPr>
          <w:p w14:paraId="42487739" w14:textId="77777777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05" w:type="dxa"/>
            <w:vAlign w:val="bottom"/>
          </w:tcPr>
          <w:p w14:paraId="71128F95" w14:textId="20D8E36E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69" w:type="dxa"/>
          </w:tcPr>
          <w:p w14:paraId="701B4B13" w14:textId="77777777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21C1328" w14:textId="77777777" w:rsidR="00D00CFC" w:rsidRPr="00AB0A50" w:rsidRDefault="00D00CFC" w:rsidP="00CE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5538FA" w:rsidRPr="00AB0A50" w14:paraId="2B3B0BAC" w14:textId="77777777" w:rsidTr="00202EA8">
        <w:trPr>
          <w:trHeight w:val="252"/>
        </w:trPr>
        <w:tc>
          <w:tcPr>
            <w:tcW w:w="6731" w:type="dxa"/>
          </w:tcPr>
          <w:p w14:paraId="30AFFC29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6A6988A2" w14:textId="34F31CF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  <w:tc>
          <w:tcPr>
            <w:tcW w:w="269" w:type="dxa"/>
          </w:tcPr>
          <w:p w14:paraId="6DABA396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CAFB18B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5538FA" w:rsidRPr="00AB0A50" w14:paraId="524BF197" w14:textId="77777777" w:rsidTr="00202EA8">
        <w:trPr>
          <w:trHeight w:val="252"/>
        </w:trPr>
        <w:tc>
          <w:tcPr>
            <w:tcW w:w="6731" w:type="dxa"/>
          </w:tcPr>
          <w:p w14:paraId="5A0FCBCB" w14:textId="0D0582CC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หุ้นสามัญที่ออกจำหน่ายในระหว่างงวด</w:t>
            </w:r>
            <w:r w:rsidRPr="00AB0A5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B0A50">
              <w:rPr>
                <w:rFonts w:ascii="Angsana New" w:hAnsi="Angsana New"/>
                <w:sz w:val="26"/>
                <w:szCs w:val="26"/>
                <w:lang w:val="en-GB"/>
              </w:rPr>
              <w:t>13)</w:t>
            </w:r>
          </w:p>
        </w:tc>
        <w:tc>
          <w:tcPr>
            <w:tcW w:w="1405" w:type="dxa"/>
            <w:vAlign w:val="bottom"/>
          </w:tcPr>
          <w:p w14:paraId="2B0A1BE4" w14:textId="73CDBC23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269" w:type="dxa"/>
          </w:tcPr>
          <w:p w14:paraId="3DDCB7F2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578988A4" w14:textId="515DAA80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538FA" w:rsidRPr="00AB0A50" w14:paraId="0BB67C78" w14:textId="77777777" w:rsidTr="00202EA8">
        <w:trPr>
          <w:trHeight w:val="252"/>
        </w:trPr>
        <w:tc>
          <w:tcPr>
            <w:tcW w:w="6731" w:type="dxa"/>
          </w:tcPr>
          <w:p w14:paraId="133B87CD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6D6E" w14:textId="7E17A9E9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111,079</w:t>
            </w:r>
          </w:p>
        </w:tc>
        <w:tc>
          <w:tcPr>
            <w:tcW w:w="269" w:type="dxa"/>
          </w:tcPr>
          <w:p w14:paraId="2FD40A60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9ED0A0" w14:textId="77777777" w:rsidR="005538FA" w:rsidRPr="00AB0A50" w:rsidRDefault="005538FA" w:rsidP="0055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0A50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48706C67" w14:textId="77777777" w:rsidR="000B415A" w:rsidRPr="00AB0A50" w:rsidRDefault="000B415A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6E066A65" w14:textId="38F96DCB" w:rsidR="004614D2" w:rsidRPr="00AB0A50" w:rsidRDefault="004614D2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="00CD658D" w:rsidRPr="00AB0A50">
        <w:rPr>
          <w:rFonts w:ascii="Angsana New" w:hAnsi="Angsana New" w:hint="cs"/>
          <w:sz w:val="26"/>
          <w:szCs w:val="26"/>
          <w:cs/>
        </w:rPr>
        <w:t>หุ้นที่ตราไว้ของ</w:t>
      </w:r>
      <w:r w:rsidRPr="00AB0A50">
        <w:rPr>
          <w:rFonts w:ascii="Angsana New" w:hAnsi="Angsana New"/>
          <w:sz w:val="26"/>
          <w:szCs w:val="26"/>
          <w:cs/>
        </w:rPr>
        <w:t>หุ้นสามัญนี้มีผลทำให้จำนวนหุ้นสามัญถัวเฉลี่ยถ่วงน้ำหนักที่ใช้ในการคำนวณ</w:t>
      </w:r>
      <w:r w:rsidR="00DB5C15" w:rsidRPr="00AB0A50">
        <w:rPr>
          <w:rFonts w:ascii="Angsana New" w:hAnsi="Angsana New" w:hint="cs"/>
          <w:sz w:val="26"/>
          <w:szCs w:val="26"/>
          <w:cs/>
        </w:rPr>
        <w:t>ขาดทุน</w:t>
      </w:r>
      <w:r w:rsidRPr="00AB0A50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CD658D" w:rsidRPr="00AB0A50">
        <w:rPr>
          <w:rFonts w:ascii="Angsana New" w:hAnsi="Angsana New"/>
          <w:sz w:val="26"/>
          <w:szCs w:val="26"/>
          <w:cs/>
        </w:rPr>
        <w:t>สำหรับ</w:t>
      </w:r>
      <w:r w:rsidR="00CD658D" w:rsidRPr="00AB0A50">
        <w:rPr>
          <w:rFonts w:ascii="Angsana New" w:hAnsi="Angsana New" w:hint="cs"/>
          <w:sz w:val="26"/>
          <w:szCs w:val="26"/>
          <w:cs/>
        </w:rPr>
        <w:t>แต่ละ</w:t>
      </w:r>
      <w:r w:rsidRPr="00AB0A50">
        <w:rPr>
          <w:rFonts w:ascii="Angsana New" w:hAnsi="Angsana New"/>
          <w:sz w:val="26"/>
          <w:szCs w:val="26"/>
          <w:cs/>
        </w:rPr>
        <w:t>งวด</w:t>
      </w:r>
      <w:r w:rsidR="00CD658D" w:rsidRPr="00AB0A50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="00AE7210" w:rsidRPr="00AB0A50">
        <w:rPr>
          <w:rFonts w:ascii="Angsana New" w:hAnsi="Angsana New" w:hint="cs"/>
          <w:sz w:val="26"/>
          <w:szCs w:val="26"/>
          <w:cs/>
        </w:rPr>
        <w:t>เดือน</w:t>
      </w:r>
      <w:r w:rsidRPr="00AB0A5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="00B67B28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B67B28" w:rsidRPr="00AB0A50">
        <w:rPr>
          <w:rFonts w:ascii="Angsana New" w:hAnsi="Angsana New"/>
          <w:sz w:val="26"/>
          <w:szCs w:val="26"/>
        </w:rPr>
        <w:t>2563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โดยถือเสมือนว่าการเปลี่ยนแปลงมูลค่าหุ้นดังกล่าวเกิดขึ้นตั้งแต่แรก</w:t>
      </w:r>
    </w:p>
    <w:p w14:paraId="15E23E51" w14:textId="61885780" w:rsidR="005538FA" w:rsidRPr="00AB0A50" w:rsidRDefault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64F5B7" w14:textId="4691B339" w:rsidR="00372855" w:rsidRPr="00AB0A50" w:rsidRDefault="00307634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t>1</w:t>
      </w:r>
      <w:r w:rsidR="004614D2" w:rsidRPr="00AB0A50">
        <w:rPr>
          <w:rFonts w:ascii="Angsana New" w:hAnsi="Angsana New"/>
          <w:b/>
          <w:bCs/>
          <w:sz w:val="26"/>
          <w:szCs w:val="26"/>
        </w:rPr>
        <w:t>5</w:t>
      </w:r>
      <w:r w:rsidR="00372855" w:rsidRPr="00AB0A50">
        <w:rPr>
          <w:rFonts w:ascii="Angsana New" w:hAnsi="Angsana New"/>
          <w:b/>
          <w:bCs/>
          <w:sz w:val="26"/>
          <w:szCs w:val="26"/>
        </w:rPr>
        <w:t>.</w:t>
      </w:r>
      <w:r w:rsidR="00372855" w:rsidRPr="00AB0A50">
        <w:rPr>
          <w:rFonts w:ascii="Angsana New" w:hAnsi="Angsana New"/>
          <w:b/>
          <w:bCs/>
          <w:sz w:val="26"/>
          <w:szCs w:val="26"/>
        </w:rPr>
        <w:tab/>
      </w:r>
      <w:r w:rsidR="00372855" w:rsidRPr="00AB0A50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AB0A50" w:rsidRDefault="00372855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92727C2" w14:textId="77777777" w:rsidR="00874585" w:rsidRPr="00AB0A50" w:rsidRDefault="00874585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AB0A50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AB0A50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AB0A50">
        <w:rPr>
          <w:rFonts w:ascii="Angsana New" w:hAnsi="Angsana New"/>
          <w:sz w:val="26"/>
          <w:szCs w:val="26"/>
        </w:rPr>
        <w:t xml:space="preserve">            </w:t>
      </w:r>
      <w:r w:rsidR="002C088C" w:rsidRPr="00AB0A50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AB0A50">
        <w:rPr>
          <w:rFonts w:ascii="Angsana New" w:hAnsi="Angsana New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AB0A50" w:rsidRDefault="00372855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953584F" w14:textId="77777777" w:rsidR="00B56D3F" w:rsidRPr="00AB0A50" w:rsidRDefault="00B56D3F" w:rsidP="00CE3F92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AB0A50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D6F75BC" w14:textId="77777777" w:rsidR="00B56D3F" w:rsidRPr="00AB0A50" w:rsidRDefault="00B56D3F" w:rsidP="00CE3F92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8049F7E" w14:textId="1E1FB4E1" w:rsidR="00B56D3F" w:rsidRPr="00AB0A50" w:rsidRDefault="00614AAC" w:rsidP="00CE3F92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B0A50">
        <w:rPr>
          <w:rFonts w:ascii="Angsana New" w:hAnsi="Angsana New" w:hint="cs"/>
          <w:sz w:val="26"/>
          <w:szCs w:val="26"/>
          <w:cs/>
        </w:rPr>
        <w:t>ในระหว่าง</w:t>
      </w:r>
      <w:r w:rsidRPr="00AB0A50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267BFD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E652AB"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="00B56D3F" w:rsidRPr="00AB0A5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B56D3F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="00B56D3F" w:rsidRPr="00AB0A50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6E4BA5" w:rsidRPr="00AB0A50">
        <w:rPr>
          <w:rFonts w:ascii="Angsana New" w:hAnsi="Angsana New"/>
          <w:sz w:val="26"/>
          <w:szCs w:val="26"/>
        </w:rPr>
        <w:t>4</w:t>
      </w:r>
      <w:r w:rsidR="00B56D3F" w:rsidRPr="00AB0A50">
        <w:rPr>
          <w:rFonts w:ascii="Angsana New" w:hAnsi="Angsana New"/>
          <w:sz w:val="26"/>
          <w:szCs w:val="26"/>
        </w:rPr>
        <w:t xml:space="preserve"> </w:t>
      </w:r>
      <w:r w:rsidR="00B56D3F" w:rsidRPr="00AB0A50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B56D3F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36.3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8E3437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B56D3F" w:rsidRPr="00AB0A50">
        <w:rPr>
          <w:rFonts w:ascii="Angsana New" w:hAnsi="Angsana New"/>
          <w:snapToGrid w:val="0"/>
          <w:sz w:val="26"/>
          <w:szCs w:val="26"/>
          <w:lang w:eastAsia="th-TH"/>
        </w:rPr>
        <w:t>(2563:</w:t>
      </w:r>
      <w:r w:rsidR="00B56D3F" w:rsidRPr="00AB0A5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8E3437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B56D3F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30.4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B56D3F"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733A76C5" w14:textId="4DC7BAF1" w:rsidR="00B56D3F" w:rsidRPr="00AB0A50" w:rsidRDefault="00B56D3F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E0BC72" w14:textId="5D1D9E34" w:rsidR="00AE7210" w:rsidRPr="00AB0A50" w:rsidRDefault="00AE7210" w:rsidP="00CE3F92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B0A50">
        <w:rPr>
          <w:rFonts w:ascii="Angsana New" w:hAnsi="Angsana New" w:hint="cs"/>
          <w:sz w:val="26"/>
          <w:szCs w:val="26"/>
          <w:cs/>
        </w:rPr>
        <w:t>ในระหว่าง</w:t>
      </w:r>
      <w:r w:rsidRPr="00AB0A50">
        <w:rPr>
          <w:rFonts w:ascii="Angsana New" w:hAnsi="Angsana New"/>
          <w:sz w:val="26"/>
          <w:szCs w:val="26"/>
          <w:cs/>
        </w:rPr>
        <w:t>งวด</w:t>
      </w:r>
      <w:r w:rsidR="00E652AB" w:rsidRPr="00AB0A50">
        <w:rPr>
          <w:rFonts w:ascii="Angsana New" w:hAnsi="Angsana New" w:hint="cs"/>
          <w:sz w:val="26"/>
          <w:szCs w:val="26"/>
          <w:cs/>
        </w:rPr>
        <w:t>เก้า</w:t>
      </w:r>
      <w:r w:rsidRPr="00AB0A50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E652AB"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Pr="00AB0A5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2564 </w:t>
      </w:r>
      <w:r w:rsidRPr="00AB0A50">
        <w:rPr>
          <w:rFonts w:ascii="Angsana New" w:hAnsi="Angsana New"/>
          <w:sz w:val="26"/>
          <w:szCs w:val="26"/>
          <w:cs/>
        </w:rPr>
        <w:t xml:space="preserve">บริษัทมีรายได้จากลูกค้า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 xml:space="preserve">ราย จากการขายสินค้าในประเทศเป็นจำนวนเงินรวม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107.9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AB0A50">
        <w:rPr>
          <w:rFonts w:ascii="Angsana New" w:hAnsi="Angsana New"/>
          <w:snapToGrid w:val="0"/>
          <w:sz w:val="26"/>
          <w:szCs w:val="26"/>
          <w:lang w:eastAsia="th-TH"/>
        </w:rPr>
        <w:t>(2563:</w:t>
      </w:r>
      <w:r w:rsidRPr="00AB0A5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="008E3437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4 </w:t>
      </w:r>
      <w:r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6E4BA5" w:rsidRPr="00AB0A50">
        <w:rPr>
          <w:rFonts w:ascii="Angsana New" w:hAnsi="Angsana New"/>
          <w:snapToGrid w:val="0"/>
          <w:sz w:val="26"/>
          <w:szCs w:val="26"/>
          <w:lang w:eastAsia="th-TH"/>
        </w:rPr>
        <w:t>100.2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B0A50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25B83ED" w14:textId="237D570F" w:rsidR="00007020" w:rsidRPr="00AB0A50" w:rsidRDefault="00007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5A75A87B" w14:textId="77777777" w:rsidR="005538FA" w:rsidRPr="00AB0A50" w:rsidRDefault="0055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br w:type="page"/>
      </w:r>
    </w:p>
    <w:p w14:paraId="2445FD24" w14:textId="496FA0B9" w:rsidR="00BB60D5" w:rsidRPr="00AB0A50" w:rsidRDefault="008F1A2D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B0A50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4614D2" w:rsidRPr="00AB0A50">
        <w:rPr>
          <w:rFonts w:ascii="Angsana New" w:hAnsi="Angsana New"/>
          <w:b/>
          <w:bCs/>
          <w:sz w:val="26"/>
          <w:szCs w:val="26"/>
        </w:rPr>
        <w:t>6</w:t>
      </w:r>
      <w:r w:rsidR="00BB60D5" w:rsidRPr="00AB0A50">
        <w:rPr>
          <w:rFonts w:ascii="Angsana New" w:hAnsi="Angsana New"/>
          <w:b/>
          <w:bCs/>
          <w:sz w:val="26"/>
          <w:szCs w:val="26"/>
        </w:rPr>
        <w:t>.</w:t>
      </w:r>
      <w:r w:rsidR="00BB60D5" w:rsidRPr="00AB0A50">
        <w:rPr>
          <w:rFonts w:ascii="Angsana New" w:hAnsi="Angsana New"/>
          <w:b/>
          <w:bCs/>
          <w:sz w:val="26"/>
          <w:szCs w:val="26"/>
          <w:cs/>
        </w:rPr>
        <w:tab/>
      </w:r>
      <w:r w:rsidR="004614D2" w:rsidRPr="00AB0A50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AB0A50" w:rsidRDefault="00A35F7C" w:rsidP="00CE3F92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0CDB956A" w14:textId="67B44856" w:rsidR="00C774BD" w:rsidRPr="00AB0A50" w:rsidRDefault="00E70D22" w:rsidP="00CE3F92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B0A50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267BFD" w:rsidRPr="00AB0A50">
        <w:rPr>
          <w:rFonts w:ascii="Angsana New" w:hAnsi="Angsana New"/>
          <w:sz w:val="26"/>
          <w:szCs w:val="26"/>
        </w:rPr>
        <w:t xml:space="preserve">30 </w:t>
      </w:r>
      <w:r w:rsidR="00E652AB" w:rsidRPr="00AB0A50">
        <w:rPr>
          <w:rFonts w:ascii="Angsana New" w:hAnsi="Angsana New"/>
          <w:sz w:val="26"/>
          <w:szCs w:val="26"/>
          <w:cs/>
        </w:rPr>
        <w:t>กันยายน</w:t>
      </w:r>
      <w:r w:rsidRPr="00AB0A50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33663B" w:rsidRPr="00AB0A50">
        <w:rPr>
          <w:rFonts w:ascii="Angsana New" w:hAnsi="Angsana New"/>
          <w:sz w:val="26"/>
          <w:szCs w:val="26"/>
        </w:rPr>
        <w:t>2564</w:t>
      </w:r>
      <w:r w:rsidR="00C774BD" w:rsidRPr="00AB0A50">
        <w:rPr>
          <w:rFonts w:ascii="Angsana New" w:hAnsi="Angsana New"/>
          <w:sz w:val="26"/>
          <w:szCs w:val="26"/>
        </w:rPr>
        <w:t xml:space="preserve"> </w:t>
      </w:r>
      <w:r w:rsidR="004614D2" w:rsidRPr="00AB0A50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4614D2" w:rsidRPr="00AB0A50">
        <w:rPr>
          <w:rFonts w:ascii="Angsana New" w:hAnsi="Angsana New"/>
          <w:sz w:val="26"/>
          <w:szCs w:val="26"/>
        </w:rPr>
        <w:t xml:space="preserve">31 </w:t>
      </w:r>
      <w:r w:rsidR="004614D2" w:rsidRPr="00AB0A5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614D2" w:rsidRPr="00AB0A50">
        <w:rPr>
          <w:rFonts w:ascii="Angsana New" w:hAnsi="Angsana New"/>
          <w:sz w:val="26"/>
          <w:szCs w:val="26"/>
        </w:rPr>
        <w:t xml:space="preserve">2563 </w:t>
      </w:r>
      <w:r w:rsidR="00C774BD" w:rsidRPr="00AB0A50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AB0A50" w:rsidRDefault="00C774BD" w:rsidP="00CE3F92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166C6E1" w14:textId="73BFFBD0" w:rsidR="004167F6" w:rsidRPr="00AB0A50" w:rsidRDefault="00E42D98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AB0A50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AB0A50">
        <w:rPr>
          <w:rFonts w:ascii="Angsana New" w:hAnsi="Angsana New"/>
          <w:sz w:val="26"/>
          <w:szCs w:val="26"/>
          <w:cs/>
        </w:rPr>
        <w:t>หนังสือค้ำป</w:t>
      </w:r>
      <w:r w:rsidR="00102155" w:rsidRPr="00AB0A50">
        <w:rPr>
          <w:rFonts w:ascii="Angsana New" w:hAnsi="Angsana New"/>
          <w:sz w:val="26"/>
          <w:szCs w:val="26"/>
          <w:cs/>
        </w:rPr>
        <w:t>ระกันที่สถาบันการเงินในประเทศ</w:t>
      </w:r>
      <w:r w:rsidR="001C0A64" w:rsidRPr="00AB0A50">
        <w:rPr>
          <w:rFonts w:ascii="Angsana New" w:hAnsi="Angsana New"/>
          <w:sz w:val="26"/>
          <w:szCs w:val="26"/>
          <w:cs/>
        </w:rPr>
        <w:t>แห่ง</w:t>
      </w:r>
      <w:r w:rsidR="00102155" w:rsidRPr="00AB0A50">
        <w:rPr>
          <w:rFonts w:ascii="Angsana New" w:hAnsi="Angsana New"/>
          <w:sz w:val="26"/>
          <w:szCs w:val="26"/>
          <w:cs/>
        </w:rPr>
        <w:t>หนึ่ง</w:t>
      </w:r>
      <w:r w:rsidR="001C0A64" w:rsidRPr="00AB0A50">
        <w:rPr>
          <w:rFonts w:ascii="Angsana New" w:hAnsi="Angsana New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AB0A50">
        <w:rPr>
          <w:rFonts w:ascii="Angsana New" w:hAnsi="Angsana New"/>
          <w:sz w:val="26"/>
          <w:szCs w:val="26"/>
          <w:cs/>
        </w:rPr>
        <w:t xml:space="preserve"> </w:t>
      </w:r>
      <w:r w:rsidR="009372E1" w:rsidRPr="00AB0A50">
        <w:rPr>
          <w:rFonts w:ascii="Angsana New" w:hAnsi="Angsana New"/>
          <w:sz w:val="26"/>
          <w:szCs w:val="26"/>
        </w:rPr>
        <w:t xml:space="preserve">   </w:t>
      </w:r>
      <w:r w:rsidR="006B3226" w:rsidRPr="00AB0A50">
        <w:rPr>
          <w:rFonts w:ascii="Angsana New" w:hAnsi="Angsana New"/>
          <w:sz w:val="26"/>
          <w:szCs w:val="26"/>
          <w:cs/>
        </w:rPr>
        <w:t>จำนวนเงินรวม</w:t>
      </w:r>
      <w:r w:rsidR="00F226F7" w:rsidRPr="00AB0A50">
        <w:rPr>
          <w:rFonts w:ascii="Angsana New" w:hAnsi="Angsana New"/>
          <w:sz w:val="26"/>
          <w:szCs w:val="26"/>
        </w:rPr>
        <w:t xml:space="preserve"> 32.7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372E1" w:rsidRPr="00AB0A50">
        <w:rPr>
          <w:rFonts w:ascii="Angsana New" w:hAnsi="Angsana New"/>
          <w:sz w:val="26"/>
          <w:szCs w:val="26"/>
        </w:rPr>
        <w:t xml:space="preserve"> </w:t>
      </w:r>
      <w:r w:rsidR="006B3226" w:rsidRPr="00AB0A50">
        <w:rPr>
          <w:rFonts w:ascii="Angsana New" w:hAnsi="Angsana New"/>
          <w:sz w:val="26"/>
          <w:szCs w:val="26"/>
          <w:cs/>
        </w:rPr>
        <w:t xml:space="preserve">ล้านบาท </w:t>
      </w:r>
      <w:r w:rsidR="004614D2" w:rsidRPr="00AB0A50">
        <w:rPr>
          <w:rFonts w:ascii="Angsana New" w:hAnsi="Angsana New" w:hint="cs"/>
          <w:sz w:val="26"/>
          <w:szCs w:val="26"/>
          <w:cs/>
        </w:rPr>
        <w:t>และ</w:t>
      </w:r>
      <w:r w:rsidR="00C774BD" w:rsidRPr="00AB0A50">
        <w:rPr>
          <w:rFonts w:ascii="Angsana New" w:hAnsi="Angsana New"/>
          <w:sz w:val="26"/>
          <w:szCs w:val="26"/>
        </w:rPr>
        <w:t xml:space="preserve"> </w:t>
      </w:r>
      <w:r w:rsidR="0033663B" w:rsidRPr="00AB0A50">
        <w:rPr>
          <w:rFonts w:ascii="Angsana New" w:hAnsi="Angsana New"/>
          <w:sz w:val="26"/>
          <w:szCs w:val="26"/>
        </w:rPr>
        <w:t>35</w:t>
      </w:r>
      <w:r w:rsidR="003E24FF" w:rsidRPr="00AB0A50">
        <w:rPr>
          <w:rFonts w:ascii="Angsana New" w:hAnsi="Angsana New"/>
          <w:sz w:val="26"/>
          <w:szCs w:val="26"/>
        </w:rPr>
        <w:t>.</w:t>
      </w:r>
      <w:r w:rsidR="0033663B" w:rsidRPr="00AB0A50">
        <w:rPr>
          <w:rFonts w:ascii="Angsana New" w:hAnsi="Angsana New"/>
          <w:sz w:val="26"/>
          <w:szCs w:val="26"/>
        </w:rPr>
        <w:t>4</w:t>
      </w:r>
      <w:r w:rsidR="004172EC" w:rsidRPr="00AB0A50">
        <w:rPr>
          <w:rFonts w:ascii="Angsana New" w:hAnsi="Angsana New"/>
          <w:sz w:val="26"/>
          <w:szCs w:val="26"/>
        </w:rPr>
        <w:t xml:space="preserve"> </w:t>
      </w:r>
      <w:r w:rsidR="006B3226" w:rsidRPr="00AB0A50">
        <w:rPr>
          <w:rFonts w:ascii="Angsana New" w:hAnsi="Angsana New"/>
          <w:sz w:val="26"/>
          <w:szCs w:val="26"/>
          <w:cs/>
        </w:rPr>
        <w:t>ล้านบาท</w:t>
      </w:r>
      <w:r w:rsidR="004614D2" w:rsidRPr="00AB0A50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6B3226" w:rsidRPr="00AB0A50">
        <w:rPr>
          <w:rFonts w:ascii="Angsana New" w:hAnsi="Angsana New"/>
          <w:sz w:val="26"/>
          <w:szCs w:val="26"/>
          <w:cs/>
        </w:rPr>
        <w:t xml:space="preserve"> </w:t>
      </w:r>
      <w:r w:rsidR="001C0A64" w:rsidRPr="00AB0A50">
        <w:rPr>
          <w:rFonts w:ascii="Angsana New" w:hAnsi="Angsana New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AB0A50">
        <w:rPr>
          <w:rFonts w:ascii="Angsana New" w:hAnsi="Angsana New"/>
          <w:sz w:val="26"/>
          <w:szCs w:val="26"/>
        </w:rPr>
        <w:t>10</w:t>
      </w:r>
    </w:p>
    <w:p w14:paraId="2EE8655B" w14:textId="77777777" w:rsidR="006D7426" w:rsidRPr="00AB0A50" w:rsidRDefault="006D7426" w:rsidP="00CE3F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24850FB4" w14:textId="45130DD5" w:rsidR="006D7426" w:rsidRPr="00AB0A50" w:rsidRDefault="00E42D98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bookmarkStart w:id="5" w:name="_Hlk39477489"/>
      <w:r w:rsidRPr="00AB0A50">
        <w:rPr>
          <w:rFonts w:ascii="Angsana New" w:hAnsi="Angsana New" w:hint="cs"/>
          <w:sz w:val="26"/>
          <w:szCs w:val="26"/>
          <w:cs/>
        </w:rPr>
        <w:t>ข)</w:t>
      </w:r>
      <w:r w:rsidRPr="00AB0A50">
        <w:rPr>
          <w:rFonts w:ascii="Angsana New" w:hAnsi="Angsana New" w:hint="cs"/>
          <w:sz w:val="26"/>
          <w:szCs w:val="26"/>
          <w:cs/>
        </w:rPr>
        <w:tab/>
      </w:r>
      <w:r w:rsidR="006D7426" w:rsidRPr="00AB0A50">
        <w:rPr>
          <w:rFonts w:ascii="Angsana New" w:hAnsi="Angsana New"/>
          <w:sz w:val="26"/>
          <w:szCs w:val="26"/>
          <w:cs/>
        </w:rPr>
        <w:t>ภาระผูกพันตาม</w:t>
      </w:r>
      <w:r w:rsidR="00964EBF" w:rsidRPr="00AB0A50">
        <w:rPr>
          <w:rFonts w:ascii="Angsana New" w:hAnsi="Angsana New"/>
          <w:sz w:val="26"/>
          <w:szCs w:val="26"/>
          <w:cs/>
        </w:rPr>
        <w:t>สัญญาซื้อสินทรัพย์ถาวรจำนวนเงิน</w:t>
      </w:r>
      <w:r w:rsidR="009372E1" w:rsidRPr="00AB0A50">
        <w:rPr>
          <w:rFonts w:ascii="Angsana New" w:hAnsi="Angsana New"/>
          <w:sz w:val="26"/>
          <w:szCs w:val="26"/>
        </w:rPr>
        <w:t xml:space="preserve"> </w:t>
      </w:r>
      <w:r w:rsidR="00064B1C" w:rsidRPr="00AB0A50">
        <w:rPr>
          <w:rFonts w:ascii="Angsana New" w:hAnsi="Angsana New"/>
          <w:snapToGrid w:val="0"/>
          <w:sz w:val="26"/>
          <w:szCs w:val="26"/>
          <w:lang w:eastAsia="th-TH"/>
        </w:rPr>
        <w:t>4.2</w:t>
      </w:r>
      <w:r w:rsidR="00CE3F92" w:rsidRPr="00AB0A5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774BD"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614D2" w:rsidRPr="00AB0A50">
        <w:rPr>
          <w:rFonts w:ascii="Angsana New" w:hAnsi="Angsana New" w:hint="cs"/>
          <w:sz w:val="26"/>
          <w:szCs w:val="26"/>
          <w:cs/>
        </w:rPr>
        <w:t xml:space="preserve">และ </w:t>
      </w:r>
      <w:r w:rsidR="003E24FF" w:rsidRPr="00AB0A50">
        <w:rPr>
          <w:rFonts w:ascii="Angsana New" w:hAnsi="Angsana New"/>
          <w:sz w:val="26"/>
          <w:szCs w:val="26"/>
        </w:rPr>
        <w:t>0.</w:t>
      </w:r>
      <w:r w:rsidR="0033663B" w:rsidRPr="00AB0A50">
        <w:rPr>
          <w:rFonts w:ascii="Angsana New" w:hAnsi="Angsana New"/>
          <w:sz w:val="26"/>
          <w:szCs w:val="26"/>
        </w:rPr>
        <w:t>3</w:t>
      </w:r>
      <w:r w:rsidR="00C774BD" w:rsidRPr="00AB0A50">
        <w:rPr>
          <w:rFonts w:ascii="Angsana New" w:hAnsi="Angsana New"/>
          <w:sz w:val="26"/>
          <w:szCs w:val="26"/>
        </w:rPr>
        <w:t xml:space="preserve"> </w:t>
      </w:r>
      <w:r w:rsidR="00964EBF" w:rsidRPr="00AB0A50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="004614D2" w:rsidRPr="00AB0A50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AB0A50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04A8F0DB" w14:textId="63552EC9" w:rsidR="0033663B" w:rsidRPr="00AB0A50" w:rsidRDefault="0033663B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AA1B3AE" w14:textId="547A9C84" w:rsidR="0033663B" w:rsidRPr="00AB0A50" w:rsidRDefault="0033663B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>ค</w:t>
      </w:r>
      <w:r w:rsidRPr="00AB0A50">
        <w:rPr>
          <w:rFonts w:ascii="Angsana New" w:hAnsi="Angsana New"/>
          <w:sz w:val="26"/>
          <w:szCs w:val="26"/>
        </w:rPr>
        <w:t>)</w:t>
      </w:r>
      <w:r w:rsidRPr="00AB0A50">
        <w:rPr>
          <w:rFonts w:ascii="Angsana New" w:hAnsi="Angsana New"/>
          <w:sz w:val="26"/>
          <w:szCs w:val="26"/>
        </w:rPr>
        <w:tab/>
      </w:r>
      <w:r w:rsidRPr="00AB0A50">
        <w:rPr>
          <w:rFonts w:ascii="Angsana New" w:hAnsi="Angsana New" w:hint="cs"/>
          <w:sz w:val="26"/>
          <w:szCs w:val="26"/>
          <w:cs/>
        </w:rPr>
        <w:t xml:space="preserve">ภาระผูกพันตามสัญญาเช่าเป็นระยะเวลา </w:t>
      </w:r>
      <w:r w:rsidRPr="00AB0A50">
        <w:rPr>
          <w:rFonts w:ascii="Angsana New" w:hAnsi="Angsana New"/>
          <w:sz w:val="26"/>
          <w:szCs w:val="26"/>
        </w:rPr>
        <w:t xml:space="preserve">1 </w:t>
      </w:r>
      <w:r w:rsidRPr="00AB0A50">
        <w:rPr>
          <w:rFonts w:ascii="Angsana New" w:hAnsi="Angsana New" w:hint="cs"/>
          <w:sz w:val="26"/>
          <w:szCs w:val="26"/>
          <w:cs/>
        </w:rPr>
        <w:t xml:space="preserve">ปี </w:t>
      </w:r>
      <w:r w:rsidRPr="00AB0A50">
        <w:rPr>
          <w:rFonts w:ascii="Angsana New" w:hAnsi="Angsana New"/>
          <w:sz w:val="26"/>
          <w:szCs w:val="26"/>
          <w:cs/>
        </w:rPr>
        <w:t>ซึ่งจำนวนเงินขั้นต่ำที่บริษัทต้องจ่ายในอนาคตทั้งสิ้นภายใต้สัญญาเช่าดำเนินงานที่</w:t>
      </w:r>
      <w:r w:rsidR="003608D7" w:rsidRPr="00AB0A50">
        <w:rPr>
          <w:rFonts w:ascii="Angsana New" w:hAnsi="Angsana New"/>
          <w:sz w:val="26"/>
          <w:szCs w:val="26"/>
        </w:rPr>
        <w:t xml:space="preserve">       </w:t>
      </w:r>
      <w:r w:rsidRPr="00AB0A50">
        <w:rPr>
          <w:rFonts w:ascii="Angsana New" w:hAnsi="Angsana New"/>
          <w:sz w:val="26"/>
          <w:szCs w:val="26"/>
          <w:cs/>
        </w:rPr>
        <w:t>บอกเลิกไม่ได้จำนวนเงิน</w:t>
      </w:r>
      <w:r w:rsidR="00CD658D" w:rsidRPr="00AB0A50">
        <w:rPr>
          <w:rFonts w:ascii="Angsana New" w:hAnsi="Angsana New" w:hint="cs"/>
          <w:sz w:val="26"/>
          <w:szCs w:val="26"/>
          <w:cs/>
        </w:rPr>
        <w:t>รวมปีละ</w:t>
      </w:r>
      <w:r w:rsidRPr="00AB0A50">
        <w:rPr>
          <w:rFonts w:ascii="Angsana New" w:hAnsi="Angsana New"/>
          <w:sz w:val="26"/>
          <w:szCs w:val="26"/>
        </w:rPr>
        <w:t xml:space="preserve"> 0.</w:t>
      </w:r>
      <w:r w:rsidR="004614D2" w:rsidRPr="00AB0A50">
        <w:rPr>
          <w:rFonts w:ascii="Angsana New" w:hAnsi="Angsana New"/>
          <w:sz w:val="26"/>
          <w:szCs w:val="26"/>
        </w:rPr>
        <w:t>1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ล้านบาท</w:t>
      </w:r>
      <w:r w:rsidRPr="00AB0A50">
        <w:rPr>
          <w:rFonts w:ascii="Angsana New" w:hAnsi="Angsana New"/>
          <w:sz w:val="26"/>
          <w:szCs w:val="26"/>
        </w:rPr>
        <w:t xml:space="preserve"> </w:t>
      </w:r>
    </w:p>
    <w:bookmarkEnd w:id="5"/>
    <w:p w14:paraId="1FB83659" w14:textId="77777777" w:rsidR="00C774BD" w:rsidRPr="00AB0A50" w:rsidRDefault="00C774BD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753A91FB" w:rsidR="002A0113" w:rsidRPr="00AB0A50" w:rsidRDefault="009372E1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B0A50">
        <w:rPr>
          <w:rFonts w:ascii="Angsana New" w:hAnsi="Angsana New"/>
          <w:b/>
          <w:bCs/>
          <w:sz w:val="26"/>
          <w:szCs w:val="26"/>
        </w:rPr>
        <w:t>1</w:t>
      </w:r>
      <w:r w:rsidR="004614D2" w:rsidRPr="00AB0A50">
        <w:rPr>
          <w:rFonts w:ascii="Angsana New" w:hAnsi="Angsana New"/>
          <w:b/>
          <w:bCs/>
          <w:sz w:val="26"/>
          <w:szCs w:val="26"/>
        </w:rPr>
        <w:t>7</w:t>
      </w:r>
      <w:r w:rsidR="002A0113" w:rsidRPr="00AB0A50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AB0A50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AB0A50" w:rsidRDefault="000D7C4D" w:rsidP="00CE3F9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571347D7" w14:textId="015EF62E" w:rsidR="00907883" w:rsidRPr="00CE3F92" w:rsidRDefault="00783E68" w:rsidP="00CE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/>
          <w:sz w:val="26"/>
          <w:szCs w:val="26"/>
          <w:cs/>
        </w:rPr>
        <w:t>คณะ</w:t>
      </w:r>
      <w:r w:rsidR="002A0113" w:rsidRPr="00AB0A50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AB0A50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AB0A50">
        <w:rPr>
          <w:rFonts w:ascii="Angsana New" w:hAnsi="Angsana New"/>
          <w:sz w:val="26"/>
          <w:szCs w:val="26"/>
          <w:cs/>
        </w:rPr>
        <w:t>นี้</w:t>
      </w:r>
      <w:r w:rsidR="00E92B49" w:rsidRPr="00AB0A50">
        <w:rPr>
          <w:rFonts w:ascii="Angsana New" w:hAnsi="Angsana New"/>
          <w:sz w:val="26"/>
          <w:szCs w:val="26"/>
          <w:cs/>
        </w:rPr>
        <w:t>แล้ว</w:t>
      </w:r>
      <w:r w:rsidR="002A0113" w:rsidRPr="00AB0A50">
        <w:rPr>
          <w:rFonts w:ascii="Angsana New" w:hAnsi="Angsana New"/>
          <w:sz w:val="26"/>
          <w:szCs w:val="26"/>
          <w:cs/>
        </w:rPr>
        <w:t>เมื่อวันที่</w:t>
      </w:r>
      <w:r w:rsidR="00C62D26" w:rsidRPr="00AB0A50">
        <w:rPr>
          <w:rFonts w:ascii="Angsana New" w:hAnsi="Angsana New"/>
          <w:sz w:val="26"/>
          <w:szCs w:val="26"/>
        </w:rPr>
        <w:t xml:space="preserve"> </w:t>
      </w:r>
      <w:r w:rsidR="00F940E8" w:rsidRPr="00AB0A50">
        <w:rPr>
          <w:rFonts w:ascii="Angsana New" w:hAnsi="Angsana New"/>
          <w:sz w:val="26"/>
          <w:szCs w:val="26"/>
        </w:rPr>
        <w:t>1</w:t>
      </w:r>
      <w:r w:rsidR="00CE3F92" w:rsidRPr="00AB0A50">
        <w:rPr>
          <w:rFonts w:ascii="Angsana New" w:hAnsi="Angsana New"/>
          <w:sz w:val="26"/>
          <w:szCs w:val="26"/>
        </w:rPr>
        <w:t xml:space="preserve">1 </w:t>
      </w:r>
      <w:r w:rsidR="00CE3F92" w:rsidRPr="00AB0A50">
        <w:rPr>
          <w:rFonts w:ascii="Angsana New" w:hAnsi="Angsana New" w:hint="cs"/>
          <w:sz w:val="26"/>
          <w:szCs w:val="26"/>
          <w:cs/>
        </w:rPr>
        <w:t>พฤศจิกายน</w:t>
      </w:r>
      <w:r w:rsidR="0033663B"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="00C62D26" w:rsidRPr="00AB0A50">
        <w:rPr>
          <w:rFonts w:ascii="Angsana New" w:hAnsi="Angsana New"/>
          <w:sz w:val="26"/>
          <w:szCs w:val="26"/>
        </w:rPr>
        <w:t>256</w:t>
      </w:r>
      <w:r w:rsidR="0033663B" w:rsidRPr="00AB0A50">
        <w:rPr>
          <w:rFonts w:ascii="Angsana New" w:hAnsi="Angsana New"/>
          <w:sz w:val="26"/>
          <w:szCs w:val="26"/>
        </w:rPr>
        <w:t>4</w:t>
      </w:r>
    </w:p>
    <w:sectPr w:rsidR="00907883" w:rsidRPr="00CE3F92" w:rsidSect="008525F9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059B9" w14:textId="77777777" w:rsidR="00C86B35" w:rsidRDefault="00C86B35">
      <w:r>
        <w:separator/>
      </w:r>
    </w:p>
  </w:endnote>
  <w:endnote w:type="continuationSeparator" w:id="0">
    <w:p w14:paraId="16E4F273" w14:textId="77777777" w:rsidR="00C86B35" w:rsidRDefault="00C8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1F786" w14:textId="77777777" w:rsidR="00C86B35" w:rsidRDefault="00C86B35">
      <w:r>
        <w:separator/>
      </w:r>
    </w:p>
  </w:footnote>
  <w:footnote w:type="continuationSeparator" w:id="0">
    <w:p w14:paraId="1D205DE5" w14:textId="77777777" w:rsidR="00C86B35" w:rsidRDefault="00C8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10AA23B2" w14:textId="1E3ABB31" w:rsidR="00202EA8" w:rsidRPr="00C53A51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74F6A5A1" w14:textId="04121DF5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 w:rsidR="00E652AB">
      <w:rPr>
        <w:rFonts w:ascii="Angsana New" w:hAnsi="Angsana New"/>
        <w:b/>
        <w:bCs/>
        <w:sz w:val="26"/>
        <w:szCs w:val="26"/>
        <w:cs/>
      </w:rPr>
      <w:t>กันยายน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4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353D118B" w14:textId="77777777" w:rsidR="00202EA8" w:rsidRPr="004B7601" w:rsidRDefault="00202EA8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64CC755" w14:textId="7ADAEB71" w:rsidR="00202EA8" w:rsidRPr="00C53A5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08B52D3C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 w:rsidR="00E652AB">
      <w:rPr>
        <w:rFonts w:ascii="Angsana New" w:hAnsi="Angsana New"/>
        <w:b/>
        <w:bCs/>
        <w:sz w:val="26"/>
        <w:szCs w:val="26"/>
        <w:cs/>
      </w:rPr>
      <w:t>กันยายน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4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5"/>
  </w:num>
  <w:num w:numId="14">
    <w:abstractNumId w:val="12"/>
  </w:num>
  <w:num w:numId="15">
    <w:abstractNumId w:val="14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562"/>
    <w:rsid w:val="00004EA3"/>
    <w:rsid w:val="000053A0"/>
    <w:rsid w:val="000055E7"/>
    <w:rsid w:val="000058A3"/>
    <w:rsid w:val="00005922"/>
    <w:rsid w:val="000059EF"/>
    <w:rsid w:val="00005E80"/>
    <w:rsid w:val="00006782"/>
    <w:rsid w:val="00006976"/>
    <w:rsid w:val="00006BED"/>
    <w:rsid w:val="00006E48"/>
    <w:rsid w:val="00007020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6264"/>
    <w:rsid w:val="00036E5E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1271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BB4"/>
    <w:rsid w:val="00047F91"/>
    <w:rsid w:val="000512FF"/>
    <w:rsid w:val="000518AE"/>
    <w:rsid w:val="00051B91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748A"/>
    <w:rsid w:val="00067CFF"/>
    <w:rsid w:val="00067FAE"/>
    <w:rsid w:val="00070A4B"/>
    <w:rsid w:val="00070ACB"/>
    <w:rsid w:val="00071264"/>
    <w:rsid w:val="00072060"/>
    <w:rsid w:val="000722E3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787"/>
    <w:rsid w:val="000A4A8C"/>
    <w:rsid w:val="000A4CF1"/>
    <w:rsid w:val="000A5807"/>
    <w:rsid w:val="000A67E2"/>
    <w:rsid w:val="000A7101"/>
    <w:rsid w:val="000A728B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7430"/>
    <w:rsid w:val="000B7868"/>
    <w:rsid w:val="000B7E6F"/>
    <w:rsid w:val="000C044F"/>
    <w:rsid w:val="000C0549"/>
    <w:rsid w:val="000C0964"/>
    <w:rsid w:val="000C0BBB"/>
    <w:rsid w:val="000C1CC8"/>
    <w:rsid w:val="000C2175"/>
    <w:rsid w:val="000C23BE"/>
    <w:rsid w:val="000C25B7"/>
    <w:rsid w:val="000C2A7F"/>
    <w:rsid w:val="000C2C6B"/>
    <w:rsid w:val="000C391F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63D"/>
    <w:rsid w:val="000E7063"/>
    <w:rsid w:val="000E7AF7"/>
    <w:rsid w:val="000E7F34"/>
    <w:rsid w:val="000F01CB"/>
    <w:rsid w:val="000F0449"/>
    <w:rsid w:val="000F059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40B9"/>
    <w:rsid w:val="000F4344"/>
    <w:rsid w:val="000F4985"/>
    <w:rsid w:val="000F4D16"/>
    <w:rsid w:val="000F4E16"/>
    <w:rsid w:val="000F4F77"/>
    <w:rsid w:val="000F605C"/>
    <w:rsid w:val="000F6237"/>
    <w:rsid w:val="000F7447"/>
    <w:rsid w:val="000F77AF"/>
    <w:rsid w:val="000F7AD6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4221"/>
    <w:rsid w:val="001044CC"/>
    <w:rsid w:val="00104515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232"/>
    <w:rsid w:val="00130443"/>
    <w:rsid w:val="00130CEC"/>
    <w:rsid w:val="00131353"/>
    <w:rsid w:val="0013162F"/>
    <w:rsid w:val="00131C53"/>
    <w:rsid w:val="00132102"/>
    <w:rsid w:val="001325DD"/>
    <w:rsid w:val="001326CB"/>
    <w:rsid w:val="00132761"/>
    <w:rsid w:val="00132FAA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B47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57CE"/>
    <w:rsid w:val="001562C8"/>
    <w:rsid w:val="001566C5"/>
    <w:rsid w:val="00156C6C"/>
    <w:rsid w:val="001571E2"/>
    <w:rsid w:val="001576EB"/>
    <w:rsid w:val="00157BB0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557"/>
    <w:rsid w:val="00181EC5"/>
    <w:rsid w:val="00181FD4"/>
    <w:rsid w:val="00182046"/>
    <w:rsid w:val="001828C9"/>
    <w:rsid w:val="00182A75"/>
    <w:rsid w:val="00182CA2"/>
    <w:rsid w:val="001837F3"/>
    <w:rsid w:val="00183FA6"/>
    <w:rsid w:val="00184FE2"/>
    <w:rsid w:val="001850A7"/>
    <w:rsid w:val="0018554B"/>
    <w:rsid w:val="00186596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FFC"/>
    <w:rsid w:val="00195827"/>
    <w:rsid w:val="001958F0"/>
    <w:rsid w:val="0019608F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11"/>
    <w:rsid w:val="001B18A4"/>
    <w:rsid w:val="001B2256"/>
    <w:rsid w:val="001B2BB0"/>
    <w:rsid w:val="001B3487"/>
    <w:rsid w:val="001B3786"/>
    <w:rsid w:val="001B3891"/>
    <w:rsid w:val="001B4002"/>
    <w:rsid w:val="001B49BB"/>
    <w:rsid w:val="001B4A88"/>
    <w:rsid w:val="001B4B1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644"/>
    <w:rsid w:val="001D6C18"/>
    <w:rsid w:val="001D70DE"/>
    <w:rsid w:val="001D7111"/>
    <w:rsid w:val="001D74CD"/>
    <w:rsid w:val="001D7892"/>
    <w:rsid w:val="001D7D2B"/>
    <w:rsid w:val="001E04D2"/>
    <w:rsid w:val="001E1180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A06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73E4"/>
    <w:rsid w:val="002075F4"/>
    <w:rsid w:val="00207725"/>
    <w:rsid w:val="002079D4"/>
    <w:rsid w:val="00207E80"/>
    <w:rsid w:val="00210107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612B"/>
    <w:rsid w:val="00216273"/>
    <w:rsid w:val="00216518"/>
    <w:rsid w:val="00216A84"/>
    <w:rsid w:val="00216D85"/>
    <w:rsid w:val="0022039C"/>
    <w:rsid w:val="0022079C"/>
    <w:rsid w:val="0022090D"/>
    <w:rsid w:val="00220DB4"/>
    <w:rsid w:val="00221C42"/>
    <w:rsid w:val="00221F8C"/>
    <w:rsid w:val="00222F4A"/>
    <w:rsid w:val="002231D3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DC7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7119"/>
    <w:rsid w:val="00247160"/>
    <w:rsid w:val="002473E9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4480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576"/>
    <w:rsid w:val="00271620"/>
    <w:rsid w:val="00271972"/>
    <w:rsid w:val="00271E21"/>
    <w:rsid w:val="00272709"/>
    <w:rsid w:val="00272A16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64B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BC3"/>
    <w:rsid w:val="00284CC6"/>
    <w:rsid w:val="00286803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11FA"/>
    <w:rsid w:val="002C12B3"/>
    <w:rsid w:val="002C1466"/>
    <w:rsid w:val="002C1F29"/>
    <w:rsid w:val="002C22FC"/>
    <w:rsid w:val="002C291D"/>
    <w:rsid w:val="002C30DF"/>
    <w:rsid w:val="002C3120"/>
    <w:rsid w:val="002C34C2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1061"/>
    <w:rsid w:val="002E1754"/>
    <w:rsid w:val="002E19BF"/>
    <w:rsid w:val="002E37D8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54F"/>
    <w:rsid w:val="002E6D4B"/>
    <w:rsid w:val="002E6D6A"/>
    <w:rsid w:val="002E77F0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551E"/>
    <w:rsid w:val="00305C17"/>
    <w:rsid w:val="00305C8C"/>
    <w:rsid w:val="003060C9"/>
    <w:rsid w:val="00306661"/>
    <w:rsid w:val="00307634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760"/>
    <w:rsid w:val="00313E03"/>
    <w:rsid w:val="00314208"/>
    <w:rsid w:val="003143A5"/>
    <w:rsid w:val="003158CB"/>
    <w:rsid w:val="0031598D"/>
    <w:rsid w:val="0031600D"/>
    <w:rsid w:val="00316657"/>
    <w:rsid w:val="00316AF0"/>
    <w:rsid w:val="00316F99"/>
    <w:rsid w:val="003173AB"/>
    <w:rsid w:val="003176A6"/>
    <w:rsid w:val="00320131"/>
    <w:rsid w:val="0032092B"/>
    <w:rsid w:val="0032095A"/>
    <w:rsid w:val="00320BB4"/>
    <w:rsid w:val="00321075"/>
    <w:rsid w:val="003210E4"/>
    <w:rsid w:val="00321124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D07"/>
    <w:rsid w:val="00337D7B"/>
    <w:rsid w:val="003404A5"/>
    <w:rsid w:val="003408C0"/>
    <w:rsid w:val="00341363"/>
    <w:rsid w:val="00341812"/>
    <w:rsid w:val="00341D7A"/>
    <w:rsid w:val="00341E79"/>
    <w:rsid w:val="00341F6D"/>
    <w:rsid w:val="0034242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E37"/>
    <w:rsid w:val="00382E8A"/>
    <w:rsid w:val="00383A85"/>
    <w:rsid w:val="00383D27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93"/>
    <w:rsid w:val="0039532B"/>
    <w:rsid w:val="00395599"/>
    <w:rsid w:val="00395ADC"/>
    <w:rsid w:val="00395CF4"/>
    <w:rsid w:val="00395FED"/>
    <w:rsid w:val="0039637A"/>
    <w:rsid w:val="0039655B"/>
    <w:rsid w:val="00396932"/>
    <w:rsid w:val="00396CD8"/>
    <w:rsid w:val="00397F0A"/>
    <w:rsid w:val="003A0349"/>
    <w:rsid w:val="003A0861"/>
    <w:rsid w:val="003A0F97"/>
    <w:rsid w:val="003A10DA"/>
    <w:rsid w:val="003A13C8"/>
    <w:rsid w:val="003A19DA"/>
    <w:rsid w:val="003A203F"/>
    <w:rsid w:val="003A287A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28EA"/>
    <w:rsid w:val="003C29A8"/>
    <w:rsid w:val="003C2EDB"/>
    <w:rsid w:val="003C30F4"/>
    <w:rsid w:val="003C33F9"/>
    <w:rsid w:val="003C3D62"/>
    <w:rsid w:val="003C3FBF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CC4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3EF9"/>
    <w:rsid w:val="00414228"/>
    <w:rsid w:val="00414242"/>
    <w:rsid w:val="00414958"/>
    <w:rsid w:val="00415937"/>
    <w:rsid w:val="00415B79"/>
    <w:rsid w:val="004167F6"/>
    <w:rsid w:val="0041686F"/>
    <w:rsid w:val="00416CC9"/>
    <w:rsid w:val="00416EF7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5DE5"/>
    <w:rsid w:val="00426671"/>
    <w:rsid w:val="004268A9"/>
    <w:rsid w:val="00426B4D"/>
    <w:rsid w:val="00426BB9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C78"/>
    <w:rsid w:val="00445DEC"/>
    <w:rsid w:val="00445F43"/>
    <w:rsid w:val="0044621B"/>
    <w:rsid w:val="00446521"/>
    <w:rsid w:val="00446AC1"/>
    <w:rsid w:val="00446CDE"/>
    <w:rsid w:val="00447077"/>
    <w:rsid w:val="004472E9"/>
    <w:rsid w:val="004477C1"/>
    <w:rsid w:val="00447B32"/>
    <w:rsid w:val="00447CCA"/>
    <w:rsid w:val="00450C4D"/>
    <w:rsid w:val="00450F60"/>
    <w:rsid w:val="004511CC"/>
    <w:rsid w:val="0045207A"/>
    <w:rsid w:val="00452362"/>
    <w:rsid w:val="00452935"/>
    <w:rsid w:val="00452D3E"/>
    <w:rsid w:val="00452D78"/>
    <w:rsid w:val="00452F27"/>
    <w:rsid w:val="00454CA2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6680"/>
    <w:rsid w:val="00476701"/>
    <w:rsid w:val="00476E1E"/>
    <w:rsid w:val="00477784"/>
    <w:rsid w:val="004778D3"/>
    <w:rsid w:val="00480874"/>
    <w:rsid w:val="00480D0D"/>
    <w:rsid w:val="00480FE2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600F"/>
    <w:rsid w:val="00486896"/>
    <w:rsid w:val="004869B3"/>
    <w:rsid w:val="00487C03"/>
    <w:rsid w:val="004907F1"/>
    <w:rsid w:val="00490DC6"/>
    <w:rsid w:val="00490FBC"/>
    <w:rsid w:val="0049110B"/>
    <w:rsid w:val="00491646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E9D"/>
    <w:rsid w:val="004A7070"/>
    <w:rsid w:val="004B07BF"/>
    <w:rsid w:val="004B0DE0"/>
    <w:rsid w:val="004B1104"/>
    <w:rsid w:val="004B11AC"/>
    <w:rsid w:val="004B1309"/>
    <w:rsid w:val="004B131B"/>
    <w:rsid w:val="004B1688"/>
    <w:rsid w:val="004B210D"/>
    <w:rsid w:val="004B294B"/>
    <w:rsid w:val="004B295F"/>
    <w:rsid w:val="004B3029"/>
    <w:rsid w:val="004B36A0"/>
    <w:rsid w:val="004B4516"/>
    <w:rsid w:val="004B4828"/>
    <w:rsid w:val="004B4986"/>
    <w:rsid w:val="004B4D9E"/>
    <w:rsid w:val="004B520A"/>
    <w:rsid w:val="004B54E7"/>
    <w:rsid w:val="004B6D3D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C48"/>
    <w:rsid w:val="004C2FB0"/>
    <w:rsid w:val="004C35D3"/>
    <w:rsid w:val="004C3D6C"/>
    <w:rsid w:val="004C4250"/>
    <w:rsid w:val="004C42B4"/>
    <w:rsid w:val="004C4A8C"/>
    <w:rsid w:val="004C4BE7"/>
    <w:rsid w:val="004C523D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D2"/>
    <w:rsid w:val="004D1F5A"/>
    <w:rsid w:val="004D21C6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E6E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37C57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4BC8"/>
    <w:rsid w:val="00545A99"/>
    <w:rsid w:val="00545CE3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8FA"/>
    <w:rsid w:val="00554A13"/>
    <w:rsid w:val="005550B6"/>
    <w:rsid w:val="0055590A"/>
    <w:rsid w:val="00556071"/>
    <w:rsid w:val="0055776F"/>
    <w:rsid w:val="00557955"/>
    <w:rsid w:val="00557A00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59E"/>
    <w:rsid w:val="00584ED3"/>
    <w:rsid w:val="00584F72"/>
    <w:rsid w:val="005852B9"/>
    <w:rsid w:val="0058595F"/>
    <w:rsid w:val="00585E7F"/>
    <w:rsid w:val="00585FBD"/>
    <w:rsid w:val="00586008"/>
    <w:rsid w:val="00586055"/>
    <w:rsid w:val="005860B2"/>
    <w:rsid w:val="00586267"/>
    <w:rsid w:val="005865CE"/>
    <w:rsid w:val="005868B9"/>
    <w:rsid w:val="005868EF"/>
    <w:rsid w:val="00587070"/>
    <w:rsid w:val="0058737B"/>
    <w:rsid w:val="00591532"/>
    <w:rsid w:val="0059202C"/>
    <w:rsid w:val="005929B7"/>
    <w:rsid w:val="00592A23"/>
    <w:rsid w:val="00592F33"/>
    <w:rsid w:val="005931AF"/>
    <w:rsid w:val="005936D9"/>
    <w:rsid w:val="005938BE"/>
    <w:rsid w:val="005948A8"/>
    <w:rsid w:val="00594C6D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C7"/>
    <w:rsid w:val="005A437A"/>
    <w:rsid w:val="005A4C57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E8B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48DA"/>
    <w:rsid w:val="005C4AFE"/>
    <w:rsid w:val="005C53CA"/>
    <w:rsid w:val="005C57F6"/>
    <w:rsid w:val="005C59CC"/>
    <w:rsid w:val="005C5BD8"/>
    <w:rsid w:val="005C6225"/>
    <w:rsid w:val="005C6301"/>
    <w:rsid w:val="005C6485"/>
    <w:rsid w:val="005C6B88"/>
    <w:rsid w:val="005C6FED"/>
    <w:rsid w:val="005C71DB"/>
    <w:rsid w:val="005C76D0"/>
    <w:rsid w:val="005D03EF"/>
    <w:rsid w:val="005D0816"/>
    <w:rsid w:val="005D148D"/>
    <w:rsid w:val="005D1594"/>
    <w:rsid w:val="005D1D1A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711"/>
    <w:rsid w:val="005F26B3"/>
    <w:rsid w:val="005F2909"/>
    <w:rsid w:val="005F2954"/>
    <w:rsid w:val="005F32B9"/>
    <w:rsid w:val="005F3E3A"/>
    <w:rsid w:val="005F3F51"/>
    <w:rsid w:val="005F433F"/>
    <w:rsid w:val="005F45AF"/>
    <w:rsid w:val="005F47D7"/>
    <w:rsid w:val="005F4995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B3D"/>
    <w:rsid w:val="00601BC7"/>
    <w:rsid w:val="00601F75"/>
    <w:rsid w:val="00601FBE"/>
    <w:rsid w:val="006028E4"/>
    <w:rsid w:val="006047A9"/>
    <w:rsid w:val="0060500C"/>
    <w:rsid w:val="00605526"/>
    <w:rsid w:val="006055B1"/>
    <w:rsid w:val="006059A4"/>
    <w:rsid w:val="006059EE"/>
    <w:rsid w:val="00605A6D"/>
    <w:rsid w:val="00606001"/>
    <w:rsid w:val="006065C8"/>
    <w:rsid w:val="00606669"/>
    <w:rsid w:val="00606D23"/>
    <w:rsid w:val="006070BE"/>
    <w:rsid w:val="006076F5"/>
    <w:rsid w:val="006107E0"/>
    <w:rsid w:val="0061085B"/>
    <w:rsid w:val="00611D6E"/>
    <w:rsid w:val="006120D9"/>
    <w:rsid w:val="00613579"/>
    <w:rsid w:val="00613712"/>
    <w:rsid w:val="006138FD"/>
    <w:rsid w:val="00613F0B"/>
    <w:rsid w:val="00614302"/>
    <w:rsid w:val="006146DB"/>
    <w:rsid w:val="00614AAC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287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301EF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C4E"/>
    <w:rsid w:val="00633C69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E32"/>
    <w:rsid w:val="00636E78"/>
    <w:rsid w:val="006377CE"/>
    <w:rsid w:val="00637B79"/>
    <w:rsid w:val="006407DF"/>
    <w:rsid w:val="00640FA6"/>
    <w:rsid w:val="0064130E"/>
    <w:rsid w:val="0064233F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E11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77D"/>
    <w:rsid w:val="0068192B"/>
    <w:rsid w:val="006827F4"/>
    <w:rsid w:val="00682C28"/>
    <w:rsid w:val="006843F1"/>
    <w:rsid w:val="00684401"/>
    <w:rsid w:val="006844DE"/>
    <w:rsid w:val="00684D69"/>
    <w:rsid w:val="00685744"/>
    <w:rsid w:val="006861F5"/>
    <w:rsid w:val="006867BC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E93"/>
    <w:rsid w:val="006968EB"/>
    <w:rsid w:val="00696D59"/>
    <w:rsid w:val="006977F8"/>
    <w:rsid w:val="00697828"/>
    <w:rsid w:val="00697906"/>
    <w:rsid w:val="006A004B"/>
    <w:rsid w:val="006A03B3"/>
    <w:rsid w:val="006A08B7"/>
    <w:rsid w:val="006A0DBD"/>
    <w:rsid w:val="006A12FB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3871"/>
    <w:rsid w:val="006C45A4"/>
    <w:rsid w:val="006C49A5"/>
    <w:rsid w:val="006C49AD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648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497A"/>
    <w:rsid w:val="006E49BC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FE6"/>
    <w:rsid w:val="006F252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2745"/>
    <w:rsid w:val="00722EA2"/>
    <w:rsid w:val="00722EF9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87"/>
    <w:rsid w:val="00752AE4"/>
    <w:rsid w:val="00752D18"/>
    <w:rsid w:val="007532D5"/>
    <w:rsid w:val="0075393B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4457"/>
    <w:rsid w:val="00764822"/>
    <w:rsid w:val="00764DE1"/>
    <w:rsid w:val="0076624A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2C8A"/>
    <w:rsid w:val="00782E22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B86"/>
    <w:rsid w:val="0078630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A03"/>
    <w:rsid w:val="00791DAD"/>
    <w:rsid w:val="007920E8"/>
    <w:rsid w:val="00792251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45B"/>
    <w:rsid w:val="007C06AF"/>
    <w:rsid w:val="007C0C41"/>
    <w:rsid w:val="007C132B"/>
    <w:rsid w:val="007C1D75"/>
    <w:rsid w:val="007C2605"/>
    <w:rsid w:val="007C282E"/>
    <w:rsid w:val="007C2919"/>
    <w:rsid w:val="007C2B45"/>
    <w:rsid w:val="007C2BB4"/>
    <w:rsid w:val="007C2FF1"/>
    <w:rsid w:val="007C30B8"/>
    <w:rsid w:val="007C364C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6E40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93D"/>
    <w:rsid w:val="00811C5E"/>
    <w:rsid w:val="00812140"/>
    <w:rsid w:val="008129BB"/>
    <w:rsid w:val="00813398"/>
    <w:rsid w:val="0081370E"/>
    <w:rsid w:val="0081406F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9CE"/>
    <w:rsid w:val="00822FF0"/>
    <w:rsid w:val="00824374"/>
    <w:rsid w:val="0082446F"/>
    <w:rsid w:val="00824795"/>
    <w:rsid w:val="008250FF"/>
    <w:rsid w:val="00825199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B8"/>
    <w:rsid w:val="00845191"/>
    <w:rsid w:val="00845498"/>
    <w:rsid w:val="0084598D"/>
    <w:rsid w:val="00846527"/>
    <w:rsid w:val="00846654"/>
    <w:rsid w:val="008466E5"/>
    <w:rsid w:val="00846982"/>
    <w:rsid w:val="00846DFE"/>
    <w:rsid w:val="00847204"/>
    <w:rsid w:val="00850082"/>
    <w:rsid w:val="00850AD7"/>
    <w:rsid w:val="00851B23"/>
    <w:rsid w:val="008525F9"/>
    <w:rsid w:val="00852949"/>
    <w:rsid w:val="00852D8E"/>
    <w:rsid w:val="008530A7"/>
    <w:rsid w:val="00853EEF"/>
    <w:rsid w:val="008540DD"/>
    <w:rsid w:val="008548E9"/>
    <w:rsid w:val="00854D70"/>
    <w:rsid w:val="008550B5"/>
    <w:rsid w:val="008550C7"/>
    <w:rsid w:val="0085576B"/>
    <w:rsid w:val="00855F56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80007"/>
    <w:rsid w:val="008800A4"/>
    <w:rsid w:val="008800E3"/>
    <w:rsid w:val="00880136"/>
    <w:rsid w:val="008812FC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463"/>
    <w:rsid w:val="00896604"/>
    <w:rsid w:val="00896C53"/>
    <w:rsid w:val="00897069"/>
    <w:rsid w:val="00897622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A3B"/>
    <w:rsid w:val="008A70F3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95"/>
    <w:rsid w:val="008E034F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F42"/>
    <w:rsid w:val="00910FE7"/>
    <w:rsid w:val="00911465"/>
    <w:rsid w:val="00911659"/>
    <w:rsid w:val="00911DB9"/>
    <w:rsid w:val="00912F6B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E35"/>
    <w:rsid w:val="0092525B"/>
    <w:rsid w:val="00925C11"/>
    <w:rsid w:val="009261E6"/>
    <w:rsid w:val="00926883"/>
    <w:rsid w:val="00926A77"/>
    <w:rsid w:val="0092764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5902"/>
    <w:rsid w:val="00935A77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8BA"/>
    <w:rsid w:val="00947246"/>
    <w:rsid w:val="00947419"/>
    <w:rsid w:val="00947D09"/>
    <w:rsid w:val="00947E85"/>
    <w:rsid w:val="00950639"/>
    <w:rsid w:val="00950F61"/>
    <w:rsid w:val="009513C8"/>
    <w:rsid w:val="00951C7A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A68"/>
    <w:rsid w:val="00961E46"/>
    <w:rsid w:val="00961E62"/>
    <w:rsid w:val="00962387"/>
    <w:rsid w:val="00962698"/>
    <w:rsid w:val="009627E6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18D"/>
    <w:rsid w:val="00982BA5"/>
    <w:rsid w:val="00982DFA"/>
    <w:rsid w:val="0098301A"/>
    <w:rsid w:val="00983092"/>
    <w:rsid w:val="0098323C"/>
    <w:rsid w:val="0098332F"/>
    <w:rsid w:val="00983812"/>
    <w:rsid w:val="00983D1A"/>
    <w:rsid w:val="0098434D"/>
    <w:rsid w:val="00984849"/>
    <w:rsid w:val="00984BB7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5A7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929"/>
    <w:rsid w:val="009D7B22"/>
    <w:rsid w:val="009E0024"/>
    <w:rsid w:val="009E0675"/>
    <w:rsid w:val="009E0FF7"/>
    <w:rsid w:val="009E1964"/>
    <w:rsid w:val="009E212B"/>
    <w:rsid w:val="009E242C"/>
    <w:rsid w:val="009E2678"/>
    <w:rsid w:val="009E2708"/>
    <w:rsid w:val="009E28B0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5DA"/>
    <w:rsid w:val="009F7837"/>
    <w:rsid w:val="00A00C51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70D"/>
    <w:rsid w:val="00A510FA"/>
    <w:rsid w:val="00A512F1"/>
    <w:rsid w:val="00A51D60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FC"/>
    <w:rsid w:val="00A7458A"/>
    <w:rsid w:val="00A7470B"/>
    <w:rsid w:val="00A747E3"/>
    <w:rsid w:val="00A74B8A"/>
    <w:rsid w:val="00A74EE9"/>
    <w:rsid w:val="00A750FB"/>
    <w:rsid w:val="00A75CF3"/>
    <w:rsid w:val="00A76A3B"/>
    <w:rsid w:val="00A774E8"/>
    <w:rsid w:val="00A77855"/>
    <w:rsid w:val="00A77A4D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E1F"/>
    <w:rsid w:val="00A86374"/>
    <w:rsid w:val="00A8647D"/>
    <w:rsid w:val="00A86B15"/>
    <w:rsid w:val="00A87EAB"/>
    <w:rsid w:val="00A907A9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F58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C80"/>
    <w:rsid w:val="00A95F62"/>
    <w:rsid w:val="00A9705F"/>
    <w:rsid w:val="00A97768"/>
    <w:rsid w:val="00A97A6F"/>
    <w:rsid w:val="00A97B1D"/>
    <w:rsid w:val="00AA05A3"/>
    <w:rsid w:val="00AA0F15"/>
    <w:rsid w:val="00AA1502"/>
    <w:rsid w:val="00AA19AF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798"/>
    <w:rsid w:val="00AB290E"/>
    <w:rsid w:val="00AB32E6"/>
    <w:rsid w:val="00AB340D"/>
    <w:rsid w:val="00AB36D2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A91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114E"/>
    <w:rsid w:val="00B018C7"/>
    <w:rsid w:val="00B01A5A"/>
    <w:rsid w:val="00B01B5D"/>
    <w:rsid w:val="00B01EED"/>
    <w:rsid w:val="00B0261A"/>
    <w:rsid w:val="00B02625"/>
    <w:rsid w:val="00B0286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AC0"/>
    <w:rsid w:val="00B11077"/>
    <w:rsid w:val="00B112CC"/>
    <w:rsid w:val="00B11C9D"/>
    <w:rsid w:val="00B11D2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863"/>
    <w:rsid w:val="00B32FE2"/>
    <w:rsid w:val="00B332BD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D3F"/>
    <w:rsid w:val="00B56E6C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B28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665"/>
    <w:rsid w:val="00B7484F"/>
    <w:rsid w:val="00B74ADF"/>
    <w:rsid w:val="00B74FB9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992"/>
    <w:rsid w:val="00BB2B6E"/>
    <w:rsid w:val="00BB2C88"/>
    <w:rsid w:val="00BB3780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3A9F"/>
    <w:rsid w:val="00BC4087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010"/>
    <w:rsid w:val="00BD6009"/>
    <w:rsid w:val="00BD683D"/>
    <w:rsid w:val="00BD6B1A"/>
    <w:rsid w:val="00BD6C19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2F69"/>
    <w:rsid w:val="00BE3023"/>
    <w:rsid w:val="00BE3395"/>
    <w:rsid w:val="00BE3939"/>
    <w:rsid w:val="00BE3D83"/>
    <w:rsid w:val="00BE414D"/>
    <w:rsid w:val="00BE46C1"/>
    <w:rsid w:val="00BE4883"/>
    <w:rsid w:val="00BE4FE6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EB6"/>
    <w:rsid w:val="00C1609A"/>
    <w:rsid w:val="00C166E4"/>
    <w:rsid w:val="00C171C6"/>
    <w:rsid w:val="00C174FD"/>
    <w:rsid w:val="00C177AB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AE0"/>
    <w:rsid w:val="00C23DF3"/>
    <w:rsid w:val="00C23F88"/>
    <w:rsid w:val="00C24350"/>
    <w:rsid w:val="00C24696"/>
    <w:rsid w:val="00C246DD"/>
    <w:rsid w:val="00C24929"/>
    <w:rsid w:val="00C253D5"/>
    <w:rsid w:val="00C25A51"/>
    <w:rsid w:val="00C25E17"/>
    <w:rsid w:val="00C26BED"/>
    <w:rsid w:val="00C271E3"/>
    <w:rsid w:val="00C2751D"/>
    <w:rsid w:val="00C31136"/>
    <w:rsid w:val="00C31441"/>
    <w:rsid w:val="00C3164E"/>
    <w:rsid w:val="00C32238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CCB"/>
    <w:rsid w:val="00C42161"/>
    <w:rsid w:val="00C42416"/>
    <w:rsid w:val="00C4281B"/>
    <w:rsid w:val="00C42A44"/>
    <w:rsid w:val="00C4349D"/>
    <w:rsid w:val="00C43D64"/>
    <w:rsid w:val="00C445B9"/>
    <w:rsid w:val="00C4504D"/>
    <w:rsid w:val="00C45B32"/>
    <w:rsid w:val="00C46F3C"/>
    <w:rsid w:val="00C47ACC"/>
    <w:rsid w:val="00C47FE6"/>
    <w:rsid w:val="00C50088"/>
    <w:rsid w:val="00C50155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975"/>
    <w:rsid w:val="00C54AC4"/>
    <w:rsid w:val="00C551C7"/>
    <w:rsid w:val="00C55214"/>
    <w:rsid w:val="00C55538"/>
    <w:rsid w:val="00C55A84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5A83"/>
    <w:rsid w:val="00C662C4"/>
    <w:rsid w:val="00C663EF"/>
    <w:rsid w:val="00C66C98"/>
    <w:rsid w:val="00C671A5"/>
    <w:rsid w:val="00C671D1"/>
    <w:rsid w:val="00C67330"/>
    <w:rsid w:val="00C70D8D"/>
    <w:rsid w:val="00C716A6"/>
    <w:rsid w:val="00C71D49"/>
    <w:rsid w:val="00C71E70"/>
    <w:rsid w:val="00C72225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B35"/>
    <w:rsid w:val="00C86EA1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7C9"/>
    <w:rsid w:val="00CA7CDA"/>
    <w:rsid w:val="00CA7E83"/>
    <w:rsid w:val="00CB07B7"/>
    <w:rsid w:val="00CB15CB"/>
    <w:rsid w:val="00CB1BB8"/>
    <w:rsid w:val="00CB1BB9"/>
    <w:rsid w:val="00CB1DB9"/>
    <w:rsid w:val="00CB2818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E9D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2D81"/>
    <w:rsid w:val="00CC3928"/>
    <w:rsid w:val="00CC3B7B"/>
    <w:rsid w:val="00CC403A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DE5"/>
    <w:rsid w:val="00CD620F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C6D"/>
    <w:rsid w:val="00CF0D9A"/>
    <w:rsid w:val="00CF1774"/>
    <w:rsid w:val="00CF1CDB"/>
    <w:rsid w:val="00CF1DB4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E87"/>
    <w:rsid w:val="00D007C0"/>
    <w:rsid w:val="00D00CFC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C66"/>
    <w:rsid w:val="00D05F5B"/>
    <w:rsid w:val="00D06A07"/>
    <w:rsid w:val="00D102C7"/>
    <w:rsid w:val="00D10E9C"/>
    <w:rsid w:val="00D10F5F"/>
    <w:rsid w:val="00D1112D"/>
    <w:rsid w:val="00D113EB"/>
    <w:rsid w:val="00D11567"/>
    <w:rsid w:val="00D11B13"/>
    <w:rsid w:val="00D12EB3"/>
    <w:rsid w:val="00D13321"/>
    <w:rsid w:val="00D13996"/>
    <w:rsid w:val="00D13E1E"/>
    <w:rsid w:val="00D13E4F"/>
    <w:rsid w:val="00D13E98"/>
    <w:rsid w:val="00D14219"/>
    <w:rsid w:val="00D14455"/>
    <w:rsid w:val="00D1455E"/>
    <w:rsid w:val="00D1499F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1180"/>
    <w:rsid w:val="00D213A5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5B26"/>
    <w:rsid w:val="00D25ECC"/>
    <w:rsid w:val="00D263CA"/>
    <w:rsid w:val="00D26C3C"/>
    <w:rsid w:val="00D26CA1"/>
    <w:rsid w:val="00D274C5"/>
    <w:rsid w:val="00D2760F"/>
    <w:rsid w:val="00D305AD"/>
    <w:rsid w:val="00D309C2"/>
    <w:rsid w:val="00D30D0A"/>
    <w:rsid w:val="00D32398"/>
    <w:rsid w:val="00D32685"/>
    <w:rsid w:val="00D32A29"/>
    <w:rsid w:val="00D32C76"/>
    <w:rsid w:val="00D33939"/>
    <w:rsid w:val="00D34D65"/>
    <w:rsid w:val="00D3533E"/>
    <w:rsid w:val="00D354E2"/>
    <w:rsid w:val="00D35ACA"/>
    <w:rsid w:val="00D36419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437"/>
    <w:rsid w:val="00D46F49"/>
    <w:rsid w:val="00D479B3"/>
    <w:rsid w:val="00D47A28"/>
    <w:rsid w:val="00D47CE0"/>
    <w:rsid w:val="00D47E0E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BE1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BE5"/>
    <w:rsid w:val="00DA26F1"/>
    <w:rsid w:val="00DA2989"/>
    <w:rsid w:val="00DA2F5F"/>
    <w:rsid w:val="00DA40CC"/>
    <w:rsid w:val="00DA459A"/>
    <w:rsid w:val="00DA45C5"/>
    <w:rsid w:val="00DA5B43"/>
    <w:rsid w:val="00DA64EF"/>
    <w:rsid w:val="00DA66B9"/>
    <w:rsid w:val="00DA6B2D"/>
    <w:rsid w:val="00DA6DD0"/>
    <w:rsid w:val="00DA6F15"/>
    <w:rsid w:val="00DA70CB"/>
    <w:rsid w:val="00DA74FB"/>
    <w:rsid w:val="00DA755A"/>
    <w:rsid w:val="00DA7649"/>
    <w:rsid w:val="00DA7BB7"/>
    <w:rsid w:val="00DA7C5C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6B4"/>
    <w:rsid w:val="00DB5B0F"/>
    <w:rsid w:val="00DB5C15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60A9"/>
    <w:rsid w:val="00DF6AC2"/>
    <w:rsid w:val="00DF6B56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6A2"/>
    <w:rsid w:val="00E05AE7"/>
    <w:rsid w:val="00E07306"/>
    <w:rsid w:val="00E074C7"/>
    <w:rsid w:val="00E0767A"/>
    <w:rsid w:val="00E07799"/>
    <w:rsid w:val="00E078FC"/>
    <w:rsid w:val="00E10120"/>
    <w:rsid w:val="00E10250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619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2AB"/>
    <w:rsid w:val="00E65E8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215D"/>
    <w:rsid w:val="00E92B49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BB7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2869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6C8"/>
    <w:rsid w:val="00EB7759"/>
    <w:rsid w:val="00EB781F"/>
    <w:rsid w:val="00EC0031"/>
    <w:rsid w:val="00EC0E46"/>
    <w:rsid w:val="00EC14C8"/>
    <w:rsid w:val="00EC17A8"/>
    <w:rsid w:val="00EC1D37"/>
    <w:rsid w:val="00EC1DA2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3085"/>
    <w:rsid w:val="00ED3284"/>
    <w:rsid w:val="00ED32F4"/>
    <w:rsid w:val="00ED34FA"/>
    <w:rsid w:val="00ED385A"/>
    <w:rsid w:val="00ED4596"/>
    <w:rsid w:val="00ED4A18"/>
    <w:rsid w:val="00ED52C9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F22"/>
    <w:rsid w:val="00ED6FE9"/>
    <w:rsid w:val="00ED7289"/>
    <w:rsid w:val="00ED7894"/>
    <w:rsid w:val="00EE00C0"/>
    <w:rsid w:val="00EE0576"/>
    <w:rsid w:val="00EE16A4"/>
    <w:rsid w:val="00EE17F2"/>
    <w:rsid w:val="00EE1FFD"/>
    <w:rsid w:val="00EE2EA2"/>
    <w:rsid w:val="00EE31F7"/>
    <w:rsid w:val="00EE320D"/>
    <w:rsid w:val="00EE44D2"/>
    <w:rsid w:val="00EE4A04"/>
    <w:rsid w:val="00EE4AD6"/>
    <w:rsid w:val="00EE4C17"/>
    <w:rsid w:val="00EE4E0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81"/>
    <w:rsid w:val="00F00235"/>
    <w:rsid w:val="00F00706"/>
    <w:rsid w:val="00F00B31"/>
    <w:rsid w:val="00F00D13"/>
    <w:rsid w:val="00F013FA"/>
    <w:rsid w:val="00F01536"/>
    <w:rsid w:val="00F0194A"/>
    <w:rsid w:val="00F0304C"/>
    <w:rsid w:val="00F03AB3"/>
    <w:rsid w:val="00F03F9F"/>
    <w:rsid w:val="00F04C88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E50"/>
    <w:rsid w:val="00F3658C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C4C"/>
    <w:rsid w:val="00F4414E"/>
    <w:rsid w:val="00F44179"/>
    <w:rsid w:val="00F44C45"/>
    <w:rsid w:val="00F450F3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43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B0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FB"/>
    <w:rsid w:val="00F8365A"/>
    <w:rsid w:val="00F8400F"/>
    <w:rsid w:val="00F845D2"/>
    <w:rsid w:val="00F85060"/>
    <w:rsid w:val="00F859C5"/>
    <w:rsid w:val="00F864BE"/>
    <w:rsid w:val="00F86D1B"/>
    <w:rsid w:val="00F872AE"/>
    <w:rsid w:val="00F875CC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65B"/>
    <w:rsid w:val="00FC1E64"/>
    <w:rsid w:val="00FC2087"/>
    <w:rsid w:val="00FC29F4"/>
    <w:rsid w:val="00FC3010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A3F"/>
    <w:rsid w:val="00FD6BB0"/>
    <w:rsid w:val="00FD6CD6"/>
    <w:rsid w:val="00FD7591"/>
    <w:rsid w:val="00FD7987"/>
    <w:rsid w:val="00FD79A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3168</TotalTime>
  <Pages>15</Pages>
  <Words>3422</Words>
  <Characters>19507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362</cp:revision>
  <cp:lastPrinted>2021-11-02T18:00:00Z</cp:lastPrinted>
  <dcterms:created xsi:type="dcterms:W3CDTF">2020-05-08T11:31:00Z</dcterms:created>
  <dcterms:modified xsi:type="dcterms:W3CDTF">2021-11-04T13:30:00Z</dcterms:modified>
</cp:coreProperties>
</file>