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43BF5" w14:textId="2A070789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ADC4584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A73B1AC" w14:textId="72CC4F95" w:rsidR="0069739F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0338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</w:t>
      </w:r>
      <w:r w:rsidR="00EA438A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="007A7DA1" w:rsidRPr="007A7DA1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A03381">
        <w:rPr>
          <w:rFonts w:ascii="Angsana New" w:hAnsi="Angsana New"/>
          <w:sz w:val="28"/>
          <w:szCs w:val="28"/>
        </w:rPr>
        <w:t xml:space="preserve">31 </w:t>
      </w:r>
      <w:r w:rsidRPr="00A0338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03381">
        <w:rPr>
          <w:rFonts w:ascii="Angsana New" w:hAnsi="Angsana New"/>
          <w:sz w:val="28"/>
          <w:szCs w:val="28"/>
        </w:rPr>
        <w:t xml:space="preserve">2563 </w:t>
      </w:r>
      <w:r w:rsidRPr="00FB7D9F">
        <w:rPr>
          <w:rFonts w:ascii="Angsana New" w:hAnsi="Angsana New"/>
          <w:sz w:val="28"/>
          <w:szCs w:val="28"/>
          <w:cs/>
        </w:rPr>
        <w:t>บริษัทมี</w:t>
      </w:r>
      <w:r>
        <w:rPr>
          <w:rFonts w:ascii="Angsana New" w:hAnsi="Angsana New" w:hint="cs"/>
          <w:sz w:val="28"/>
          <w:szCs w:val="28"/>
          <w:cs/>
        </w:rPr>
        <w:t>สำนักงาน</w:t>
      </w:r>
      <w:r w:rsidRPr="00BC0856">
        <w:rPr>
          <w:rFonts w:ascii="Angsana New" w:hAnsi="Angsana New" w:hint="cs"/>
          <w:sz w:val="28"/>
          <w:szCs w:val="28"/>
          <w:cs/>
        </w:rPr>
        <w:t>ต่างจังหวัดจำนวน</w:t>
      </w:r>
      <w:r w:rsidRPr="00BC0856">
        <w:rPr>
          <w:rFonts w:ascii="Angsana New" w:hAnsi="Angsana New"/>
          <w:sz w:val="28"/>
          <w:szCs w:val="28"/>
          <w:cs/>
        </w:rPr>
        <w:t xml:space="preserve"> </w:t>
      </w:r>
      <w:r w:rsidRPr="00BC0856">
        <w:rPr>
          <w:rFonts w:ascii="Angsana New" w:hAnsi="Angsana New"/>
          <w:sz w:val="28"/>
          <w:szCs w:val="28"/>
        </w:rPr>
        <w:t xml:space="preserve">11 </w:t>
      </w:r>
      <w:r w:rsidRPr="00BC0856">
        <w:rPr>
          <w:rFonts w:ascii="Angsana New" w:hAnsi="Angsana New" w:hint="cs"/>
          <w:sz w:val="28"/>
          <w:szCs w:val="28"/>
          <w:cs/>
        </w:rPr>
        <w:t>แห่ง</w:t>
      </w:r>
    </w:p>
    <w:p w14:paraId="17AFF186" w14:textId="3BB9DC24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08AFBC55" w:rsidR="00692C93" w:rsidRPr="00C446E1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C446E1">
        <w:rPr>
          <w:rFonts w:ascii="Angsana New" w:hAnsi="Angsana New"/>
          <w:sz w:val="28"/>
          <w:szCs w:val="28"/>
          <w:cs/>
        </w:rPr>
        <w:t xml:space="preserve">บริษัทมีผลขาดทุนสะสม ณ </w:t>
      </w:r>
      <w:r w:rsidRPr="00C446E1">
        <w:rPr>
          <w:rFonts w:ascii="Angsana New" w:hAnsi="Angsana New" w:hint="cs"/>
          <w:sz w:val="28"/>
          <w:szCs w:val="28"/>
          <w:cs/>
        </w:rPr>
        <w:t>วันที่</w:t>
      </w:r>
      <w:r w:rsidRPr="00C446E1">
        <w:rPr>
          <w:rFonts w:ascii="Angsana New" w:hAnsi="Angsana New"/>
          <w:sz w:val="28"/>
          <w:szCs w:val="28"/>
        </w:rPr>
        <w:t xml:space="preserve"> </w:t>
      </w:r>
      <w:r w:rsidR="00EA438A" w:rsidRPr="00C446E1">
        <w:rPr>
          <w:rFonts w:ascii="Angsana New" w:hAnsi="Angsana New"/>
          <w:sz w:val="28"/>
          <w:szCs w:val="28"/>
        </w:rPr>
        <w:t xml:space="preserve">30 </w:t>
      </w:r>
      <w:r w:rsidR="007A7DA1" w:rsidRPr="007A7DA1">
        <w:rPr>
          <w:rFonts w:ascii="Angsana New" w:hAnsi="Angsana New" w:hint="cs"/>
          <w:sz w:val="28"/>
          <w:szCs w:val="28"/>
          <w:cs/>
        </w:rPr>
        <w:t>กันยายน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 </w:t>
      </w:r>
      <w:r w:rsidRPr="00C446E1">
        <w:rPr>
          <w:rFonts w:ascii="Angsana New" w:hAnsi="Angsana New"/>
          <w:sz w:val="28"/>
          <w:szCs w:val="28"/>
        </w:rPr>
        <w:t>2564</w:t>
      </w:r>
      <w:r w:rsidRPr="00C446E1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C446E1">
        <w:rPr>
          <w:rFonts w:ascii="Angsana New" w:hAnsi="Angsana New"/>
          <w:sz w:val="28"/>
          <w:szCs w:val="28"/>
        </w:rPr>
        <w:t>31</w:t>
      </w:r>
      <w:r w:rsidRPr="00C44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6E1">
        <w:rPr>
          <w:rFonts w:ascii="Angsana New" w:hAnsi="Angsana New"/>
          <w:sz w:val="28"/>
          <w:szCs w:val="28"/>
        </w:rPr>
        <w:t xml:space="preserve">2563 </w:t>
      </w:r>
      <w:r w:rsidRPr="00057D2D">
        <w:rPr>
          <w:rFonts w:ascii="Angsana New" w:hAnsi="Angsana New" w:hint="cs"/>
          <w:sz w:val="28"/>
          <w:szCs w:val="28"/>
          <w:cs/>
        </w:rPr>
        <w:t>เป็น</w:t>
      </w:r>
      <w:r w:rsidRPr="00057D2D">
        <w:rPr>
          <w:rFonts w:ascii="Angsana New" w:hAnsi="Angsana New"/>
          <w:sz w:val="28"/>
          <w:szCs w:val="28"/>
          <w:cs/>
        </w:rPr>
        <w:t>จำนวนเงิน</w:t>
      </w:r>
      <w:r w:rsidR="00057D2D" w:rsidRPr="00057D2D">
        <w:rPr>
          <w:rFonts w:ascii="Angsana New" w:hAnsi="Angsana New"/>
          <w:sz w:val="28"/>
          <w:szCs w:val="28"/>
        </w:rPr>
        <w:t xml:space="preserve"> 686.6</w:t>
      </w:r>
      <w:r w:rsidRPr="00057D2D">
        <w:rPr>
          <w:rFonts w:ascii="Angsana New" w:hAnsi="Angsana New" w:hint="cs"/>
          <w:sz w:val="28"/>
          <w:szCs w:val="28"/>
          <w:cs/>
        </w:rPr>
        <w:t xml:space="preserve"> </w:t>
      </w:r>
      <w:r w:rsidRPr="00057D2D">
        <w:rPr>
          <w:rFonts w:ascii="Angsana New" w:hAnsi="Angsana New"/>
          <w:sz w:val="28"/>
          <w:szCs w:val="28"/>
          <w:cs/>
        </w:rPr>
        <w:t>ล้านบาท และ</w:t>
      </w:r>
      <w:r w:rsidRPr="00C446E1">
        <w:rPr>
          <w:rFonts w:ascii="Angsana New" w:hAnsi="Angsana New"/>
          <w:sz w:val="28"/>
          <w:szCs w:val="28"/>
          <w:cs/>
        </w:rPr>
        <w:t xml:space="preserve"> </w:t>
      </w:r>
      <w:r w:rsidRPr="00C446E1">
        <w:rPr>
          <w:rFonts w:ascii="Angsana New" w:hAnsi="Angsana New"/>
          <w:sz w:val="28"/>
          <w:szCs w:val="28"/>
        </w:rPr>
        <w:t xml:space="preserve">627.7 </w:t>
      </w:r>
      <w:r w:rsidRPr="00C446E1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C446E1">
        <w:rPr>
          <w:rFonts w:ascii="Angsana New" w:hAnsi="Angsana New" w:hint="cs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C446E1">
        <w:rPr>
          <w:rFonts w:ascii="Angsana New" w:hAnsi="Angsana New"/>
          <w:sz w:val="28"/>
          <w:szCs w:val="28"/>
        </w:rPr>
        <w:t xml:space="preserve"> </w:t>
      </w:r>
      <w:r w:rsidRPr="00C446E1">
        <w:rPr>
          <w:rFonts w:ascii="Angsana New" w:hAnsi="Angsana New" w:hint="cs"/>
          <w:sz w:val="28"/>
          <w:szCs w:val="28"/>
          <w:cs/>
        </w:rPr>
        <w:t xml:space="preserve">รวมถึงการที่ตลาดหลักทรัพย์แห่งประเทศไทยขึ้นเครื่องหมาย </w:t>
      </w:r>
      <w:r w:rsidRPr="00C446E1">
        <w:rPr>
          <w:rFonts w:ascii="Angsana New" w:hAnsi="Angsana New"/>
          <w:sz w:val="28"/>
          <w:szCs w:val="28"/>
        </w:rPr>
        <w:t>C-caution</w:t>
      </w:r>
      <w:r w:rsidRPr="00C446E1">
        <w:rPr>
          <w:rFonts w:ascii="Angsana New" w:hAnsi="Angsana New" w:hint="cs"/>
          <w:sz w:val="28"/>
          <w:szCs w:val="28"/>
          <w:cs/>
        </w:rPr>
        <w:t xml:space="preserve"> บนหลักทรัพย์ของบริษัทตั้งแต่ไตรมาส </w:t>
      </w:r>
      <w:r w:rsidRPr="00C446E1">
        <w:rPr>
          <w:rFonts w:ascii="Angsana New" w:hAnsi="Angsana New"/>
          <w:sz w:val="28"/>
          <w:szCs w:val="28"/>
        </w:rPr>
        <w:t>2</w:t>
      </w:r>
      <w:r w:rsidRPr="00C446E1">
        <w:rPr>
          <w:rFonts w:ascii="Angsana New" w:hAnsi="Angsana New" w:hint="cs"/>
          <w:sz w:val="28"/>
          <w:szCs w:val="28"/>
          <w:cs/>
        </w:rPr>
        <w:t xml:space="preserve"> ปี </w:t>
      </w:r>
      <w:r w:rsidRPr="00C446E1">
        <w:rPr>
          <w:rFonts w:ascii="Angsana New" w:hAnsi="Angsana New"/>
          <w:sz w:val="28"/>
          <w:szCs w:val="28"/>
        </w:rPr>
        <w:t>2563</w:t>
      </w:r>
      <w:r w:rsidRPr="00C446E1">
        <w:rPr>
          <w:rFonts w:ascii="Angsana New" w:hAnsi="Angsana New" w:hint="cs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อันเนื่องมาจากการที่บริษัทมีส่วนของผู้ถือหุ้นน้อยกว่าร้อยละ </w:t>
      </w:r>
      <w:r w:rsidRPr="00C446E1">
        <w:rPr>
          <w:rFonts w:ascii="Angsana New" w:hAnsi="Angsana New"/>
          <w:sz w:val="28"/>
          <w:szCs w:val="28"/>
        </w:rPr>
        <w:t>50</w:t>
      </w:r>
      <w:r w:rsidRPr="00C446E1">
        <w:rPr>
          <w:rFonts w:ascii="Angsana New" w:hAnsi="Angsana New" w:hint="cs"/>
          <w:sz w:val="28"/>
          <w:szCs w:val="28"/>
          <w:cs/>
        </w:rPr>
        <w:t xml:space="preserve"> ของทุนชำระแล้ว</w:t>
      </w:r>
      <w:r w:rsidRPr="00C446E1">
        <w:rPr>
          <w:rFonts w:ascii="Angsana New" w:hAnsi="Angsana New"/>
          <w:sz w:val="28"/>
          <w:szCs w:val="28"/>
          <w:cs/>
        </w:rPr>
        <w:t xml:space="preserve"> ปัจจัย</w:t>
      </w:r>
      <w:r w:rsidRPr="00C446E1">
        <w:rPr>
          <w:rFonts w:ascii="Angsana New" w:hAnsi="Angsana New" w:hint="cs"/>
          <w:sz w:val="28"/>
          <w:szCs w:val="28"/>
          <w:cs/>
        </w:rPr>
        <w:t>เหล่านี้อาจ</w:t>
      </w:r>
      <w:r w:rsidRPr="00C446E1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Pr="00C446E1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Pr="00C446E1">
        <w:rPr>
          <w:rFonts w:ascii="Angsana New" w:hAnsi="Angsana New" w:hint="cs"/>
          <w:spacing w:val="-4"/>
          <w:sz w:val="28"/>
          <w:szCs w:val="28"/>
          <w:cs/>
        </w:rPr>
        <w:t>บริษัทได้</w:t>
      </w:r>
      <w:r w:rsidR="005F24F5">
        <w:rPr>
          <w:rFonts w:ascii="Angsana New" w:hAnsi="Angsana New" w:hint="cs"/>
          <w:spacing w:val="-4"/>
          <w:sz w:val="28"/>
          <w:szCs w:val="28"/>
          <w:cs/>
        </w:rPr>
        <w:t>มีความพยายาม</w:t>
      </w:r>
      <w:r w:rsidRPr="00C446E1">
        <w:rPr>
          <w:rFonts w:ascii="Angsana New" w:hAnsi="Angsana New" w:hint="cs"/>
          <w:spacing w:val="-4"/>
          <w:sz w:val="28"/>
          <w:szCs w:val="28"/>
          <w:cs/>
        </w:rPr>
        <w:t xml:space="preserve">ดำเนินการแก้ไขปัญหาดังกล่าวอย่างต่อเนื่อง </w:t>
      </w:r>
      <w:r w:rsidR="00692C93" w:rsidRPr="00C446E1">
        <w:rPr>
          <w:rFonts w:ascii="Angsana New" w:hAnsi="Angsana New"/>
          <w:spacing w:val="-4"/>
          <w:sz w:val="28"/>
          <w:szCs w:val="28"/>
          <w:cs/>
        </w:rPr>
        <w:t>รวมทั้งการปรับเปลี่ยนแผนกลยุทธ์</w:t>
      </w:r>
      <w:r w:rsidR="00692C93" w:rsidRPr="00C446E1">
        <w:rPr>
          <w:rFonts w:ascii="Angsana New" w:hAnsi="Angsana New"/>
          <w:sz w:val="28"/>
          <w:szCs w:val="28"/>
          <w:cs/>
        </w:rPr>
        <w:t>ในการดำเนินธุรกิจและแผนการตลาด โดยมุ่งเน้นการพัฒนาผลิตภัณฑ์และขยายช่องทางการจัด</w:t>
      </w:r>
      <w:r w:rsidR="002B5A91" w:rsidRPr="00C446E1">
        <w:rPr>
          <w:rFonts w:ascii="Angsana New" w:hAnsi="Angsana New" w:hint="cs"/>
          <w:sz w:val="28"/>
          <w:szCs w:val="28"/>
          <w:cs/>
        </w:rPr>
        <w:t>จำ</w:t>
      </w:r>
      <w:r w:rsidR="00692C93" w:rsidRPr="00C446E1">
        <w:rPr>
          <w:rFonts w:ascii="Angsana New" w:hAnsi="Angsana New"/>
          <w:sz w:val="28"/>
          <w:szCs w:val="28"/>
          <w:cs/>
        </w:rPr>
        <w:t>หน่ายเพื่อเพิ่มสัดส่วนของค่าเบี้ยประกันภัยรับ และบริหารจัดการค่าใช้จ่ายในส่วนงานต่าง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</w:t>
      </w:r>
      <w:r w:rsidR="006259AF">
        <w:rPr>
          <w:rFonts w:ascii="Angsana New" w:hAnsi="Angsana New" w:hint="cs"/>
          <w:sz w:val="28"/>
          <w:szCs w:val="28"/>
          <w:cs/>
        </w:rPr>
        <w:t>งวด</w:t>
      </w:r>
      <w:r w:rsidR="00EA438A" w:rsidRPr="00C446E1">
        <w:rPr>
          <w:rFonts w:ascii="Angsana New" w:hAnsi="Angsana New"/>
          <w:sz w:val="28"/>
          <w:szCs w:val="28"/>
          <w:cs/>
        </w:rPr>
        <w:t>สามเดือนและ</w:t>
      </w:r>
      <w:r w:rsidR="007A7DA1">
        <w:rPr>
          <w:rFonts w:ascii="Angsana New" w:hAnsi="Angsana New" w:hint="cs"/>
          <w:sz w:val="28"/>
          <w:szCs w:val="28"/>
          <w:cs/>
        </w:rPr>
        <w:t>เก้า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A438A" w:rsidRPr="00C446E1">
        <w:rPr>
          <w:rFonts w:ascii="Angsana New" w:hAnsi="Angsana New"/>
          <w:sz w:val="28"/>
          <w:szCs w:val="28"/>
        </w:rPr>
        <w:t>30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 </w:t>
      </w:r>
      <w:r w:rsidR="007A7DA1" w:rsidRPr="007A7DA1">
        <w:rPr>
          <w:rFonts w:ascii="Angsana New" w:hAnsi="Angsana New"/>
          <w:sz w:val="28"/>
          <w:szCs w:val="28"/>
          <w:cs/>
        </w:rPr>
        <w:t>กันยายน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 </w:t>
      </w:r>
      <w:r w:rsidR="00EA438A" w:rsidRPr="00C446E1">
        <w:rPr>
          <w:rFonts w:ascii="Angsana New" w:hAnsi="Angsana New"/>
          <w:sz w:val="28"/>
          <w:szCs w:val="28"/>
        </w:rPr>
        <w:t>2564</w:t>
      </w:r>
      <w:r w:rsidR="001C44B3" w:rsidRPr="00C446E1">
        <w:rPr>
          <w:rFonts w:ascii="Angsana New" w:hAnsi="Angsana New" w:hint="cs"/>
          <w:sz w:val="28"/>
          <w:szCs w:val="28"/>
          <w:cs/>
        </w:rPr>
        <w:t xml:space="preserve"> </w:t>
      </w:r>
      <w:r w:rsidR="00692C93" w:rsidRPr="00C446E1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11EF7A2" w14:textId="03DBA9F5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>
        <w:rPr>
          <w:b/>
          <w:bCs/>
          <w:u w:val="none"/>
          <w:lang w:val="en-US"/>
        </w:rPr>
        <w:t>1.2</w:t>
      </w:r>
      <w:r w:rsidRPr="00F31A75">
        <w:rPr>
          <w:b/>
          <w:bCs/>
          <w:u w:val="none"/>
          <w:cs/>
          <w:lang w:val="en-US"/>
        </w:rPr>
        <w:t xml:space="preserve"> </w:t>
      </w:r>
      <w:r w:rsidRPr="00F31A75">
        <w:rPr>
          <w:rFonts w:hint="cs"/>
          <w:b/>
          <w:bCs/>
          <w:u w:val="none"/>
          <w:cs/>
          <w:lang w:val="en-US"/>
        </w:rPr>
        <w:t xml:space="preserve">      </w:t>
      </w:r>
      <w:r w:rsidR="0069739F" w:rsidRPr="00F31A75">
        <w:rPr>
          <w:b/>
          <w:bCs/>
          <w:u w:val="none"/>
          <w:cs/>
          <w:lang w:val="en-US"/>
        </w:rPr>
        <w:t>การระบาดของโรคติดเชื้อไวรัสโคโรนา 2019</w:t>
      </w:r>
    </w:p>
    <w:p w14:paraId="6C0EB540" w14:textId="0CB923CD" w:rsidR="0069739F" w:rsidRDefault="0069739F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9739F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69739F">
        <w:rPr>
          <w:rFonts w:ascii="Angsana New" w:hAnsi="Angsana New"/>
          <w:sz w:val="28"/>
          <w:szCs w:val="28"/>
        </w:rPr>
        <w:t>2019</w:t>
      </w:r>
      <w:r w:rsidRPr="0069739F">
        <w:rPr>
          <w:rFonts w:ascii="Angsana New" w:hAnsi="Angsana New"/>
          <w:sz w:val="28"/>
          <w:szCs w:val="28"/>
          <w:cs/>
        </w:rPr>
        <w:t xml:space="preserve"> (</w:t>
      </w:r>
      <w:r w:rsidRPr="0069739F">
        <w:rPr>
          <w:rFonts w:ascii="Angsana New" w:hAnsi="Angsana New"/>
          <w:sz w:val="28"/>
          <w:szCs w:val="28"/>
        </w:rPr>
        <w:t>COVID</w:t>
      </w:r>
      <w:r w:rsidRPr="0069739F">
        <w:rPr>
          <w:rFonts w:ascii="Angsana New" w:hAnsi="Angsana New"/>
          <w:sz w:val="28"/>
          <w:szCs w:val="28"/>
          <w:cs/>
        </w:rPr>
        <w:t>-</w:t>
      </w:r>
      <w:r w:rsidRPr="0069739F">
        <w:rPr>
          <w:rFonts w:ascii="Angsana New" w:hAnsi="Angsana New"/>
          <w:sz w:val="28"/>
          <w:szCs w:val="28"/>
        </w:rPr>
        <w:t>19)</w:t>
      </w:r>
      <w:r w:rsidRPr="0069739F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69739F">
        <w:rPr>
          <w:rFonts w:ascii="Angsana New" w:hAnsi="Angsana New"/>
          <w:sz w:val="28"/>
          <w:szCs w:val="28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359F1DB4" w14:textId="34435F01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4E174306" w14:textId="77777777" w:rsidR="00692C93" w:rsidRDefault="00692C93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7A07053" w14:textId="0101D428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3E34B841" w14:textId="078D7886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595562A0" w14:textId="3BB58BF0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004C5750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9C0835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9C0835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9C0835">
        <w:rPr>
          <w:rFonts w:ascii="Angsana New" w:hAnsi="Angsana New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</w:p>
    <w:p w14:paraId="39542F3C" w14:textId="77777777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B5C3F56" w14:textId="122FA4C3" w:rsidR="007144E5" w:rsidRPr="00F5652E" w:rsidRDefault="009C0835" w:rsidP="00F5652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  <w:cs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1" w:name="_Hlk71626241"/>
    </w:p>
    <w:bookmarkEnd w:id="1"/>
    <w:p w14:paraId="7102E12A" w14:textId="294848EA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DF5D77">
        <w:rPr>
          <w:rFonts w:ascii="Angsana New" w:hAnsi="Angsana New"/>
          <w:b/>
          <w:bCs/>
          <w:sz w:val="28"/>
          <w:szCs w:val="28"/>
          <w:cs/>
        </w:rPr>
        <w:t>2.</w:t>
      </w:r>
      <w:r w:rsidR="00F5652E"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DF5D7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684FBA6" w14:textId="6CE63DF7" w:rsidR="00DF5D77" w:rsidRDefault="00DF5D77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F5D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Pr="00DF5D77">
        <w:rPr>
          <w:rFonts w:ascii="Angsana New" w:hAnsi="Angsana New"/>
          <w:sz w:val="28"/>
          <w:szCs w:val="28"/>
        </w:rPr>
        <w:t>2564</w:t>
      </w:r>
      <w:r w:rsidRPr="00DF5D77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E22BF">
        <w:rPr>
          <w:rFonts w:ascii="Angsana New" w:hAnsi="Angsana New" w:hint="cs"/>
          <w:sz w:val="28"/>
          <w:szCs w:val="28"/>
          <w:cs/>
        </w:rPr>
        <w:t>ข้อมูลทาง</w:t>
      </w:r>
      <w:r w:rsidRPr="00DF5D77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055BC330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5BCA00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61395D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E29D0C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AF9D4B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32081D" w14:textId="77777777" w:rsidR="0098596A" w:rsidRPr="00DF5D77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89763A" w14:textId="72254634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DF5D77">
        <w:rPr>
          <w:rFonts w:ascii="Angsana New" w:hAnsi="Angsana New"/>
          <w:b/>
          <w:bCs/>
          <w:sz w:val="28"/>
          <w:szCs w:val="28"/>
        </w:rPr>
        <w:lastRenderedPageBreak/>
        <w:t>2.</w:t>
      </w:r>
      <w:r w:rsidR="00F5652E">
        <w:rPr>
          <w:rFonts w:ascii="Angsana New" w:hAnsi="Angsana New"/>
          <w:b/>
          <w:bCs/>
          <w:sz w:val="28"/>
          <w:szCs w:val="28"/>
        </w:rPr>
        <w:t>3</w:t>
      </w:r>
      <w:r w:rsidRPr="00DF5D77">
        <w:rPr>
          <w:rFonts w:ascii="Angsana New" w:hAnsi="Angsana New"/>
          <w:b/>
          <w:bCs/>
          <w:sz w:val="28"/>
          <w:szCs w:val="28"/>
        </w:rPr>
        <w:tab/>
      </w:r>
      <w:r w:rsidRPr="00DF5D7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D8973C6" w14:textId="371D40F6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DF5D77">
        <w:rPr>
          <w:rFonts w:ascii="Angsana New" w:hAnsi="Angsana New"/>
          <w:sz w:val="28"/>
          <w:szCs w:val="28"/>
        </w:rPr>
        <w:t>16</w:t>
      </w:r>
      <w:r w:rsidRPr="00DF5D77">
        <w:rPr>
          <w:rFonts w:ascii="Angsana New" w:hAnsi="Angsana New"/>
          <w:sz w:val="28"/>
          <w:szCs w:val="28"/>
          <w:cs/>
        </w:rPr>
        <w:t xml:space="preserve"> เรื่อง สัญญาเช่า (“</w:t>
      </w:r>
      <w:r w:rsidRPr="00DF5D77">
        <w:rPr>
          <w:rFonts w:ascii="Angsana New" w:hAnsi="Angsana New"/>
          <w:sz w:val="28"/>
          <w:szCs w:val="28"/>
        </w:rPr>
        <w:t xml:space="preserve">TFRS </w:t>
      </w:r>
      <w:r w:rsidR="00C67A77">
        <w:rPr>
          <w:rFonts w:ascii="Angsana New" w:hAnsi="Angsana New"/>
          <w:sz w:val="28"/>
          <w:szCs w:val="28"/>
        </w:rPr>
        <w:t>16</w:t>
      </w:r>
      <w:r w:rsidRPr="00DF5D77">
        <w:rPr>
          <w:rFonts w:ascii="Angsana New" w:hAnsi="Angsana New"/>
          <w:sz w:val="28"/>
          <w:szCs w:val="28"/>
        </w:rPr>
        <w:t xml:space="preserve">”) </w:t>
      </w:r>
      <w:r w:rsidRPr="00DF5D77">
        <w:rPr>
          <w:rFonts w:ascii="Angsana New" w:hAnsi="Angsana New"/>
          <w:sz w:val="28"/>
          <w:szCs w:val="28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ได้เพิ่มข้อกำหนดสำหรับข้อยกเว้นชั่วคราวที่เกิดขึ้นจากการปฏิรูปอัตราดอกเบี้ยอ้างอิงหลัก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67A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="00C67A77">
        <w:rPr>
          <w:rFonts w:ascii="Angsana New" w:hAnsi="Angsana New"/>
          <w:sz w:val="28"/>
          <w:szCs w:val="28"/>
        </w:rPr>
        <w:t>2565</w:t>
      </w:r>
      <w:r w:rsidRPr="00DF5D77">
        <w:rPr>
          <w:rFonts w:ascii="Angsana New" w:hAnsi="Angsana New"/>
          <w:sz w:val="28"/>
          <w:szCs w:val="28"/>
          <w:cs/>
        </w:rPr>
        <w:t xml:space="preserve"> เป็นต้นไป ทั้งนี้</w:t>
      </w:r>
      <w:r w:rsidRPr="00145FE3">
        <w:rPr>
          <w:rFonts w:ascii="Angsana New" w:hAnsi="Angsana New"/>
          <w:sz w:val="28"/>
          <w:szCs w:val="28"/>
          <w:cs/>
        </w:rPr>
        <w:t xml:space="preserve">อนุญาตให้กิจการถือปฏิบัติก่อนวันที่มีผลบังคับใช้ได้ ซึ่ง </w:t>
      </w:r>
      <w:r w:rsidRPr="00145FE3">
        <w:rPr>
          <w:rFonts w:ascii="Angsana New" w:hAnsi="Angsana New"/>
          <w:sz w:val="28"/>
          <w:szCs w:val="28"/>
        </w:rPr>
        <w:t xml:space="preserve">TFRS </w:t>
      </w:r>
      <w:r w:rsidR="00C67A77" w:rsidRPr="00145FE3">
        <w:rPr>
          <w:rFonts w:ascii="Angsana New" w:hAnsi="Angsana New"/>
          <w:sz w:val="28"/>
          <w:szCs w:val="28"/>
        </w:rPr>
        <w:t>16</w:t>
      </w:r>
      <w:r w:rsidRPr="00145FE3">
        <w:rPr>
          <w:rFonts w:ascii="Angsana New" w:hAnsi="Angsana New"/>
          <w:sz w:val="28"/>
          <w:szCs w:val="28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C67A77" w:rsidRPr="00145FE3">
        <w:rPr>
          <w:rFonts w:ascii="Angsana New" w:hAnsi="Angsana New"/>
          <w:sz w:val="28"/>
          <w:szCs w:val="28"/>
        </w:rPr>
        <w:t>27</w:t>
      </w:r>
      <w:r w:rsidRPr="00145FE3">
        <w:rPr>
          <w:rFonts w:ascii="Angsana New" w:hAnsi="Angsana New"/>
          <w:sz w:val="28"/>
          <w:szCs w:val="28"/>
          <w:cs/>
        </w:rPr>
        <w:t xml:space="preserve"> มกราคม </w:t>
      </w:r>
      <w:r w:rsidR="00145FE3" w:rsidRPr="00145FE3">
        <w:rPr>
          <w:rFonts w:ascii="Angsana New" w:hAnsi="Angsana New"/>
          <w:sz w:val="28"/>
          <w:szCs w:val="28"/>
        </w:rPr>
        <w:t>25</w:t>
      </w:r>
      <w:r w:rsidR="00C67A77" w:rsidRPr="00145FE3">
        <w:rPr>
          <w:rFonts w:ascii="Angsana New" w:hAnsi="Angsana New"/>
          <w:sz w:val="28"/>
          <w:szCs w:val="28"/>
        </w:rPr>
        <w:t>64</w:t>
      </w:r>
    </w:p>
    <w:p w14:paraId="7D2B5190" w14:textId="77A05587" w:rsid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นอกจากนี้ สภาวิชาชีพบัญชีได้ออกประกาศเกี่ยวกับมาตรฐานการรายงานทางการเงินที่เกี่ยวข้องกับการปรับปรุงเนื่องมาจากการปฏิรูปอัตราดอกเบี้ยอ้างอิง ระยะที่ </w:t>
      </w:r>
      <w:r w:rsidRPr="00DF5D77">
        <w:rPr>
          <w:rFonts w:ascii="Angsana New" w:hAnsi="Angsana New"/>
          <w:sz w:val="28"/>
          <w:szCs w:val="28"/>
        </w:rPr>
        <w:t>2</w:t>
      </w:r>
      <w:r w:rsidRPr="00DF5D77">
        <w:rPr>
          <w:rFonts w:ascii="Angsana New" w:hAnsi="Angsana New"/>
          <w:sz w:val="28"/>
          <w:szCs w:val="28"/>
          <w:cs/>
        </w:rPr>
        <w:t xml:space="preserve"> ซึ่งได้ประกาศในราชกิจจานุเบกษาแล้วเมื่อวันที่ </w:t>
      </w:r>
      <w:r w:rsidR="00C67A77">
        <w:rPr>
          <w:rFonts w:ascii="Angsana New" w:hAnsi="Angsana New"/>
          <w:sz w:val="28"/>
          <w:szCs w:val="28"/>
        </w:rPr>
        <w:t>28</w:t>
      </w:r>
      <w:r w:rsidRPr="00DF5D77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67A77">
        <w:rPr>
          <w:rFonts w:ascii="Angsana New" w:hAnsi="Angsana New"/>
          <w:sz w:val="28"/>
          <w:szCs w:val="28"/>
        </w:rPr>
        <w:t>2564</w:t>
      </w:r>
      <w:r w:rsidRPr="00DF5D77">
        <w:rPr>
          <w:rFonts w:ascii="Angsana New" w:hAnsi="Angsana New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C67A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="00C67A77">
        <w:rPr>
          <w:rFonts w:ascii="Angsana New" w:hAnsi="Angsana New"/>
          <w:sz w:val="28"/>
          <w:szCs w:val="28"/>
        </w:rPr>
        <w:t>2565</w:t>
      </w:r>
      <w:r w:rsidRPr="00DF5D77">
        <w:rPr>
          <w:rFonts w:ascii="Angsana New" w:hAnsi="Angsana New"/>
          <w:sz w:val="28"/>
          <w:szCs w:val="28"/>
          <w:cs/>
        </w:rPr>
        <w:t xml:space="preserve"> เป็นต้นไป ทั้งนี้อนุญาตให้กิจการถือปฏิบัติก่อนวันที่มีผลบังคับใช้ได้ ดังต่อไปนี้</w:t>
      </w:r>
    </w:p>
    <w:p w14:paraId="01E4EAF7" w14:textId="77777777" w:rsidR="00DF5D77" w:rsidRPr="00C61A38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C61A38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</w:p>
    <w:p w14:paraId="4616BDB4" w14:textId="1A0D3FF7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7A77">
        <w:rPr>
          <w:rFonts w:ascii="Angsana New" w:hAnsi="Angsana New"/>
          <w:sz w:val="28"/>
          <w:szCs w:val="28"/>
        </w:rPr>
        <w:t>4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สัญญาประกันภัย</w:t>
      </w:r>
    </w:p>
    <w:p w14:paraId="7178702A" w14:textId="014F071D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1A38">
        <w:rPr>
          <w:rFonts w:ascii="Angsana New" w:hAnsi="Angsana New"/>
          <w:sz w:val="28"/>
          <w:szCs w:val="28"/>
        </w:rPr>
        <w:t>7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347400EE" w14:textId="110476D8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1A38">
        <w:rPr>
          <w:rFonts w:ascii="Angsana New" w:hAnsi="Angsana New"/>
          <w:sz w:val="28"/>
          <w:szCs w:val="28"/>
        </w:rPr>
        <w:t>9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เครื่องมือทางการเงิน</w:t>
      </w:r>
    </w:p>
    <w:p w14:paraId="61548619" w14:textId="24F0DB06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>การปรับปรุงเหล่านี้ช่วยให้บริษัทสามารถสะท้อนผลกระทบจากการเปลี่ยนแปลงจากอัตราดอกเบี้ยอ้างอิงที่กำหนดจากธุรกรรมการกู้ยืม (</w:t>
      </w:r>
      <w:r w:rsidRPr="00DF5D77">
        <w:rPr>
          <w:rFonts w:ascii="Angsana New" w:hAnsi="Angsana New"/>
          <w:sz w:val="28"/>
          <w:szCs w:val="28"/>
        </w:rPr>
        <w:t xml:space="preserve">IBOR) </w:t>
      </w:r>
      <w:r w:rsidRPr="00DF5D77">
        <w:rPr>
          <w:rFonts w:ascii="Angsana New" w:hAnsi="Angsana New"/>
          <w:sz w:val="28"/>
          <w:szCs w:val="28"/>
          <w:cs/>
        </w:rPr>
        <w:t>ไปเป็นอัตราดอกเบี้ยอ้างอิงอื่น (หรือเรียกว่า “อัตราผลตอบแทนที่ปราศจากความเสี่ยง” หรือ “</w:t>
      </w:r>
      <w:r w:rsidRPr="00DF5D77">
        <w:rPr>
          <w:rFonts w:ascii="Angsana New" w:hAnsi="Angsana New"/>
          <w:sz w:val="28"/>
          <w:szCs w:val="28"/>
        </w:rPr>
        <w:t xml:space="preserve">Risk free rates”) </w:t>
      </w:r>
      <w:r w:rsidRPr="00DF5D77">
        <w:rPr>
          <w:rFonts w:ascii="Angsana New" w:hAnsi="Angsana New"/>
          <w:sz w:val="28"/>
          <w:szCs w:val="28"/>
          <w:cs/>
        </w:rPr>
        <w:t>โดยไม่ก่อให้เกิดผลกระทบทางบัญชีที่จะไม่ให้ข้อมูลที่เป็นประโยชน์แก่ผู้ใช้งบการเงิน</w:t>
      </w:r>
    </w:p>
    <w:p w14:paraId="5FB34499" w14:textId="68F64F06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7E97A860" w14:textId="0662BF7E" w:rsidR="00BD6745" w:rsidRDefault="00B1780D" w:rsidP="00505EB3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t xml:space="preserve">   </w:t>
      </w:r>
      <w:r w:rsidR="00BD6745" w:rsidRPr="008038E7">
        <w:rPr>
          <w:b/>
          <w:bCs/>
          <w:u w:val="none"/>
          <w:cs/>
        </w:rPr>
        <w:t>นโยบายการบัญชีที่สำคัญ</w:t>
      </w:r>
    </w:p>
    <w:p w14:paraId="06697B30" w14:textId="25060116" w:rsid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31 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D75EF8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02D2F9AE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2C12E80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821CE5E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3F6D7AC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FBCAE22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4714796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8D41B6F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C2D5846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2A06572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E60B589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BB3F6E8" w:rsidR="009C2E72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624505">
        <w:rPr>
          <w:rFonts w:ascii="Angsana New" w:hAnsi="Angsana New"/>
          <w:sz w:val="28"/>
          <w:szCs w:val="28"/>
        </w:rPr>
        <w:t>31</w:t>
      </w:r>
      <w:r w:rsidRPr="006245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24505">
        <w:rPr>
          <w:rFonts w:ascii="Angsana New" w:hAnsi="Angsana New"/>
          <w:sz w:val="28"/>
          <w:szCs w:val="28"/>
        </w:rPr>
        <w:t>2563</w:t>
      </w:r>
    </w:p>
    <w:p w14:paraId="43BA66E8" w14:textId="2536B237" w:rsidR="007C7CC5" w:rsidRPr="00633ECB" w:rsidRDefault="00633ECB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33ECB">
        <w:rPr>
          <w:rFonts w:hint="cs"/>
          <w:b/>
          <w:bCs/>
          <w:u w:val="none"/>
          <w:cs/>
        </w:rPr>
        <w:t>ค่าตอบแทน</w:t>
      </w:r>
      <w:r w:rsidR="005D7ED8">
        <w:rPr>
          <w:rFonts w:hint="cs"/>
          <w:b/>
          <w:bCs/>
          <w:u w:val="none"/>
          <w:cs/>
        </w:rPr>
        <w:t>กรรมการและ</w:t>
      </w:r>
      <w:r w:rsidRPr="00633ECB">
        <w:rPr>
          <w:rFonts w:hint="cs"/>
          <w:b/>
          <w:bCs/>
          <w:u w:val="none"/>
          <w:cs/>
        </w:rPr>
        <w:t>ผู้บริหาร</w:t>
      </w:r>
    </w:p>
    <w:p w14:paraId="78744F9C" w14:textId="31AD019F" w:rsidR="00C37335" w:rsidRDefault="00C37335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CC0335">
        <w:rPr>
          <w:rFonts w:ascii="Angsana New" w:hAnsi="Angsana New" w:hint="cs"/>
          <w:sz w:val="28"/>
          <w:szCs w:val="28"/>
          <w:cs/>
        </w:rPr>
        <w:t>งวด</w:t>
      </w:r>
      <w:r w:rsidR="0046328E" w:rsidRPr="0046328E">
        <w:rPr>
          <w:rFonts w:ascii="Angsana New" w:hAnsi="Angsana New"/>
          <w:sz w:val="28"/>
          <w:szCs w:val="28"/>
          <w:cs/>
        </w:rPr>
        <w:t>สามเดือนและ</w:t>
      </w:r>
      <w:r w:rsidR="007A7DA1">
        <w:rPr>
          <w:rFonts w:ascii="Angsana New" w:hAnsi="Angsana New" w:hint="cs"/>
          <w:sz w:val="28"/>
          <w:szCs w:val="28"/>
          <w:cs/>
        </w:rPr>
        <w:t>เก้า</w:t>
      </w:r>
      <w:r w:rsidR="0046328E" w:rsidRPr="0046328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46328E">
        <w:rPr>
          <w:rFonts w:ascii="Angsana New" w:hAnsi="Angsana New"/>
          <w:sz w:val="28"/>
          <w:szCs w:val="28"/>
        </w:rPr>
        <w:t>30</w:t>
      </w:r>
      <w:r w:rsidR="0046328E" w:rsidRPr="0046328E">
        <w:rPr>
          <w:rFonts w:ascii="Angsana New" w:hAnsi="Angsana New"/>
          <w:sz w:val="28"/>
          <w:szCs w:val="28"/>
          <w:cs/>
        </w:rPr>
        <w:t xml:space="preserve"> </w:t>
      </w:r>
      <w:r w:rsidR="007A7DA1">
        <w:rPr>
          <w:rFonts w:ascii="Angsana New" w:hAnsi="Angsana New" w:hint="cs"/>
          <w:sz w:val="28"/>
          <w:szCs w:val="28"/>
          <w:cs/>
        </w:rPr>
        <w:t>กันยายน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297C95">
        <w:rPr>
          <w:rFonts w:ascii="Angsana New" w:hAnsi="Angsana New"/>
          <w:sz w:val="28"/>
          <w:szCs w:val="28"/>
        </w:rPr>
        <w:t>2564</w:t>
      </w:r>
      <w:r w:rsidR="00297C9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97C95">
        <w:rPr>
          <w:rFonts w:ascii="Angsana New" w:hAnsi="Angsana New"/>
          <w:sz w:val="28"/>
          <w:szCs w:val="28"/>
        </w:rPr>
        <w:t>2563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EA438A" w:rsidRPr="006B2D1A" w14:paraId="5AAF7375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994C9A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33C5D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A438A" w:rsidRPr="006B2D1A" w14:paraId="1519B12C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D27C6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14B44" w14:textId="77777777" w:rsidR="00EA438A" w:rsidRPr="004A6782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4613611" w14:textId="7BE6C4F5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21F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1F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DB2E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C459C" w14:textId="5EA136B1" w:rsidR="00EA438A" w:rsidRPr="004A6782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A7D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6A67399A" w14:textId="04C7BBB6" w:rsidR="00EA438A" w:rsidRPr="006B2D1A" w:rsidRDefault="00EA438A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A7DA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A438A" w:rsidRPr="006B2D1A" w14:paraId="16869B76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EB1DD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19875" w14:textId="05E45B72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29AA5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37320" w14:textId="77F55252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45B88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84021" w14:textId="00D5DAB6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11605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8419" w14:textId="035E3956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7DA1" w:rsidRPr="006B2D1A" w14:paraId="0A7C5B61" w14:textId="77777777" w:rsidTr="00AB361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06B264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58D71" w14:textId="42C5ACBA" w:rsidR="007A7DA1" w:rsidRPr="006B2D1A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FD528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146B6" w14:textId="31CF2B46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26C2B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76C5C00" w14:textId="2D4957F1" w:rsidR="007A7DA1" w:rsidRPr="00B246AA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13,003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2568C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F1DF1" w14:textId="2D4A53B4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14,491</w:t>
            </w:r>
          </w:p>
        </w:tc>
      </w:tr>
      <w:tr w:rsidR="007A7DA1" w:rsidRPr="006B2D1A" w14:paraId="2F0B422F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CA4DE3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131962" w14:textId="34802F57" w:rsidR="007A7DA1" w:rsidRPr="006B2D1A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C435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90E59D" w14:textId="0B3A19E2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5B95D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4EC0A" w14:textId="71BF82BA" w:rsidR="007A7DA1" w:rsidRPr="00B246AA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031DE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603C5" w14:textId="3AAA52D4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1,110</w:t>
            </w:r>
          </w:p>
        </w:tc>
      </w:tr>
      <w:tr w:rsidR="007A7DA1" w:rsidRPr="006B2D1A" w14:paraId="2FCE0B10" w14:textId="77777777" w:rsidTr="00AB361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76EDC5" w14:textId="77777777" w:rsidR="007A7DA1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5B95823F" w14:textId="038A66A6" w:rsidR="007A7DA1" w:rsidRPr="0046328E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4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28DE" w14:textId="37FC802C" w:rsidR="007A7DA1" w:rsidRPr="00D70F85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7FFA" w14:textId="77777777" w:rsidR="007A7DA1" w:rsidRPr="00D70F85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5D8E" w14:textId="278E7134" w:rsidR="007A7DA1" w:rsidRPr="00D70F85" w:rsidRDefault="007A7DA1" w:rsidP="00AB3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F238" w14:textId="77777777" w:rsidR="007A7DA1" w:rsidRPr="00D70F85" w:rsidRDefault="007A7DA1" w:rsidP="00AB3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1BD1" w14:textId="5B071307" w:rsidR="007A7DA1" w:rsidRPr="00B246AA" w:rsidRDefault="00BC0856" w:rsidP="00AB3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1A16" w14:textId="77777777" w:rsidR="007A7DA1" w:rsidRPr="006B2D1A" w:rsidRDefault="007A7DA1" w:rsidP="00AB3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8CD1" w14:textId="3306ABC3" w:rsidR="007A7DA1" w:rsidRPr="006B2D1A" w:rsidDel="00CE63E9" w:rsidRDefault="007A7DA1" w:rsidP="00AB3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</w:p>
        </w:tc>
      </w:tr>
      <w:tr w:rsidR="007A7DA1" w:rsidRPr="006B2D1A" w14:paraId="0BF8813D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8B3630" w14:textId="77777777" w:rsidR="007A7DA1" w:rsidRPr="003D06A3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E4B59" w14:textId="6CCDEE39" w:rsidR="007A7DA1" w:rsidRPr="003D06A3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D85F2" w14:textId="77777777" w:rsidR="007A7DA1" w:rsidRPr="003D06A3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89557" w14:textId="0461BCDE" w:rsidR="007A7DA1" w:rsidRPr="003D06A3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61156" w14:textId="77777777" w:rsidR="007A7DA1" w:rsidRPr="003D06A3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3C4D8" w14:textId="3971DE51" w:rsidR="007A7DA1" w:rsidRPr="003D06A3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35993" w14:textId="77777777" w:rsidR="007A7DA1" w:rsidRPr="008E1C1D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044B4" w14:textId="45D3BD35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125</w:t>
            </w:r>
          </w:p>
        </w:tc>
      </w:tr>
      <w:tr w:rsidR="007A7DA1" w:rsidRPr="004A6782" w14:paraId="2E523574" w14:textId="77777777" w:rsidTr="0046328E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82BE73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E787" w14:textId="33390388" w:rsidR="007A7DA1" w:rsidRPr="006B2D1A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02558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59230" w14:textId="5A3FA7A1" w:rsidR="007A7DA1" w:rsidRPr="006B2D1A" w:rsidRDefault="005E067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60086" w14:textId="77777777" w:rsidR="007A7DA1" w:rsidRPr="006B2D1A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EDA4B" w14:textId="19252CDC" w:rsidR="007A7DA1" w:rsidRPr="008D0278" w:rsidRDefault="00BC0856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18E8" w14:textId="77777777" w:rsidR="007A7DA1" w:rsidRPr="009E5FC1" w:rsidRDefault="007A7DA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55D2" w14:textId="3748247F" w:rsidR="007A7DA1" w:rsidRPr="009E5FC1" w:rsidRDefault="005E0671" w:rsidP="007A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15,933</w:t>
            </w:r>
          </w:p>
        </w:tc>
      </w:tr>
    </w:tbl>
    <w:p w14:paraId="53CDF587" w14:textId="371D8B40" w:rsidR="00BE7050" w:rsidRDefault="00BE7050" w:rsidP="00BE7050">
      <w:pPr>
        <w:rPr>
          <w:rFonts w:cs="Arial"/>
          <w:cs/>
          <w:lang w:val="th-TH"/>
        </w:rPr>
      </w:pPr>
    </w:p>
    <w:p w14:paraId="606BA72B" w14:textId="411345C6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7A3CD0" w14:paraId="22C28840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77B65C25" w:rsidR="00DA4329" w:rsidRPr="007A3CD0" w:rsidRDefault="0046328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63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361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2C6EA003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7A3CD0" w14:paraId="71D10438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9DBDA64" w:rsidR="00297C95" w:rsidRPr="007A3CD0" w:rsidRDefault="002F26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7C088560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97C95" w:rsidRPr="007A3CD0" w14:paraId="496B625C" w14:textId="77777777" w:rsidTr="00B57166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07A9EC19" w:rsidR="00297C95" w:rsidRPr="007A3CD0" w:rsidRDefault="002F2642" w:rsidP="000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6D037018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177,705</w:t>
            </w:r>
          </w:p>
        </w:tc>
      </w:tr>
      <w:tr w:rsidR="00DA4329" w:rsidRPr="005067F3" w14:paraId="75D102A7" w14:textId="77777777" w:rsidTr="00B57166">
        <w:trPr>
          <w:trHeight w:val="3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1CD341E4" w:rsidR="009434DA" w:rsidRPr="007A3CD0" w:rsidRDefault="002F264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188,081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C11F102" w:rsidR="00DA4329" w:rsidRPr="00DB65A3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177,835</w:t>
            </w:r>
          </w:p>
        </w:tc>
      </w:tr>
    </w:tbl>
    <w:p w14:paraId="5531E988" w14:textId="7CFFAF5E" w:rsidR="003915ED" w:rsidRDefault="009E0C88" w:rsidP="005F24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328E">
        <w:rPr>
          <w:rFonts w:ascii="Angsana New" w:hAnsi="Angsana New"/>
          <w:spacing w:val="2"/>
          <w:sz w:val="28"/>
          <w:szCs w:val="28"/>
        </w:rPr>
        <w:t>30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AB361D">
        <w:rPr>
          <w:rFonts w:ascii="Angsana New" w:hAnsi="Angsana New" w:hint="cs"/>
          <w:sz w:val="28"/>
          <w:szCs w:val="28"/>
          <w:cs/>
        </w:rPr>
        <w:t>กันยายน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C36542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C36542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915ED" w:rsidRPr="00C36542">
        <w:rPr>
          <w:rFonts w:ascii="Angsana New" w:hAnsi="Angsana New"/>
          <w:sz w:val="28"/>
          <w:szCs w:val="28"/>
        </w:rPr>
        <w:t>0.</w:t>
      </w:r>
      <w:r w:rsidR="008F4E99" w:rsidRPr="00C36542">
        <w:rPr>
          <w:rFonts w:ascii="Angsana New" w:hAnsi="Angsana New"/>
          <w:sz w:val="28"/>
          <w:szCs w:val="28"/>
        </w:rPr>
        <w:t>4</w:t>
      </w:r>
      <w:r w:rsidR="003915ED" w:rsidRPr="00C36542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3915ED" w:rsidRPr="002E1C53">
        <w:rPr>
          <w:rFonts w:ascii="Angsana New" w:hAnsi="Angsana New" w:hint="cs"/>
          <w:sz w:val="28"/>
          <w:szCs w:val="28"/>
          <w:cs/>
        </w:rPr>
        <w:t>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E85CEE">
        <w:rPr>
          <w:rFonts w:ascii="Angsana New" w:hAnsi="Angsana New"/>
          <w:sz w:val="28"/>
          <w:szCs w:val="28"/>
        </w:rPr>
        <w:t>3</w:t>
      </w:r>
      <w:r w:rsidR="00DA4329" w:rsidRPr="002E1C53">
        <w:rPr>
          <w:rFonts w:ascii="Angsana New" w:hAnsi="Angsana New"/>
          <w:sz w:val="28"/>
          <w:szCs w:val="28"/>
        </w:rPr>
        <w:t xml:space="preserve"> : 0.1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45A4D480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78FBB4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F5D13FD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707F722A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30 </w:t>
      </w:r>
      <w:r w:rsidR="00AB361D">
        <w:rPr>
          <w:rFonts w:ascii="Angsana New" w:hAnsi="Angsana New" w:hint="cs"/>
          <w:sz w:val="28"/>
          <w:szCs w:val="28"/>
          <w:cs/>
        </w:rPr>
        <w:t>กันยายน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</w:rPr>
        <w:t>2564</w:t>
      </w:r>
      <w:r w:rsid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297C95">
        <w:rPr>
          <w:rFonts w:ascii="Angsana New" w:hAnsi="Angsana New"/>
          <w:spacing w:val="2"/>
          <w:sz w:val="28"/>
          <w:szCs w:val="28"/>
        </w:rPr>
        <w:t>3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46694E07" w:rsidR="00DA4329" w:rsidRPr="002638F1" w:rsidRDefault="0046328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B361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485750FD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2638F1" w14:paraId="2906677C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4972B0C8" w:rsidR="00297C95" w:rsidRPr="002638F1" w:rsidRDefault="00920BAB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1F7BA75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60,195</w:t>
            </w:r>
          </w:p>
        </w:tc>
      </w:tr>
      <w:tr w:rsidR="00297C95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4FF4C784" w:rsidR="00297C95" w:rsidRPr="002638F1" w:rsidRDefault="00920BAB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6BF3AAE6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</w:tr>
      <w:tr w:rsidR="00297C95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44C7BC43" w:rsidR="00297C95" w:rsidRPr="002638F1" w:rsidRDefault="00920BAB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7EE572D8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3,705</w:t>
            </w:r>
          </w:p>
        </w:tc>
      </w:tr>
      <w:tr w:rsidR="00297C95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037DE958" w:rsidR="00920BAB" w:rsidRPr="002638F1" w:rsidRDefault="00920BAB" w:rsidP="0092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4CCC35E2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711</w:t>
            </w:r>
          </w:p>
        </w:tc>
      </w:tr>
      <w:tr w:rsidR="00297C95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106D74F7" w:rsidR="00297C95" w:rsidRPr="002638F1" w:rsidRDefault="00920BAB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081A0113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5,584</w:t>
            </w:r>
          </w:p>
        </w:tc>
      </w:tr>
      <w:tr w:rsidR="00297C95" w:rsidRPr="002638F1" w14:paraId="50AA116A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211B4CD0" w:rsidR="00297C95" w:rsidRPr="002638F1" w:rsidRDefault="00920BAB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4,576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0E68CC20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3,763</w:t>
            </w:r>
          </w:p>
        </w:tc>
      </w:tr>
      <w:tr w:rsidR="00297C95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2F5E811C" w:rsidR="00297C95" w:rsidRPr="002638F1" w:rsidRDefault="00920BAB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6F57818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88,582</w:t>
            </w:r>
          </w:p>
        </w:tc>
      </w:tr>
      <w:tr w:rsidR="00297C95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3F1BECC0" w:rsidR="00297C95" w:rsidRPr="002638F1" w:rsidRDefault="00920BAB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(5,285)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163E3C7E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(3,763)</w:t>
            </w:r>
          </w:p>
        </w:tc>
      </w:tr>
      <w:tr w:rsidR="00297C95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2D5660B0" w:rsidR="00297C95" w:rsidRPr="00FA4FF0" w:rsidRDefault="00920BAB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78,032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6999A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</w:tr>
    </w:tbl>
    <w:p w14:paraId="537D6022" w14:textId="4A628D32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72EF">
        <w:rPr>
          <w:rFonts w:ascii="Angsana New" w:hAnsi="Angsana New"/>
          <w:sz w:val="28"/>
          <w:szCs w:val="28"/>
        </w:rPr>
        <w:t xml:space="preserve">5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2672EF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2672EF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46328E" w:rsidRPr="002672EF">
        <w:rPr>
          <w:rFonts w:ascii="Angsana New" w:hAnsi="Angsana New"/>
          <w:spacing w:val="-4"/>
          <w:sz w:val="28"/>
          <w:szCs w:val="28"/>
        </w:rPr>
        <w:t xml:space="preserve">30 </w:t>
      </w:r>
      <w:r w:rsidR="00AB361D">
        <w:rPr>
          <w:rFonts w:ascii="Angsana New" w:hAnsi="Angsana New" w:hint="cs"/>
          <w:sz w:val="28"/>
          <w:szCs w:val="28"/>
          <w:cs/>
        </w:rPr>
        <w:t>กันยายน</w:t>
      </w:r>
      <w:r w:rsidR="0046328E" w:rsidRPr="002672E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6328E" w:rsidRPr="002672EF">
        <w:rPr>
          <w:rFonts w:ascii="Angsana New" w:hAnsi="Angsana New"/>
          <w:spacing w:val="-4"/>
          <w:sz w:val="28"/>
          <w:szCs w:val="28"/>
        </w:rPr>
        <w:t xml:space="preserve">2564 </w:t>
      </w:r>
      <w:r w:rsidR="003F2EAF" w:rsidRPr="002672EF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9E573D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920BAB" w:rsidRPr="009E573D">
        <w:rPr>
          <w:rFonts w:ascii="Angsana New" w:hAnsi="Angsana New"/>
          <w:spacing w:val="-4"/>
          <w:sz w:val="28"/>
          <w:szCs w:val="28"/>
        </w:rPr>
        <w:t xml:space="preserve"> 37.3 </w:t>
      </w:r>
      <w:r w:rsidR="00A0556B" w:rsidRPr="009E573D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9E573D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-4"/>
          <w:sz w:val="28"/>
          <w:szCs w:val="28"/>
        </w:rPr>
        <w:t>256</w:t>
      </w:r>
      <w:r w:rsidR="00F06D23" w:rsidRPr="009E573D">
        <w:rPr>
          <w:rFonts w:ascii="Angsana New" w:hAnsi="Angsana New"/>
          <w:spacing w:val="-4"/>
          <w:sz w:val="28"/>
          <w:szCs w:val="28"/>
        </w:rPr>
        <w:t>3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: </w:t>
      </w:r>
      <w:r w:rsidR="00C55CEB" w:rsidRPr="009E573D">
        <w:rPr>
          <w:rFonts w:ascii="Angsana New" w:hAnsi="Angsana New"/>
          <w:spacing w:val="-4"/>
          <w:sz w:val="28"/>
          <w:szCs w:val="28"/>
        </w:rPr>
        <w:t>51.8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9E573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-4"/>
          <w:sz w:val="28"/>
          <w:szCs w:val="28"/>
        </w:rPr>
        <w:t>)</w:t>
      </w:r>
      <w:r w:rsidR="00A0556B" w:rsidRPr="009E573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9E573D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9E573D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9E573D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9E573D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9E573D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9E573D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9E573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6328E" w:rsidRPr="009E573D">
        <w:rPr>
          <w:rFonts w:ascii="Angsana New" w:hAnsi="Angsana New"/>
          <w:spacing w:val="-4"/>
          <w:sz w:val="28"/>
          <w:szCs w:val="28"/>
        </w:rPr>
        <w:t>30</w:t>
      </w:r>
      <w:r w:rsidR="00AB361D" w:rsidRPr="009E573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61D" w:rsidRPr="009E573D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6328E" w:rsidRPr="009E573D">
        <w:rPr>
          <w:rFonts w:ascii="Angsana New" w:hAnsi="Angsana New"/>
          <w:spacing w:val="-4"/>
          <w:sz w:val="28"/>
          <w:szCs w:val="28"/>
        </w:rPr>
        <w:t>2564</w:t>
      </w:r>
      <w:r w:rsidR="00FA432E" w:rsidRPr="009E573D">
        <w:rPr>
          <w:rFonts w:ascii="Angsana New" w:hAnsi="Angsana New"/>
          <w:sz w:val="28"/>
          <w:szCs w:val="28"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บริษัทตั้งค่าเผื่อหนี้สงสัยจะสูญจำนวนเงิน</w:t>
      </w:r>
      <w:r w:rsidR="00920BAB" w:rsidRPr="009E573D">
        <w:rPr>
          <w:rFonts w:ascii="Angsana New" w:hAnsi="Angsana New"/>
          <w:spacing w:val="2"/>
          <w:sz w:val="28"/>
          <w:szCs w:val="28"/>
        </w:rPr>
        <w:t xml:space="preserve"> 5.3</w:t>
      </w:r>
      <w:r w:rsidR="00AB361D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9E573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FA432E" w:rsidRPr="009E573D">
        <w:rPr>
          <w:rFonts w:ascii="Angsana New" w:hAnsi="Angsana New"/>
          <w:spacing w:val="2"/>
          <w:sz w:val="28"/>
          <w:szCs w:val="28"/>
        </w:rPr>
        <w:t>3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FA432E" w:rsidRPr="009E573D">
        <w:rPr>
          <w:rFonts w:ascii="Angsana New" w:hAnsi="Angsana New"/>
          <w:spacing w:val="2"/>
          <w:sz w:val="28"/>
          <w:szCs w:val="28"/>
        </w:rPr>
        <w:t>3.8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1ED74DC0" w:rsidR="00F06D23" w:rsidRPr="001F3F4C" w:rsidRDefault="00B21FB7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49D4B6A2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3FEA1E1A" w:rsidR="00F06D23" w:rsidRPr="001F3F4C" w:rsidRDefault="009E573D" w:rsidP="000B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138,536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5276A04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115,201</w:t>
            </w:r>
          </w:p>
        </w:tc>
      </w:tr>
      <w:tr w:rsidR="00F06D23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0FFF598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55B8309B" w:rsidR="00F06D23" w:rsidRPr="001F3F4C" w:rsidRDefault="009E573D" w:rsidP="009E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145,908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22D83D84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170,325</w:t>
            </w:r>
          </w:p>
        </w:tc>
      </w:tr>
      <w:tr w:rsidR="002F1C4F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162D7E02" w:rsidR="002F1C4F" w:rsidRPr="001F3F4C" w:rsidRDefault="009E573D" w:rsidP="00E7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284,444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6A1A4264" w:rsidR="002F1C4F" w:rsidRPr="001F3F4C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285,526</w:t>
            </w:r>
          </w:p>
        </w:tc>
      </w:tr>
    </w:tbl>
    <w:p w14:paraId="5B8656C2" w14:textId="77777777" w:rsidR="00C61A38" w:rsidRDefault="00C61A38" w:rsidP="00C61A38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4BBB376D" w14:textId="77777777" w:rsidR="00C61A38" w:rsidRDefault="00C61A38" w:rsidP="00C61A38">
      <w:pPr>
        <w:rPr>
          <w:rFonts w:cs="Arial"/>
          <w:cs/>
          <w:lang w:val="th-TH"/>
        </w:rPr>
      </w:pPr>
    </w:p>
    <w:p w14:paraId="684A4077" w14:textId="77777777" w:rsidR="00C61A38" w:rsidRDefault="00C61A38" w:rsidP="00C61A38">
      <w:pPr>
        <w:rPr>
          <w:rFonts w:cs="Arial"/>
          <w:cs/>
          <w:lang w:val="th-TH"/>
        </w:rPr>
      </w:pPr>
    </w:p>
    <w:p w14:paraId="0397F657" w14:textId="77777777" w:rsidR="00C61A38" w:rsidRPr="00C61A38" w:rsidRDefault="00C61A38" w:rsidP="00C61A38">
      <w:pPr>
        <w:rPr>
          <w:cs/>
          <w:lang w:val="th-TH"/>
        </w:rPr>
      </w:pPr>
    </w:p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6F0BE31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8A4142" w14:textId="59CB5657" w:rsidR="00F06D23" w:rsidRPr="00EA2538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53E2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39C6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132EA1" w14:textId="48407FB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6A47C214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53F15F9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2F1C4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2F1C4F" w:rsidRPr="00EA2538" w:rsidRDefault="009F4578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5DED71AD" w:rsidR="002F1C4F" w:rsidRPr="00EA2538" w:rsidRDefault="009E573D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61D1743" w:rsidR="002F1C4F" w:rsidRPr="00EA2538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11AABDCA" w14:textId="6EF8628D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46328E" w:rsidRPr="0046328E">
        <w:rPr>
          <w:rFonts w:ascii="Angsana New" w:hAnsi="Angsana New"/>
          <w:sz w:val="28"/>
          <w:szCs w:val="28"/>
        </w:rPr>
        <w:t>30</w:t>
      </w:r>
      <w:r w:rsidR="00D53E2B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6328E" w:rsidRPr="0046328E">
        <w:rPr>
          <w:rFonts w:ascii="Angsana New" w:hAnsi="Angsana New"/>
          <w:sz w:val="28"/>
          <w:szCs w:val="28"/>
        </w:rPr>
        <w:t>2564</w:t>
      </w:r>
      <w:r w:rsidR="0046328E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F06D23">
        <w:rPr>
          <w:rFonts w:ascii="Angsana New" w:hAnsi="Angsana New"/>
          <w:sz w:val="28"/>
          <w:szCs w:val="28"/>
        </w:rPr>
        <w:t>3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F20A2EB" w14:textId="77777777" w:rsidTr="00B57166">
        <w:tc>
          <w:tcPr>
            <w:tcW w:w="5850" w:type="dxa"/>
          </w:tcPr>
          <w:p w14:paraId="09099B98" w14:textId="77777777" w:rsidR="00F06D23" w:rsidRPr="00EA2538" w:rsidRDefault="00F06D23" w:rsidP="00F06D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2BA7C" w14:textId="1FA1CA7F" w:rsidR="00F06D23" w:rsidRPr="00EA2538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53E2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C65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D8FD98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391FF6F6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481ADE2C" w14:textId="77777777" w:rsidTr="00B57166">
        <w:tc>
          <w:tcPr>
            <w:tcW w:w="5850" w:type="dxa"/>
            <w:vAlign w:val="bottom"/>
          </w:tcPr>
          <w:p w14:paraId="7216CF1C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792ECFB6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32,429</w:t>
            </w:r>
          </w:p>
        </w:tc>
        <w:tc>
          <w:tcPr>
            <w:tcW w:w="270" w:type="dxa"/>
          </w:tcPr>
          <w:p w14:paraId="579EFB5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D6791" w14:textId="5AE6568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46,047</w:t>
            </w:r>
          </w:p>
        </w:tc>
      </w:tr>
      <w:tr w:rsidR="00F06D23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13E37F77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41,019</w:t>
            </w:r>
          </w:p>
        </w:tc>
        <w:tc>
          <w:tcPr>
            <w:tcW w:w="270" w:type="dxa"/>
          </w:tcPr>
          <w:p w14:paraId="6477EEF2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0970B439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</w:p>
        </w:tc>
      </w:tr>
      <w:tr w:rsidR="00F06D23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54BF2329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270" w:type="dxa"/>
          </w:tcPr>
          <w:p w14:paraId="0605626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052F81EE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</w:t>
            </w:r>
          </w:p>
        </w:tc>
      </w:tr>
      <w:tr w:rsidR="00F06D23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43B4C4B8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270" w:type="dxa"/>
          </w:tcPr>
          <w:p w14:paraId="24FF3B37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0B568F2B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F06D23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F06D23" w:rsidRPr="009F4578" w:rsidRDefault="009F4578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08EBA51B" w:rsidR="00F06D23" w:rsidRPr="00EA2538" w:rsidRDefault="009E573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78,597</w:t>
            </w:r>
          </w:p>
        </w:tc>
        <w:tc>
          <w:tcPr>
            <w:tcW w:w="270" w:type="dxa"/>
          </w:tcPr>
          <w:p w14:paraId="671BBFBC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1200062B" w:rsidR="00F06D23" w:rsidRPr="00673CB1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75F97ABB" w14:textId="77777777" w:rsidR="002F1C4F" w:rsidRPr="00057D2D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D7796" w:rsidRPr="00E809E9" w14:paraId="76B20AE7" w14:textId="77777777" w:rsidTr="00E43BC1">
        <w:tc>
          <w:tcPr>
            <w:tcW w:w="5850" w:type="dxa"/>
          </w:tcPr>
          <w:p w14:paraId="3387BEC3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E1441" w14:textId="4847AEFD" w:rsidR="009D7796" w:rsidRPr="00E809E9" w:rsidRDefault="007C6505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64C0484" w14:textId="77777777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5FC04" w14:textId="599F4040" w:rsidR="009D7796" w:rsidRPr="00E809E9" w:rsidRDefault="009D7796" w:rsidP="009D779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796" w:rsidRPr="00E809E9" w14:paraId="06F4FB5A" w14:textId="77777777" w:rsidTr="00E43BC1">
        <w:tc>
          <w:tcPr>
            <w:tcW w:w="5850" w:type="dxa"/>
            <w:hideMark/>
          </w:tcPr>
          <w:p w14:paraId="54CA15E1" w14:textId="12B3C6D1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2923B80C" w:rsidR="009D7796" w:rsidRPr="00E809E9" w:rsidRDefault="00EA532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15,054</w:t>
            </w:r>
          </w:p>
        </w:tc>
        <w:tc>
          <w:tcPr>
            <w:tcW w:w="270" w:type="dxa"/>
          </w:tcPr>
          <w:p w14:paraId="54CA7D69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9FEE8" w14:textId="15DEEA90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</w:tr>
      <w:tr w:rsidR="009D7796" w:rsidRPr="00E809E9" w14:paraId="1FB111B3" w14:textId="77777777" w:rsidTr="00E43BC1">
        <w:tc>
          <w:tcPr>
            <w:tcW w:w="5850" w:type="dxa"/>
          </w:tcPr>
          <w:p w14:paraId="218224D9" w14:textId="0C37E2D4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5A585A75" w:rsidR="009D7796" w:rsidRPr="00E809E9" w:rsidRDefault="00EA532A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104,251</w:t>
            </w:r>
          </w:p>
        </w:tc>
        <w:tc>
          <w:tcPr>
            <w:tcW w:w="270" w:type="dxa"/>
          </w:tcPr>
          <w:p w14:paraId="742A5B3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B5323" w14:textId="57059929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</w:tr>
      <w:tr w:rsidR="009D7796" w:rsidRPr="00E809E9" w14:paraId="4424A5F1" w14:textId="77777777" w:rsidTr="00E43BC1">
        <w:tc>
          <w:tcPr>
            <w:tcW w:w="5850" w:type="dxa"/>
          </w:tcPr>
          <w:p w14:paraId="7F5B62EA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0A9319E4" w:rsidR="009D7796" w:rsidRPr="00E809E9" w:rsidRDefault="00EA532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119,305</w:t>
            </w:r>
          </w:p>
        </w:tc>
        <w:tc>
          <w:tcPr>
            <w:tcW w:w="270" w:type="dxa"/>
          </w:tcPr>
          <w:p w14:paraId="316A70F5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23D9575A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0F856C9B" w14:textId="31CE45BE" w:rsidR="00B57166" w:rsidRDefault="00B57166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7C6505" w:rsidRPr="0046328E">
        <w:rPr>
          <w:rFonts w:asciiTheme="majorBidi" w:hAnsiTheme="majorBidi" w:cstheme="majorBidi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 w:rsidRPr="0046328E">
        <w:rPr>
          <w:rFonts w:asciiTheme="majorBidi" w:hAnsiTheme="majorBidi" w:cstheme="majorBidi"/>
          <w:sz w:val="28"/>
          <w:szCs w:val="28"/>
        </w:rPr>
        <w:t>2564</w:t>
      </w:r>
      <w:r w:rsidR="007C65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และวันที่ </w:t>
      </w:r>
      <w:r w:rsidRPr="000410E6">
        <w:rPr>
          <w:rFonts w:ascii="Angsana New" w:hAnsi="Angsana New"/>
          <w:spacing w:val="2"/>
          <w:sz w:val="28"/>
          <w:szCs w:val="28"/>
        </w:rPr>
        <w:t>31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</w:t>
      </w:r>
      <w:r w:rsidRPr="000410E6">
        <w:rPr>
          <w:rFonts w:ascii="Angsana New" w:hAnsi="Angsana New"/>
          <w:sz w:val="28"/>
          <w:szCs w:val="28"/>
          <w:cs/>
        </w:rPr>
        <w:t>ตราสารหนี้นับจากวันสิ้น</w:t>
      </w:r>
      <w:r w:rsidR="00624505">
        <w:rPr>
          <w:rFonts w:ascii="Angsana New" w:hAnsi="Angsana New" w:hint="cs"/>
          <w:sz w:val="28"/>
          <w:szCs w:val="28"/>
          <w:cs/>
        </w:rPr>
        <w:t>งวด</w:t>
      </w:r>
      <w:r w:rsidRPr="000410E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7681D226" w:rsidR="00173871" w:rsidRPr="00735725" w:rsidRDefault="007C6505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4854FC12" w:rsidR="00173871" w:rsidRPr="00735725" w:rsidRDefault="00EA532A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12,054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4B889053" w:rsidR="00173871" w:rsidRPr="00735725" w:rsidRDefault="00EA532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43DB814B" w:rsidR="00173871" w:rsidRPr="00735725" w:rsidRDefault="00EA532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635535C7" w:rsidR="00173871" w:rsidRPr="00735725" w:rsidRDefault="00680068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15,054</w:t>
            </w:r>
          </w:p>
        </w:tc>
      </w:tr>
      <w:tr w:rsidR="00173871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7F5719E0" w:rsidR="00173871" w:rsidRPr="00735725" w:rsidRDefault="00EA532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104,251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511593FF" w:rsidR="00173871" w:rsidRPr="00735725" w:rsidRDefault="00EA532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56FBE40D" w:rsidR="00173871" w:rsidRPr="00735725" w:rsidRDefault="00EA532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56FD0482" w:rsidR="00173871" w:rsidRPr="00735725" w:rsidRDefault="00680068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104,251</w:t>
            </w:r>
          </w:p>
        </w:tc>
      </w:tr>
      <w:tr w:rsidR="00173871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542124A3" w:rsidR="00173871" w:rsidRPr="00735725" w:rsidRDefault="00680068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116,305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168765B3" w:rsidR="00173871" w:rsidRPr="00735725" w:rsidRDefault="00680068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1EFB6C22" w:rsidR="00173871" w:rsidRPr="00735725" w:rsidRDefault="00AC5EF8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43A2DAAD" w:rsidR="00173871" w:rsidRPr="00735725" w:rsidRDefault="00680068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119,305</w:t>
            </w:r>
          </w:p>
        </w:tc>
      </w:tr>
    </w:tbl>
    <w:p w14:paraId="41ADF909" w14:textId="77777777" w:rsidR="00173871" w:rsidRPr="00AE17B2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5BF77F8F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8DA76E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70" w:type="dxa"/>
            <w:vAlign w:val="bottom"/>
          </w:tcPr>
          <w:p w14:paraId="080725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173871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24A7BF9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173871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0ADFE1A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270" w:type="dxa"/>
            <w:vAlign w:val="bottom"/>
          </w:tcPr>
          <w:p w14:paraId="1C70B7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4073AA43" w14:textId="21B98C57" w:rsidR="00F06D23" w:rsidRPr="007C7CC9" w:rsidRDefault="00F06D23" w:rsidP="00F06D23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3115FC">
        <w:rPr>
          <w:rFonts w:hint="cs"/>
          <w:spacing w:val="-2"/>
          <w:u w:val="none"/>
          <w:cs/>
        </w:rPr>
        <w:t>ณ</w:t>
      </w:r>
      <w:r w:rsidRPr="003115FC">
        <w:rPr>
          <w:spacing w:val="-2"/>
          <w:u w:val="none"/>
          <w:cs/>
        </w:rPr>
        <w:t xml:space="preserve"> วันที่</w:t>
      </w:r>
      <w:r w:rsidRPr="003115FC">
        <w:rPr>
          <w:spacing w:val="-2"/>
          <w:u w:val="none"/>
          <w:lang w:val="en-US"/>
        </w:rPr>
        <w:t xml:space="preserve"> </w:t>
      </w:r>
      <w:r w:rsidR="007C6505" w:rsidRPr="003115FC">
        <w:rPr>
          <w:spacing w:val="-2"/>
          <w:u w:val="none"/>
          <w:lang w:val="en-US"/>
        </w:rPr>
        <w:t>30</w:t>
      </w:r>
      <w:r w:rsidR="007C6505" w:rsidRPr="003115FC">
        <w:rPr>
          <w:rFonts w:asciiTheme="majorBidi" w:hAnsiTheme="majorBidi"/>
          <w:spacing w:val="-2"/>
          <w:u w:val="none"/>
          <w:cs/>
        </w:rPr>
        <w:t xml:space="preserve"> </w:t>
      </w:r>
      <w:r w:rsidR="007C6505" w:rsidRPr="003115FC">
        <w:rPr>
          <w:rFonts w:hint="cs"/>
          <w:spacing w:val="-2"/>
          <w:u w:val="none"/>
          <w:cs/>
        </w:rPr>
        <w:t xml:space="preserve">กันยายน </w:t>
      </w:r>
      <w:r w:rsidR="007C6505" w:rsidRPr="003115FC">
        <w:rPr>
          <w:rFonts w:asciiTheme="majorBidi" w:hAnsiTheme="majorBidi"/>
          <w:spacing w:val="-2"/>
          <w:u w:val="none"/>
          <w:cs/>
        </w:rPr>
        <w:t>2564</w:t>
      </w:r>
      <w:r w:rsidR="007C6505" w:rsidRPr="003115FC">
        <w:rPr>
          <w:rFonts w:asciiTheme="majorBidi" w:hAnsiTheme="majorBidi" w:cstheme="majorBidi" w:hint="cs"/>
          <w:spacing w:val="-2"/>
          <w:u w:val="none"/>
          <w:cs/>
        </w:rPr>
        <w:t xml:space="preserve"> </w:t>
      </w:r>
      <w:r w:rsidRPr="003115FC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เงินฝากสถาบันการเงินที่ครบกำหนดเกินกว่าสามเดือน</w:t>
      </w:r>
      <w:r w:rsidRPr="003115FC">
        <w:rPr>
          <w:spacing w:val="-2"/>
          <w:u w:val="none"/>
          <w:cs/>
        </w:rPr>
        <w:t>จำนวน</w:t>
      </w:r>
      <w:r w:rsidR="001630C1" w:rsidRPr="003115FC">
        <w:rPr>
          <w:rFonts w:hint="cs"/>
          <w:spacing w:val="-2"/>
          <w:u w:val="none"/>
          <w:cs/>
        </w:rPr>
        <w:t xml:space="preserve"> </w:t>
      </w:r>
      <w:r w:rsidR="00B93E0B" w:rsidRPr="003115FC">
        <w:rPr>
          <w:rFonts w:hint="cs"/>
          <w:spacing w:val="-2"/>
          <w:u w:val="none"/>
          <w:cs/>
        </w:rPr>
        <w:t xml:space="preserve">100.3 </w:t>
      </w:r>
      <w:r w:rsidRPr="003115FC">
        <w:rPr>
          <w:rFonts w:hint="cs"/>
          <w:spacing w:val="-2"/>
          <w:u w:val="none"/>
          <w:cs/>
        </w:rPr>
        <w:t xml:space="preserve">ล้านบาท </w:t>
      </w:r>
      <w:r w:rsidR="005C7C2F" w:rsidRPr="003115FC">
        <w:rPr>
          <w:spacing w:val="-2"/>
          <w:u w:val="none"/>
          <w:cs/>
        </w:rPr>
        <w:t>(</w:t>
      </w:r>
      <w:r w:rsidR="00624505" w:rsidRPr="003115FC">
        <w:rPr>
          <w:rFonts w:hint="cs"/>
          <w:spacing w:val="-2"/>
          <w:u w:val="none"/>
          <w:cs/>
        </w:rPr>
        <w:t>31</w:t>
      </w:r>
      <w:r w:rsidR="005C7C2F" w:rsidRPr="003115FC">
        <w:rPr>
          <w:spacing w:val="-2"/>
          <w:u w:val="none"/>
          <w:cs/>
        </w:rPr>
        <w:t xml:space="preserve"> ธันวาคม</w:t>
      </w:r>
      <w:r w:rsidR="005C7C2F" w:rsidRPr="003115FC">
        <w:rPr>
          <w:rFonts w:hint="cs"/>
          <w:spacing w:val="-2"/>
          <w:u w:val="none"/>
          <w:cs/>
        </w:rPr>
        <w:t xml:space="preserve"> </w:t>
      </w:r>
      <w:r w:rsidR="005C7C2F" w:rsidRPr="003115FC">
        <w:rPr>
          <w:spacing w:val="-2"/>
          <w:u w:val="none"/>
          <w:cs/>
        </w:rPr>
        <w:t>2563</w:t>
      </w:r>
      <w:r w:rsidR="005C7C2F" w:rsidRPr="007C7CC9">
        <w:rPr>
          <w:u w:val="none"/>
          <w:cs/>
        </w:rPr>
        <w:t xml:space="preserve">: </w:t>
      </w:r>
      <w:r w:rsidR="005C7C2F" w:rsidRPr="007C7CC9">
        <w:rPr>
          <w:u w:val="none"/>
          <w:lang w:val="en-US"/>
        </w:rPr>
        <w:t>125.</w:t>
      </w:r>
      <w:r w:rsidR="00357902" w:rsidRPr="007C7CC9">
        <w:rPr>
          <w:u w:val="none"/>
          <w:lang w:val="en-US"/>
        </w:rPr>
        <w:t>8</w:t>
      </w:r>
      <w:r w:rsidR="005C7C2F" w:rsidRPr="007C7CC9">
        <w:rPr>
          <w:u w:val="none"/>
          <w:cs/>
        </w:rPr>
        <w:t xml:space="preserve"> </w:t>
      </w:r>
      <w:r w:rsidR="005C7C2F" w:rsidRPr="007C7CC9">
        <w:rPr>
          <w:rFonts w:hint="cs"/>
          <w:u w:val="none"/>
          <w:cs/>
        </w:rPr>
        <w:t>ล้านบาท</w:t>
      </w:r>
      <w:r w:rsidR="005C7C2F" w:rsidRPr="007C7CC9">
        <w:rPr>
          <w:u w:val="none"/>
          <w:cs/>
        </w:rPr>
        <w:t xml:space="preserve">) </w:t>
      </w:r>
      <w:r w:rsidRPr="007C7CC9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AA473C" w:rsidRPr="007C7CC9">
        <w:rPr>
          <w:u w:val="none"/>
          <w:lang w:val="en-US"/>
        </w:rPr>
        <w:t xml:space="preserve">26 </w:t>
      </w:r>
      <w:r w:rsidR="00AA473C" w:rsidRPr="007C7CC9">
        <w:rPr>
          <w:rFonts w:hint="cs"/>
          <w:u w:val="none"/>
          <w:cs/>
          <w:lang w:val="en-US"/>
        </w:rPr>
        <w:t xml:space="preserve">และ </w:t>
      </w:r>
      <w:r w:rsidR="00AA473C" w:rsidRPr="007C7CC9">
        <w:rPr>
          <w:u w:val="none"/>
          <w:lang w:val="en-US"/>
        </w:rPr>
        <w:t>27</w:t>
      </w:r>
      <w:r w:rsidRPr="007C7CC9">
        <w:rPr>
          <w:u w:val="none"/>
          <w:cs/>
        </w:rPr>
        <w:t xml:space="preserve"> </w:t>
      </w:r>
    </w:p>
    <w:p w14:paraId="2F5ACA60" w14:textId="10AE3AE0" w:rsidR="00735725" w:rsidRDefault="00F06D23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C7CC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7C7CC9">
        <w:rPr>
          <w:rFonts w:asciiTheme="majorBidi" w:hAnsiTheme="majorBidi" w:cstheme="majorBidi"/>
          <w:spacing w:val="2"/>
          <w:sz w:val="28"/>
          <w:szCs w:val="28"/>
          <w:cs/>
        </w:rPr>
        <w:t xml:space="preserve">วันที่ </w:t>
      </w:r>
      <w:r w:rsidR="007C6505" w:rsidRPr="007C6505">
        <w:rPr>
          <w:rFonts w:asciiTheme="majorBidi" w:hAnsiTheme="majorBidi" w:cstheme="majorBidi"/>
          <w:spacing w:val="2"/>
          <w:sz w:val="28"/>
          <w:szCs w:val="28"/>
        </w:rPr>
        <w:t xml:space="preserve">30 </w:t>
      </w:r>
      <w:r w:rsidR="007C6505" w:rsidRPr="007C6505">
        <w:rPr>
          <w:rFonts w:asciiTheme="majorBidi" w:hAnsiTheme="majorBidi"/>
          <w:spacing w:val="2"/>
          <w:sz w:val="28"/>
          <w:szCs w:val="28"/>
          <w:cs/>
        </w:rPr>
        <w:t xml:space="preserve">กันยายน </w:t>
      </w:r>
      <w:r w:rsidR="007C6505" w:rsidRPr="007C6505">
        <w:rPr>
          <w:rFonts w:asciiTheme="majorBidi" w:hAnsiTheme="majorBidi" w:cstheme="majorBidi"/>
          <w:spacing w:val="2"/>
          <w:sz w:val="28"/>
          <w:szCs w:val="28"/>
        </w:rPr>
        <w:t>2564</w:t>
      </w:r>
      <w:r w:rsidR="007C650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C7CC9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เงินฝากสถาบันการเงินที่ครบกำหนดเกินกว่าสาม</w:t>
      </w:r>
      <w:r w:rsidRPr="00B93E0B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B93E0B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46328E" w:rsidRPr="00B93E0B">
        <w:rPr>
          <w:rFonts w:asciiTheme="majorBidi" w:hAnsiTheme="majorBidi" w:cstheme="majorBidi"/>
          <w:spacing w:val="-6"/>
          <w:sz w:val="28"/>
          <w:szCs w:val="28"/>
        </w:rPr>
        <w:t xml:space="preserve">0.1 </w:t>
      </w:r>
      <w:r w:rsidRPr="00B93E0B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7C7CC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(31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2563: 0.1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53B2E" w:rsidRPr="00153B2E">
        <w:rPr>
          <w:rFonts w:asciiTheme="majorBidi" w:hAnsiTheme="majorBidi" w:cstheme="majorBidi"/>
          <w:sz w:val="28"/>
          <w:szCs w:val="28"/>
        </w:rPr>
        <w:t>)</w:t>
      </w:r>
      <w:r w:rsidR="00153B2E">
        <w:rPr>
          <w:rFonts w:asciiTheme="majorBidi" w:hAnsiTheme="majorBidi" w:cstheme="majorBidi"/>
          <w:sz w:val="28"/>
          <w:szCs w:val="28"/>
        </w:rPr>
        <w:t xml:space="preserve"> </w:t>
      </w:r>
      <w:r w:rsidRPr="00153B2E">
        <w:rPr>
          <w:rFonts w:asciiTheme="majorBidi" w:hAnsiTheme="majorBidi" w:cstheme="majorBidi"/>
          <w:spacing w:val="-6"/>
          <w:sz w:val="28"/>
          <w:szCs w:val="28"/>
          <w:cs/>
        </w:rPr>
        <w:t>ได้ถูกจำนำเป็น</w:t>
      </w:r>
      <w:r w:rsidRPr="00153B2E">
        <w:rPr>
          <w:rFonts w:asciiTheme="majorBidi" w:hAnsiTheme="majorBidi" w:cstheme="majorBidi"/>
          <w:sz w:val="28"/>
          <w:szCs w:val="28"/>
          <w:cs/>
        </w:rPr>
        <w:t>หลักทรัพย์ค้ำประกันวงเงินสินเชื่อกับธนาคารในประเทศ ตามที่กล่าวไว้ใ</w:t>
      </w:r>
      <w:r w:rsidRPr="00D81051">
        <w:rPr>
          <w:rFonts w:asciiTheme="majorBidi" w:hAnsiTheme="majorBidi" w:cstheme="majorBidi"/>
          <w:sz w:val="28"/>
          <w:szCs w:val="28"/>
          <w:cs/>
        </w:rPr>
        <w:t xml:space="preserve">นหมายเหตุ </w:t>
      </w:r>
      <w:r w:rsidR="00D81051" w:rsidRPr="00D81051">
        <w:rPr>
          <w:rFonts w:asciiTheme="majorBidi" w:hAnsiTheme="majorBidi" w:cstheme="majorBidi"/>
          <w:sz w:val="28"/>
          <w:szCs w:val="28"/>
        </w:rPr>
        <w:t>29</w:t>
      </w:r>
      <w:r w:rsidR="00D81051" w:rsidRPr="00D81051">
        <w:rPr>
          <w:rFonts w:asciiTheme="majorBidi" w:hAnsiTheme="majorBidi" w:cstheme="majorBidi" w:hint="cs"/>
          <w:sz w:val="28"/>
          <w:szCs w:val="28"/>
          <w:cs/>
        </w:rPr>
        <w:t xml:space="preserve"> ข)</w:t>
      </w:r>
    </w:p>
    <w:p w14:paraId="3F16C78A" w14:textId="028B8847" w:rsidR="002F1C4F" w:rsidRPr="00B93E0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53B2E" w:rsidRPr="00E809E9" w14:paraId="23DF007B" w14:textId="77777777" w:rsidTr="00153B2E">
        <w:trPr>
          <w:trHeight w:val="350"/>
        </w:trPr>
        <w:tc>
          <w:tcPr>
            <w:tcW w:w="5760" w:type="dxa"/>
          </w:tcPr>
          <w:p w14:paraId="57D3698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44113" w14:textId="5A21AA50" w:rsidR="00153B2E" w:rsidRPr="00E809E9" w:rsidRDefault="007C6505" w:rsidP="00153B2E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0C1585C" w14:textId="77777777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678ED2" w14:textId="3FC4A9FE" w:rsidR="00153B2E" w:rsidRPr="00E809E9" w:rsidRDefault="00153B2E" w:rsidP="00153B2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46763C42" w14:textId="77777777" w:rsidTr="00153B2E">
        <w:tc>
          <w:tcPr>
            <w:tcW w:w="5760" w:type="dxa"/>
            <w:hideMark/>
          </w:tcPr>
          <w:p w14:paraId="6FAF75AA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59ABE474" w:rsidR="00153B2E" w:rsidRPr="00E809E9" w:rsidRDefault="00680068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38,112</w:t>
            </w:r>
          </w:p>
        </w:tc>
        <w:tc>
          <w:tcPr>
            <w:tcW w:w="270" w:type="dxa"/>
          </w:tcPr>
          <w:p w14:paraId="317F558C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D01BB2A" w14:textId="16E70BBE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36,181</w:t>
            </w:r>
          </w:p>
        </w:tc>
      </w:tr>
      <w:tr w:rsidR="00153B2E" w:rsidRPr="00E809E9" w14:paraId="6E29D95E" w14:textId="77777777" w:rsidTr="005F2ED6">
        <w:tc>
          <w:tcPr>
            <w:tcW w:w="5760" w:type="dxa"/>
          </w:tcPr>
          <w:p w14:paraId="40F28F83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32682C87" w:rsidR="00153B2E" w:rsidRDefault="00680068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26,514</w:t>
            </w:r>
          </w:p>
        </w:tc>
        <w:tc>
          <w:tcPr>
            <w:tcW w:w="270" w:type="dxa"/>
          </w:tcPr>
          <w:p w14:paraId="08D87E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4800417" w14:textId="38BA38D6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48,190</w:t>
            </w:r>
          </w:p>
        </w:tc>
      </w:tr>
      <w:tr w:rsidR="00153B2E" w:rsidRPr="00E809E9" w14:paraId="6748936D" w14:textId="77777777" w:rsidTr="005F2ED6">
        <w:tc>
          <w:tcPr>
            <w:tcW w:w="5760" w:type="dxa"/>
          </w:tcPr>
          <w:p w14:paraId="5684E475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61811095" w:rsidR="00153B2E" w:rsidRPr="00E809E9" w:rsidRDefault="00680068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9,641</w:t>
            </w:r>
          </w:p>
        </w:tc>
        <w:tc>
          <w:tcPr>
            <w:tcW w:w="270" w:type="dxa"/>
          </w:tcPr>
          <w:p w14:paraId="1ECD9A78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50ABBB98" w14:textId="5B234827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14,440</w:t>
            </w:r>
          </w:p>
        </w:tc>
      </w:tr>
      <w:tr w:rsidR="00153B2E" w:rsidRPr="00E809E9" w14:paraId="388019AF" w14:textId="77777777" w:rsidTr="00153B2E">
        <w:tc>
          <w:tcPr>
            <w:tcW w:w="5760" w:type="dxa"/>
            <w:hideMark/>
          </w:tcPr>
          <w:p w14:paraId="664CBB4D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4B3AA7BB" w:rsidR="00153B2E" w:rsidRPr="00C752C3" w:rsidRDefault="00680068" w:rsidP="0079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74,267</w:t>
            </w:r>
          </w:p>
        </w:tc>
        <w:tc>
          <w:tcPr>
            <w:tcW w:w="270" w:type="dxa"/>
          </w:tcPr>
          <w:p w14:paraId="0FEADD0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DCF8D" w14:textId="7393D4E9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98,811</w:t>
            </w:r>
          </w:p>
        </w:tc>
      </w:tr>
      <w:tr w:rsidR="00153B2E" w:rsidRPr="00E809E9" w14:paraId="40134344" w14:textId="77777777" w:rsidTr="00153B2E">
        <w:tc>
          <w:tcPr>
            <w:tcW w:w="5760" w:type="dxa"/>
          </w:tcPr>
          <w:p w14:paraId="256610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772600C1" w:rsidR="00153B2E" w:rsidRPr="00E809E9" w:rsidRDefault="00680068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</w:tcPr>
          <w:p w14:paraId="662A4CA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5C285D0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34,820</w:t>
            </w:r>
          </w:p>
        </w:tc>
      </w:tr>
      <w:tr w:rsidR="00153B2E" w:rsidRPr="00E809E9" w14:paraId="1FC98D46" w14:textId="77777777" w:rsidTr="00153B2E">
        <w:tc>
          <w:tcPr>
            <w:tcW w:w="5760" w:type="dxa"/>
          </w:tcPr>
          <w:p w14:paraId="3EB7AF79" w14:textId="77777777" w:rsidR="00153B2E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07F7DF35" w:rsidR="00153B2E" w:rsidRDefault="00680068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133,827</w:t>
            </w:r>
          </w:p>
        </w:tc>
        <w:tc>
          <w:tcPr>
            <w:tcW w:w="270" w:type="dxa"/>
          </w:tcPr>
          <w:p w14:paraId="79A41F1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495188" w14:textId="78C66BD2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131,661</w:t>
            </w:r>
          </w:p>
        </w:tc>
      </w:tr>
      <w:tr w:rsidR="00153B2E" w:rsidRPr="00E809E9" w14:paraId="6C9EE515" w14:textId="77777777" w:rsidTr="00153B2E">
        <w:tc>
          <w:tcPr>
            <w:tcW w:w="5760" w:type="dxa"/>
            <w:hideMark/>
          </w:tcPr>
          <w:p w14:paraId="123D791E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2441829C" w:rsidR="00153B2E" w:rsidRPr="00C752C3" w:rsidRDefault="00680068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168,666</w:t>
            </w:r>
          </w:p>
        </w:tc>
        <w:tc>
          <w:tcPr>
            <w:tcW w:w="270" w:type="dxa"/>
          </w:tcPr>
          <w:p w14:paraId="7D2AF3D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264A" w14:textId="37A16863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166,481</w:t>
            </w:r>
          </w:p>
        </w:tc>
      </w:tr>
      <w:tr w:rsidR="00153B2E" w:rsidRPr="00E809E9" w14:paraId="719359F1" w14:textId="77777777" w:rsidTr="00153B2E">
        <w:tc>
          <w:tcPr>
            <w:tcW w:w="5760" w:type="dxa"/>
            <w:hideMark/>
          </w:tcPr>
          <w:p w14:paraId="26C74EBE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003C4DB4" w:rsidR="00153B2E" w:rsidRPr="00A530B2" w:rsidRDefault="00680068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242,933</w:t>
            </w:r>
          </w:p>
        </w:tc>
        <w:tc>
          <w:tcPr>
            <w:tcW w:w="270" w:type="dxa"/>
          </w:tcPr>
          <w:p w14:paraId="5FAC2ECA" w14:textId="77777777" w:rsidR="00153B2E" w:rsidRPr="00A530B2" w:rsidRDefault="00153B2E" w:rsidP="00153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BE9C0" w14:textId="3E088712" w:rsidR="00153B2E" w:rsidRPr="00A530B2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265,292</w:t>
            </w:r>
          </w:p>
        </w:tc>
      </w:tr>
    </w:tbl>
    <w:p w14:paraId="01B5AFEA" w14:textId="77777777" w:rsidR="00037822" w:rsidRDefault="00037822" w:rsidP="00037822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322A4401" w14:textId="77777777" w:rsidR="00037822" w:rsidRDefault="00037822" w:rsidP="00037822">
      <w:pPr>
        <w:rPr>
          <w:rFonts w:cs="Arial"/>
          <w:cs/>
          <w:lang w:val="th-TH"/>
        </w:rPr>
      </w:pPr>
    </w:p>
    <w:p w14:paraId="1A7FA359" w14:textId="77777777" w:rsidR="00037822" w:rsidRDefault="00037822" w:rsidP="00037822">
      <w:pPr>
        <w:rPr>
          <w:rFonts w:cs="Arial"/>
          <w:cs/>
          <w:lang w:val="th-TH"/>
        </w:rPr>
      </w:pPr>
    </w:p>
    <w:p w14:paraId="2DAA54AA" w14:textId="77777777" w:rsidR="00037822" w:rsidRDefault="00037822" w:rsidP="00037822">
      <w:pPr>
        <w:rPr>
          <w:rFonts w:cs="Arial"/>
          <w:cs/>
          <w:lang w:val="th-TH"/>
        </w:rPr>
      </w:pPr>
    </w:p>
    <w:p w14:paraId="2E701757" w14:textId="77777777" w:rsidR="00AC5EF8" w:rsidRDefault="00AC5EF8" w:rsidP="00037822">
      <w:pPr>
        <w:rPr>
          <w:rFonts w:cs="Arial"/>
          <w:cs/>
          <w:lang w:val="th-TH"/>
        </w:rPr>
      </w:pPr>
    </w:p>
    <w:p w14:paraId="1D3C26EB" w14:textId="77777777" w:rsidR="00AC5EF8" w:rsidRPr="00037822" w:rsidRDefault="00AC5EF8" w:rsidP="00037822">
      <w:pPr>
        <w:rPr>
          <w:cs/>
          <w:lang w:val="th-TH"/>
        </w:rPr>
      </w:pPr>
    </w:p>
    <w:p w14:paraId="2DF417F6" w14:textId="77777777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lastRenderedPageBreak/>
        <w:t>เงินให้กู้ยืม</w:t>
      </w:r>
    </w:p>
    <w:p w14:paraId="04598DC6" w14:textId="0D9D2540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 xml:space="preserve">2563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316"/>
        <w:gridCol w:w="1394"/>
        <w:gridCol w:w="260"/>
        <w:gridCol w:w="1450"/>
      </w:tblGrid>
      <w:tr w:rsidR="006A56A7" w:rsidRPr="00E809E9" w14:paraId="4C28402C" w14:textId="77777777" w:rsidTr="00985105">
        <w:tc>
          <w:tcPr>
            <w:tcW w:w="549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A56A7" w:rsidRPr="00E809E9" w14:paraId="66318657" w14:textId="77777777" w:rsidTr="00985105">
        <w:trPr>
          <w:trHeight w:val="350"/>
        </w:trPr>
        <w:tc>
          <w:tcPr>
            <w:tcW w:w="5490" w:type="dxa"/>
          </w:tcPr>
          <w:p w14:paraId="3F32C155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4087D6F" w14:textId="77777777" w:rsidR="006A56A7" w:rsidRDefault="006A56A7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C28E" w14:textId="164CB156" w:rsidR="006A56A7" w:rsidRPr="00E809E9" w:rsidRDefault="007C6505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584791E8" w14:textId="77777777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566B2" w14:textId="77777777" w:rsidR="006A56A7" w:rsidRPr="00E809E9" w:rsidRDefault="006A56A7" w:rsidP="009434DA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56A7" w:rsidRPr="00E809E9" w14:paraId="1F7FC71E" w14:textId="77777777" w:rsidTr="00985105">
        <w:tc>
          <w:tcPr>
            <w:tcW w:w="549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6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7247" w14:textId="384925BC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</w:tr>
      <w:tr w:rsidR="006A56A7" w:rsidRPr="00E809E9" w14:paraId="499EF096" w14:textId="77777777" w:rsidTr="005828BA">
        <w:tc>
          <w:tcPr>
            <w:tcW w:w="5490" w:type="dxa"/>
            <w:tcBorders>
              <w:top w:val="single" w:sz="4" w:space="0" w:color="auto"/>
            </w:tcBorders>
          </w:tcPr>
          <w:p w14:paraId="14714171" w14:textId="77777777" w:rsidR="00985105" w:rsidRDefault="006A56A7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6A56A7" w:rsidRPr="00985105" w:rsidRDefault="00985105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6A56A7"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16" w:type="dxa"/>
          </w:tcPr>
          <w:p w14:paraId="6E5664C6" w14:textId="77777777" w:rsidR="006A56A7" w:rsidRPr="00E809E9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7C28086" w14:textId="7F2392FA" w:rsidR="006A56A7" w:rsidRPr="00E809E9" w:rsidRDefault="009E573D" w:rsidP="0058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4BC959C3" w14:textId="77777777" w:rsidR="006A56A7" w:rsidRPr="00E809E9" w:rsidRDefault="006A56A7" w:rsidP="006A56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C9F8" w14:textId="77777777" w:rsidR="006A56A7" w:rsidRDefault="006A56A7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579D1" w14:textId="4EF1DCFE" w:rsidR="00985105" w:rsidRPr="00E809E9" w:rsidRDefault="00BF2550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8510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6A56A7" w:rsidRPr="00E809E9" w14:paraId="7774A354" w14:textId="77777777" w:rsidTr="00985105">
        <w:tc>
          <w:tcPr>
            <w:tcW w:w="5490" w:type="dxa"/>
            <w:hideMark/>
          </w:tcPr>
          <w:p w14:paraId="2E8A1717" w14:textId="77777777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16" w:type="dxa"/>
          </w:tcPr>
          <w:p w14:paraId="46F654A0" w14:textId="77777777" w:rsidR="006A56A7" w:rsidRPr="00A530B2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7F03A6A5" w:rsidR="006A56A7" w:rsidRPr="00A530B2" w:rsidRDefault="009E573D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0180FCE9" w14:textId="77777777" w:rsidR="006A56A7" w:rsidRPr="00A530B2" w:rsidRDefault="006A56A7" w:rsidP="006A5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3A107EDA" w:rsidR="006A56A7" w:rsidRPr="00A530B2" w:rsidRDefault="00985105" w:rsidP="008818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81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7062ABDC" w14:textId="5F62A356" w:rsidR="004A00D0" w:rsidRDefault="004A00D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A39D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FA39D8">
        <w:rPr>
          <w:rFonts w:ascii="Angsana New" w:hAnsi="Angsana New"/>
          <w:spacing w:val="-2"/>
          <w:sz w:val="28"/>
          <w:szCs w:val="28"/>
        </w:rPr>
        <w:t xml:space="preserve">30 </w:t>
      </w:r>
      <w:r w:rsidRPr="00FA39D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FA39D8">
        <w:rPr>
          <w:rFonts w:ascii="Angsana New" w:hAnsi="Angsana New"/>
          <w:spacing w:val="-2"/>
          <w:sz w:val="28"/>
          <w:szCs w:val="28"/>
        </w:rPr>
        <w:t xml:space="preserve"> 2564 </w:t>
      </w:r>
      <w:r w:rsidRPr="00FA39D8">
        <w:rPr>
          <w:rFonts w:ascii="Angsana New" w:hAnsi="Angsana New"/>
          <w:spacing w:val="-2"/>
          <w:sz w:val="28"/>
          <w:szCs w:val="28"/>
          <w:cs/>
        </w:rPr>
        <w:t xml:space="preserve">เงินให้กู้ยืมจำนวน </w:t>
      </w:r>
      <w:r w:rsidRPr="00FA39D8">
        <w:rPr>
          <w:rFonts w:ascii="Angsana New" w:hAnsi="Angsana New"/>
          <w:spacing w:val="-2"/>
          <w:sz w:val="28"/>
          <w:szCs w:val="28"/>
        </w:rPr>
        <w:t>33.0</w:t>
      </w:r>
      <w:r w:rsidRPr="00FA39D8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เป็นเงินให้กู้ยืมแก่บุคคลภายนอกสองราย จำนวน </w:t>
      </w:r>
      <w:r w:rsidR="007759A4" w:rsidRPr="00FA39D8">
        <w:rPr>
          <w:rFonts w:ascii="Angsana New" w:hAnsi="Angsana New"/>
          <w:spacing w:val="-2"/>
          <w:sz w:val="28"/>
          <w:szCs w:val="28"/>
        </w:rPr>
        <w:t>11</w:t>
      </w:r>
      <w:r w:rsidR="00375C6C" w:rsidRPr="00FA39D8">
        <w:rPr>
          <w:rFonts w:ascii="Angsana New" w:hAnsi="Angsana New"/>
          <w:spacing w:val="-2"/>
          <w:sz w:val="28"/>
          <w:szCs w:val="28"/>
        </w:rPr>
        <w:t>.0</w:t>
      </w:r>
      <w:r w:rsidRPr="00FA39D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4A00D0">
        <w:rPr>
          <w:rFonts w:ascii="Angsana New" w:hAnsi="Angsana New"/>
          <w:sz w:val="28"/>
          <w:szCs w:val="28"/>
          <w:cs/>
        </w:rPr>
        <w:t xml:space="preserve"> และ </w:t>
      </w:r>
      <w:r w:rsidR="007759A4">
        <w:rPr>
          <w:rFonts w:ascii="Angsana New" w:hAnsi="Angsana New"/>
          <w:sz w:val="28"/>
          <w:szCs w:val="28"/>
        </w:rPr>
        <w:t>22</w:t>
      </w:r>
      <w:r>
        <w:rPr>
          <w:rFonts w:ascii="Angsana New" w:hAnsi="Angsana New"/>
          <w:sz w:val="28"/>
          <w:szCs w:val="28"/>
        </w:rPr>
        <w:t>.0</w:t>
      </w:r>
      <w:r w:rsidRPr="004A00D0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โดยเงินให้กู้ยืมดังกล่าวมีอัตราดอกเบี้ยร้อยละ </w:t>
      </w:r>
      <w:r>
        <w:rPr>
          <w:rFonts w:ascii="Angsana New" w:hAnsi="Angsana New"/>
          <w:sz w:val="28"/>
          <w:szCs w:val="28"/>
        </w:rPr>
        <w:t>8</w:t>
      </w:r>
      <w:r w:rsidRPr="004A00D0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</w:t>
      </w:r>
      <w:r w:rsidR="007759A4" w:rsidRPr="004A00D0">
        <w:rPr>
          <w:rFonts w:ascii="Angsana New" w:hAnsi="Angsana New"/>
          <w:sz w:val="28"/>
          <w:szCs w:val="28"/>
          <w:cs/>
        </w:rPr>
        <w:t xml:space="preserve">มกราคม </w:t>
      </w:r>
      <w:r w:rsidR="00375C6C">
        <w:rPr>
          <w:rFonts w:ascii="Angsana New" w:hAnsi="Angsana New"/>
          <w:sz w:val="28"/>
          <w:szCs w:val="28"/>
        </w:rPr>
        <w:t>2564</w:t>
      </w:r>
      <w:r w:rsidRPr="004A00D0">
        <w:rPr>
          <w:rFonts w:ascii="Angsana New" w:hAnsi="Angsana New"/>
          <w:sz w:val="28"/>
          <w:szCs w:val="28"/>
          <w:cs/>
        </w:rPr>
        <w:t xml:space="preserve"> และเดือน</w:t>
      </w:r>
      <w:r w:rsidR="007759A4">
        <w:rPr>
          <w:rFonts w:ascii="Angsana New" w:hAnsi="Angsana New" w:hint="cs"/>
          <w:sz w:val="28"/>
          <w:szCs w:val="28"/>
          <w:cs/>
        </w:rPr>
        <w:t>กรกฎาคม</w:t>
      </w:r>
      <w:r w:rsidR="007759A4">
        <w:rPr>
          <w:rFonts w:ascii="Angsana New" w:hAnsi="Angsana New"/>
          <w:sz w:val="28"/>
          <w:szCs w:val="28"/>
        </w:rPr>
        <w:t xml:space="preserve"> </w:t>
      </w:r>
      <w:r w:rsidR="00375C6C">
        <w:rPr>
          <w:rFonts w:ascii="Angsana New" w:hAnsi="Angsana New"/>
          <w:sz w:val="28"/>
          <w:szCs w:val="28"/>
        </w:rPr>
        <w:t xml:space="preserve">2564 </w:t>
      </w:r>
      <w:r w:rsidRPr="004A00D0">
        <w:rPr>
          <w:rFonts w:ascii="Angsana New" w:hAnsi="Angsana New"/>
          <w:sz w:val="28"/>
          <w:szCs w:val="28"/>
          <w:cs/>
        </w:rPr>
        <w:t xml:space="preserve">ตามลำดับ เงินให้กู้ยืมดังกล่าวมีกำหนดจ่ายชำระคืนภายใน </w:t>
      </w:r>
      <w:r w:rsidR="00375C6C">
        <w:rPr>
          <w:rFonts w:ascii="Angsana New" w:hAnsi="Angsana New"/>
          <w:sz w:val="28"/>
          <w:szCs w:val="28"/>
        </w:rPr>
        <w:t>1</w:t>
      </w:r>
      <w:r w:rsidRPr="004A00D0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ปีนับตั้งแต่วันที่ทำสัญญาและมีการจดจำนองอสังหาริมทรัพย์เป็นประกัน</w:t>
      </w:r>
      <w:r w:rsidR="00E00B17">
        <w:rPr>
          <w:rFonts w:ascii="Angsana New" w:hAnsi="Angsana New" w:hint="cs"/>
          <w:sz w:val="28"/>
          <w:szCs w:val="28"/>
          <w:cs/>
        </w:rPr>
        <w:t>เรียบร้อยแล้ว</w:t>
      </w:r>
    </w:p>
    <w:p w14:paraId="276F17DA" w14:textId="34A59C45" w:rsidR="002F1C4F" w:rsidRPr="00F36D5D" w:rsidRDefault="00DF3AEA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Pr="00E00B17">
        <w:rPr>
          <w:rFonts w:ascii="Angsana New" w:hAnsi="Angsana New"/>
          <w:spacing w:val="2"/>
          <w:sz w:val="28"/>
          <w:szCs w:val="28"/>
        </w:rPr>
        <w:t xml:space="preserve">31 </w:t>
      </w:r>
      <w:r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Pr="00E00B17">
        <w:rPr>
          <w:rFonts w:ascii="Angsana New" w:hAnsi="Angsana New"/>
          <w:spacing w:val="2"/>
          <w:sz w:val="28"/>
          <w:szCs w:val="28"/>
        </w:rPr>
        <w:t xml:space="preserve">2563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เงินให้กู้ยืมจำนวน </w:t>
      </w:r>
      <w:r w:rsidR="002F1C4F" w:rsidRPr="00E00B17">
        <w:rPr>
          <w:rFonts w:ascii="Angsana New" w:hAnsi="Angsana New"/>
          <w:spacing w:val="2"/>
          <w:sz w:val="28"/>
          <w:szCs w:val="28"/>
        </w:rPr>
        <w:t xml:space="preserve">22.0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2F1C4F" w:rsidRPr="00E00B17">
        <w:rPr>
          <w:rFonts w:ascii="Angsana New" w:hAnsi="Angsana New"/>
          <w:spacing w:val="2"/>
          <w:sz w:val="28"/>
          <w:szCs w:val="28"/>
        </w:rPr>
        <w:t xml:space="preserve">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เป็นเงินให้กู้ยืมแก่บุคคล</w:t>
      </w:r>
      <w:r w:rsidR="003B6702" w:rsidRPr="00E00B17">
        <w:rPr>
          <w:rFonts w:ascii="Angsana New" w:hAnsi="Angsana New" w:hint="cs"/>
          <w:spacing w:val="2"/>
          <w:sz w:val="28"/>
          <w:szCs w:val="28"/>
          <w:cs/>
        </w:rPr>
        <w:t>ภายนอก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รายหนึ่ง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โดยเงินให้กู้</w:t>
      </w:r>
      <w:r w:rsidR="00690418" w:rsidRPr="00E00B17">
        <w:rPr>
          <w:rFonts w:ascii="Angsana New" w:hAnsi="Angsana New" w:hint="cs"/>
          <w:spacing w:val="4"/>
          <w:sz w:val="28"/>
          <w:szCs w:val="28"/>
          <w:cs/>
        </w:rPr>
        <w:t>ยืม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ดังกล่าวมี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>อัตราดอกเบี้ยร้อยละ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2F1C4F" w:rsidRPr="00E00B17">
        <w:rPr>
          <w:rFonts w:ascii="Angsana New" w:hAnsi="Angsana New"/>
          <w:spacing w:val="4"/>
          <w:sz w:val="28"/>
          <w:szCs w:val="28"/>
        </w:rPr>
        <w:t>8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ต่อปี 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และมี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="002F1C4F" w:rsidRPr="00E00B17">
        <w:rPr>
          <w:rFonts w:ascii="Angsana New" w:hAnsi="Angsana New"/>
          <w:spacing w:val="4"/>
          <w:sz w:val="28"/>
          <w:szCs w:val="28"/>
        </w:rPr>
        <w:t xml:space="preserve">2563 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กู้ยืมดังกล่าวมีกำ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 xml:space="preserve">หนดจ่ายชำระคืนภายใน </w:t>
      </w:r>
      <w:r w:rsidR="002F1C4F" w:rsidRPr="00E00B17">
        <w:rPr>
          <w:rFonts w:ascii="Angsana New" w:hAnsi="Angsana New"/>
          <w:spacing w:val="4"/>
          <w:sz w:val="28"/>
          <w:szCs w:val="28"/>
        </w:rPr>
        <w:t>1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 xml:space="preserve"> ปีนับตั้งแต่วันที่ทำสัญญา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และมีการจดจำนองอสังหาริมทรัพย์เป็นประกัน</w:t>
      </w:r>
      <w:r w:rsidR="00F36D5D">
        <w:rPr>
          <w:rFonts w:ascii="Angsana New" w:hAnsi="Angsana New"/>
          <w:sz w:val="28"/>
          <w:szCs w:val="28"/>
        </w:rPr>
        <w:t xml:space="preserve"> </w:t>
      </w:r>
      <w:r w:rsidR="00F36D5D">
        <w:rPr>
          <w:rFonts w:ascii="Angsana New" w:hAnsi="Angsana New" w:hint="cs"/>
          <w:sz w:val="28"/>
          <w:szCs w:val="28"/>
          <w:cs/>
        </w:rPr>
        <w:t>ทั้งนี้ บริษัทได้รับคืนเงินกู้ยืมดังกล่าว</w:t>
      </w:r>
      <w:r w:rsidR="001D73FF">
        <w:rPr>
          <w:rFonts w:ascii="Angsana New" w:hAnsi="Angsana New" w:hint="cs"/>
          <w:sz w:val="28"/>
          <w:szCs w:val="28"/>
          <w:cs/>
        </w:rPr>
        <w:t>แล้ว</w:t>
      </w:r>
      <w:r w:rsidR="00F36D5D">
        <w:rPr>
          <w:rFonts w:ascii="Angsana New" w:hAnsi="Angsana New" w:hint="cs"/>
          <w:sz w:val="28"/>
          <w:szCs w:val="28"/>
          <w:cs/>
        </w:rPr>
        <w:t>ทั้งจำนวน</w:t>
      </w:r>
    </w:p>
    <w:p w14:paraId="16397E73" w14:textId="17AAEC35" w:rsidR="000218DE" w:rsidRPr="006F1C76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6F1C76">
        <w:rPr>
          <w:b/>
          <w:bCs/>
          <w:u w:val="none"/>
          <w:cs/>
        </w:rPr>
        <w:t>ที่ดิน อาคาร</w:t>
      </w:r>
      <w:r w:rsidR="0038653F" w:rsidRPr="006F1C76">
        <w:rPr>
          <w:rFonts w:hint="cs"/>
          <w:b/>
          <w:bCs/>
          <w:u w:val="none"/>
          <w:cs/>
        </w:rPr>
        <w:t xml:space="preserve"> </w:t>
      </w:r>
      <w:r w:rsidRPr="006F1C76">
        <w:rPr>
          <w:b/>
          <w:bCs/>
          <w:u w:val="none"/>
          <w:cs/>
        </w:rPr>
        <w:t xml:space="preserve">และอุปกรณ์ 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EDD" w:rsidRPr="004F1EDD" w14:paraId="569B0CFC" w14:textId="77777777" w:rsidTr="00AC5EF8">
        <w:trPr>
          <w:cantSplit/>
          <w:tblHeader/>
        </w:trPr>
        <w:tc>
          <w:tcPr>
            <w:tcW w:w="234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0" w:type="dxa"/>
            <w:gridSpan w:val="11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AC5EF8" w:rsidRPr="004F1EDD" w14:paraId="6F1010AE" w14:textId="77777777" w:rsidTr="00AC5EF8">
        <w:trPr>
          <w:cantSplit/>
          <w:tblHeader/>
        </w:trPr>
        <w:tc>
          <w:tcPr>
            <w:tcW w:w="2340" w:type="dxa"/>
          </w:tcPr>
          <w:p w14:paraId="59624867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8079E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4A420EE4" w14:textId="77777777" w:rsidTr="00AC5EF8">
        <w:trPr>
          <w:cantSplit/>
          <w:tblHeader/>
        </w:trPr>
        <w:tc>
          <w:tcPr>
            <w:tcW w:w="2340" w:type="dxa"/>
          </w:tcPr>
          <w:p w14:paraId="565CC5E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209E3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AD976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A6345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B1278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A281E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E5BFE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22CE28DD" w14:textId="77777777" w:rsidTr="00AC5EF8">
        <w:trPr>
          <w:cantSplit/>
          <w:tblHeader/>
        </w:trPr>
        <w:tc>
          <w:tcPr>
            <w:tcW w:w="2340" w:type="dxa"/>
          </w:tcPr>
          <w:p w14:paraId="63421139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BB41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AEDF77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44FB4F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200DD7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B9FE6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8F76D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72107750" w14:textId="77777777" w:rsidTr="00AC5EF8">
        <w:trPr>
          <w:cantSplit/>
          <w:tblHeader/>
        </w:trPr>
        <w:tc>
          <w:tcPr>
            <w:tcW w:w="2340" w:type="dxa"/>
          </w:tcPr>
          <w:p w14:paraId="5A02603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5EF8" w:rsidRPr="004F1EDD" w14:paraId="4BAB242C" w14:textId="77777777" w:rsidTr="00AC5EF8">
        <w:trPr>
          <w:cantSplit/>
        </w:trPr>
        <w:tc>
          <w:tcPr>
            <w:tcW w:w="2340" w:type="dxa"/>
            <w:vAlign w:val="bottom"/>
          </w:tcPr>
          <w:p w14:paraId="7CBE2C6C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</w:tcPr>
          <w:p w14:paraId="26BB2EE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2737B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153E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116801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CFD84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AA48C2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B6103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982035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88D7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2ECE4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28DA9C86" w14:textId="77777777" w:rsidTr="00AC5EF8">
        <w:trPr>
          <w:cantSplit/>
        </w:trPr>
        <w:tc>
          <w:tcPr>
            <w:tcW w:w="2340" w:type="dxa"/>
            <w:vAlign w:val="bottom"/>
          </w:tcPr>
          <w:p w14:paraId="7F978B4A" w14:textId="74281089" w:rsidR="00AC5EF8" w:rsidRPr="004F1EDD" w:rsidRDefault="00AC5EF8" w:rsidP="006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97E1" w14:textId="119D7D26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98A3" w14:textId="77777777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6F78" w14:textId="081938D1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28A7" w14:textId="77777777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9B9B" w14:textId="43C6980F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14,178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7CC7" w14:textId="77777777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8E3E" w14:textId="6813B0B6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7,502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9EA51" w14:textId="77777777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F00C4" w14:textId="00E8D778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1,475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03867934" w:rsidR="00AC5EF8" w:rsidRPr="004F1EDD" w:rsidRDefault="00AC5EF8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90,794</w:t>
            </w:r>
          </w:p>
        </w:tc>
      </w:tr>
      <w:tr w:rsidR="00AC5EF8" w:rsidRPr="004F1EDD" w14:paraId="0E8648A7" w14:textId="77777777" w:rsidTr="00AC5EF8">
        <w:trPr>
          <w:cantSplit/>
          <w:trHeight w:val="333"/>
        </w:trPr>
        <w:tc>
          <w:tcPr>
            <w:tcW w:w="2340" w:type="dxa"/>
            <w:vAlign w:val="bottom"/>
          </w:tcPr>
          <w:p w14:paraId="0E634C1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211B7BC8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4E8EB4C6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36685C1B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78E898BA" w:rsidR="00AC5EF8" w:rsidRPr="004F1EDD" w:rsidRDefault="00AC5EF8" w:rsidP="00832F9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4D7ADA6C" w:rsidR="00AC5EF8" w:rsidRPr="004F1EDD" w:rsidRDefault="00AC5EF8" w:rsidP="00832F9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07DC585D" w:rsidR="00AC5EF8" w:rsidRPr="004F1EDD" w:rsidRDefault="00AC5EF8" w:rsidP="000C778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2,528</w:t>
            </w:r>
          </w:p>
        </w:tc>
      </w:tr>
      <w:tr w:rsidR="00AC5EF8" w:rsidRPr="004F1EDD" w14:paraId="7BBC8A07" w14:textId="77777777" w:rsidTr="00AC5EF8">
        <w:trPr>
          <w:cantSplit/>
          <w:trHeight w:val="333"/>
        </w:trPr>
        <w:tc>
          <w:tcPr>
            <w:tcW w:w="2340" w:type="dxa"/>
            <w:vAlign w:val="bottom"/>
          </w:tcPr>
          <w:p w14:paraId="28C656E8" w14:textId="1E98DCB2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C03F" w14:textId="76C75092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130B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64E3" w14:textId="576AED32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34C6" w14:textId="5D514654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87BD" w14:textId="4BB98DD3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4881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7DF8" w14:textId="2BDE0042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4560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22C8" w14:textId="5062CB26" w:rsidR="00AC5EF8" w:rsidRPr="004F1EDD" w:rsidRDefault="00AC5EF8" w:rsidP="008E0E5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2141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53AA" w14:textId="36EC95B0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(1,082)</w:t>
            </w:r>
          </w:p>
        </w:tc>
      </w:tr>
      <w:tr w:rsidR="00AC5EF8" w:rsidRPr="004F1EDD" w14:paraId="6F154522" w14:textId="77777777" w:rsidTr="00AC5EF8">
        <w:trPr>
          <w:cantSplit/>
          <w:trHeight w:val="351"/>
        </w:trPr>
        <w:tc>
          <w:tcPr>
            <w:tcW w:w="2340" w:type="dxa"/>
            <w:vAlign w:val="bottom"/>
          </w:tcPr>
          <w:p w14:paraId="5CF76EAE" w14:textId="65BCFF5B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0934BA02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0E0160EA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349E56DA" w:rsidR="00AC5EF8" w:rsidRPr="004F1EDD" w:rsidRDefault="00AC5EF8" w:rsidP="00880C4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7A266BE1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228F66A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7E5BC044" w:rsidR="00AC5EF8" w:rsidRPr="004F1EDD" w:rsidRDefault="00AC5EF8" w:rsidP="001C7BD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(2,557)</w:t>
            </w:r>
          </w:p>
        </w:tc>
      </w:tr>
      <w:tr w:rsidR="00AC5EF8" w:rsidRPr="004F1EDD" w14:paraId="6E289AA2" w14:textId="77777777" w:rsidTr="00AC5EF8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1E0A298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C5EF8" w:rsidRPr="004F1EDD" w14:paraId="4F998754" w14:textId="77777777" w:rsidTr="00AC5EF8">
        <w:trPr>
          <w:cantSplit/>
          <w:trHeight w:val="378"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26C12A12" w14:textId="65F547F2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C65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C650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C65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01F0633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65EF9A71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3976C07D" w:rsidR="00AC5EF8" w:rsidRPr="004F1EDD" w:rsidRDefault="00AC5EF8" w:rsidP="00880C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13,660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08DD964B" w:rsidR="00AC5EF8" w:rsidRPr="004F1EDD" w:rsidRDefault="00AC5EF8" w:rsidP="00832F9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6,661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1C051EC0" w:rsidR="00AC5EF8" w:rsidRPr="004F1EDD" w:rsidRDefault="00AC5EF8" w:rsidP="00CF3C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1,709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AC5EF8" w:rsidRPr="004F1EDD" w:rsidRDefault="00AC5EF8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1A39A9FE" w:rsidR="00AC5EF8" w:rsidRPr="004F1EDD" w:rsidRDefault="00AC5EF8" w:rsidP="00832F9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89,683</w:t>
            </w:r>
          </w:p>
        </w:tc>
      </w:tr>
    </w:tbl>
    <w:p w14:paraId="7A7ED499" w14:textId="77777777" w:rsidR="00037822" w:rsidRDefault="00037822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9608C97" w14:textId="7F20408B" w:rsidR="009B35CC" w:rsidRPr="00824832" w:rsidRDefault="009B35CC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7C6505" w:rsidRPr="007C6505">
        <w:rPr>
          <w:rFonts w:ascii="Angsana New" w:hAnsi="Angsana New"/>
          <w:sz w:val="28"/>
          <w:szCs w:val="28"/>
        </w:rPr>
        <w:t xml:space="preserve">30 </w:t>
      </w:r>
      <w:r w:rsidR="007C6505" w:rsidRPr="007C6505">
        <w:rPr>
          <w:rFonts w:ascii="Angsana New" w:hAnsi="Angsana New"/>
          <w:sz w:val="28"/>
          <w:szCs w:val="28"/>
          <w:cs/>
        </w:rPr>
        <w:t xml:space="preserve">กันยายน </w:t>
      </w:r>
      <w:r w:rsidR="007C6505" w:rsidRPr="007C6505">
        <w:rPr>
          <w:rFonts w:ascii="Angsana New" w:hAnsi="Angsana New"/>
          <w:sz w:val="28"/>
          <w:szCs w:val="28"/>
        </w:rPr>
        <w:t>2564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B9186E">
        <w:rPr>
          <w:rFonts w:ascii="Angsana New" w:hAnsi="Angsana New" w:hint="cs"/>
          <w:sz w:val="28"/>
          <w:szCs w:val="28"/>
          <w:cs/>
        </w:rPr>
        <w:t>วันที่</w:t>
      </w:r>
      <w:r w:rsidR="0037290C">
        <w:rPr>
          <w:rFonts w:ascii="Angsana New" w:hAnsi="Angsana New"/>
          <w:sz w:val="28"/>
          <w:szCs w:val="28"/>
        </w:rPr>
        <w:t xml:space="preserve"> </w:t>
      </w:r>
      <w:r w:rsidR="00DC4BAE">
        <w:rPr>
          <w:rFonts w:ascii="Angsana New" w:hAnsi="Angsana New"/>
          <w:sz w:val="28"/>
          <w:szCs w:val="28"/>
        </w:rPr>
        <w:t xml:space="preserve">31 </w:t>
      </w:r>
      <w:r w:rsidR="00DC4BA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824832">
        <w:rPr>
          <w:rFonts w:ascii="Angsana New" w:hAnsi="Angsana New"/>
          <w:sz w:val="28"/>
          <w:szCs w:val="28"/>
        </w:rPr>
        <w:t>256</w:t>
      </w:r>
      <w:r w:rsidR="00B9186E">
        <w:rPr>
          <w:rFonts w:ascii="Angsana New" w:hAnsi="Angsana New"/>
          <w:sz w:val="28"/>
          <w:szCs w:val="28"/>
        </w:rPr>
        <w:t>3</w:t>
      </w:r>
    </w:p>
    <w:p w14:paraId="1C1926A1" w14:textId="038FD96E" w:rsidR="0095442D" w:rsidRPr="00531CF3" w:rsidRDefault="0095442D" w:rsidP="00F5652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531CF3">
        <w:rPr>
          <w:rFonts w:asciiTheme="majorBidi" w:hAnsiTheme="majorBidi"/>
          <w:sz w:val="28"/>
          <w:szCs w:val="28"/>
          <w:cs/>
        </w:rPr>
        <w:t>อุปกรณ์จำนวน</w:t>
      </w:r>
      <w:r w:rsidR="009369BC" w:rsidRPr="00531CF3">
        <w:rPr>
          <w:rFonts w:asciiTheme="majorBidi" w:hAnsiTheme="majorBidi"/>
          <w:sz w:val="28"/>
          <w:szCs w:val="28"/>
        </w:rPr>
        <w:t xml:space="preserve"> </w:t>
      </w:r>
      <w:r w:rsidR="00531CF3" w:rsidRPr="00531CF3">
        <w:rPr>
          <w:rFonts w:asciiTheme="majorBidi" w:hAnsiTheme="majorBidi"/>
          <w:sz w:val="28"/>
          <w:szCs w:val="28"/>
        </w:rPr>
        <w:t xml:space="preserve">10.3 </w:t>
      </w:r>
      <w:r w:rsidRPr="00531CF3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976380" w:rsidRPr="00531CF3">
        <w:rPr>
          <w:rFonts w:asciiTheme="majorBidi" w:hAnsiTheme="majorBidi"/>
          <w:sz w:val="28"/>
          <w:szCs w:val="28"/>
        </w:rPr>
        <w:t>54.1</w:t>
      </w:r>
      <w:r w:rsidRPr="00531CF3">
        <w:rPr>
          <w:rFonts w:asciiTheme="majorBidi" w:hAnsiTheme="majorBidi"/>
          <w:sz w:val="28"/>
          <w:szCs w:val="28"/>
          <w:cs/>
        </w:rPr>
        <w:t xml:space="preserve"> 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531CF3">
        <w:rPr>
          <w:rFonts w:asciiTheme="majorBidi" w:hAnsiTheme="majorBidi"/>
          <w:sz w:val="28"/>
          <w:szCs w:val="28"/>
          <w:cs/>
        </w:rPr>
        <w:tab/>
      </w:r>
    </w:p>
    <w:p w14:paraId="0BEBBE4A" w14:textId="447625AB" w:rsidR="0095442D" w:rsidRPr="008B79FB" w:rsidRDefault="0095442D" w:rsidP="00F5652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531CF3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</w:t>
      </w:r>
      <w:r w:rsidR="00531CF3" w:rsidRPr="00531CF3">
        <w:rPr>
          <w:rFonts w:asciiTheme="majorBidi" w:hAnsiTheme="majorBidi"/>
          <w:sz w:val="28"/>
          <w:szCs w:val="28"/>
        </w:rPr>
        <w:t xml:space="preserve"> 35.1</w:t>
      </w:r>
      <w:r w:rsidR="008B79FB" w:rsidRPr="00531CF3">
        <w:rPr>
          <w:rFonts w:asciiTheme="majorBidi" w:hAnsiTheme="majorBidi"/>
          <w:sz w:val="28"/>
          <w:szCs w:val="28"/>
        </w:rPr>
        <w:t xml:space="preserve"> </w:t>
      </w:r>
      <w:r w:rsidR="001C1B1C" w:rsidRPr="00531CF3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8B79FB" w:rsidRPr="00531CF3">
        <w:rPr>
          <w:rFonts w:asciiTheme="majorBidi" w:hAnsiTheme="majorBidi"/>
          <w:sz w:val="28"/>
          <w:szCs w:val="28"/>
          <w:cs/>
        </w:rPr>
        <w:t xml:space="preserve">และ </w:t>
      </w:r>
      <w:r w:rsidR="008B79FB" w:rsidRPr="00531CF3">
        <w:rPr>
          <w:rFonts w:asciiTheme="majorBidi" w:hAnsiTheme="majorBidi"/>
          <w:sz w:val="28"/>
          <w:szCs w:val="28"/>
        </w:rPr>
        <w:t xml:space="preserve">35.2 </w:t>
      </w:r>
      <w:r w:rsidR="008B79FB" w:rsidRPr="00531CF3">
        <w:rPr>
          <w:rFonts w:asciiTheme="majorBidi" w:hAnsiTheme="majorBidi"/>
          <w:sz w:val="28"/>
          <w:szCs w:val="28"/>
          <w:cs/>
        </w:rPr>
        <w:t>ล้าน</w:t>
      </w:r>
      <w:r w:rsidR="008B79FB" w:rsidRPr="008B79FB">
        <w:rPr>
          <w:rFonts w:asciiTheme="majorBidi" w:hAnsiTheme="majorBidi"/>
          <w:sz w:val="28"/>
          <w:szCs w:val="28"/>
          <w:cs/>
        </w:rPr>
        <w:t>บาท ตามลำดับ</w:t>
      </w:r>
      <w:r w:rsidRPr="001C1B1C">
        <w:rPr>
          <w:rFonts w:asciiTheme="majorBidi" w:hAnsiTheme="majorBidi"/>
          <w:sz w:val="28"/>
          <w:szCs w:val="28"/>
          <w:cs/>
        </w:rPr>
        <w:t xml:space="preserve"> 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36F5CA47" w:rsidR="00FB5340" w:rsidRPr="00026DD9" w:rsidRDefault="000E3D8D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</w:t>
      </w:r>
      <w:r w:rsidR="00EC4E0A" w:rsidRPr="00026DD9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30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0C203B" w:rsidRPr="00026DD9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026DD9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2562</w:t>
      </w:r>
    </w:p>
    <w:p w14:paraId="3D9847ED" w14:textId="3A8018A7" w:rsidR="00DD0EBF" w:rsidRDefault="00E04485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F5652E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7C6505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="007C6505" w:rsidRPr="007C6505">
        <w:rPr>
          <w:rFonts w:ascii="Angsana New" w:hAnsi="Angsana New"/>
          <w:spacing w:val="4"/>
          <w:sz w:val="28"/>
          <w:szCs w:val="28"/>
        </w:rPr>
        <w:t xml:space="preserve">30 </w:t>
      </w:r>
      <w:r w:rsidR="007C6505" w:rsidRPr="007C6505">
        <w:rPr>
          <w:rFonts w:ascii="Angsana New" w:hAnsi="Angsana New"/>
          <w:spacing w:val="4"/>
          <w:sz w:val="28"/>
          <w:szCs w:val="28"/>
          <w:cs/>
        </w:rPr>
        <w:t xml:space="preserve">กันยายน </w:t>
      </w:r>
      <w:r w:rsidR="007C6505" w:rsidRPr="007C6505">
        <w:rPr>
          <w:rFonts w:ascii="Angsana New" w:hAnsi="Angsana New"/>
          <w:spacing w:val="4"/>
          <w:sz w:val="28"/>
          <w:szCs w:val="28"/>
        </w:rPr>
        <w:t>2564</w:t>
      </w:r>
      <w:r w:rsidR="007C6505">
        <w:rPr>
          <w:rFonts w:ascii="Angsana New" w:hAnsi="Angsana New"/>
          <w:spacing w:val="4"/>
          <w:sz w:val="28"/>
          <w:szCs w:val="28"/>
        </w:rPr>
        <w:t xml:space="preserve"> </w:t>
      </w:r>
      <w:r w:rsidR="0037290C" w:rsidRPr="00F5652E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F5652E">
        <w:rPr>
          <w:rFonts w:asciiTheme="majorBidi" w:hAnsiTheme="majorBidi"/>
          <w:spacing w:val="4"/>
          <w:sz w:val="28"/>
          <w:szCs w:val="28"/>
        </w:rPr>
        <w:t>256</w:t>
      </w:r>
      <w:r w:rsidR="00355F4D" w:rsidRPr="00F5652E">
        <w:rPr>
          <w:rFonts w:asciiTheme="majorBidi" w:hAnsiTheme="majorBidi"/>
          <w:spacing w:val="4"/>
          <w:sz w:val="28"/>
          <w:szCs w:val="28"/>
        </w:rPr>
        <w:t>3</w:t>
      </w:r>
      <w:r w:rsidR="006913A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531CF3">
        <w:rPr>
          <w:rFonts w:asciiTheme="majorBidi" w:hAnsiTheme="majorBidi"/>
          <w:sz w:val="28"/>
          <w:szCs w:val="28"/>
          <w:cs/>
        </w:rPr>
        <w:t>จำนวน</w:t>
      </w:r>
      <w:r w:rsidR="006913A7">
        <w:rPr>
          <w:rFonts w:asciiTheme="majorBidi" w:hAnsiTheme="majorBidi" w:hint="cs"/>
          <w:sz w:val="28"/>
          <w:szCs w:val="28"/>
          <w:cs/>
        </w:rPr>
        <w:t xml:space="preserve"> </w:t>
      </w:r>
      <w:r w:rsidR="00BA758B" w:rsidRPr="00BA758B">
        <w:rPr>
          <w:rFonts w:ascii="Angsana New" w:hAnsi="Angsana New"/>
          <w:spacing w:val="4"/>
          <w:sz w:val="28"/>
          <w:szCs w:val="28"/>
        </w:rPr>
        <w:t xml:space="preserve">0.3 </w:t>
      </w:r>
      <w:r w:rsidR="007C6505" w:rsidRPr="00BA758B">
        <w:rPr>
          <w:rFonts w:ascii="Angsana New" w:hAnsi="Angsana New"/>
          <w:spacing w:val="4"/>
          <w:sz w:val="28"/>
          <w:szCs w:val="28"/>
          <w:cs/>
        </w:rPr>
        <w:t>ล้านบาท</w:t>
      </w:r>
      <w:r w:rsidR="007C6505" w:rsidRPr="007C650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6739C">
        <w:rPr>
          <w:rFonts w:asciiTheme="majorBidi" w:hAnsiTheme="majorBidi" w:hint="cs"/>
          <w:sz w:val="28"/>
          <w:szCs w:val="28"/>
          <w:cs/>
        </w:rPr>
        <w:t xml:space="preserve">เท่ากันทั้งสองงวด </w:t>
      </w:r>
      <w:r w:rsidR="006403CB" w:rsidRPr="008B79F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50E6C2F" w14:textId="398312C5" w:rsidR="00FA0DEC" w:rsidRPr="009F05CC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  <w:cs/>
        </w:rPr>
      </w:pPr>
      <w:r w:rsidRPr="009F05CC">
        <w:rPr>
          <w:b/>
          <w:bCs/>
          <w:u w:val="none"/>
          <w:cs/>
        </w:rPr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440"/>
        <w:gridCol w:w="180"/>
        <w:gridCol w:w="1530"/>
        <w:gridCol w:w="180"/>
        <w:gridCol w:w="1440"/>
      </w:tblGrid>
      <w:tr w:rsidR="00D60106" w14:paraId="234F085F" w14:textId="77777777" w:rsidTr="00E5016C">
        <w:trPr>
          <w:cantSplit/>
        </w:trPr>
        <w:tc>
          <w:tcPr>
            <w:tcW w:w="423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E5016C">
        <w:trPr>
          <w:cantSplit/>
        </w:trPr>
        <w:tc>
          <w:tcPr>
            <w:tcW w:w="423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355F4D" w:rsidRPr="00F15D05" w14:paraId="251E1BD9" w14:textId="77777777" w:rsidTr="00E5016C">
        <w:trPr>
          <w:cantSplit/>
        </w:trPr>
        <w:tc>
          <w:tcPr>
            <w:tcW w:w="4230" w:type="dxa"/>
            <w:vAlign w:val="bottom"/>
          </w:tcPr>
          <w:p w14:paraId="436B2270" w14:textId="453BC8B1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01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4F3EA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5,214</w:t>
            </w:r>
          </w:p>
        </w:tc>
        <w:tc>
          <w:tcPr>
            <w:tcW w:w="180" w:type="dxa"/>
            <w:tcBorders>
              <w:bottom w:val="nil"/>
            </w:tcBorders>
          </w:tcPr>
          <w:p w14:paraId="3EDE0796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D5EC7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80" w:type="dxa"/>
            <w:tcBorders>
              <w:bottom w:val="nil"/>
            </w:tcBorders>
          </w:tcPr>
          <w:p w14:paraId="37DCA88E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3B32F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7,492</w:t>
            </w:r>
          </w:p>
        </w:tc>
      </w:tr>
      <w:tr w:rsidR="00355F4D" w14:paraId="15DD5FA0" w14:textId="77777777" w:rsidTr="00E5016C">
        <w:trPr>
          <w:cantSplit/>
        </w:trPr>
        <w:tc>
          <w:tcPr>
            <w:tcW w:w="4230" w:type="dxa"/>
          </w:tcPr>
          <w:p w14:paraId="5B36D38C" w14:textId="4F620EC4" w:rsidR="00355F4D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5E8C08" w14:textId="78D3BC79" w:rsidR="00355F4D" w:rsidRPr="0052118C" w:rsidRDefault="00863EC6" w:rsidP="0058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1,354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32EF78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D9FF95" w14:textId="6DF26551" w:rsidR="00355F4D" w:rsidRDefault="00863EC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2ECA4D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F13CE47" w14:textId="0AC56091" w:rsidR="00355F4D" w:rsidRDefault="00863EC6" w:rsidP="0058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CA7BD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354</w:t>
            </w:r>
          </w:p>
        </w:tc>
      </w:tr>
      <w:tr w:rsidR="0062675C" w14:paraId="70F21E93" w14:textId="77777777" w:rsidTr="00E5016C">
        <w:trPr>
          <w:cantSplit/>
        </w:trPr>
        <w:tc>
          <w:tcPr>
            <w:tcW w:w="4230" w:type="dxa"/>
          </w:tcPr>
          <w:p w14:paraId="46F7CD2C" w14:textId="2921CB16" w:rsidR="0062675C" w:rsidRDefault="002E20DC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0DC">
              <w:rPr>
                <w:rFonts w:asciiTheme="majorBidi" w:hAnsiTheme="majorBidi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440" w:type="dxa"/>
            <w:vAlign w:val="bottom"/>
          </w:tcPr>
          <w:p w14:paraId="2B86FCE2" w14:textId="269430FC" w:rsidR="0062675C" w:rsidRPr="0052118C" w:rsidRDefault="00863EC6" w:rsidP="000F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8,809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A03327" w14:textId="77777777" w:rsidR="0062675C" w:rsidRDefault="0062675C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76331" w14:textId="02A231BA" w:rsidR="0062675C" w:rsidRDefault="00863EC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2052ABD" w14:textId="77777777" w:rsidR="0062675C" w:rsidRDefault="0062675C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4569A1" w14:textId="3E4A83DD" w:rsidR="0062675C" w:rsidRDefault="00BA758B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8,809</w:t>
            </w:r>
          </w:p>
        </w:tc>
      </w:tr>
      <w:tr w:rsidR="00057D2D" w14:paraId="1EB31B65" w14:textId="77777777" w:rsidTr="009411BC">
        <w:trPr>
          <w:cantSplit/>
        </w:trPr>
        <w:tc>
          <w:tcPr>
            <w:tcW w:w="4230" w:type="dxa"/>
          </w:tcPr>
          <w:p w14:paraId="68AA2AD4" w14:textId="77777777" w:rsidR="00057D2D" w:rsidRPr="0052118C" w:rsidRDefault="00057D2D" w:rsidP="00057D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9FF93" w14:textId="533483EC" w:rsidR="00057D2D" w:rsidRPr="0052118C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Style w:val="normaltextrun"/>
                <w:rFonts w:ascii="Angsana New" w:hAnsi="Angsana New"/>
                <w:sz w:val="28"/>
                <w:szCs w:val="28"/>
              </w:rPr>
              <w:t>(2,657)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8E35" w14:textId="20B5DB77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25EFF" w14:textId="7BB118D4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Style w:val="normaltextrun"/>
                <w:rFonts w:ascii="Angsana New" w:hAnsi="Angsana New"/>
                <w:sz w:val="28"/>
                <w:szCs w:val="28"/>
              </w:rPr>
              <w:t>(546)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2B03" w14:textId="54126A7C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5EBC8" w14:textId="618BFF6C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Style w:val="normaltextrun"/>
                <w:rFonts w:ascii="Angsana New" w:hAnsi="Angsana New"/>
                <w:sz w:val="28"/>
                <w:szCs w:val="28"/>
              </w:rPr>
              <w:t>(3,203)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057D2D" w14:paraId="425C0961" w14:textId="77777777" w:rsidTr="009411BC">
        <w:trPr>
          <w:cantSplit/>
          <w:trHeight w:val="345"/>
        </w:trPr>
        <w:tc>
          <w:tcPr>
            <w:tcW w:w="4230" w:type="dxa"/>
            <w:tcBorders>
              <w:top w:val="nil"/>
              <w:bottom w:val="nil"/>
            </w:tcBorders>
          </w:tcPr>
          <w:p w14:paraId="582EACF5" w14:textId="0B3558C4" w:rsidR="00057D2D" w:rsidRPr="0052118C" w:rsidRDefault="00057D2D" w:rsidP="00057D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03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C6031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C603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E26D9" w14:textId="52D2AD0C" w:rsidR="00057D2D" w:rsidRPr="00492F02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28"/>
                <w:szCs w:val="28"/>
              </w:rPr>
              <w:t>12,720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FF43" w14:textId="774584E4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1A286" w14:textId="41080F5F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28"/>
                <w:szCs w:val="28"/>
              </w:rPr>
              <w:t>1,732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F22E" w14:textId="6D4282C1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BA028" w14:textId="2B9F1EC0" w:rsidR="00057D2D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28"/>
                <w:szCs w:val="28"/>
              </w:rPr>
              <w:t>14,452</w:t>
            </w:r>
            <w:r>
              <w:rPr>
                <w:rStyle w:val="eop"/>
                <w:rFonts w:ascii="Angsana New" w:hAnsi="Angsana New"/>
                <w:sz w:val="28"/>
                <w:szCs w:val="28"/>
              </w:rPr>
              <w:t> </w:t>
            </w:r>
          </w:p>
        </w:tc>
      </w:tr>
    </w:tbl>
    <w:p w14:paraId="7C3F25B0" w14:textId="33314C5F" w:rsidR="002D6993" w:rsidRDefault="00FA0DEC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4357B">
        <w:rPr>
          <w:rFonts w:ascii="Angsana New" w:hAnsi="Angsana New"/>
          <w:sz w:val="28"/>
          <w:szCs w:val="28"/>
          <w:cs/>
        </w:rPr>
        <w:t>สำหรับ</w:t>
      </w:r>
      <w:r w:rsidR="00355F4D" w:rsidRPr="00355F4D">
        <w:rPr>
          <w:rFonts w:ascii="Angsana New" w:hAnsi="Angsana New"/>
          <w:sz w:val="28"/>
          <w:szCs w:val="28"/>
          <w:cs/>
        </w:rPr>
        <w:t>งวด</w:t>
      </w:r>
      <w:r w:rsidR="007C6505">
        <w:rPr>
          <w:rFonts w:ascii="Angsana New" w:hAnsi="Angsana New" w:hint="cs"/>
          <w:sz w:val="28"/>
          <w:szCs w:val="28"/>
          <w:cs/>
        </w:rPr>
        <w:t>เก้า</w:t>
      </w:r>
      <w:r w:rsidR="00355F4D" w:rsidRPr="00355F4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60315" w:rsidRPr="00C6031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>กันยายน</w:t>
      </w:r>
      <w:r w:rsidR="00C60315" w:rsidRPr="00C60315">
        <w:rPr>
          <w:rFonts w:ascii="Angsana New" w:hAnsi="Angsana New"/>
          <w:sz w:val="28"/>
          <w:szCs w:val="28"/>
          <w:cs/>
        </w:rPr>
        <w:t xml:space="preserve"> </w:t>
      </w:r>
      <w:r w:rsidR="00C60315" w:rsidRPr="00C60315">
        <w:rPr>
          <w:rFonts w:ascii="Angsana New" w:hAnsi="Angsana New"/>
          <w:sz w:val="28"/>
          <w:szCs w:val="28"/>
        </w:rPr>
        <w:t>2564</w:t>
      </w:r>
      <w:r w:rsidR="00C60315">
        <w:rPr>
          <w:rFonts w:ascii="Angsana New" w:hAnsi="Angsana New"/>
          <w:sz w:val="28"/>
          <w:szCs w:val="28"/>
        </w:rPr>
        <w:t xml:space="preserve"> </w:t>
      </w:r>
      <w:r w:rsidR="00EF60B6">
        <w:rPr>
          <w:rFonts w:ascii="Angsana New" w:hAnsi="Angsana New" w:hint="cs"/>
          <w:sz w:val="28"/>
          <w:szCs w:val="28"/>
          <w:cs/>
        </w:rPr>
        <w:t xml:space="preserve">และ </w:t>
      </w:r>
      <w:r w:rsidR="00EF60B6">
        <w:rPr>
          <w:rFonts w:ascii="Angsana New" w:hAnsi="Angsana New"/>
          <w:sz w:val="28"/>
          <w:szCs w:val="28"/>
        </w:rPr>
        <w:t>2563</w:t>
      </w:r>
      <w:r w:rsidRPr="0004357B">
        <w:rPr>
          <w:rFonts w:ascii="Angsana New" w:hAnsi="Angsana New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ค่าเช่าที่เกิดจากสัญญาเช่าที่ไม่ได้ถูกรับรู้เป็นสินทรัพย์ประกอบด้วยค่าเช่าจากสัญญา</w:t>
      </w:r>
      <w:r w:rsidRPr="00DC6514">
        <w:rPr>
          <w:rFonts w:ascii="Angsana New" w:hAnsi="Angsana New"/>
          <w:sz w:val="28"/>
          <w:szCs w:val="28"/>
          <w:cs/>
        </w:rPr>
        <w:t>เช่า</w:t>
      </w:r>
      <w:r w:rsidRPr="00057D2D">
        <w:rPr>
          <w:rFonts w:ascii="Angsana New" w:hAnsi="Angsana New"/>
          <w:spacing w:val="-2"/>
          <w:sz w:val="28"/>
          <w:szCs w:val="28"/>
          <w:cs/>
        </w:rPr>
        <w:t>ระยะสั้นจำนวน</w:t>
      </w:r>
      <w:r w:rsidR="00B622F8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="00057D2D" w:rsidRPr="00057D2D">
        <w:rPr>
          <w:rFonts w:ascii="Angsana New" w:hAnsi="Angsana New"/>
          <w:spacing w:val="-2"/>
          <w:sz w:val="28"/>
          <w:szCs w:val="28"/>
        </w:rPr>
        <w:t xml:space="preserve">0.4 </w:t>
      </w:r>
      <w:r w:rsidRPr="00057D2D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EF60B6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="00A81714" w:rsidRPr="00057D2D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A81714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="00C60315" w:rsidRPr="00057D2D">
        <w:rPr>
          <w:rFonts w:ascii="Angsana New" w:hAnsi="Angsana New"/>
          <w:spacing w:val="-2"/>
          <w:sz w:val="28"/>
          <w:szCs w:val="28"/>
        </w:rPr>
        <w:t>1.</w:t>
      </w:r>
      <w:r w:rsidR="001112F9" w:rsidRPr="00057D2D">
        <w:rPr>
          <w:rFonts w:ascii="Angsana New" w:hAnsi="Angsana New"/>
          <w:spacing w:val="-2"/>
          <w:sz w:val="28"/>
          <w:szCs w:val="28"/>
        </w:rPr>
        <w:t>2</w:t>
      </w:r>
      <w:r w:rsidR="009D345B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="00EF60B6" w:rsidRPr="00057D2D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Pr="00057D2D">
        <w:rPr>
          <w:rFonts w:ascii="Angsana New" w:hAnsi="Angsana New"/>
          <w:spacing w:val="-2"/>
          <w:sz w:val="28"/>
          <w:szCs w:val="28"/>
          <w:cs/>
        </w:rPr>
        <w:t xml:space="preserve"> และค่าเช่าจากสัญญาเช่าซึ่งสินทรัพย์มีมูลค่าต่ำจำนวน</w:t>
      </w:r>
      <w:r w:rsidR="00057D2D" w:rsidRPr="00057D2D">
        <w:rPr>
          <w:rFonts w:ascii="Angsana New" w:hAnsi="Angsana New"/>
          <w:spacing w:val="-2"/>
          <w:sz w:val="28"/>
          <w:szCs w:val="28"/>
        </w:rPr>
        <w:t xml:space="preserve"> 1.3</w:t>
      </w:r>
      <w:r w:rsidR="009F05CC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057D2D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DC6514" w:rsidRPr="00057D2D">
        <w:rPr>
          <w:rFonts w:ascii="Angsana New" w:hAnsi="Angsana New"/>
          <w:spacing w:val="-2"/>
          <w:sz w:val="28"/>
          <w:szCs w:val="28"/>
        </w:rPr>
        <w:t>0.</w:t>
      </w:r>
      <w:r w:rsidR="001112F9" w:rsidRPr="00057D2D">
        <w:rPr>
          <w:rFonts w:ascii="Angsana New" w:hAnsi="Angsana New"/>
          <w:spacing w:val="-2"/>
          <w:sz w:val="28"/>
          <w:szCs w:val="28"/>
        </w:rPr>
        <w:t>3</w:t>
      </w:r>
      <w:r w:rsidR="00DC6514" w:rsidRPr="00057D2D">
        <w:rPr>
          <w:rFonts w:ascii="Angsana New" w:hAnsi="Angsana New"/>
          <w:spacing w:val="-2"/>
          <w:sz w:val="28"/>
          <w:szCs w:val="28"/>
        </w:rPr>
        <w:t xml:space="preserve"> </w:t>
      </w:r>
      <w:r w:rsidRPr="00057D2D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9F05CC">
        <w:rPr>
          <w:rFonts w:ascii="Angsana New" w:hAnsi="Angsana New"/>
          <w:spacing w:val="-2"/>
          <w:sz w:val="28"/>
          <w:szCs w:val="28"/>
          <w:cs/>
        </w:rPr>
        <w:t>บาท</w:t>
      </w:r>
      <w:r w:rsidR="009D345B" w:rsidRPr="009F05CC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239B8874" w:rsidR="004D4623" w:rsidRPr="00317F1C" w:rsidRDefault="007C6505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444831EA" w:rsidR="004D4623" w:rsidRPr="00317F1C" w:rsidRDefault="00CF7E1A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D4623" w:rsidRPr="00317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317F1C" w14:paraId="1AB0865B" w14:textId="77777777" w:rsidTr="00395C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1C482B37" w:rsidR="00CF7E1A" w:rsidRPr="00317F1C" w:rsidRDefault="00023B60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2C4B1" w14:textId="17F33742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32,812</w:t>
            </w:r>
          </w:p>
        </w:tc>
      </w:tr>
      <w:tr w:rsidR="00395CAA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300140DE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17AE9494" w:rsidR="00395CAA" w:rsidRDefault="00023B60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2D5B0802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10,697</w:t>
            </w:r>
          </w:p>
        </w:tc>
      </w:tr>
      <w:tr w:rsidR="00395CAA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1E411CB5" w:rsidR="00395CAA" w:rsidRDefault="00023B60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6E0CBBEC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4,898</w:t>
            </w:r>
          </w:p>
        </w:tc>
      </w:tr>
      <w:tr w:rsidR="00395CAA" w:rsidRPr="00317F1C" w14:paraId="1182DF6A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32C4DB1A" w:rsidR="00395CAA" w:rsidRPr="00317F1C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833EE" w14:textId="42F71509" w:rsidR="00395CAA" w:rsidRDefault="00023B60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640DB" w14:textId="2A5FC9AC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1,117</w:t>
            </w:r>
          </w:p>
        </w:tc>
      </w:tr>
      <w:tr w:rsidR="00395CAA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395CAA" w:rsidRPr="002B08E3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1BEEC679" w:rsidR="00395CAA" w:rsidRPr="00317F1C" w:rsidRDefault="00023B60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6D262C4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10,918</w:t>
            </w:r>
          </w:p>
        </w:tc>
      </w:tr>
      <w:tr w:rsidR="00395CAA" w:rsidRPr="005067F3" w14:paraId="372D6A46" w14:textId="77777777" w:rsidTr="00442864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395CAA" w:rsidRPr="00317F1C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3240DF62" w:rsidR="00395CAA" w:rsidRPr="00317F1C" w:rsidRDefault="00023B60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54D34C77" w:rsidR="00395CAA" w:rsidRPr="006342B5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60,442</w:t>
            </w:r>
          </w:p>
        </w:tc>
      </w:tr>
    </w:tbl>
    <w:p w14:paraId="2CDE483E" w14:textId="0E7771B3" w:rsidR="00E253F0" w:rsidRPr="00642E15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0BC0C6A5" w:rsidR="00535FC2" w:rsidRPr="00680864" w:rsidRDefault="007C6505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236B6E8" w:rsidR="001F74FD" w:rsidRPr="00680864" w:rsidRDefault="00BC085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468B21AF" w:rsidR="001F74FD" w:rsidRPr="00680864" w:rsidRDefault="00A61B76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(114,027)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6DC97887" w:rsidR="001F74FD" w:rsidRPr="00680864" w:rsidRDefault="00A61B7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115,707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4813CAF5" w:rsidR="001F74FD" w:rsidRPr="00680864" w:rsidRDefault="00BC0856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37FAC2C5" w:rsidR="001F74FD" w:rsidRPr="00680864" w:rsidRDefault="00A61B76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(24,5</w:t>
            </w:r>
            <w:r w:rsidR="005E067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5737A0EA" w:rsidR="001F74FD" w:rsidRPr="00680864" w:rsidRDefault="00A61B76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41,45</w:t>
            </w:r>
            <w:r w:rsidR="005E067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45F4CF20" w:rsidR="001F74FD" w:rsidRPr="00680864" w:rsidRDefault="00A61B7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1347A408" w:rsidR="001F74FD" w:rsidRPr="00680864" w:rsidRDefault="00A61B76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(138,53</w:t>
            </w:r>
            <w:r w:rsidR="005E06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05826879" w:rsidR="001F74FD" w:rsidRPr="00680864" w:rsidRDefault="00A61B76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157,16</w:t>
            </w:r>
            <w:r w:rsidR="005E06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5BBAD76A" w:rsidR="001F74FD" w:rsidRPr="00680864" w:rsidRDefault="00A61B7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61D0DC95" w:rsidR="001F74FD" w:rsidRPr="00680864" w:rsidRDefault="005E0671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(145,908</w:t>
            </w:r>
            <w:r w:rsidR="00A61B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3931D2FB" w:rsidR="001F74FD" w:rsidRPr="00680864" w:rsidRDefault="00A61B76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</w:t>
            </w:r>
            <w:r w:rsidR="005E067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29E6E0B7" w:rsidR="001F74FD" w:rsidRPr="00680864" w:rsidRDefault="00A61B7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402F36F7" w:rsidR="001F74FD" w:rsidRPr="00680864" w:rsidRDefault="00A61B76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(284,444)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08E4DBA0" w:rsidR="001F74FD" w:rsidRPr="00680864" w:rsidRDefault="00A61B76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337,250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C0F4570" w14:textId="77777777" w:rsidR="00FA4ECF" w:rsidRDefault="00FA4EC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86F0DD2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1AC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296038F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5082282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7FA3E14C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109,629</w:t>
            </w:r>
          </w:p>
        </w:tc>
      </w:tr>
      <w:tr w:rsidR="001961AC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1961AC" w:rsidRPr="005067F3" w:rsidRDefault="001961AC" w:rsidP="001961AC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228BBF74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3BF7140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6399EDA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43,752</w:t>
            </w:r>
          </w:p>
        </w:tc>
      </w:tr>
      <w:tr w:rsidR="001961AC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29907AE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78B6E28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A3A7ECF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153,381</w:t>
            </w:r>
          </w:p>
        </w:tc>
      </w:tr>
      <w:tr w:rsidR="001961AC" w:rsidRPr="005067F3" w14:paraId="25E119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FA20E" w14:textId="7897C4F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8637A" w14:textId="40A462D3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E574AE5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155,990</w:t>
            </w:r>
          </w:p>
        </w:tc>
      </w:tr>
      <w:tr w:rsidR="001961AC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1961AC" w:rsidRPr="00287A7B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6AF32B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78630DC9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3944D9A1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309,371</w:t>
            </w:r>
          </w:p>
        </w:tc>
      </w:tr>
    </w:tbl>
    <w:p w14:paraId="6AA5ACAA" w14:textId="24517C47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51981B0" w14:textId="1E912B3C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2345EA9" w14:textId="6E204645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734ACD7" w14:textId="519F4744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67DEC8B" w14:textId="07E87F78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D6ED271" w14:textId="77777777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5B5236D5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52D16C0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C62196" w14:textId="4828F96A" w:rsidR="006F454B" w:rsidRPr="00824832" w:rsidRDefault="007C6505" w:rsidP="0038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0F2A2B" w14:textId="5E687802" w:rsidR="006F454B" w:rsidRPr="00824832" w:rsidRDefault="00CF7E1A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F454B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1BBC" w:rsidRPr="00824832" w14:paraId="674A02F9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34E77563" w:rsidR="00811BBC" w:rsidRPr="00493BF8" w:rsidRDefault="00A7540E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40E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626B7C0A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</w:tr>
      <w:tr w:rsidR="00811BBC" w:rsidRPr="00824832" w14:paraId="4A78417F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349033C3" w:rsidR="00811BBC" w:rsidRPr="00824832" w:rsidRDefault="00E30899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DF1B1F">
              <w:rPr>
                <w:rFonts w:asciiTheme="majorBidi" w:hAnsiTheme="majorBidi" w:cstheme="majorBidi"/>
                <w:sz w:val="28"/>
                <w:szCs w:val="28"/>
              </w:rPr>
              <w:t>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389DA08C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348,519</w:t>
            </w:r>
          </w:p>
        </w:tc>
      </w:tr>
      <w:tr w:rsidR="00811BBC" w:rsidRPr="00824832" w14:paraId="284A68EA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06516A26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BBC" w:rsidRPr="00824832" w14:paraId="1E4977BC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1B1E8C32" w:rsidR="00811BBC" w:rsidRPr="00824832" w:rsidRDefault="00DF1B1F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1BB387F9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5,185</w:t>
            </w:r>
          </w:p>
        </w:tc>
      </w:tr>
      <w:tr w:rsidR="00811BBC" w:rsidRPr="00824832" w14:paraId="57F1A935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4697C793" w:rsidR="00811BBC" w:rsidRPr="00824832" w:rsidRDefault="00DF1B1F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(251,698)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6BBE6062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(309,774)</w:t>
            </w:r>
          </w:p>
        </w:tc>
      </w:tr>
      <w:tr w:rsidR="00811BBC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47D03934" w:rsidR="00811BBC" w:rsidRPr="00824832" w:rsidRDefault="00DF1B1F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52EA21E6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</w:tr>
    </w:tbl>
    <w:p w14:paraId="2483E8C6" w14:textId="77777777" w:rsidR="00F26ADA" w:rsidRPr="0085604A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5604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F7E1A" w:rsidRPr="00824832" w14:paraId="0205F0D8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B413DE" w14:textId="01200EDC" w:rsidR="00CF7E1A" w:rsidRPr="00824832" w:rsidRDefault="007C6505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AE36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A278EC" w14:textId="35C179C5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032A88A0" w:rsidR="00CF7E1A" w:rsidRPr="00493BF8" w:rsidRDefault="00493BF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BF8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762A67F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</w:tr>
      <w:tr w:rsidR="00CF7E1A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66631E72" w:rsidR="00CF7E1A" w:rsidRPr="00824832" w:rsidRDefault="004D61B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54EA722D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665,503</w:t>
            </w:r>
          </w:p>
        </w:tc>
      </w:tr>
      <w:tr w:rsidR="00CF7E1A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62D1845D" w:rsidR="00CF7E1A" w:rsidRPr="00824832" w:rsidRDefault="004D61B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(488,392)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2C868003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(659,869)</w:t>
            </w:r>
          </w:p>
        </w:tc>
      </w:tr>
      <w:tr w:rsidR="00CF7E1A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493BF8"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1ACFCBDD" w:rsidR="00CF7E1A" w:rsidRPr="00824832" w:rsidRDefault="004D61B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325,997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295C442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326,315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6A3F88F" w14:textId="3EC157A2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400F18" w14:textId="35611F9C" w:rsidR="004D4623" w:rsidRPr="00824832" w:rsidRDefault="007C6505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214836" w14:textId="5A9BF8C7" w:rsidR="004D4623" w:rsidRPr="00824832" w:rsidRDefault="00BD7F98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D4623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7F98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50D4B6A7" w:rsidR="00BD7F98" w:rsidRPr="00824832" w:rsidRDefault="00CD6B94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D7F98" w:rsidRPr="008D2DBB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6636CA98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165,183</w:t>
            </w:r>
          </w:p>
        </w:tc>
      </w:tr>
      <w:tr w:rsidR="00BD7F98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106BA6F2" w:rsidR="00BD7F98" w:rsidRPr="00824832" w:rsidRDefault="00CD6B94" w:rsidP="00CD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30822945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50,025</w:t>
            </w:r>
          </w:p>
        </w:tc>
      </w:tr>
      <w:tr w:rsidR="00BD7F98" w:rsidRPr="00824832" w14:paraId="2DE4CCB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77C868D3" w:rsidR="00BD7F98" w:rsidRPr="00824832" w:rsidRDefault="00CD6B94" w:rsidP="00CD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27F14570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215,208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24EA00E2" w14:textId="77777777" w:rsidR="00F861D4" w:rsidRPr="00CD6B94" w:rsidRDefault="00F861D4" w:rsidP="00F861D4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  <w:lang w:val="en-US"/>
        </w:rPr>
      </w:pPr>
    </w:p>
    <w:p w14:paraId="4030A881" w14:textId="77777777" w:rsidR="00F861D4" w:rsidRDefault="00F861D4" w:rsidP="00F861D4">
      <w:pPr>
        <w:rPr>
          <w:rFonts w:cs="Arial"/>
          <w:cs/>
          <w:lang w:val="th-TH"/>
        </w:rPr>
      </w:pPr>
    </w:p>
    <w:p w14:paraId="25BD44DE" w14:textId="77777777" w:rsidR="00F861D4" w:rsidRDefault="00F861D4" w:rsidP="00F861D4">
      <w:pPr>
        <w:rPr>
          <w:rFonts w:cs="Arial"/>
          <w:cs/>
          <w:lang w:val="th-TH"/>
        </w:rPr>
      </w:pPr>
    </w:p>
    <w:p w14:paraId="6907B09E" w14:textId="77777777" w:rsidR="00F861D4" w:rsidRDefault="00F861D4" w:rsidP="00F861D4">
      <w:pPr>
        <w:rPr>
          <w:rFonts w:cs="Arial"/>
          <w:cs/>
          <w:lang w:val="th-TH"/>
        </w:rPr>
      </w:pPr>
    </w:p>
    <w:p w14:paraId="670F9189" w14:textId="77777777" w:rsidR="00F861D4" w:rsidRDefault="00F861D4" w:rsidP="00F861D4">
      <w:pPr>
        <w:rPr>
          <w:rFonts w:cs="Arial"/>
          <w:cs/>
          <w:lang w:val="th-TH"/>
        </w:rPr>
      </w:pPr>
    </w:p>
    <w:p w14:paraId="5B4F2370" w14:textId="77777777" w:rsidR="00F861D4" w:rsidRDefault="00F861D4" w:rsidP="00F861D4">
      <w:pPr>
        <w:rPr>
          <w:rFonts w:cs="Arial"/>
          <w:cs/>
          <w:lang w:val="th-TH"/>
        </w:rPr>
      </w:pPr>
    </w:p>
    <w:p w14:paraId="060F6465" w14:textId="77777777" w:rsidR="00F861D4" w:rsidRDefault="00F861D4" w:rsidP="00F861D4">
      <w:pPr>
        <w:rPr>
          <w:rFonts w:cs="Arial"/>
          <w:cs/>
          <w:lang w:val="th-TH"/>
        </w:rPr>
      </w:pPr>
    </w:p>
    <w:p w14:paraId="178B2EF7" w14:textId="77777777" w:rsidR="00F861D4" w:rsidRDefault="00F861D4" w:rsidP="00F861D4">
      <w:pPr>
        <w:rPr>
          <w:rFonts w:cs="Arial"/>
          <w:cs/>
          <w:lang w:val="th-TH"/>
        </w:rPr>
      </w:pPr>
    </w:p>
    <w:p w14:paraId="51957D04" w14:textId="77777777" w:rsidR="00F861D4" w:rsidRDefault="00F861D4" w:rsidP="00F861D4">
      <w:pPr>
        <w:rPr>
          <w:rFonts w:cs="Arial"/>
          <w:cs/>
          <w:lang w:val="th-TH"/>
        </w:rPr>
      </w:pPr>
    </w:p>
    <w:p w14:paraId="6EE9E0A3" w14:textId="77777777" w:rsidR="00F861D4" w:rsidRDefault="00F861D4" w:rsidP="00F861D4">
      <w:pPr>
        <w:rPr>
          <w:rFonts w:cs="Arial"/>
          <w:cs/>
          <w:lang w:val="th-TH"/>
        </w:rPr>
      </w:pPr>
    </w:p>
    <w:p w14:paraId="1D5BB36B" w14:textId="77777777" w:rsidR="00F861D4" w:rsidRDefault="00F861D4" w:rsidP="00F861D4">
      <w:pPr>
        <w:rPr>
          <w:rFonts w:cs="Arial"/>
          <w:cs/>
          <w:lang w:val="th-TH"/>
        </w:rPr>
      </w:pPr>
    </w:p>
    <w:p w14:paraId="61FEE06B" w14:textId="77777777" w:rsidR="00F861D4" w:rsidRPr="00F861D4" w:rsidRDefault="00F861D4" w:rsidP="00F861D4">
      <w:pPr>
        <w:rPr>
          <w:cs/>
          <w:lang w:val="th-TH"/>
        </w:rPr>
      </w:pPr>
    </w:p>
    <w:p w14:paraId="4834B5BC" w14:textId="10A5721B" w:rsidR="005704D7" w:rsidRPr="00E64F7F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5A1B3621" w:rsidR="000C0E90" w:rsidRDefault="007759A4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ค่าใช้จ่าย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B2051F">
        <w:rPr>
          <w:rFonts w:ascii="Angsana New" w:hAnsi="Angsana New" w:hint="cs"/>
          <w:sz w:val="28"/>
          <w:szCs w:val="28"/>
          <w:cs/>
        </w:rPr>
        <w:t>งวด</w:t>
      </w:r>
      <w:r w:rsidR="00073CC8" w:rsidRPr="00073CC8">
        <w:rPr>
          <w:rFonts w:ascii="Angsana New" w:hAnsi="Angsana New"/>
          <w:sz w:val="28"/>
          <w:szCs w:val="28"/>
          <w:cs/>
        </w:rPr>
        <w:t>สามเดือนและ</w:t>
      </w:r>
      <w:r w:rsidR="007C6505">
        <w:rPr>
          <w:rFonts w:ascii="Angsana New" w:hAnsi="Angsana New" w:hint="cs"/>
          <w:sz w:val="28"/>
          <w:szCs w:val="28"/>
          <w:cs/>
        </w:rPr>
        <w:t>เก้า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BD7F98">
        <w:rPr>
          <w:rFonts w:ascii="Angsana New" w:hAnsi="Angsana New"/>
          <w:sz w:val="28"/>
          <w:szCs w:val="28"/>
        </w:rPr>
        <w:t>3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170"/>
      </w:tblGrid>
      <w:tr w:rsidR="00073CC8" w:rsidRPr="00824832" w14:paraId="3D1DC34A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6B602C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52949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824832" w14:paraId="0C0C199C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D9CBC5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B0EE4" w14:textId="2CDE2211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สาม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7C65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C650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4839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A953E" w14:textId="58774F53" w:rsidR="00073CC8" w:rsidRPr="00824832" w:rsidRDefault="00073CC8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7C6505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7C65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C650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73CC8" w:rsidRPr="00824832" w14:paraId="419FF585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3F1DFC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1BBF" w14:textId="1C7E87B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B4801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60B21" w14:textId="0E3180B3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5D6B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C0420" w14:textId="703F20B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715F0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1A1FB" w14:textId="64C43DBF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C6505" w:rsidRPr="00824832" w14:paraId="560A0530" w14:textId="77777777" w:rsidTr="00B21FB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9AD944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D966" w14:textId="0F3E3DA2" w:rsidR="007C6505" w:rsidRPr="00824832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9F3C6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9C4FA" w14:textId="2F78572D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680B1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BFEC" w14:textId="61CF1A2F" w:rsidR="007C6505" w:rsidRPr="00824832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68E5C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04028" w14:textId="525A9CA0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C6505" w:rsidRPr="00824832" w14:paraId="54A5C9C3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75E74A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6EE75" w14:textId="26E74D2E" w:rsidR="007C6505" w:rsidRPr="00824832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FD2">
              <w:rPr>
                <w:rFonts w:asciiTheme="majorBidi" w:hAnsiTheme="majorBidi" w:cstheme="majorBidi"/>
                <w:sz w:val="28"/>
                <w:szCs w:val="28"/>
              </w:rPr>
              <w:t>(5,013)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6B98D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90ECA" w14:textId="5F099AA9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960E8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7223" w14:textId="71C1728D" w:rsidR="007C6505" w:rsidRPr="0001257D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FD2">
              <w:rPr>
                <w:rFonts w:asciiTheme="majorBidi" w:hAnsiTheme="majorBidi" w:cstheme="majorBidi"/>
                <w:sz w:val="28"/>
                <w:szCs w:val="28"/>
              </w:rPr>
              <w:t>(3,289)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251A0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247B6" w14:textId="64D28EC2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(28,480)</w:t>
            </w:r>
          </w:p>
        </w:tc>
      </w:tr>
      <w:tr w:rsidR="007C6505" w:rsidRPr="00824832" w14:paraId="4CB93002" w14:textId="77777777" w:rsidTr="002E20D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3A23F7" w14:textId="36AA288C" w:rsidR="007C6505" w:rsidRPr="00824832" w:rsidRDefault="007C6505" w:rsidP="007759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2AAAD" w14:textId="0DD077A1" w:rsidR="007C6505" w:rsidRPr="00824832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A70B7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2C2FE" w14:textId="421CA195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F720D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72628" w14:textId="6EA9BB93" w:rsidR="007C6505" w:rsidRPr="00DA7B7F" w:rsidRDefault="00553FD2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AF804E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A1DE1" w14:textId="42CD94B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(28,480)</w:t>
            </w:r>
          </w:p>
        </w:tc>
      </w:tr>
    </w:tbl>
    <w:p w14:paraId="4DB87B05" w14:textId="3A09406B" w:rsidR="00B67966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CA414E" w:rsidRPr="003058B7">
        <w:rPr>
          <w:rFonts w:ascii="Angsana New" w:hAnsi="Angsana New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</w:t>
      </w:r>
      <w:r w:rsidR="007C6505">
        <w:rPr>
          <w:rFonts w:ascii="Angsana New" w:hAnsi="Angsana New"/>
          <w:sz w:val="28"/>
          <w:szCs w:val="28"/>
          <w:cs/>
        </w:rPr>
        <w:t xml:space="preserve">สามเดือนและเก้าเดือนสิ้นสุดวันที่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7C65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>
        <w:rPr>
          <w:rFonts w:ascii="Angsana New" w:hAnsi="Angsana New"/>
          <w:sz w:val="28"/>
          <w:szCs w:val="28"/>
        </w:rPr>
        <w:t>2563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073CC8" w:rsidRPr="009A74C1" w14:paraId="283F9E69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93456E" w14:textId="77777777" w:rsidR="00073CC8" w:rsidRPr="00EB4DDB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B75B6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9A74C1" w14:paraId="58690100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ACED13" w14:textId="77777777" w:rsidR="00073CC8" w:rsidRPr="00EB4DDB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FBDF5" w14:textId="786E34E2" w:rsidR="00073CC8" w:rsidRPr="00EB4DDB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7217F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CAF2C" w14:textId="2CBB19CF" w:rsidR="00073CC8" w:rsidRPr="00EB4DDB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73CC8" w:rsidRPr="009A74C1" w14:paraId="5DCA3B75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84AEB" w14:textId="77777777" w:rsidR="00073CC8" w:rsidRPr="00EB4DDB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F051F" w14:textId="3E035CD6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43161" w14:textId="7777777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73C25" w14:textId="7D0966F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B0C1E" w14:textId="7777777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CA8F9" w14:textId="7616731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3CA3" w14:textId="77777777" w:rsidR="00073CC8" w:rsidRPr="009A74C1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20D70" w14:textId="0B4787F9" w:rsidR="00073CC8" w:rsidRPr="009A74C1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7C6505" w:rsidRPr="009A74C1" w14:paraId="445C805E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57D311" w14:textId="2A1F9DF3" w:rsidR="007C6505" w:rsidRPr="00EB4DDB" w:rsidRDefault="007759A4" w:rsidP="007C65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6505"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7C6505"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  <w:r w:rsidR="007C6505" w:rsidRPr="00EB4D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E490BAA" w14:textId="469F9CE1" w:rsidR="007C6505" w:rsidRPr="00EB4DDB" w:rsidRDefault="00490175" w:rsidP="0049017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(16,151)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16675" w14:textId="77777777" w:rsidR="007C6505" w:rsidRPr="00EB4DDB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446FB" w14:textId="723D1FD5" w:rsidR="007C6505" w:rsidRPr="00EB4DD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F908" w14:textId="77777777" w:rsidR="007C6505" w:rsidRPr="00EB4DDB" w:rsidRDefault="007C6505" w:rsidP="007C650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57D54" w14:textId="0E251164" w:rsidR="007C6505" w:rsidRPr="00EB4DDB" w:rsidRDefault="0049017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(56,068)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5B5B0" w14:textId="77777777" w:rsidR="007C6505" w:rsidRPr="00D632E6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8074A" w14:textId="7F802451" w:rsidR="007C6505" w:rsidRPr="00D632E6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(53,426)</w:t>
            </w:r>
          </w:p>
        </w:tc>
      </w:tr>
      <w:tr w:rsidR="007C6505" w:rsidRPr="009A74C1" w14:paraId="0C1041B5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B571DD" w14:textId="77777777" w:rsidR="007C6505" w:rsidRPr="00197AB4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DDEB59" w14:textId="36FE39C8" w:rsidR="007C6505" w:rsidRPr="00924F50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9AC9" w14:textId="77777777" w:rsidR="007C6505" w:rsidRPr="009A74C1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30E8C2" w14:textId="77777777" w:rsidR="007C6505" w:rsidRPr="009A74C1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E4F37" w14:textId="77777777" w:rsidR="007C6505" w:rsidRPr="009A74C1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11CAD1" w14:textId="738E5921" w:rsidR="007C6505" w:rsidRPr="009A74C1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EABF6" w14:textId="77777777" w:rsidR="007C6505" w:rsidRPr="009A74C1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37D5C2" w14:textId="77777777" w:rsidR="007C6505" w:rsidRPr="009A74C1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C6505" w:rsidRPr="009A74C1" w14:paraId="656EAFBD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B56224" w14:textId="77777777" w:rsidR="007C6505" w:rsidRPr="00197AB4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82F16B" w14:textId="0CFD1CCD" w:rsidR="007C6505" w:rsidRPr="00D0567B" w:rsidRDefault="00490175" w:rsidP="007759A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</w:t>
            </w:r>
            <w:r w:rsidR="007759A4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476C1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FC9EA1" w14:textId="2DFB2CDC" w:rsidR="007C6505" w:rsidRPr="00954328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827F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C10D4A" w14:textId="3F18E32C" w:rsidR="007C6505" w:rsidRPr="007D700A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B0D8" w14:textId="77777777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80398" w14:textId="71FE4423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10,685</w:t>
            </w:r>
          </w:p>
        </w:tc>
      </w:tr>
      <w:tr w:rsidR="007C6505" w:rsidRPr="009A74C1" w14:paraId="12676E4F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58D779" w14:textId="0335EB6F" w:rsidR="007C6505" w:rsidRPr="00197AB4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054F39CB" w14:textId="101BD2AA" w:rsidR="007C6505" w:rsidRPr="00197AB4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68C563" w14:textId="3F082DAE" w:rsidR="007C6505" w:rsidRPr="00D0567B" w:rsidRDefault="0049017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39FD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5C47" w14:textId="17F4BEC7" w:rsidR="007C6505" w:rsidRPr="00954328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E091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ED2C" w14:textId="38CFF184" w:rsidR="007C6505" w:rsidRPr="00A36901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88A4C" w14:textId="77777777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733B" w14:textId="4288F7B6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738</w:t>
            </w:r>
          </w:p>
        </w:tc>
      </w:tr>
      <w:tr w:rsidR="007C6505" w:rsidRPr="009A74C1" w14:paraId="36C4A689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FF984E" w14:textId="77777777" w:rsidR="007C6505" w:rsidRPr="00552DE5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DE5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2A660" w14:textId="7065B089" w:rsidR="007C6505" w:rsidRPr="00552DE5" w:rsidRDefault="0049017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9A00" w14:textId="77777777" w:rsidR="007C6505" w:rsidRPr="00552DE5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C5D9" w14:textId="23479D61" w:rsidR="007C6505" w:rsidRPr="00552DE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D31F" w14:textId="77777777" w:rsidR="007C6505" w:rsidRPr="00552DE5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3C6E" w14:textId="396EFC20" w:rsidR="007C6505" w:rsidRPr="00552DE5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21E94" w14:textId="77777777" w:rsidR="007C6505" w:rsidRPr="00552DE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BECB4" w14:textId="1B93EAD8" w:rsidR="007C6505" w:rsidRPr="00552DE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(28,480)</w:t>
            </w:r>
          </w:p>
        </w:tc>
      </w:tr>
      <w:tr w:rsidR="007C6505" w:rsidRPr="009A74C1" w14:paraId="5A85B5BC" w14:textId="77777777" w:rsidTr="00B21FB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39207C" w14:textId="77777777" w:rsidR="007C6505" w:rsidRPr="00197AB4" w:rsidRDefault="007C6505" w:rsidP="007C650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A009F2" w14:textId="6E34F2C9" w:rsidR="007C6505" w:rsidRPr="00D0567B" w:rsidRDefault="00490175" w:rsidP="007759A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(3,18</w:t>
            </w:r>
            <w:r w:rsidR="007759A4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A4023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B5389" w14:textId="36CFEFDB" w:rsidR="007C650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79EC" w14:textId="77777777" w:rsidR="007C6505" w:rsidRPr="00D0567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233B1" w14:textId="757FDEC3" w:rsidR="007C6505" w:rsidRPr="00A36901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(11,380)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5E8CA" w14:textId="77777777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05EE7" w14:textId="1DAD090F" w:rsidR="007C650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(11,423)</w:t>
            </w:r>
          </w:p>
        </w:tc>
      </w:tr>
      <w:tr w:rsidR="007C6505" w:rsidRPr="005067F3" w14:paraId="10C8CDF3" w14:textId="77777777" w:rsidTr="00B21FB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8F6760" w14:textId="558E6ED1" w:rsidR="007C6505" w:rsidRPr="00DC2147" w:rsidRDefault="007C6505" w:rsidP="0077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77D8BEB" w14:textId="3E6E9205" w:rsidR="007C6505" w:rsidRPr="00924F50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D7921" w14:textId="77777777" w:rsidR="007C6505" w:rsidRPr="00713B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CE120" w14:textId="62317E19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53EF3" w14:textId="77777777" w:rsidR="007C6505" w:rsidRPr="00CC37A7" w:rsidRDefault="007C6505" w:rsidP="007C650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CBE34" w14:textId="1A71FCB3" w:rsidR="007C6505" w:rsidRPr="00713B32" w:rsidRDefault="0049017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9A723" w14:textId="77777777" w:rsidR="007C6505" w:rsidRPr="00713B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D9FD0" w14:textId="12415560" w:rsidR="007C6505" w:rsidRPr="007D700A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(28,480)</w:t>
            </w:r>
          </w:p>
        </w:tc>
      </w:tr>
    </w:tbl>
    <w:p w14:paraId="2E5DC09E" w14:textId="77777777" w:rsidR="00073CC8" w:rsidRDefault="00073CC8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B33208" w14:textId="77777777" w:rsidR="00073CC8" w:rsidRDefault="00073CC8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66115B6D" w14:textId="77777777" w:rsidR="001112F9" w:rsidRDefault="001112F9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2ED3F30" w14:textId="77777777" w:rsidR="001112F9" w:rsidRPr="0002626C" w:rsidRDefault="001112F9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0ACD1D9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FB3FFC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D26B5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EF6FF5" w14:textId="77777777" w:rsidR="00552DE5" w:rsidRDefault="00552DE5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30AA5C92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2" w:name="OLE_LINK1"/>
      <w:bookmarkStart w:id="3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2"/>
      <w:bookmarkEnd w:id="3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284B7B">
        <w:rPr>
          <w:rFonts w:ascii="Angsana New" w:hAnsi="Angsana New"/>
          <w:sz w:val="28"/>
          <w:szCs w:val="28"/>
        </w:rPr>
        <w:t>3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080"/>
        <w:gridCol w:w="270"/>
        <w:gridCol w:w="1350"/>
      </w:tblGrid>
      <w:tr w:rsidR="007A014C" w:rsidRPr="009A7EE8" w14:paraId="3DD1E755" w14:textId="77777777" w:rsidTr="00073CC8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073CC8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073CC8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7AF19A1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49526FE1" w:rsidR="00D72D3E" w:rsidRPr="009A7EE8" w:rsidRDefault="00765B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2DD8" w14:textId="7A9AE2B4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527EC" w14:textId="6FC2CF61" w:rsidR="00D72D3E" w:rsidRPr="009A7EE8" w:rsidRDefault="007C6505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72D3E" w:rsidRPr="009A7EE8" w14:paraId="7F56ACA7" w14:textId="77777777" w:rsidTr="00073CC8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598D1CD2" w14:textId="77777777" w:rsidTr="004B5754">
        <w:tc>
          <w:tcPr>
            <w:tcW w:w="3330" w:type="dxa"/>
          </w:tcPr>
          <w:p w14:paraId="3B2A891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0927D4B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31,231</w:t>
            </w:r>
          </w:p>
        </w:tc>
        <w:tc>
          <w:tcPr>
            <w:tcW w:w="270" w:type="dxa"/>
          </w:tcPr>
          <w:p w14:paraId="6D0F05A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5665BBF9" w:rsidR="00D72D3E" w:rsidRPr="009A7EE8" w:rsidRDefault="00743B31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270" w:type="dxa"/>
          </w:tcPr>
          <w:p w14:paraId="15FA1C6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105B8" w14:textId="724440F8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DD4E4" w14:textId="00BACFE3" w:rsidR="00D72D3E" w:rsidRPr="009A7EE8" w:rsidRDefault="004D6312" w:rsidP="004B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31,535</w:t>
            </w:r>
          </w:p>
        </w:tc>
      </w:tr>
      <w:tr w:rsidR="00D72D3E" w:rsidRPr="009A7EE8" w14:paraId="632EC9C2" w14:textId="77777777" w:rsidTr="00073CC8">
        <w:tc>
          <w:tcPr>
            <w:tcW w:w="3330" w:type="dxa"/>
          </w:tcPr>
          <w:p w14:paraId="1597970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388DEB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4D5457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FBBD04" w14:textId="2C51576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098F246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1636F8" w14:textId="3F7D5EE8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770C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BE7456" w14:textId="6BBAA476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270" w:type="dxa"/>
            <w:vAlign w:val="bottom"/>
          </w:tcPr>
          <w:p w14:paraId="4581CC4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859841" w14:textId="19C5E9D2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D72D3E" w:rsidRPr="009A7EE8" w14:paraId="733F2CA5" w14:textId="77777777" w:rsidTr="00073CC8">
        <w:tc>
          <w:tcPr>
            <w:tcW w:w="3330" w:type="dxa"/>
          </w:tcPr>
          <w:p w14:paraId="14FEF0A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1362A34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4A1E197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7FC3685B" w14:textId="7C314FFD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687568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D1B787" w14:textId="4777BA79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1D7A6CA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79F8E" w14:textId="47AECB03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0F6B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55BCA" w14:textId="58A7D32A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D3E" w:rsidRPr="009A7EE8" w14:paraId="28832F13" w14:textId="77777777" w:rsidTr="004B5754">
        <w:tc>
          <w:tcPr>
            <w:tcW w:w="3330" w:type="dxa"/>
          </w:tcPr>
          <w:p w14:paraId="59A0B518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168E0E9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</w:tcPr>
          <w:p w14:paraId="4136B96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0541F10E" w:rsidR="00D72D3E" w:rsidRPr="009A7EE8" w:rsidRDefault="004D6312" w:rsidP="00924F5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3,027</w:t>
            </w:r>
          </w:p>
        </w:tc>
        <w:tc>
          <w:tcPr>
            <w:tcW w:w="270" w:type="dxa"/>
            <w:vAlign w:val="bottom"/>
          </w:tcPr>
          <w:p w14:paraId="2F5FE4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D2509A" w14:textId="17AF1F0A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CE7C4B" w14:textId="395CC83D" w:rsidR="00D72D3E" w:rsidRPr="009A7EE8" w:rsidRDefault="004D6312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8,910</w:t>
            </w:r>
          </w:p>
        </w:tc>
      </w:tr>
      <w:tr w:rsidR="00D72D3E" w:rsidRPr="009A7EE8" w14:paraId="48F7CC41" w14:textId="77777777" w:rsidTr="004B5754">
        <w:trPr>
          <w:trHeight w:val="720"/>
        </w:trPr>
        <w:tc>
          <w:tcPr>
            <w:tcW w:w="3330" w:type="dxa"/>
          </w:tcPr>
          <w:p w14:paraId="4BB1BFF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544AC76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18C868B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713E839D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(39)</w:t>
            </w:r>
          </w:p>
        </w:tc>
        <w:tc>
          <w:tcPr>
            <w:tcW w:w="270" w:type="dxa"/>
            <w:vAlign w:val="bottom"/>
          </w:tcPr>
          <w:p w14:paraId="24D404E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D527B" w14:textId="34467A28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9EFA5F" w14:textId="377AA361" w:rsidR="00D72D3E" w:rsidRPr="009A7EE8" w:rsidRDefault="004D6312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5,573</w:t>
            </w:r>
          </w:p>
        </w:tc>
      </w:tr>
      <w:tr w:rsidR="00D72D3E" w:rsidRPr="009A7EE8" w14:paraId="4D852BDB" w14:textId="77777777" w:rsidTr="004B5754">
        <w:tc>
          <w:tcPr>
            <w:tcW w:w="3330" w:type="dxa"/>
          </w:tcPr>
          <w:p w14:paraId="6D472617" w14:textId="77777777" w:rsidR="00AE1CAA" w:rsidRDefault="00D72D3E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="00AE1CAA"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 w:rsid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D72D3E" w:rsidRPr="00AE1CAA" w:rsidRDefault="00AE1CAA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3084F6E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3,138</w:t>
            </w:r>
          </w:p>
        </w:tc>
        <w:tc>
          <w:tcPr>
            <w:tcW w:w="270" w:type="dxa"/>
            <w:vAlign w:val="bottom"/>
          </w:tcPr>
          <w:p w14:paraId="63D9BA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54806F1E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(420)</w:t>
            </w:r>
          </w:p>
        </w:tc>
        <w:tc>
          <w:tcPr>
            <w:tcW w:w="270" w:type="dxa"/>
            <w:vAlign w:val="bottom"/>
          </w:tcPr>
          <w:p w14:paraId="7B3536D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5B258" w14:textId="0EC91ADD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F7841" w14:textId="76DA8432" w:rsidR="00D72D3E" w:rsidRPr="009A7EE8" w:rsidRDefault="004D6312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2,718</w:t>
            </w:r>
          </w:p>
        </w:tc>
      </w:tr>
      <w:tr w:rsidR="00D72D3E" w:rsidRPr="009A7EE8" w14:paraId="1065CBE4" w14:textId="77777777" w:rsidTr="00073CC8">
        <w:tc>
          <w:tcPr>
            <w:tcW w:w="3330" w:type="dxa"/>
          </w:tcPr>
          <w:p w14:paraId="08F04D0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7DE897E5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270" w:type="dxa"/>
          </w:tcPr>
          <w:p w14:paraId="5526BF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2FD28B4E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(216)</w:t>
            </w:r>
          </w:p>
        </w:tc>
        <w:tc>
          <w:tcPr>
            <w:tcW w:w="270" w:type="dxa"/>
            <w:vAlign w:val="bottom"/>
          </w:tcPr>
          <w:p w14:paraId="0A9171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06616" w14:textId="54184AF4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E2D1E" w14:textId="380E68B4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1,075</w:t>
            </w:r>
          </w:p>
        </w:tc>
      </w:tr>
      <w:tr w:rsidR="00D72D3E" w:rsidRPr="009A7EE8" w14:paraId="2F6FF720" w14:textId="77777777" w:rsidTr="00073CC8">
        <w:tc>
          <w:tcPr>
            <w:tcW w:w="3330" w:type="dxa"/>
          </w:tcPr>
          <w:p w14:paraId="2C4BA43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3F09DDD1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</w:tcPr>
          <w:p w14:paraId="74D5B30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2997D953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270" w:type="dxa"/>
            <w:vAlign w:val="bottom"/>
          </w:tcPr>
          <w:p w14:paraId="7D928D2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43005519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1BD382A8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30,314</w:t>
            </w:r>
          </w:p>
        </w:tc>
      </w:tr>
      <w:tr w:rsidR="00D72D3E" w:rsidRPr="009A7EE8" w14:paraId="38B1218A" w14:textId="77777777" w:rsidTr="00073CC8">
        <w:tc>
          <w:tcPr>
            <w:tcW w:w="3330" w:type="dxa"/>
          </w:tcPr>
          <w:p w14:paraId="75684FF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30C788A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83,599</w:t>
            </w:r>
          </w:p>
        </w:tc>
        <w:tc>
          <w:tcPr>
            <w:tcW w:w="270" w:type="dxa"/>
          </w:tcPr>
          <w:p w14:paraId="1B46258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7F37C204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(3,355)</w:t>
            </w:r>
          </w:p>
        </w:tc>
        <w:tc>
          <w:tcPr>
            <w:tcW w:w="270" w:type="dxa"/>
            <w:vAlign w:val="bottom"/>
          </w:tcPr>
          <w:p w14:paraId="2AA790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36F56F47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(107)</w:t>
            </w:r>
          </w:p>
        </w:tc>
        <w:tc>
          <w:tcPr>
            <w:tcW w:w="270" w:type="dxa"/>
            <w:vAlign w:val="bottom"/>
          </w:tcPr>
          <w:p w14:paraId="52132C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1C482287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80,137</w:t>
            </w:r>
          </w:p>
        </w:tc>
      </w:tr>
      <w:tr w:rsidR="00D72D3E" w:rsidRPr="00694D4E" w14:paraId="418B4753" w14:textId="77777777" w:rsidTr="00073CC8">
        <w:trPr>
          <w:trHeight w:val="216"/>
        </w:trPr>
        <w:tc>
          <w:tcPr>
            <w:tcW w:w="3330" w:type="dxa"/>
          </w:tcPr>
          <w:p w14:paraId="7E6074A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5337FDEF" w14:textId="77777777" w:rsidTr="00073CC8">
        <w:tc>
          <w:tcPr>
            <w:tcW w:w="3330" w:type="dxa"/>
          </w:tcPr>
          <w:p w14:paraId="173C21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48D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F15E7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371920F5" w14:textId="77777777" w:rsidTr="00073CC8">
        <w:tc>
          <w:tcPr>
            <w:tcW w:w="3330" w:type="dxa"/>
          </w:tcPr>
          <w:p w14:paraId="26158A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69F7148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(10,156)</w:t>
            </w:r>
          </w:p>
        </w:tc>
        <w:tc>
          <w:tcPr>
            <w:tcW w:w="270" w:type="dxa"/>
          </w:tcPr>
          <w:p w14:paraId="2CCB1E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2DE26EB4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784240E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18AAF" w14:textId="5F3C9CC3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93027" w14:textId="0C92D1D8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(10,079)</w:t>
            </w:r>
          </w:p>
        </w:tc>
      </w:tr>
      <w:tr w:rsidR="00D72D3E" w:rsidRPr="009A7EE8" w14:paraId="3C446DC2" w14:textId="77777777" w:rsidTr="00073CC8">
        <w:tc>
          <w:tcPr>
            <w:tcW w:w="3330" w:type="dxa"/>
          </w:tcPr>
          <w:p w14:paraId="5A123A3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0E8FB09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(6,654)</w:t>
            </w:r>
          </w:p>
        </w:tc>
        <w:tc>
          <w:tcPr>
            <w:tcW w:w="270" w:type="dxa"/>
          </w:tcPr>
          <w:p w14:paraId="00D358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62BDACD4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388B9E17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5CBCDB0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0926E60E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(6,658)</w:t>
            </w:r>
          </w:p>
        </w:tc>
      </w:tr>
      <w:tr w:rsidR="006C1D0B" w:rsidRPr="009A7EE8" w14:paraId="07610578" w14:textId="77777777" w:rsidTr="00073CC8">
        <w:tc>
          <w:tcPr>
            <w:tcW w:w="3330" w:type="dxa"/>
          </w:tcPr>
          <w:p w14:paraId="1171CBAA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04E95828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1BD7A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48ADEE58" w:rsidR="006C1D0B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4D3E3D6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248893D2" w:rsidR="006C1D0B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532A4BB1" w:rsidR="006C1D0B" w:rsidRPr="009A7EE8" w:rsidRDefault="004D6312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(11)</w:t>
            </w:r>
          </w:p>
        </w:tc>
      </w:tr>
      <w:tr w:rsidR="00D72D3E" w:rsidRPr="009A7EE8" w14:paraId="679940F1" w14:textId="77777777" w:rsidTr="00073CC8">
        <w:tc>
          <w:tcPr>
            <w:tcW w:w="3330" w:type="dxa"/>
          </w:tcPr>
          <w:p w14:paraId="283383E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1531B7E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(16,810)</w:t>
            </w:r>
          </w:p>
        </w:tc>
        <w:tc>
          <w:tcPr>
            <w:tcW w:w="270" w:type="dxa"/>
          </w:tcPr>
          <w:p w14:paraId="4CEA2A8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539D8F78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vAlign w:val="bottom"/>
          </w:tcPr>
          <w:p w14:paraId="21B79A3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7935EB16" w:rsidR="00D72D3E" w:rsidRPr="009A7EE8" w:rsidRDefault="004D6312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0831E63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1835C259" w:rsidR="00D72D3E" w:rsidRPr="009A7EE8" w:rsidRDefault="004D6312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(16,748)</w:t>
            </w:r>
          </w:p>
        </w:tc>
      </w:tr>
    </w:tbl>
    <w:p w14:paraId="5086E90B" w14:textId="6C948F99" w:rsidR="00304859" w:rsidRDefault="00304859" w:rsidP="00E43B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28A4">
        <w:rPr>
          <w:rFonts w:ascii="Angsana New" w:hAnsi="Angsana New"/>
          <w:spacing w:val="-2"/>
          <w:sz w:val="28"/>
          <w:szCs w:val="28"/>
          <w:cs/>
        </w:rPr>
        <w:t>ไม่ได้</w:t>
      </w:r>
      <w:r w:rsidRPr="001E36F4">
        <w:rPr>
          <w:rFonts w:ascii="Angsana New" w:hAnsi="Angsana New"/>
          <w:spacing w:val="-2"/>
          <w:sz w:val="28"/>
          <w:szCs w:val="28"/>
          <w:cs/>
        </w:rPr>
        <w:t>ใช้จำนวน</w:t>
      </w:r>
      <w:r w:rsidRPr="001E36F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4129" w:rsidRPr="001E36F4">
        <w:rPr>
          <w:rFonts w:ascii="Angsana New" w:hAnsi="Angsana New"/>
          <w:spacing w:val="-2"/>
          <w:sz w:val="28"/>
          <w:szCs w:val="28"/>
        </w:rPr>
        <w:t>194.</w:t>
      </w:r>
      <w:r w:rsidR="00670346">
        <w:rPr>
          <w:rFonts w:ascii="Angsana New" w:hAnsi="Angsana New"/>
          <w:spacing w:val="-2"/>
          <w:sz w:val="28"/>
          <w:szCs w:val="28"/>
        </w:rPr>
        <w:t>8</w:t>
      </w:r>
      <w:r w:rsidR="006C4129" w:rsidRPr="001E36F4">
        <w:rPr>
          <w:rFonts w:ascii="Angsana New" w:hAnsi="Angsana New"/>
          <w:spacing w:val="-2"/>
          <w:sz w:val="28"/>
          <w:szCs w:val="28"/>
        </w:rPr>
        <w:t xml:space="preserve"> </w:t>
      </w:r>
      <w:r w:rsidRPr="001E36F4">
        <w:rPr>
          <w:rFonts w:ascii="Angsana New" w:hAnsi="Angsana New"/>
          <w:spacing w:val="-2"/>
          <w:sz w:val="28"/>
          <w:szCs w:val="28"/>
          <w:cs/>
        </w:rPr>
        <w:t>ล้านบาท (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694D4E" w:rsidRPr="00B42D66">
        <w:rPr>
          <w:rFonts w:ascii="Angsana New" w:hAnsi="Angsana New"/>
          <w:spacing w:val="-2"/>
          <w:sz w:val="28"/>
          <w:szCs w:val="28"/>
        </w:rPr>
        <w:t>3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1</w:t>
      </w:r>
      <w:r w:rsidR="00FF3694">
        <w:rPr>
          <w:rFonts w:asciiTheme="majorBidi" w:eastAsia="Arial Unicode MS" w:hAnsiTheme="majorBidi" w:cstheme="majorBidi"/>
          <w:sz w:val="28"/>
          <w:szCs w:val="28"/>
        </w:rPr>
        <w:t>52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.9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77777777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859" w:rsidRPr="001E7A5A" w14:paraId="0E19366E" w14:textId="77777777" w:rsidTr="00CA095A">
        <w:trPr>
          <w:trHeight w:val="389"/>
        </w:trPr>
        <w:tc>
          <w:tcPr>
            <w:tcW w:w="5760" w:type="dxa"/>
          </w:tcPr>
          <w:p w14:paraId="51F597D3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E62C7" w14:textId="13301105" w:rsidR="00304859" w:rsidRPr="003D0C47" w:rsidRDefault="007C6505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9B04010" w14:textId="77777777" w:rsidR="00304859" w:rsidRPr="003D0C47" w:rsidRDefault="00304859" w:rsidP="009434DA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968280" w14:textId="2C04E23C" w:rsidR="00304859" w:rsidRPr="003D0C47" w:rsidRDefault="00304859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3C59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D11991" w14:textId="447D005B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DCEAF36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10278ED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DC3C59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80BF82" w14:textId="21AB6CD8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  <w:tc>
          <w:tcPr>
            <w:tcW w:w="270" w:type="dxa"/>
          </w:tcPr>
          <w:p w14:paraId="243FB12D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0649362A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</w:tr>
      <w:tr w:rsidR="00DC3C59" w:rsidRPr="001E7A5A" w14:paraId="7FD7A935" w14:textId="77777777" w:rsidTr="00CA095A">
        <w:trPr>
          <w:trHeight w:val="389"/>
        </w:trPr>
        <w:tc>
          <w:tcPr>
            <w:tcW w:w="5760" w:type="dxa"/>
          </w:tcPr>
          <w:p w14:paraId="711229DD" w14:textId="60F4FE2D" w:rsidR="00DC3C59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60DCFDB7" w14:textId="09D28EE0" w:rsidR="00DC3C59" w:rsidRPr="00B42D66" w:rsidRDefault="006C412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42,010</w:t>
            </w:r>
          </w:p>
        </w:tc>
        <w:tc>
          <w:tcPr>
            <w:tcW w:w="270" w:type="dxa"/>
          </w:tcPr>
          <w:p w14:paraId="18FE4E31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0A792D" w14:textId="31C7E26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3C59" w:rsidRPr="001E7A5A" w14:paraId="44D560E0" w14:textId="77777777" w:rsidTr="00CA095A">
        <w:trPr>
          <w:trHeight w:val="389"/>
        </w:trPr>
        <w:tc>
          <w:tcPr>
            <w:tcW w:w="5760" w:type="dxa"/>
          </w:tcPr>
          <w:p w14:paraId="25CF4948" w14:textId="77777777" w:rsidR="00DC3C59" w:rsidRPr="001E7A5A" w:rsidRDefault="00DC3C59" w:rsidP="00DC3C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31D9829B" w:rsidR="00DC3C59" w:rsidRPr="00F34280" w:rsidRDefault="006C4129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194,883</w:t>
            </w:r>
          </w:p>
        </w:tc>
        <w:tc>
          <w:tcPr>
            <w:tcW w:w="270" w:type="dxa"/>
          </w:tcPr>
          <w:p w14:paraId="1F53CD5A" w14:textId="77777777" w:rsidR="00DC3C59" w:rsidRPr="001E7A5A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F9C3B1" w14:textId="4E463496" w:rsidR="00DC3C59" w:rsidRPr="001E7A5A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3694">
              <w:rPr>
                <w:rFonts w:ascii="Angsana New" w:hAnsi="Angsana New"/>
                <w:b/>
                <w:bCs/>
                <w:sz w:val="28"/>
                <w:szCs w:val="28"/>
              </w:rPr>
              <w:t>152,873</w:t>
            </w:r>
          </w:p>
        </w:tc>
      </w:tr>
    </w:tbl>
    <w:p w14:paraId="4E8B75E0" w14:textId="77777777" w:rsidR="0029154B" w:rsidRPr="001B7705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1B7705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4B7B" w:rsidRPr="00DC3DDD" w14:paraId="7FB906F3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411A987F" w:rsidR="00284B7B" w:rsidRPr="00DC3DDD" w:rsidRDefault="007C6505" w:rsidP="00C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F352B7" w14:textId="69205DAC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20888" w:rsidRPr="00DC3DDD" w14:paraId="050C57B6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E0D02D0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7DBB8635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sz w:val="28"/>
                <w:szCs w:val="28"/>
              </w:rPr>
              <w:t>14,107 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1FBA2FEF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542"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  <w:tr w:rsidR="00020888" w:rsidRPr="00DC3DDD" w14:paraId="198EDF82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330E8D37" w:rsidR="00020888" w:rsidRPr="0091446F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sz w:val="28"/>
                <w:szCs w:val="28"/>
              </w:rPr>
              <w:t>10,850 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660D" w14:textId="652E77A6" w:rsidR="00020888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9,240</w:t>
            </w:r>
          </w:p>
        </w:tc>
      </w:tr>
      <w:tr w:rsidR="00020888" w:rsidRPr="00DC3DDD" w14:paraId="7EB3C6CA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19E803EC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sz w:val="28"/>
                <w:szCs w:val="28"/>
              </w:rPr>
              <w:t>8,024 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6CE56F23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</w:tr>
      <w:tr w:rsidR="00020888" w:rsidRPr="00DC3DDD" w14:paraId="679AC34C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7DF0C016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sz w:val="28"/>
                <w:szCs w:val="28"/>
              </w:rPr>
              <w:t>5,009 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A4BCD" w14:textId="59106238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</w:tr>
      <w:tr w:rsidR="00020888" w:rsidRPr="00DC3DDD" w14:paraId="48FE748C" w14:textId="77777777" w:rsidTr="00046FE2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020888" w:rsidRPr="002B08E3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3959BF92" w:rsidR="00020888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sz w:val="28"/>
                <w:szCs w:val="28"/>
              </w:rPr>
              <w:t>3,214 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8B72" w14:textId="39E20001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</w:tr>
      <w:tr w:rsidR="00020888" w:rsidRPr="005067F3" w14:paraId="2B139C90" w14:textId="77777777" w:rsidTr="00046FE2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65FF53A5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41,204 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26C45925" w:rsidR="00020888" w:rsidRPr="00713B32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7B5549" w:rsidRPr="00E34BE6" w14:paraId="5CA43EFE" w14:textId="4BCE6CE1" w:rsidTr="009434DA">
        <w:trPr>
          <w:trHeight w:val="389"/>
          <w:tblHeader/>
        </w:trPr>
        <w:tc>
          <w:tcPr>
            <w:tcW w:w="5760" w:type="dxa"/>
          </w:tcPr>
          <w:p w14:paraId="33F840BB" w14:textId="77777777" w:rsidR="007B5549" w:rsidRPr="00E34BE6" w:rsidRDefault="007B5549" w:rsidP="007B554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80E2A" w14:textId="2F369589" w:rsidR="007B5549" w:rsidRPr="00073CC8" w:rsidRDefault="007C6505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796D1F06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D2D" w:rsidRPr="00E34BE6" w14:paraId="48153142" w14:textId="31619E00" w:rsidTr="00A921C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057D2D" w:rsidRPr="00E34BE6" w:rsidRDefault="00057D2D" w:rsidP="00057D2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34C4A7EB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D2D">
              <w:rPr>
                <w:rFonts w:asciiTheme="majorBidi" w:hAnsiTheme="majorBidi" w:cstheme="majorBidi"/>
                <w:sz w:val="28"/>
                <w:szCs w:val="28"/>
              </w:rPr>
              <w:t>4,068 </w:t>
            </w:r>
          </w:p>
        </w:tc>
        <w:tc>
          <w:tcPr>
            <w:tcW w:w="270" w:type="dxa"/>
          </w:tcPr>
          <w:p w14:paraId="25B54D2C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F746E3" w14:textId="5FB86BBA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057D2D" w:rsidRPr="00E34BE6" w14:paraId="0E0D39E0" w14:textId="151BE5DD" w:rsidTr="00046FE2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057D2D" w:rsidRPr="00E34BE6" w:rsidRDefault="00057D2D" w:rsidP="00057D2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776AAECB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D2D">
              <w:rPr>
                <w:rFonts w:asciiTheme="majorBidi" w:hAnsiTheme="majorBidi" w:cstheme="majorBidi"/>
                <w:sz w:val="28"/>
                <w:szCs w:val="28"/>
              </w:rPr>
              <w:t>10,039 </w:t>
            </w:r>
          </w:p>
        </w:tc>
        <w:tc>
          <w:tcPr>
            <w:tcW w:w="270" w:type="dxa"/>
          </w:tcPr>
          <w:p w14:paraId="129D9164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4E02E9" w14:textId="1D042255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</w:tr>
      <w:tr w:rsidR="00057D2D" w:rsidRPr="00E34BE6" w14:paraId="06F86D49" w14:textId="57CFEE3F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057D2D" w:rsidRPr="00E34BE6" w:rsidRDefault="00057D2D" w:rsidP="00057D2D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52C0AC70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14,107 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3D4A8" w14:textId="375FF1D9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5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  <w:tr w:rsidR="00057D2D" w:rsidRPr="004C3013" w14:paraId="2C2BB1CE" w14:textId="1E1AA52C" w:rsidTr="00046FE2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057D2D" w:rsidRPr="004C3013" w:rsidRDefault="00057D2D" w:rsidP="00057D2D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057D2D" w:rsidRPr="004C3013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057D2D" w:rsidRPr="004C3013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057D2D" w:rsidRPr="004C3013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57D2D" w:rsidRPr="00E34BE6" w14:paraId="5C1C5A3C" w14:textId="01B21037" w:rsidTr="00A921C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057D2D" w:rsidRPr="00E34BE6" w:rsidRDefault="00057D2D" w:rsidP="00057D2D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24AB58C3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D2D">
              <w:rPr>
                <w:rFonts w:asciiTheme="majorBidi" w:hAnsiTheme="majorBidi" w:cstheme="majorBidi"/>
                <w:sz w:val="28"/>
                <w:szCs w:val="28"/>
              </w:rPr>
              <w:t>15,727 </w:t>
            </w:r>
          </w:p>
        </w:tc>
        <w:tc>
          <w:tcPr>
            <w:tcW w:w="270" w:type="dxa"/>
          </w:tcPr>
          <w:p w14:paraId="04CB96F4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24AFA0" w14:textId="76CDDACF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</w:tr>
      <w:tr w:rsidR="00057D2D" w:rsidRPr="00E34BE6" w14:paraId="3B2ADD8C" w14:textId="32F752ED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057D2D" w:rsidRPr="00E34BE6" w:rsidRDefault="00057D2D" w:rsidP="00057D2D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66F18690" w:rsidR="00057D2D" w:rsidRPr="007969A5" w:rsidRDefault="00057D2D" w:rsidP="0067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D2D">
              <w:rPr>
                <w:rFonts w:asciiTheme="majorBidi" w:hAnsiTheme="majorBidi" w:cstheme="majorBidi"/>
                <w:sz w:val="28"/>
                <w:szCs w:val="28"/>
              </w:rPr>
              <w:t>(1,62</w:t>
            </w:r>
            <w:r w:rsidR="0067034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7D2D">
              <w:rPr>
                <w:rFonts w:asciiTheme="majorBidi" w:hAnsiTheme="majorBidi" w:cstheme="majorBidi"/>
                <w:sz w:val="28"/>
                <w:szCs w:val="28"/>
              </w:rPr>
              <w:t>)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514D4" w14:textId="52503441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</w:tr>
      <w:tr w:rsidR="00057D2D" w:rsidRPr="00E34BE6" w14:paraId="508BABE2" w14:textId="69369FBB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057D2D" w:rsidRPr="00E34BE6" w:rsidRDefault="00057D2D" w:rsidP="00057D2D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3566BD11" w:rsidR="00057D2D" w:rsidRPr="007969A5" w:rsidRDefault="00670346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14,107</w:t>
            </w:r>
            <w:r w:rsidR="00057D2D" w:rsidRPr="00057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AB248" w14:textId="69F18198" w:rsidR="00057D2D" w:rsidRPr="007969A5" w:rsidRDefault="00057D2D" w:rsidP="0005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</w:tbl>
    <w:p w14:paraId="7E477FC3" w14:textId="6EDCC3EF" w:rsidR="000F3B50" w:rsidRDefault="000F3B50" w:rsidP="00E908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5B6C">
        <w:rPr>
          <w:rFonts w:ascii="Angsana New" w:hAnsi="Angsana New"/>
          <w:spacing w:val="-2"/>
          <w:sz w:val="28"/>
          <w:szCs w:val="28"/>
          <w:cs/>
        </w:rPr>
        <w:lastRenderedPageBreak/>
        <w:t>สำหรับ</w:t>
      </w:r>
      <w:r w:rsidR="00DA0FEE" w:rsidRPr="00765B6C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7C6505" w:rsidRPr="00765B6C">
        <w:rPr>
          <w:rFonts w:ascii="Angsana New" w:hAnsi="Angsana New"/>
          <w:spacing w:val="-2"/>
          <w:sz w:val="28"/>
          <w:szCs w:val="28"/>
          <w:cs/>
        </w:rPr>
        <w:t xml:space="preserve">สามเดือนและเก้าเดือนสิ้นสุดวันที่ </w:t>
      </w:r>
      <w:r w:rsidR="007C6505" w:rsidRPr="00765B6C">
        <w:rPr>
          <w:rFonts w:ascii="Angsana New" w:hAnsi="Angsana New"/>
          <w:spacing w:val="-2"/>
          <w:sz w:val="28"/>
          <w:szCs w:val="28"/>
        </w:rPr>
        <w:t xml:space="preserve">30 </w:t>
      </w:r>
      <w:r w:rsidR="007C6505" w:rsidRPr="00765B6C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7C6505" w:rsidRPr="00765B6C">
        <w:rPr>
          <w:rFonts w:ascii="Angsana New" w:hAnsi="Angsana New"/>
          <w:spacing w:val="-2"/>
          <w:sz w:val="28"/>
          <w:szCs w:val="28"/>
        </w:rPr>
        <w:t xml:space="preserve">2564 </w:t>
      </w:r>
      <w:r w:rsidRPr="00765B6C">
        <w:rPr>
          <w:rFonts w:ascii="Angsana New" w:hAnsi="Angsana New"/>
          <w:spacing w:val="-2"/>
          <w:sz w:val="28"/>
          <w:szCs w:val="28"/>
          <w:cs/>
        </w:rPr>
        <w:t>ดอกเบี้ยจ่ายจากหนี้สินตามสัญญาเช่าจำนวน</w:t>
      </w:r>
      <w:r w:rsidR="00DA0FEE" w:rsidRPr="00765B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3E2B" w:rsidRPr="00765B6C">
        <w:rPr>
          <w:rFonts w:ascii="Angsana New" w:hAnsi="Angsana New"/>
          <w:spacing w:val="-2"/>
          <w:sz w:val="28"/>
          <w:szCs w:val="28"/>
        </w:rPr>
        <w:t>0.</w:t>
      </w:r>
      <w:r w:rsidR="00E908B4" w:rsidRPr="00765B6C">
        <w:rPr>
          <w:rFonts w:ascii="Angsana New" w:hAnsi="Angsana New"/>
          <w:spacing w:val="-2"/>
          <w:sz w:val="28"/>
          <w:szCs w:val="28"/>
        </w:rPr>
        <w:t>1</w:t>
      </w:r>
      <w:r w:rsidR="000A3E2B" w:rsidRPr="00765B6C">
        <w:rPr>
          <w:rFonts w:ascii="Angsana New" w:hAnsi="Angsana New"/>
          <w:spacing w:val="-2"/>
          <w:sz w:val="28"/>
          <w:szCs w:val="28"/>
        </w:rPr>
        <w:t xml:space="preserve"> </w:t>
      </w:r>
      <w:r w:rsidR="00DA0FEE" w:rsidRPr="00765B6C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908B4" w:rsidRPr="00057D2D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57D2D" w:rsidRPr="00057D2D">
        <w:rPr>
          <w:rFonts w:ascii="Angsana New" w:hAnsi="Angsana New"/>
          <w:spacing w:val="-4"/>
          <w:sz w:val="28"/>
          <w:szCs w:val="28"/>
        </w:rPr>
        <w:t xml:space="preserve">0.6 </w:t>
      </w:r>
      <w:r w:rsidR="00E908B4" w:rsidRPr="00057D2D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765B6C" w:rsidRPr="001B7705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65B6C">
        <w:rPr>
          <w:rFonts w:ascii="Angsana New" w:hAnsi="Angsana New"/>
          <w:spacing w:val="-4"/>
          <w:sz w:val="28"/>
          <w:szCs w:val="28"/>
        </w:rPr>
        <w:t xml:space="preserve">(2563: 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765B6C" w:rsidRPr="00057D2D">
        <w:rPr>
          <w:rFonts w:ascii="Angsana New" w:hAnsi="Angsana New"/>
          <w:spacing w:val="-4"/>
          <w:sz w:val="28"/>
          <w:szCs w:val="28"/>
        </w:rPr>
        <w:t xml:space="preserve">0.1 </w:t>
      </w:r>
      <w:r w:rsidR="00765B6C" w:rsidRPr="00057D2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E908B4" w:rsidRPr="001B7705">
        <w:rPr>
          <w:rFonts w:ascii="Angsana New" w:hAnsi="Angsana New"/>
          <w:spacing w:val="-4"/>
          <w:sz w:val="28"/>
          <w:szCs w:val="28"/>
        </w:rPr>
        <w:t>0.</w:t>
      </w:r>
      <w:r w:rsidR="007C6505">
        <w:rPr>
          <w:rFonts w:ascii="Angsana New" w:hAnsi="Angsana New"/>
          <w:spacing w:val="-4"/>
          <w:sz w:val="28"/>
          <w:szCs w:val="28"/>
        </w:rPr>
        <w:t>4</w:t>
      </w:r>
      <w:r w:rsidR="00E908B4" w:rsidRPr="001B7705">
        <w:rPr>
          <w:rFonts w:ascii="Angsana New" w:hAnsi="Angsana New"/>
          <w:spacing w:val="-4"/>
          <w:sz w:val="28"/>
          <w:szCs w:val="28"/>
        </w:rPr>
        <w:t xml:space="preserve"> 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ล้านบาท)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493C68CE" w:rsidR="006A728D" w:rsidRPr="00824832" w:rsidRDefault="006A728D" w:rsidP="00E908B4">
      <w:pPr>
        <w:pStyle w:val="FSNoteNumbered"/>
        <w:numPr>
          <w:ilvl w:val="0"/>
          <w:numId w:val="17"/>
        </w:numPr>
        <w:spacing w:before="120"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2D8D9189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</w:t>
      </w:r>
      <w:r w:rsidR="00765B6C">
        <w:rPr>
          <w:rFonts w:ascii="Angsana New" w:hAnsi="Angsana New" w:hint="cs"/>
          <w:spacing w:val="6"/>
          <w:sz w:val="28"/>
          <w:szCs w:val="28"/>
          <w:cs/>
        </w:rPr>
        <w:t>กำไรสะสม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052407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52407">
        <w:rPr>
          <w:b/>
          <w:bCs/>
          <w:u w:val="none"/>
          <w:cs/>
        </w:rPr>
        <w:t>รายได้จากการลงทุน</w:t>
      </w:r>
    </w:p>
    <w:p w14:paraId="28C5FB44" w14:textId="1664B8EB" w:rsidR="00AE653A" w:rsidRDefault="00AE653A" w:rsidP="00AE65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56337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C56337">
        <w:rPr>
          <w:rFonts w:ascii="Angsana New" w:hAnsi="Angsana New"/>
          <w:sz w:val="28"/>
          <w:szCs w:val="28"/>
          <w:cs/>
        </w:rPr>
        <w:t>สำหรับ</w:t>
      </w:r>
      <w:r w:rsidR="00564CB4">
        <w:rPr>
          <w:rFonts w:ascii="Angsana New" w:hAnsi="Angsana New" w:hint="cs"/>
          <w:sz w:val="28"/>
          <w:szCs w:val="28"/>
          <w:cs/>
        </w:rPr>
        <w:t>งวด</w:t>
      </w:r>
      <w:r w:rsidR="007C6505">
        <w:rPr>
          <w:rFonts w:ascii="Angsana New" w:hAnsi="Angsana New"/>
          <w:sz w:val="28"/>
          <w:szCs w:val="28"/>
          <w:cs/>
        </w:rPr>
        <w:t xml:space="preserve">สามเดือนและเก้าเดือนสิ้นสุดวันที่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7C65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>
        <w:rPr>
          <w:rFonts w:ascii="Angsana New" w:hAnsi="Angsana New"/>
          <w:sz w:val="28"/>
          <w:szCs w:val="28"/>
        </w:rPr>
        <w:t>2563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C56337">
        <w:rPr>
          <w:rFonts w:ascii="Angsana New" w:hAnsi="Angsana New" w:hint="cs"/>
          <w:sz w:val="28"/>
          <w:szCs w:val="28"/>
          <w:cs/>
        </w:rPr>
        <w:t>มี</w:t>
      </w:r>
      <w:r w:rsidRPr="00C56337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073CC8" w:rsidRPr="00824832" w14:paraId="0D9BF2E7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21617B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57590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824832" w14:paraId="158A130F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C23660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C0981" w14:textId="7E3B33E6" w:rsidR="00073CC8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54EFC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FADB1C9" w14:textId="387FF17A" w:rsidR="00073CC8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0D1" w:rsidRPr="00824832" w14:paraId="3DC7F5AA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09F246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060BD" w14:textId="27B537BF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0F7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5700" w14:textId="6F4A50A9" w:rsidR="00073CC8" w:rsidRPr="00AD68FE" w:rsidRDefault="00073CC8" w:rsidP="00AD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56926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4BFC1F4" w14:textId="1DCC6B9A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07DB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649C2B" w14:textId="6DD1A295" w:rsidR="00073CC8" w:rsidRPr="00AD68FE" w:rsidRDefault="00073CC8" w:rsidP="00AD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D808EE" w:rsidRPr="00824832" w14:paraId="3E47E541" w14:textId="77777777" w:rsidTr="008C5150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283EA5" w14:textId="77777777" w:rsidR="00D808EE" w:rsidRPr="00824832" w:rsidRDefault="00D808EE" w:rsidP="00D8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80926" w14:textId="60CFA5F1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3BC09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19F2E" w14:textId="7568FA65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46F91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8EEEF" w14:textId="77491CF0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317D3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35BAB2" w14:textId="6DE23CA9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3,409</w:t>
            </w:r>
          </w:p>
        </w:tc>
      </w:tr>
      <w:tr w:rsidR="00D808EE" w:rsidRPr="00824832" w14:paraId="2C2A06BE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32B6FE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319F3" w14:textId="191E0012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7336D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CC69F" w14:textId="575AFC9C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C9C6C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9D333" w14:textId="6FBDD712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7F7AA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E7B5" w14:textId="1B3E1842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1,433</w:t>
            </w:r>
          </w:p>
        </w:tc>
      </w:tr>
      <w:tr w:rsidR="00D808EE" w:rsidRPr="005067F3" w14:paraId="7779B202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179F8" w14:textId="77777777" w:rsidR="00D808EE" w:rsidRPr="00824832" w:rsidRDefault="00D808EE" w:rsidP="00D8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0FBDB" w14:textId="2EF56D22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AD574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B9543" w14:textId="5899D9B1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A082D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8235" w14:textId="610A825A" w:rsidR="00D808EE" w:rsidRPr="00824832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81F9E" w14:textId="77777777" w:rsidR="00D808EE" w:rsidRPr="00824832" w:rsidRDefault="00D808EE" w:rsidP="00D808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1CD9D" w14:textId="38354F01" w:rsidR="00D808EE" w:rsidRPr="00721BDB" w:rsidRDefault="00D808EE" w:rsidP="00D808E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4,842</w:t>
            </w:r>
          </w:p>
        </w:tc>
      </w:tr>
    </w:tbl>
    <w:p w14:paraId="62DD351D" w14:textId="3DAF4A26" w:rsidR="00AE653A" w:rsidRPr="00256013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กำไร </w:t>
      </w:r>
      <w:r>
        <w:rPr>
          <w:b/>
          <w:bCs/>
          <w:u w:val="none"/>
          <w:lang w:val="en-US"/>
        </w:rPr>
        <w:t>(</w:t>
      </w:r>
      <w:r w:rsidR="0034029A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256013">
        <w:rPr>
          <w:b/>
          <w:bCs/>
          <w:u w:val="none"/>
          <w:cs/>
        </w:rPr>
        <w:t>จากเครื่องมือทางการเงิน</w:t>
      </w:r>
    </w:p>
    <w:p w14:paraId="1D7E036E" w14:textId="44F23256" w:rsidR="00256013" w:rsidRDefault="00760A1D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0A1D">
        <w:rPr>
          <w:rFonts w:ascii="Angsana New" w:hAnsi="Angsana New"/>
          <w:spacing w:val="-4"/>
          <w:sz w:val="28"/>
          <w:szCs w:val="28"/>
          <w:cs/>
        </w:rPr>
        <w:t xml:space="preserve">กำไร (ขาดทุน) 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จากเครื่องมือทางการเงิน</w:t>
      </w:r>
      <w:r w:rsidR="00CD435D" w:rsidRPr="00107749">
        <w:rPr>
          <w:rFonts w:ascii="Angsana New" w:hAnsi="Angsana New"/>
          <w:sz w:val="28"/>
          <w:szCs w:val="28"/>
          <w:cs/>
        </w:rPr>
        <w:t>สำหรับงวด</w:t>
      </w:r>
      <w:r w:rsidR="007C6505">
        <w:rPr>
          <w:rFonts w:ascii="Angsana New" w:hAnsi="Angsana New"/>
          <w:sz w:val="28"/>
          <w:szCs w:val="28"/>
          <w:cs/>
        </w:rPr>
        <w:t xml:space="preserve">สามเดือนและเก้าเดือนสิ้นสุดวันที่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7C65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>
        <w:rPr>
          <w:rFonts w:ascii="Angsana New" w:hAnsi="Angsana New"/>
          <w:sz w:val="28"/>
          <w:szCs w:val="28"/>
        </w:rPr>
        <w:t>2563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="00CD435D" w:rsidRPr="00107749">
        <w:rPr>
          <w:rFonts w:ascii="Angsana New" w:hAnsi="Angsana New" w:hint="cs"/>
          <w:sz w:val="28"/>
          <w:szCs w:val="28"/>
          <w:cs/>
        </w:rPr>
        <w:t>มี</w:t>
      </w:r>
      <w:r w:rsidR="00CD435D" w:rsidRPr="0010774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35E52C01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2E8D9E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BC5E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26E82F35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D5F576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4BB8A" w14:textId="7BB5FDBE" w:rsidR="00EA60D1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B965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B16DB4F" w14:textId="3F461D97" w:rsidR="00EA60D1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0D1" w:rsidRPr="00824832" w14:paraId="26812B6C" w14:textId="77777777" w:rsidTr="00960F8E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67BF00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72610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BFD18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4DEB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F262A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27BB0D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FB87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9957A49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C6505" w:rsidRPr="00824832" w14:paraId="1155179A" w14:textId="77777777" w:rsidTr="00B21FB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9DA15E" w14:textId="5AF17622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60D1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44EA4" w14:textId="7C3489EA" w:rsidR="007C6505" w:rsidRPr="00824832" w:rsidRDefault="006D0867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CBF6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6262CD" w14:textId="3CB14A02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5226D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65BCE" w14:textId="069BC0B6" w:rsidR="007C6505" w:rsidRPr="00824832" w:rsidRDefault="006D0867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CCE20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AC5566" w14:textId="71D76106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7C6505" w:rsidRPr="00824832" w14:paraId="0CF35BCE" w14:textId="77777777" w:rsidTr="00E0136B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B706D3" w14:textId="34265D6A" w:rsidR="007C650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446B8D19" w14:textId="3564FBE9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E121" w14:textId="60F0AD85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9A227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E930E" w14:textId="246528B6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2E3E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D62A" w14:textId="3B4F6303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2FAB3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F2B" w14:textId="3F66A1FE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(1,186)</w:t>
            </w:r>
          </w:p>
        </w:tc>
      </w:tr>
      <w:tr w:rsidR="007C6505" w:rsidRPr="00824832" w14:paraId="075C51CA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15B6BD" w14:textId="20C04A66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66C0" w14:textId="0C3DBB62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42916B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D17C27" w14:textId="036AE0AF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4CC8B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7CB4F" w14:textId="6F964859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BF753C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01490C" w14:textId="355EE4FC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7C6505" w:rsidRPr="005067F3" w14:paraId="7388080E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BA72BE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0E45A" w14:textId="374A5FF1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517F3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4BB83" w14:textId="77CCE4D2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A82B5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525BC" w14:textId="21C3005E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557D2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6C172" w14:textId="122BAE6F" w:rsidR="007C6505" w:rsidRPr="00721BDB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(1,056)</w:t>
            </w:r>
          </w:p>
        </w:tc>
      </w:tr>
    </w:tbl>
    <w:p w14:paraId="2071343A" w14:textId="77777777" w:rsidR="00AD68FE" w:rsidRDefault="00AD68FE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DA9F526" w14:textId="77777777" w:rsidR="00EA60D1" w:rsidRPr="00256013" w:rsidRDefault="00EA60D1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9D07EA1" w14:textId="77777777" w:rsidR="00D65410" w:rsidRDefault="00D65410" w:rsidP="00D65410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</w:rPr>
      </w:pPr>
    </w:p>
    <w:p w14:paraId="660BEA57" w14:textId="16852F91" w:rsidR="00256013" w:rsidRPr="000664BA" w:rsidRDefault="000664B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664BA">
        <w:rPr>
          <w:rFonts w:hint="cs"/>
          <w:b/>
          <w:bCs/>
          <w:u w:val="none"/>
          <w:cs/>
        </w:rPr>
        <w:lastRenderedPageBreak/>
        <w:t>ขาดทุน</w:t>
      </w:r>
      <w:r w:rsidR="00256013" w:rsidRPr="000664BA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722A036A" w14:textId="25F6E94D" w:rsidR="00256013" w:rsidRDefault="000664BA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0867">
        <w:rPr>
          <w:rFonts w:ascii="Angsana New" w:hAnsi="Angsana New" w:hint="cs"/>
          <w:spacing w:val="6"/>
          <w:sz w:val="28"/>
          <w:szCs w:val="28"/>
          <w:cs/>
        </w:rPr>
        <w:t>ขาดทุน</w:t>
      </w:r>
      <w:r w:rsidR="00256013" w:rsidRPr="006D0867">
        <w:rPr>
          <w:rFonts w:ascii="Angsana New" w:hAnsi="Angsana New" w:hint="cs"/>
          <w:spacing w:val="6"/>
          <w:sz w:val="28"/>
          <w:szCs w:val="28"/>
          <w:cs/>
        </w:rPr>
        <w:t>จาก</w:t>
      </w:r>
      <w:r w:rsidR="00256013" w:rsidRPr="006D0867">
        <w:rPr>
          <w:rFonts w:ascii="Angsana New" w:hAnsi="Angsana New"/>
          <w:spacing w:val="6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Pr="006D0867">
        <w:rPr>
          <w:rFonts w:ascii="Angsana New" w:hAnsi="Angsana New" w:hint="cs"/>
          <w:spacing w:val="6"/>
          <w:sz w:val="28"/>
          <w:szCs w:val="28"/>
          <w:cs/>
        </w:rPr>
        <w:t>สำหรับ</w:t>
      </w:r>
      <w:r w:rsidR="00CD435D" w:rsidRPr="006D0867">
        <w:rPr>
          <w:rFonts w:ascii="Angsana New" w:hAnsi="Angsana New"/>
          <w:spacing w:val="6"/>
          <w:sz w:val="28"/>
          <w:szCs w:val="28"/>
          <w:cs/>
        </w:rPr>
        <w:t>งวด</w:t>
      </w:r>
      <w:r w:rsidR="007C6505" w:rsidRPr="006D0867">
        <w:rPr>
          <w:rFonts w:ascii="Angsana New" w:hAnsi="Angsana New"/>
          <w:spacing w:val="6"/>
          <w:sz w:val="28"/>
          <w:szCs w:val="28"/>
          <w:cs/>
        </w:rPr>
        <w:t xml:space="preserve">สามเดือนและเก้าเดือนสิ้นสุดวันที่ </w:t>
      </w:r>
      <w:r w:rsidR="007C6505">
        <w:rPr>
          <w:rFonts w:ascii="Angsana New" w:hAnsi="Angsana New"/>
          <w:sz w:val="28"/>
          <w:szCs w:val="28"/>
        </w:rPr>
        <w:t xml:space="preserve">30 </w:t>
      </w:r>
      <w:r w:rsidR="007C650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7C65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>
        <w:rPr>
          <w:rFonts w:ascii="Angsana New" w:hAnsi="Angsana New"/>
          <w:sz w:val="28"/>
          <w:szCs w:val="28"/>
        </w:rPr>
        <w:t>2563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="00CD435D" w:rsidRPr="000664BA">
        <w:rPr>
          <w:rFonts w:ascii="Angsana New" w:hAnsi="Angsana New" w:hint="cs"/>
          <w:sz w:val="28"/>
          <w:szCs w:val="28"/>
          <w:cs/>
        </w:rPr>
        <w:t>มี</w:t>
      </w:r>
      <w:r w:rsidR="00CD435D" w:rsidRPr="000664B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01492C1D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2F088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277C3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70E2E744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2E17D1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960C7" w14:textId="5B695DB8" w:rsidR="00EA60D1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26265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963488B" w14:textId="1833EC17" w:rsidR="00EA60D1" w:rsidRPr="00824832" w:rsidRDefault="007C6505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0D1" w:rsidRPr="00824832" w14:paraId="12138CBA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F15C3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2AFA2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8B2D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2C065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BC30C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2693D3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1F838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79C4BC6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C6505" w:rsidRPr="00824832" w14:paraId="64308DAA" w14:textId="77777777" w:rsidTr="00B21FB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07105" w14:textId="4CF4081C" w:rsidR="007C6505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130A6BFA" w14:textId="48E7E985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D1656" w14:textId="7C074582" w:rsidR="007C6505" w:rsidRPr="00824832" w:rsidRDefault="00D808EE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A3C7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EE85" w14:textId="2ABC3378" w:rsidR="007C6505" w:rsidRPr="00824832" w:rsidRDefault="007C6505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44D5D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DC1A" w14:textId="6E9F0081" w:rsidR="007C6505" w:rsidRPr="00824832" w:rsidRDefault="00046FE2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08E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99D4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1F52" w14:textId="08E468DF" w:rsidR="007C6505" w:rsidRPr="00824832" w:rsidRDefault="007C6505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</w:tr>
      <w:tr w:rsidR="007C6505" w:rsidRPr="00824832" w14:paraId="0BAE2CFB" w14:textId="77777777" w:rsidTr="00B21FB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B79CC8" w14:textId="78A2A01D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67F51" w14:textId="7F3D32E2" w:rsidR="007C6505" w:rsidRPr="00824832" w:rsidRDefault="00046FE2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08E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4F3E62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92E63" w14:textId="1334D8B3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55E50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EE70" w14:textId="7ED34F79" w:rsidR="007C6505" w:rsidRPr="00824832" w:rsidRDefault="00D808EE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B348C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1BD45A" w14:textId="09D65F8A" w:rsidR="007C6505" w:rsidRPr="00824832" w:rsidRDefault="007C6505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C6505" w:rsidRPr="005067F3" w14:paraId="138C682C" w14:textId="77777777" w:rsidTr="00B21FB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05A13" w14:textId="77777777" w:rsidR="007C6505" w:rsidRPr="00824832" w:rsidRDefault="007C6505" w:rsidP="007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C49EC" w14:textId="5481F937" w:rsidR="007C6505" w:rsidRPr="00824832" w:rsidRDefault="00D808EE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C8CFE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D731" w14:textId="193DEB0B" w:rsidR="007C6505" w:rsidRPr="00824832" w:rsidRDefault="007C6505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17ACC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0B1A9" w14:textId="1A347D05" w:rsidR="007C6505" w:rsidRPr="00824832" w:rsidRDefault="00D808EE" w:rsidP="007C650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C7A28" w14:textId="77777777" w:rsidR="007C6505" w:rsidRPr="00824832" w:rsidRDefault="007C6505" w:rsidP="007C650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7419A" w14:textId="49BC1F3B" w:rsidR="007C6505" w:rsidRPr="00721BDB" w:rsidRDefault="007C6505" w:rsidP="00046F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5,787</w:t>
            </w:r>
          </w:p>
        </w:tc>
      </w:tr>
    </w:tbl>
    <w:p w14:paraId="5C009B0B" w14:textId="2B633FE9" w:rsidR="0034029A" w:rsidRPr="00824832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ค่าใช้จ่ายในการดำเนินงาน</w:t>
      </w:r>
    </w:p>
    <w:p w14:paraId="1E48CEC3" w14:textId="0975DD4B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ค่าใช้จ่ายในการดำเนินงานสำหรับ</w:t>
      </w:r>
      <w:r w:rsidR="00CD435D" w:rsidRPr="000770A4">
        <w:rPr>
          <w:rFonts w:ascii="Angsana New" w:hAnsi="Angsana New"/>
          <w:sz w:val="28"/>
          <w:szCs w:val="28"/>
          <w:cs/>
        </w:rPr>
        <w:t>งวด</w:t>
      </w:r>
      <w:r w:rsidR="00A351E3">
        <w:rPr>
          <w:rFonts w:ascii="Angsana New" w:hAnsi="Angsana New"/>
          <w:sz w:val="28"/>
          <w:szCs w:val="28"/>
          <w:cs/>
        </w:rPr>
        <w:t xml:space="preserve">สามเดือนและเก้าเดือนสิ้นสุดวันที่ </w:t>
      </w:r>
      <w:r w:rsidR="00A351E3">
        <w:rPr>
          <w:rFonts w:ascii="Angsana New" w:hAnsi="Angsana New"/>
          <w:sz w:val="28"/>
          <w:szCs w:val="28"/>
        </w:rPr>
        <w:t xml:space="preserve">30 </w:t>
      </w:r>
      <w:r w:rsidR="00A351E3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A351E3">
        <w:rPr>
          <w:rFonts w:ascii="Angsana New" w:hAnsi="Angsana New"/>
          <w:sz w:val="28"/>
          <w:szCs w:val="28"/>
        </w:rPr>
        <w:t xml:space="preserve">2564 </w:t>
      </w:r>
      <w:r w:rsidR="00A351E3">
        <w:rPr>
          <w:rFonts w:ascii="Angsana New" w:hAnsi="Angsana New" w:hint="cs"/>
          <w:sz w:val="28"/>
          <w:szCs w:val="28"/>
          <w:cs/>
        </w:rPr>
        <w:t xml:space="preserve">และ </w:t>
      </w:r>
      <w:r w:rsidR="00A351E3">
        <w:rPr>
          <w:rFonts w:ascii="Angsana New" w:hAnsi="Angsana New"/>
          <w:sz w:val="28"/>
          <w:szCs w:val="28"/>
        </w:rPr>
        <w:t>2563</w:t>
      </w:r>
      <w:r w:rsidR="00A351E3">
        <w:rPr>
          <w:rFonts w:ascii="Angsana New" w:hAnsi="Angsana New" w:hint="cs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39D3F0F7" w14:textId="77777777" w:rsidTr="00EA60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0A8A2A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633ACF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53A55C4D" w14:textId="77777777" w:rsidTr="00EA60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CFFE70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27098" w14:textId="57016F8C" w:rsidR="00EA60D1" w:rsidRPr="00824832" w:rsidRDefault="00A351E3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6467F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C7AF211" w14:textId="042281FD" w:rsidR="00EA60D1" w:rsidRPr="00824832" w:rsidRDefault="00A351E3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0D1" w:rsidRPr="00824832" w14:paraId="6B9A2E7C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D2E5E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ACB2A14" w14:textId="611BE83B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A4CEE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F06367B" w14:textId="63F02FDB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64D55C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5A31F8" w14:textId="06A91633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C132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D6F8DA7" w14:textId="1640E1C5" w:rsidR="00EA60D1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A351E3" w:rsidRPr="00824832" w14:paraId="060D085C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F63DC4" w14:textId="77777777" w:rsidR="00A351E3" w:rsidRPr="00824832" w:rsidRDefault="00A351E3" w:rsidP="00A3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C3F47" w14:textId="4C1F4DB9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44DAC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4B93E" w14:textId="1D6A209E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5FCF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F4B56" w14:textId="7C63D3DE" w:rsidR="00A351E3" w:rsidRPr="00824832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9F27E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893DB" w14:textId="54FDD7B4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62,809</w:t>
            </w:r>
          </w:p>
        </w:tc>
      </w:tr>
      <w:tr w:rsidR="00A351E3" w:rsidRPr="00824832" w14:paraId="6D41D8C6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06760F" w14:textId="77777777" w:rsidR="00A351E3" w:rsidRPr="00824832" w:rsidRDefault="00A351E3" w:rsidP="00A3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BDF9D" w14:textId="51AE7E2B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E4C6B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6A286" w14:textId="3144AFC7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5DFF9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E1F82" w14:textId="1CC3F7EB" w:rsidR="00A351E3" w:rsidRPr="00824832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BA614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F1DAA" w14:textId="2948E9F6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24,191</w:t>
            </w:r>
          </w:p>
        </w:tc>
      </w:tr>
      <w:tr w:rsidR="00A351E3" w:rsidRPr="00824832" w14:paraId="46DAD40F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2611DA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79DA7" w14:textId="2E2B21CC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7F81E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B678AF" w14:textId="4420EE30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086A0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72AD" w14:textId="250AA70C" w:rsidR="00A351E3" w:rsidRPr="00824832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14CC9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B911E" w14:textId="6D444679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A351E3" w:rsidRPr="00824832" w14:paraId="1618CAC4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062B13" w14:textId="52F6A0A6" w:rsidR="00A351E3" w:rsidRPr="004A33E0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="004A33E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A33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4A33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F59C3" w14:textId="47BC5159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349DB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5435B" w14:textId="4A503570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5CA02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3814C" w14:textId="24B74570" w:rsidR="00A351E3" w:rsidRPr="00824832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420E4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BEB455" w14:textId="6F50946D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27,177</w:t>
            </w:r>
          </w:p>
        </w:tc>
      </w:tr>
      <w:tr w:rsidR="00A351E3" w:rsidRPr="00824832" w14:paraId="3A4AFB86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C7F8A1" w14:textId="43597A63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A0763" w14:textId="7A354752" w:rsidR="00A351E3" w:rsidRDefault="00FD7143" w:rsidP="00FD71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1A4512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890CA" w14:textId="27319640" w:rsidR="00A351E3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779A4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23D68" w14:textId="25EF9781" w:rsidR="00A351E3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A746E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17BE5" w14:textId="182CF0DA" w:rsidR="00A351E3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60,151</w:t>
            </w:r>
          </w:p>
        </w:tc>
      </w:tr>
      <w:tr w:rsidR="00A351E3" w:rsidRPr="00824832" w14:paraId="6F96D041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278949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A8552" w14:textId="73420B01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95F6C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E9AC3" w14:textId="0EB084D0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3ED3A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A15C" w14:textId="73940414" w:rsidR="00A351E3" w:rsidRPr="00824832" w:rsidRDefault="00DF1B1F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B37B8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53388" w14:textId="73835AD0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12,108</w:t>
            </w:r>
          </w:p>
        </w:tc>
      </w:tr>
      <w:tr w:rsidR="00A351E3" w:rsidRPr="005067F3" w14:paraId="01C29115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C04487" w14:textId="77777777" w:rsidR="00A351E3" w:rsidRPr="00824832" w:rsidRDefault="00A351E3" w:rsidP="00A3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1ACB5" w14:textId="47AD2172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1B8867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C9994" w14:textId="24104FE0" w:rsidR="00A351E3" w:rsidRPr="00824832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CAB84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CBE66" w14:textId="74C8883C" w:rsidR="00A351E3" w:rsidRPr="00824832" w:rsidRDefault="00FD714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1018E" w14:textId="77777777" w:rsidR="00A351E3" w:rsidRPr="00824832" w:rsidRDefault="00A351E3" w:rsidP="00A351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58EC2" w14:textId="734C7A41" w:rsidR="00A351E3" w:rsidRPr="00721BDB" w:rsidRDefault="00A351E3" w:rsidP="00A351E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186,662</w:t>
            </w:r>
          </w:p>
        </w:tc>
      </w:tr>
    </w:tbl>
    <w:p w14:paraId="31FC3844" w14:textId="77777777" w:rsidR="00EA60D1" w:rsidRDefault="00EA60D1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BB6147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8F9459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3ACC9B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C851F1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FC594C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07610B" w14:textId="77777777" w:rsidR="00EA60D1" w:rsidRPr="00824832" w:rsidRDefault="00EA60D1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F9BE72" w14:textId="77777777" w:rsidR="00D15E95" w:rsidRPr="00196A57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BC937A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3DD8A47F" w14:textId="344D4F33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485B8A">
        <w:rPr>
          <w:rFonts w:ascii="Angsana New" w:hAnsi="Angsana New"/>
          <w:sz w:val="28"/>
          <w:szCs w:val="28"/>
        </w:rPr>
        <w:t>3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0B6E5A85" w:rsidR="00D15E95" w:rsidRDefault="00430F50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49CC7279" w:rsidR="00D15E95" w:rsidRPr="000853F0" w:rsidRDefault="00DD74EF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55,990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7EC5901F" w:rsidR="00D15E95" w:rsidRPr="000853F0" w:rsidRDefault="00DD74EF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152,105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127A80AA" w:rsidR="00D15E95" w:rsidRPr="000853F0" w:rsidRDefault="00DD74EF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34,83</w:t>
            </w:r>
            <w:r w:rsidR="00D243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196BB084" w:rsidR="00D15E95" w:rsidRPr="000853F0" w:rsidRDefault="00DD74EF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242,93</w:t>
            </w:r>
            <w:r w:rsidR="00D243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042212" w:rsidRPr="00E86A87" w14:paraId="0100242D" w14:textId="77777777" w:rsidTr="009434DA">
        <w:tc>
          <w:tcPr>
            <w:tcW w:w="3240" w:type="dxa"/>
            <w:vAlign w:val="bottom"/>
          </w:tcPr>
          <w:p w14:paraId="41939694" w14:textId="659BC459" w:rsidR="00042212" w:rsidRPr="008F2EAD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4221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0" w:type="dxa"/>
          </w:tcPr>
          <w:p w14:paraId="56048933" w14:textId="50F630F4" w:rsidR="00042212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71056C7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8DDBD54" w14:textId="5C8EF362" w:rsidR="00042212" w:rsidRDefault="00042212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DB4F95D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CF20F3" w14:textId="0FC0E9EB" w:rsidR="00042212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00503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03D0BF2" w14:textId="449CDDCF" w:rsidR="00042212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1A9B8D78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5093792F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76DA97B6" w:rsidR="00D15E95" w:rsidRPr="000853F0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3AFB1BED" w:rsidR="00D15E95" w:rsidRPr="000853F0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44DC78D2" w:rsidR="00D15E95" w:rsidRPr="000853F0" w:rsidRDefault="00DD74EF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81,296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74ABC63E" w:rsidR="00D15E95" w:rsidRPr="000853F0" w:rsidRDefault="00052FD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81,296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4350687E" w:rsidR="00D15E95" w:rsidRPr="008955F0" w:rsidRDefault="00DD74EF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55,990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5913F3F1" w:rsidR="00D15E95" w:rsidRPr="008955F0" w:rsidRDefault="00DD74EF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152,125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7FCC9B1" w:rsidR="00D15E95" w:rsidRPr="008955F0" w:rsidRDefault="00DD74EF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116,13</w:t>
            </w:r>
            <w:r w:rsidR="00D243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48DC569D" w:rsidR="00D15E95" w:rsidRPr="008955F0" w:rsidRDefault="00052FD1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324,2</w:t>
            </w:r>
            <w:r w:rsidR="00D243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203CAC68" w:rsidR="00D15E95" w:rsidRDefault="006D0867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3BF8ED76" w:rsidR="00D15E95" w:rsidRDefault="00DD74EF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1A86B077" w:rsidR="00D15E95" w:rsidRDefault="006D0867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663335EF" w:rsidR="00D15E95" w:rsidRDefault="00052FD1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52AEE4A7" w:rsidR="00D15E95" w:rsidRDefault="006D0867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57BAA0CE" w:rsidR="00D15E95" w:rsidRDefault="00DD74EF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3C2C77E2" w:rsidR="00D15E95" w:rsidRDefault="006D0867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55A90955" w:rsidR="00D15E95" w:rsidRDefault="00052FD1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7981BED3" w14:textId="223AC2C1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522B57C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018D1A3B" w14:textId="77777777" w:rsidR="00AE17B2" w:rsidRDefault="00AE17B2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F993090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2E8C7FA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74C761F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B5C54DC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0E73667D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7B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4464A64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0EBB1094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130,957</w:t>
            </w:r>
          </w:p>
        </w:tc>
        <w:tc>
          <w:tcPr>
            <w:tcW w:w="270" w:type="dxa"/>
          </w:tcPr>
          <w:p w14:paraId="3E1FA9A9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41139AF8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34,820</w:t>
            </w:r>
          </w:p>
        </w:tc>
        <w:tc>
          <w:tcPr>
            <w:tcW w:w="270" w:type="dxa"/>
          </w:tcPr>
          <w:p w14:paraId="626AC0A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265,292</w:t>
            </w:r>
          </w:p>
        </w:tc>
      </w:tr>
      <w:tr w:rsidR="00756B7B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1F8DB55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756B7B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756B7B" w:rsidRPr="00E86A87" w:rsidRDefault="00756B7B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035048BC" w14:textId="77777777" w:rsidTr="009434DA">
        <w:tc>
          <w:tcPr>
            <w:tcW w:w="3240" w:type="dxa"/>
          </w:tcPr>
          <w:p w14:paraId="5D09CD28" w14:textId="77777777" w:rsidR="00756B7B" w:rsidRPr="00773897" w:rsidRDefault="00756B7B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206D2CBE" w14:textId="77777777" w:rsidTr="009434DA">
        <w:tc>
          <w:tcPr>
            <w:tcW w:w="3240" w:type="dxa"/>
          </w:tcPr>
          <w:p w14:paraId="3A02F3FE" w14:textId="77777777" w:rsidR="00756B7B" w:rsidRPr="00773897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  <w:tc>
          <w:tcPr>
            <w:tcW w:w="270" w:type="dxa"/>
          </w:tcPr>
          <w:p w14:paraId="23C9C81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</w:tr>
      <w:tr w:rsidR="00756B7B" w:rsidRPr="00E86A87" w14:paraId="72A0E8C9" w14:textId="77777777" w:rsidTr="009434DA">
        <w:tc>
          <w:tcPr>
            <w:tcW w:w="3240" w:type="dxa"/>
          </w:tcPr>
          <w:p w14:paraId="175A323E" w14:textId="77777777" w:rsidR="00756B7B" w:rsidRPr="001F1BDE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7777777" w:rsidR="00756B7B" w:rsidRPr="008955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72C69F28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4C089" w14:textId="60E0981D" w:rsidR="00756B7B" w:rsidRPr="008955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131,187</w:t>
            </w:r>
          </w:p>
        </w:tc>
        <w:tc>
          <w:tcPr>
            <w:tcW w:w="270" w:type="dxa"/>
          </w:tcPr>
          <w:p w14:paraId="24EB1D1D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4969531C" w:rsidR="00756B7B" w:rsidRPr="008955F0" w:rsidRDefault="00760A1D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116,538</w:t>
            </w:r>
          </w:p>
        </w:tc>
        <w:tc>
          <w:tcPr>
            <w:tcW w:w="270" w:type="dxa"/>
          </w:tcPr>
          <w:p w14:paraId="31254AEB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7F78D" w14:textId="77777777" w:rsidR="00756B7B" w:rsidRPr="008955F0" w:rsidRDefault="00756B7B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347,240</w:t>
            </w:r>
          </w:p>
        </w:tc>
      </w:tr>
      <w:tr w:rsidR="00756B7B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56B7B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A98204B" w14:textId="77777777" w:rsidR="00F95529" w:rsidRPr="004E38C1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bookmarkStart w:id="4" w:name="_GoBack"/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>เพื่อใช้ในการตัดสินใจในการ</w:t>
      </w:r>
      <w:bookmarkEnd w:id="4"/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2C20CDE2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6912B1DC" w:rsidR="00E40383" w:rsidRPr="00733ADE" w:rsidRDefault="00430F50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DEE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30 </w:t>
      </w:r>
      <w:r w:rsidRPr="00AD1DEE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AD1DEE">
        <w:rPr>
          <w:rFonts w:ascii="Angsana New" w:hAnsi="Angsana New"/>
          <w:spacing w:val="-4"/>
          <w:sz w:val="28"/>
          <w:szCs w:val="28"/>
        </w:rPr>
        <w:t xml:space="preserve">2564 </w:t>
      </w:r>
      <w:r w:rsidR="00E40383" w:rsidRPr="00AD1DEE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E40383" w:rsidRPr="00733ADE">
        <w:rPr>
          <w:rFonts w:ascii="Angsana New" w:hAnsi="Angsana New" w:hint="cs"/>
          <w:sz w:val="28"/>
          <w:szCs w:val="28"/>
          <w:cs/>
        </w:rPr>
        <w:t>หนึ่ง</w:t>
      </w:r>
      <w:r w:rsidR="00E40383" w:rsidRPr="00733ADE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="002044E0" w:rsidRPr="00733ADE">
        <w:rPr>
          <w:rFonts w:ascii="Angsana New" w:hAnsi="Angsana New"/>
          <w:sz w:val="28"/>
          <w:szCs w:val="28"/>
        </w:rPr>
        <w:t xml:space="preserve"> </w:t>
      </w:r>
      <w:r w:rsidR="00B96FA6" w:rsidRPr="00733ADE">
        <w:rPr>
          <w:rFonts w:ascii="Angsana New" w:hAnsi="Angsana New"/>
          <w:sz w:val="28"/>
          <w:szCs w:val="28"/>
        </w:rPr>
        <w:t>37.4</w:t>
      </w:r>
      <w:r w:rsidR="00E40383" w:rsidRPr="00733ADE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733ADE"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733ADE">
        <w:rPr>
          <w:rFonts w:ascii="Angsana New" w:hAnsi="Angsana New"/>
          <w:sz w:val="28"/>
          <w:szCs w:val="28"/>
        </w:rPr>
        <w:t xml:space="preserve">30 </w:t>
      </w:r>
      <w:r w:rsidRPr="00733ADE">
        <w:rPr>
          <w:rFonts w:ascii="Angsana New" w:hAnsi="Angsana New" w:hint="cs"/>
          <w:sz w:val="28"/>
          <w:szCs w:val="28"/>
          <w:cs/>
        </w:rPr>
        <w:t>กันยายน</w:t>
      </w:r>
      <w:r w:rsidRPr="00733ADE">
        <w:rPr>
          <w:rFonts w:ascii="Angsana New" w:hAnsi="Angsana New"/>
          <w:sz w:val="28"/>
          <w:szCs w:val="28"/>
        </w:rPr>
        <w:t xml:space="preserve"> </w:t>
      </w:r>
      <w:r w:rsidR="00E40383" w:rsidRPr="00733ADE">
        <w:rPr>
          <w:rFonts w:ascii="Angsana New" w:hAnsi="Angsana New"/>
          <w:sz w:val="28"/>
          <w:szCs w:val="28"/>
        </w:rPr>
        <w:t xml:space="preserve">2563 </w:t>
      </w:r>
      <w:r w:rsidR="00E40383" w:rsidRPr="00733ADE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</w:t>
      </w:r>
      <w:r w:rsidR="00AD1DEE">
        <w:rPr>
          <w:rFonts w:ascii="Angsana New" w:hAnsi="Angsana New" w:hint="cs"/>
          <w:sz w:val="28"/>
          <w:szCs w:val="28"/>
          <w:cs/>
        </w:rPr>
        <w:t>อง</w:t>
      </w:r>
      <w:r w:rsidR="00E40383" w:rsidRPr="00733ADE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8A0A5F" w:rsidRPr="00733ADE">
        <w:rPr>
          <w:rFonts w:ascii="Angsana New" w:hAnsi="Angsana New"/>
          <w:sz w:val="28"/>
          <w:szCs w:val="28"/>
        </w:rPr>
        <w:t>49</w:t>
      </w:r>
      <w:r w:rsidR="00E40383" w:rsidRPr="00733ADE">
        <w:rPr>
          <w:rFonts w:ascii="Angsana New" w:hAnsi="Angsana New"/>
          <w:sz w:val="28"/>
          <w:szCs w:val="28"/>
        </w:rPr>
        <w:t>.</w:t>
      </w:r>
      <w:r w:rsidR="008A0A5F" w:rsidRPr="00733ADE">
        <w:rPr>
          <w:rFonts w:ascii="Angsana New" w:hAnsi="Angsana New"/>
          <w:sz w:val="28"/>
          <w:szCs w:val="28"/>
        </w:rPr>
        <w:t>7</w:t>
      </w:r>
      <w:r w:rsidR="00E40383" w:rsidRPr="00733ADE">
        <w:rPr>
          <w:rFonts w:ascii="Angsana New" w:hAnsi="Angsana New"/>
          <w:sz w:val="28"/>
          <w:szCs w:val="28"/>
        </w:rPr>
        <w:t xml:space="preserve"> </w:t>
      </w:r>
      <w:r w:rsidR="00E40383" w:rsidRPr="00733ADE">
        <w:rPr>
          <w:rFonts w:ascii="Angsana New" w:hAnsi="Angsana New"/>
          <w:sz w:val="28"/>
          <w:szCs w:val="28"/>
          <w:cs/>
        </w:rPr>
        <w:t>ล้านบาท</w:t>
      </w:r>
    </w:p>
    <w:p w14:paraId="2F46EB25" w14:textId="436A91C4" w:rsidR="00E40383" w:rsidRDefault="00430F5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733ADE">
        <w:rPr>
          <w:rFonts w:asciiTheme="majorBidi" w:hAnsiTheme="majorBidi"/>
          <w:sz w:val="28"/>
          <w:szCs w:val="28"/>
          <w:cs/>
        </w:rPr>
        <w:t xml:space="preserve">สำหรับงวดเก้าเดือนสิ้นสุดวันที่ </w:t>
      </w:r>
      <w:r w:rsidRPr="00733ADE">
        <w:rPr>
          <w:rFonts w:ascii="Angsana New" w:hAnsi="Angsana New"/>
          <w:sz w:val="28"/>
          <w:szCs w:val="28"/>
        </w:rPr>
        <w:t xml:space="preserve">30 </w:t>
      </w:r>
      <w:r w:rsidRPr="00733ADE">
        <w:rPr>
          <w:rFonts w:ascii="Angsana New" w:hAnsi="Angsana New" w:hint="cs"/>
          <w:sz w:val="28"/>
          <w:szCs w:val="28"/>
          <w:cs/>
        </w:rPr>
        <w:t>กันยายน</w:t>
      </w:r>
      <w:r w:rsidRPr="00733ADE">
        <w:rPr>
          <w:rFonts w:ascii="Angsana New" w:hAnsi="Angsana New"/>
          <w:sz w:val="28"/>
          <w:szCs w:val="28"/>
        </w:rPr>
        <w:t xml:space="preserve"> </w:t>
      </w:r>
      <w:r w:rsidR="00E40383" w:rsidRPr="00733ADE">
        <w:rPr>
          <w:rFonts w:ascii="Angsana New" w:hAnsi="Angsana New"/>
          <w:spacing w:val="-2"/>
          <w:sz w:val="28"/>
          <w:szCs w:val="28"/>
        </w:rPr>
        <w:t xml:space="preserve">2564 </w:t>
      </w:r>
      <w:r w:rsidR="00E40383" w:rsidRPr="00733ADE">
        <w:rPr>
          <w:rFonts w:ascii="Angsana New" w:hAnsi="Angsana New" w:hint="cs"/>
          <w:spacing w:val="-2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E40383" w:rsidRPr="00733ADE">
        <w:rPr>
          <w:rFonts w:ascii="Angsana New" w:hAnsi="Angsana New" w:hint="cs"/>
          <w:sz w:val="28"/>
          <w:szCs w:val="28"/>
          <w:cs/>
        </w:rPr>
        <w:t>หนึ่ง</w:t>
      </w:r>
      <w:r w:rsidR="00E40383" w:rsidRPr="00733ADE">
        <w:rPr>
          <w:rFonts w:ascii="Angsana New" w:hAnsi="Angsana New" w:hint="cs"/>
          <w:spacing w:val="6"/>
          <w:sz w:val="28"/>
          <w:szCs w:val="28"/>
          <w:cs/>
        </w:rPr>
        <w:t>รายเป็นจำนวนเงินรวม</w:t>
      </w:r>
      <w:r w:rsidR="00B96FA6" w:rsidRPr="00733ADE">
        <w:rPr>
          <w:rFonts w:ascii="Angsana New" w:hAnsi="Angsana New"/>
          <w:spacing w:val="6"/>
          <w:sz w:val="28"/>
          <w:szCs w:val="28"/>
        </w:rPr>
        <w:t xml:space="preserve"> 172.5</w:t>
      </w:r>
      <w:r w:rsidR="00E40383" w:rsidRPr="00733ADE">
        <w:rPr>
          <w:rFonts w:ascii="Angsana New" w:hAnsi="Angsana New" w:hint="cs"/>
          <w:spacing w:val="6"/>
          <w:sz w:val="28"/>
          <w:szCs w:val="28"/>
          <w:cs/>
        </w:rPr>
        <w:t xml:space="preserve"> ล้านบาท</w:t>
      </w:r>
      <w:r w:rsidR="00E40383" w:rsidRPr="00733ADE">
        <w:rPr>
          <w:rFonts w:ascii="Angsana New" w:hAnsi="Angsana New"/>
          <w:spacing w:val="6"/>
          <w:sz w:val="28"/>
          <w:szCs w:val="28"/>
        </w:rPr>
        <w:t xml:space="preserve"> </w:t>
      </w:r>
      <w:r w:rsidR="00E40383" w:rsidRPr="00733ADE">
        <w:rPr>
          <w:rFonts w:ascii="Angsana New" w:hAnsi="Angsana New" w:hint="cs"/>
          <w:spacing w:val="6"/>
          <w:sz w:val="28"/>
          <w:szCs w:val="28"/>
          <w:cs/>
        </w:rPr>
        <w:t>และ</w:t>
      </w:r>
      <w:r w:rsidRPr="00733ADE">
        <w:rPr>
          <w:rFonts w:asciiTheme="majorBidi" w:hAnsiTheme="majorBidi"/>
          <w:sz w:val="28"/>
          <w:szCs w:val="28"/>
          <w:cs/>
        </w:rPr>
        <w:t xml:space="preserve">สำหรับงวดเก้าเดือนสิ้นสุดวันที่ </w:t>
      </w:r>
      <w:r w:rsidRPr="00733ADE">
        <w:rPr>
          <w:rFonts w:ascii="Angsana New" w:hAnsi="Angsana New"/>
          <w:sz w:val="28"/>
          <w:szCs w:val="28"/>
        </w:rPr>
        <w:t xml:space="preserve">30 </w:t>
      </w:r>
      <w:r w:rsidRPr="00733ADE">
        <w:rPr>
          <w:rFonts w:ascii="Angsana New" w:hAnsi="Angsana New" w:hint="cs"/>
          <w:sz w:val="28"/>
          <w:szCs w:val="28"/>
          <w:cs/>
        </w:rPr>
        <w:t>กันยายน</w:t>
      </w:r>
      <w:r w:rsidR="00E40383" w:rsidRPr="00733ADE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40383" w:rsidRPr="00733ADE">
        <w:rPr>
          <w:rFonts w:ascii="Angsana New" w:hAnsi="Angsana New"/>
          <w:spacing w:val="6"/>
          <w:sz w:val="28"/>
          <w:szCs w:val="28"/>
        </w:rPr>
        <w:t xml:space="preserve">2563 </w:t>
      </w:r>
      <w:r w:rsidR="00E40383" w:rsidRPr="00733ADE">
        <w:rPr>
          <w:rFonts w:ascii="Angsana New" w:hAnsi="Angsana New"/>
          <w:spacing w:val="6"/>
          <w:sz w:val="28"/>
          <w:szCs w:val="28"/>
          <w:cs/>
        </w:rPr>
        <w:t>บริษัทมีรายได้</w:t>
      </w:r>
      <w:r w:rsidR="00E40383" w:rsidRPr="00733ADE">
        <w:rPr>
          <w:rFonts w:ascii="Angsana New" w:hAnsi="Angsana New"/>
          <w:spacing w:val="4"/>
          <w:sz w:val="28"/>
          <w:szCs w:val="28"/>
          <w:cs/>
        </w:rPr>
        <w:t>เบี้ยประกันภัยรับจากตัวแทนและบริษัทนายหน้ารายใหญ่สาม</w:t>
      </w:r>
      <w:r w:rsidR="00E40383" w:rsidRPr="00A158A9">
        <w:rPr>
          <w:rFonts w:ascii="Angsana New" w:hAnsi="Angsana New"/>
          <w:spacing w:val="4"/>
          <w:sz w:val="28"/>
          <w:szCs w:val="28"/>
          <w:cs/>
        </w:rPr>
        <w:t>รายเป็นจำนวน</w:t>
      </w:r>
      <w:r w:rsidR="00E40383" w:rsidRPr="00F80B85">
        <w:rPr>
          <w:rFonts w:ascii="Angsana New" w:hAnsi="Angsana New"/>
          <w:spacing w:val="4"/>
          <w:sz w:val="28"/>
          <w:szCs w:val="28"/>
          <w:cs/>
        </w:rPr>
        <w:t xml:space="preserve">เงินรวม </w:t>
      </w:r>
      <w:r w:rsidR="00C4454F" w:rsidRPr="00F80B85">
        <w:rPr>
          <w:rFonts w:ascii="Angsana New" w:hAnsi="Angsana New"/>
          <w:spacing w:val="4"/>
          <w:sz w:val="28"/>
          <w:szCs w:val="28"/>
        </w:rPr>
        <w:t>297.3</w:t>
      </w:r>
      <w:r w:rsidR="00E40383" w:rsidRPr="00F80B8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40383" w:rsidRPr="00F80B85">
        <w:rPr>
          <w:rFonts w:ascii="Angsana New" w:hAnsi="Angsana New"/>
          <w:spacing w:val="4"/>
          <w:sz w:val="28"/>
          <w:szCs w:val="28"/>
          <w:cs/>
        </w:rPr>
        <w:t>ล้านบาท</w:t>
      </w:r>
    </w:p>
    <w:p w14:paraId="01871A17" w14:textId="77777777" w:rsidR="00D77F97" w:rsidRDefault="00D77F97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700A6AB" w14:textId="77777777" w:rsidR="00D77F97" w:rsidRPr="00E435A2" w:rsidRDefault="00D77F97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  <w:cs/>
        </w:rPr>
      </w:pPr>
    </w:p>
    <w:p w14:paraId="728CE9FC" w14:textId="7F81C1A4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5" w:name="OLE_LINK5"/>
      <w:bookmarkStart w:id="6" w:name="_Hlk69747233"/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430F50">
        <w:rPr>
          <w:rFonts w:ascii="Angsana New" w:hAnsi="Angsana New"/>
          <w:sz w:val="28"/>
          <w:szCs w:val="28"/>
        </w:rPr>
        <w:t xml:space="preserve">30 </w:t>
      </w:r>
      <w:r w:rsidR="00430F50">
        <w:rPr>
          <w:rFonts w:ascii="Angsana New" w:hAnsi="Angsana New" w:hint="cs"/>
          <w:sz w:val="28"/>
          <w:szCs w:val="28"/>
          <w:cs/>
        </w:rPr>
        <w:t>กันยายน</w:t>
      </w:r>
      <w:r w:rsidR="00FB66D6">
        <w:rPr>
          <w:rFonts w:ascii="Angsana New" w:hAnsi="Angsana New" w:hint="cs"/>
          <w:sz w:val="28"/>
          <w:szCs w:val="28"/>
          <w:cs/>
        </w:rPr>
        <w:t xml:space="preserve"> </w:t>
      </w:r>
      <w:r w:rsidR="00FB66D6">
        <w:rPr>
          <w:rFonts w:ascii="Angsana New" w:hAnsi="Angsana New"/>
          <w:sz w:val="28"/>
          <w:szCs w:val="28"/>
        </w:rPr>
        <w:t xml:space="preserve">2564 </w:t>
      </w:r>
      <w:r w:rsidR="009645B6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90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770245" w:rsidRPr="00824832" w14:paraId="6E03B689" w14:textId="77777777" w:rsidTr="008C0494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7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8C0494">
        <w:trPr>
          <w:tblHeader/>
        </w:trPr>
        <w:tc>
          <w:tcPr>
            <w:tcW w:w="315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8C0494">
        <w:trPr>
          <w:tblHeader/>
        </w:trPr>
        <w:tc>
          <w:tcPr>
            <w:tcW w:w="315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8C0494">
        <w:trPr>
          <w:tblHeader/>
        </w:trPr>
        <w:tc>
          <w:tcPr>
            <w:tcW w:w="315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8C0494">
        <w:trPr>
          <w:trHeight w:val="374"/>
        </w:trPr>
        <w:tc>
          <w:tcPr>
            <w:tcW w:w="315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DB24B1" w:rsidRPr="00824832" w14:paraId="2D979CAE" w14:textId="77777777" w:rsidTr="008C0494">
        <w:trPr>
          <w:trHeight w:val="374"/>
        </w:trPr>
        <w:tc>
          <w:tcPr>
            <w:tcW w:w="3150" w:type="dxa"/>
          </w:tcPr>
          <w:p w14:paraId="6B1E3DA1" w14:textId="77777777" w:rsidR="00DB24B1" w:rsidRPr="00AC5042" w:rsidRDefault="00DB24B1" w:rsidP="00DB24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F2D39" w14:textId="3B1B0073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2,909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68E30" w14:textId="000EC33E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E9C745" w14:textId="15ED2056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4,273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8E67E6" w14:textId="22ED827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34C77C" w14:textId="44FE2D9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112,241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D5AD38" w14:textId="323A545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6340FF" w14:textId="6627524B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31,848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C12FA8" w14:textId="61A64852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4E22A3" w14:textId="0D8CE4AF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3A28E" w14:textId="582BE5C3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CFE52B" w14:textId="712DD47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151,271 </w:t>
            </w:r>
          </w:p>
        </w:tc>
      </w:tr>
      <w:tr w:rsidR="00DB24B1" w:rsidRPr="00824832" w14:paraId="598672C0" w14:textId="77777777" w:rsidTr="008C0494">
        <w:trPr>
          <w:trHeight w:val="749"/>
        </w:trPr>
        <w:tc>
          <w:tcPr>
            <w:tcW w:w="3150" w:type="dxa"/>
          </w:tcPr>
          <w:p w14:paraId="2C6294EE" w14:textId="1B1A0164" w:rsid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DB24B1" w:rsidRPr="00AC5042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B5A16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11BD35E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(1,548)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53F73494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22C926A6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(2,160)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66A2511D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9DC7856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(44,458)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AEA962E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3A014067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(22,248)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5E022CCA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5D107BFE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1E452E7C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5C71B18A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(70,414)</w:t>
            </w:r>
          </w:p>
        </w:tc>
      </w:tr>
      <w:tr w:rsidR="00DB24B1" w:rsidRPr="00824832" w14:paraId="441D094E" w14:textId="77777777" w:rsidTr="008C0494">
        <w:trPr>
          <w:trHeight w:val="374"/>
        </w:trPr>
        <w:tc>
          <w:tcPr>
            <w:tcW w:w="3150" w:type="dxa"/>
          </w:tcPr>
          <w:p w14:paraId="15ED1BCD" w14:textId="77777777" w:rsidR="00DB24B1" w:rsidRPr="00AC5042" w:rsidRDefault="00DB24B1" w:rsidP="00DB24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761EEC3A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1,361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17C87A8B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1B595573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2,113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26D260E3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4D2FD14D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67,783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5951F3D7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3E7D5D7A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9,600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1B227E96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6A77D760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79CA5FD8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63CBE112" w:rsidR="00DB24B1" w:rsidRPr="00DB24B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4B1">
              <w:rPr>
                <w:rFonts w:ascii="Angsana New" w:hAnsi="Angsana New"/>
                <w:sz w:val="28"/>
                <w:szCs w:val="28"/>
              </w:rPr>
              <w:t xml:space="preserve">         80,857 </w:t>
            </w:r>
          </w:p>
        </w:tc>
      </w:tr>
      <w:tr w:rsidR="00DB24B1" w:rsidRPr="00824832" w14:paraId="2250A2BE" w14:textId="77777777" w:rsidTr="008C0494">
        <w:trPr>
          <w:trHeight w:val="749"/>
        </w:trPr>
        <w:tc>
          <w:tcPr>
            <w:tcW w:w="3150" w:type="dxa"/>
          </w:tcPr>
          <w:p w14:paraId="28FADE76" w14:textId="0AFC31B6" w:rsidR="00DB24B1" w:rsidRDefault="00DB24B1" w:rsidP="00DB24B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C6622B" w:rsidRDefault="00DB24B1" w:rsidP="00DB24B1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6F034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6F034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8C04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64D1E8" w14:textId="5D90E596" w:rsidR="00DB24B1" w:rsidRPr="00AC5042" w:rsidRDefault="008C0494" w:rsidP="00DB24B1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="00DB2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D558D9" w14:textId="29B115DE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506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73F4DD48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C62A14" w14:textId="09A0B201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 (884)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2C8DAB8E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A9C9A3" w14:textId="74D9875C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5,595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2C45A567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CBDBC4" w14:textId="582ABAB3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 (1,865)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6FCCA67B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C7491C" w14:textId="7A493C9E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5849C0DD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69DD04" w14:textId="66A76033" w:rsidR="00DB24B1" w:rsidRPr="00AE15CD" w:rsidRDefault="00DB24B1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3,352 </w:t>
            </w:r>
          </w:p>
        </w:tc>
      </w:tr>
      <w:tr w:rsidR="00DB24B1" w:rsidRPr="00824832" w14:paraId="1D024A1B" w14:textId="77777777" w:rsidTr="008C0494">
        <w:trPr>
          <w:trHeight w:val="374"/>
        </w:trPr>
        <w:tc>
          <w:tcPr>
            <w:tcW w:w="3150" w:type="dxa"/>
          </w:tcPr>
          <w:p w14:paraId="0A802706" w14:textId="77777777" w:rsidR="00DB24B1" w:rsidRPr="00AC5042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5B60B" w14:textId="4FFDECB4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5ABEB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1542E" w14:textId="02DF6A4E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1B37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BD0CB" w14:textId="78DE4A90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D4FB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88031" w14:textId="0E62A19A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ABDEE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51D0B" w14:textId="225768F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7F0B5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A350E" w14:textId="77777777" w:rsidR="00DB24B1" w:rsidRPr="00056661" w:rsidRDefault="00DB24B1" w:rsidP="00DB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E15CD" w:rsidRPr="00824832" w14:paraId="3B60A7C0" w14:textId="77777777" w:rsidTr="008C0494">
        <w:trPr>
          <w:trHeight w:val="374"/>
        </w:trPr>
        <w:tc>
          <w:tcPr>
            <w:tcW w:w="3150" w:type="dxa"/>
          </w:tcPr>
          <w:p w14:paraId="7BE1B690" w14:textId="77777777" w:rsidR="00AE15CD" w:rsidRPr="00AC5042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0B915ED6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1,867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12FCAAB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62EFF39C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1,229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5C59F9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2A618688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73,378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64DE0B9B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7A72E798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7,735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A41CBF5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252BAA68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0AFF3B33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7C8EC5CD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         84,209 </w:t>
            </w:r>
          </w:p>
        </w:tc>
      </w:tr>
      <w:tr w:rsidR="00AE15CD" w:rsidRPr="00824832" w14:paraId="20AE55AB" w14:textId="77777777" w:rsidTr="008C0494">
        <w:trPr>
          <w:trHeight w:val="374"/>
        </w:trPr>
        <w:tc>
          <w:tcPr>
            <w:tcW w:w="3150" w:type="dxa"/>
          </w:tcPr>
          <w:p w14:paraId="061034F0" w14:textId="77777777" w:rsidR="00AE15CD" w:rsidRPr="00AC5042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44AB9330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488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1705AC3D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053A6146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810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46773102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2BB25CD3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17,783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59D4459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749FCC70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8,209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53AD9CF4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3172D0F6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15333F65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6A13B352" w:rsidR="00AE15CD" w:rsidRPr="00AE15CD" w:rsidRDefault="00AE15CD" w:rsidP="00AE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         27,290 </w:t>
            </w:r>
          </w:p>
        </w:tc>
      </w:tr>
      <w:tr w:rsidR="00AE15CD" w:rsidRPr="00824832" w14:paraId="7A7636A8" w14:textId="77777777" w:rsidTr="008C0494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5B1944B5" w14:textId="77777777" w:rsidR="00AE15CD" w:rsidRPr="00AC5042" w:rsidRDefault="00AE15CD" w:rsidP="00AE15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4B1344A9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27EC4DEF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7A871BCF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73BF75F4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2C42C4EE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5E75EF73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1889AFE9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7E29AE4B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752E4220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1,351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31329FA6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0AABC695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1,351 </w:t>
            </w:r>
          </w:p>
        </w:tc>
      </w:tr>
      <w:tr w:rsidR="00AE15CD" w:rsidRPr="00824832" w14:paraId="5FB76CC6" w14:textId="77777777" w:rsidTr="008C0494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241BD008" w14:textId="562BCEE2" w:rsidR="00AE15CD" w:rsidRPr="00936959" w:rsidRDefault="007B5A16" w:rsidP="00AE15C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AE15CD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364EB50B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58F53D21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0F0C76FF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DD9E081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6C3DC57D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0BD78A9F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18CE36BC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45268A7B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3A169A8C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4F3E4942" w:rsidR="00AE15CD" w:rsidRPr="00AE15CD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5C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9456" w14:textId="1033B4F2" w:rsidR="00AE15CD" w:rsidRPr="00ED2935" w:rsidRDefault="00AE15CD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537 </w:t>
            </w:r>
          </w:p>
        </w:tc>
      </w:tr>
      <w:tr w:rsidR="00ED2935" w:rsidRPr="00824832" w14:paraId="07C3565A" w14:textId="77777777" w:rsidTr="008C0494">
        <w:trPr>
          <w:trHeight w:val="749"/>
        </w:trPr>
        <w:tc>
          <w:tcPr>
            <w:tcW w:w="3150" w:type="dxa"/>
            <w:tcBorders>
              <w:top w:val="nil"/>
              <w:bottom w:val="nil"/>
            </w:tcBorders>
          </w:tcPr>
          <w:p w14:paraId="1AD4D75A" w14:textId="11ADEB0A" w:rsidR="00ED2935" w:rsidRPr="00936959" w:rsidRDefault="00ED2935" w:rsidP="00ED2935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ED2935" w:rsidRPr="00936959" w:rsidRDefault="00ED2935" w:rsidP="00ED293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78EE4022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4F9CF8D2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6225774E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7B15EC83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525EC81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33897B8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192F3BFA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6FCA9783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441CB7F1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(474)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4C24443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561529BB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(474)</w:t>
            </w:r>
          </w:p>
        </w:tc>
      </w:tr>
      <w:tr w:rsidR="00ED2935" w:rsidRPr="00824832" w14:paraId="695EDD79" w14:textId="77777777" w:rsidTr="008C0494">
        <w:trPr>
          <w:trHeight w:val="374"/>
        </w:trPr>
        <w:tc>
          <w:tcPr>
            <w:tcW w:w="3150" w:type="dxa"/>
          </w:tcPr>
          <w:p w14:paraId="6BD46D0B" w14:textId="77777777" w:rsidR="00ED2935" w:rsidRPr="00AC5042" w:rsidRDefault="00ED2935" w:rsidP="00ED293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684198" w14:textId="543EDA65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70CAD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433EF4B" w14:textId="0A4D39A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36C22981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2A6817" w14:textId="4FA855F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1,553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2977FCAB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708C7B" w14:textId="07F5B57A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(202)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55378D7D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12177C3" w14:textId="783FC243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610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555B40F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E10E645" w14:textId="410C8657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1,960 </w:t>
            </w:r>
          </w:p>
        </w:tc>
      </w:tr>
      <w:tr w:rsidR="00ED2935" w:rsidRPr="00824832" w14:paraId="7D600976" w14:textId="77777777" w:rsidTr="008C0494">
        <w:trPr>
          <w:trHeight w:val="374"/>
        </w:trPr>
        <w:tc>
          <w:tcPr>
            <w:tcW w:w="3150" w:type="dxa"/>
          </w:tcPr>
          <w:p w14:paraId="77636743" w14:textId="77777777" w:rsidR="00ED2935" w:rsidRPr="00557DD1" w:rsidRDefault="00ED2935" w:rsidP="00ED29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1D86364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2,354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40DC08A5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5799BC4D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2,039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341CE55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6E958D9C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92,714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7A6687BD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3FD9BEB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15,742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F908428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062AB5AC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2,024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2F88315F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16DAD198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29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114,873 </w:t>
            </w:r>
          </w:p>
        </w:tc>
      </w:tr>
      <w:tr w:rsidR="00ED2935" w:rsidRPr="00824832" w14:paraId="68A27D92" w14:textId="77777777" w:rsidTr="008C049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50" w:type="dxa"/>
          </w:tcPr>
          <w:p w14:paraId="6857E29C" w14:textId="77777777" w:rsidR="00ED2935" w:rsidRPr="00AC5042" w:rsidRDefault="00ED2935" w:rsidP="00ED293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667F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D839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E47C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AD2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EB35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1FE8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BDFB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1098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497E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6269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FE88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935" w:rsidRPr="00824832" w14:paraId="0245812D" w14:textId="77777777" w:rsidTr="008C0494">
        <w:trPr>
          <w:trHeight w:val="374"/>
        </w:trPr>
        <w:tc>
          <w:tcPr>
            <w:tcW w:w="3150" w:type="dxa"/>
          </w:tcPr>
          <w:p w14:paraId="3CB845E5" w14:textId="77777777" w:rsidR="00ED2935" w:rsidRPr="00AC5042" w:rsidRDefault="00ED2935" w:rsidP="00ED29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45B3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9FE5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F30D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11EB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0FD5" w14:textId="77777777" w:rsidR="00ED2935" w:rsidRPr="001C6EE1" w:rsidRDefault="00ED2935" w:rsidP="00ED2935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71F57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38F4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B54A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2D11E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41B2" w14:textId="77777777" w:rsidR="00ED2935" w:rsidRPr="001C6EE1" w:rsidRDefault="00ED2935" w:rsidP="00ED293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DFC51" w14:textId="77777777" w:rsidR="00ED2935" w:rsidRPr="001C6EE1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2935" w:rsidRPr="00824832" w14:paraId="37DAFB6F" w14:textId="77777777" w:rsidTr="008C0494">
        <w:trPr>
          <w:trHeight w:val="374"/>
        </w:trPr>
        <w:tc>
          <w:tcPr>
            <w:tcW w:w="3150" w:type="dxa"/>
          </w:tcPr>
          <w:p w14:paraId="3F795558" w14:textId="77777777" w:rsidR="00ED2935" w:rsidRPr="00AC5042" w:rsidRDefault="00ED2935" w:rsidP="00ED29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14F3785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1,050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0540D1FF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5B5B6084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839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77406564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5B927E6B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85,385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2050292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1E08C03D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19,080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2ED3FB9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50C3B72E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50F51870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7F574370" w:rsidR="00ED2935" w:rsidRPr="00ED2935" w:rsidRDefault="00ED2935" w:rsidP="00ED293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106,354 </w:t>
            </w:r>
          </w:p>
        </w:tc>
      </w:tr>
      <w:tr w:rsidR="00ED2935" w:rsidRPr="00824832" w14:paraId="077A8FBC" w14:textId="77777777" w:rsidTr="008C0494">
        <w:trPr>
          <w:trHeight w:val="374"/>
        </w:trPr>
        <w:tc>
          <w:tcPr>
            <w:tcW w:w="3150" w:type="dxa"/>
          </w:tcPr>
          <w:p w14:paraId="66ECB14E" w14:textId="0D28DB88" w:rsidR="00ED2935" w:rsidRPr="00AC5042" w:rsidRDefault="00ED2935" w:rsidP="00ED29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F154" w14:textId="4751C615" w:rsidR="00ED2935" w:rsidRPr="008C5150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DDE3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5140C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EE3E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6B138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96C03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918C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97543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72C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0DF90" w14:textId="77777777" w:rsidR="00ED2935" w:rsidRPr="0045658D" w:rsidRDefault="00ED2935" w:rsidP="00ED293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A70" w14:textId="77777777" w:rsidR="00ED2935" w:rsidRPr="0045658D" w:rsidRDefault="00ED2935" w:rsidP="00ED293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2935" w:rsidRPr="0045658D" w14:paraId="7E1B9F64" w14:textId="77777777" w:rsidTr="008C0494">
        <w:trPr>
          <w:trHeight w:val="374"/>
        </w:trPr>
        <w:tc>
          <w:tcPr>
            <w:tcW w:w="3150" w:type="dxa"/>
          </w:tcPr>
          <w:p w14:paraId="03E8D8FF" w14:textId="77777777" w:rsidR="00ED2935" w:rsidRPr="00AC5042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6D95CDF" w14:textId="5E25039B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(596)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4F98CF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1540A4C" w14:textId="4D082A9F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(477)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69706568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6C2F8A" w14:textId="4D580362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(37,720)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4CC319EC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2C8235" w14:textId="4486967A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(15,371)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1BE9F8C1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ECAD4E9" w14:textId="7A4791EB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58540EBF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22D394" w14:textId="26B5EF24" w:rsidR="00ED2935" w:rsidRPr="00ED2935" w:rsidRDefault="00ED2935" w:rsidP="00ED293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(54,164)</w:t>
            </w:r>
          </w:p>
        </w:tc>
      </w:tr>
      <w:tr w:rsidR="00ED2935" w:rsidRPr="00824832" w14:paraId="2E02BFB6" w14:textId="77777777" w:rsidTr="008C0494">
        <w:trPr>
          <w:trHeight w:val="374"/>
        </w:trPr>
        <w:tc>
          <w:tcPr>
            <w:tcW w:w="3150" w:type="dxa"/>
          </w:tcPr>
          <w:p w14:paraId="04BEBC3D" w14:textId="77777777" w:rsidR="00ED2935" w:rsidRPr="00AC5042" w:rsidRDefault="00ED2935" w:rsidP="00ED29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1FF576C6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454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472AACED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26DA491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362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6049CFA2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1F32FC48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47,665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04277399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0205127A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3,709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6E1AB7E6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17A28E44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39976BB6" w:rsidR="00ED2935" w:rsidRPr="00ED2935" w:rsidRDefault="00ED2935" w:rsidP="00E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010BF1FF" w:rsidR="00ED2935" w:rsidRPr="00ED2935" w:rsidRDefault="00ED2935" w:rsidP="00ED293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935">
              <w:rPr>
                <w:rFonts w:ascii="Angsana New" w:hAnsi="Angsana New"/>
                <w:sz w:val="28"/>
                <w:szCs w:val="28"/>
              </w:rPr>
              <w:t xml:space="preserve">         52,190 </w:t>
            </w:r>
          </w:p>
        </w:tc>
      </w:tr>
      <w:tr w:rsidR="00ED2935" w:rsidRPr="00824832" w14:paraId="058C31DE" w14:textId="77777777" w:rsidTr="008C0494">
        <w:trPr>
          <w:trHeight w:val="374"/>
        </w:trPr>
        <w:tc>
          <w:tcPr>
            <w:tcW w:w="3150" w:type="dxa"/>
          </w:tcPr>
          <w:p w14:paraId="3A81856E" w14:textId="77777777" w:rsidR="00ED2935" w:rsidRPr="00AC5042" w:rsidRDefault="00ED2935" w:rsidP="00ED29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7849D674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732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53DE4C0A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43B509B7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545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3CF18BF7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134288C6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16,512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1F8C8D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7A85DEDB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5,522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39D094C2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7CC369F9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7D41E92D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649B61F9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         23,311 </w:t>
            </w:r>
          </w:p>
        </w:tc>
      </w:tr>
      <w:tr w:rsidR="00ED2935" w:rsidRPr="00824832" w14:paraId="55F8FA9F" w14:textId="77777777" w:rsidTr="008C0494">
        <w:trPr>
          <w:trHeight w:val="374"/>
        </w:trPr>
        <w:tc>
          <w:tcPr>
            <w:tcW w:w="3150" w:type="dxa"/>
          </w:tcPr>
          <w:p w14:paraId="6E61CAD1" w14:textId="77777777" w:rsidR="00ED2935" w:rsidRPr="00AC5042" w:rsidRDefault="00ED2935" w:rsidP="00ED293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6FC55D61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541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7C6DF9F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019C500C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780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33C54578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64B78EEF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23,367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4C3C1395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70F357F7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1,189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548D832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42828EAC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717427E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725EA414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         25,877 </w:t>
            </w:r>
          </w:p>
        </w:tc>
      </w:tr>
      <w:tr w:rsidR="00ED2935" w:rsidRPr="00824832" w14:paraId="08DA98C0" w14:textId="77777777" w:rsidTr="008C0494">
        <w:trPr>
          <w:trHeight w:val="374"/>
        </w:trPr>
        <w:tc>
          <w:tcPr>
            <w:tcW w:w="3150" w:type="dxa"/>
          </w:tcPr>
          <w:p w14:paraId="4BB379D5" w14:textId="77777777" w:rsidR="00ED2935" w:rsidRPr="00AC5042" w:rsidRDefault="00ED2935" w:rsidP="00ED293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25A844B6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530C43BA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4360C6FE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45D3E287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72BEE60C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715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403BB06F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208C4A28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 (219)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26854758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4105944F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29,144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A74C3FF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1C8FED2C" w:rsidR="00ED2935" w:rsidRPr="003C1FB1" w:rsidRDefault="00ED2935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1FB1">
              <w:rPr>
                <w:rFonts w:ascii="Angsana New" w:hAnsi="Angsana New"/>
                <w:sz w:val="28"/>
                <w:szCs w:val="28"/>
              </w:rPr>
              <w:t xml:space="preserve">         29,646 </w:t>
            </w:r>
          </w:p>
        </w:tc>
      </w:tr>
      <w:tr w:rsidR="003C1FB1" w:rsidRPr="003C1FB1" w14:paraId="61B10A47" w14:textId="77777777" w:rsidTr="008C0494">
        <w:trPr>
          <w:trHeight w:val="374"/>
        </w:trPr>
        <w:tc>
          <w:tcPr>
            <w:tcW w:w="3150" w:type="dxa"/>
          </w:tcPr>
          <w:p w14:paraId="4522ABC2" w14:textId="77777777" w:rsidR="003C1FB1" w:rsidRPr="00AC5042" w:rsidRDefault="003C1FB1" w:rsidP="003C1FB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2703B6C5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1,732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5BFBD002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54877BFB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1,688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36886B2E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6CAC32E8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88,259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3D2F954D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2529EF9C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10,201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654571B1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54D9FAEE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29,144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D0AB0C4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B7AE93" w14:textId="497C4C56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131,024 </w:t>
            </w:r>
          </w:p>
        </w:tc>
      </w:tr>
      <w:tr w:rsidR="003C1FB1" w:rsidRPr="00824832" w14:paraId="21A73E10" w14:textId="77777777" w:rsidTr="008C0494">
        <w:trPr>
          <w:trHeight w:val="374"/>
        </w:trPr>
        <w:tc>
          <w:tcPr>
            <w:tcW w:w="3150" w:type="dxa"/>
          </w:tcPr>
          <w:p w14:paraId="5FE42D91" w14:textId="77777777" w:rsidR="003C1FB1" w:rsidRPr="00AC5042" w:rsidRDefault="003C1FB1" w:rsidP="003C1FB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FB50378" w14:textId="2A4B26F8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34323870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50AF7A" w14:textId="2022BAEF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0806CAF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7369265" w14:textId="6F6A1732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4,455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3B55C257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AF518F" w14:textId="5408D817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5,541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6D2BCE16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32C3497" w14:textId="7256DF2A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(27,120)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1B3E6FDD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C3DAF" w14:textId="52270604" w:rsidR="003C1FB1" w:rsidRPr="007B5A16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(16,151)</w:t>
            </w:r>
          </w:p>
        </w:tc>
      </w:tr>
      <w:tr w:rsidR="003C1FB1" w:rsidRPr="004A603D" w14:paraId="19D2203C" w14:textId="77777777" w:rsidTr="008C0494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2804BD56" w14:textId="3966553F" w:rsidR="003C1FB1" w:rsidRPr="00AC5042" w:rsidRDefault="003C1FB1" w:rsidP="003C1FB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5A424266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3AFA267C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29A33E50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769A3FAD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1689CE08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FB1B7E3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1FE85509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2F12FE61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06B5AD5A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02C80E92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4FE3A558" w:rsidR="003C1FB1" w:rsidRPr="007B5A16" w:rsidDel="001E262A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5A16">
              <w:rPr>
                <w:rFonts w:ascii="Angsana New" w:hAnsi="Angsana New"/>
                <w:sz w:val="28"/>
                <w:szCs w:val="28"/>
              </w:rPr>
              <w:t xml:space="preserve">      (5,013)</w:t>
            </w:r>
          </w:p>
        </w:tc>
      </w:tr>
      <w:tr w:rsidR="003C1FB1" w:rsidRPr="00824832" w14:paraId="60E10718" w14:textId="77777777" w:rsidTr="008C0494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2D2B5CD0" w14:textId="1669FA91" w:rsidR="003C1FB1" w:rsidRPr="00AC5042" w:rsidRDefault="003C1FB1" w:rsidP="003C1FB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4682F" w14:textId="2E44086E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6DBE00" w14:textId="030441B3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1EC145" w14:textId="55592C6B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9418B" w14:textId="5909EE25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84444A" w14:textId="6D01FA26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3CC012" w14:textId="7FE6758B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A14FAC" w14:textId="47384B82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7A7139" w14:textId="55B5975D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565560" w14:textId="327C9C29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160A29" w14:textId="717F8E68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19088E8" w14:textId="458730DB" w:rsidR="003C1FB1" w:rsidRP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F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(21,164)</w:t>
            </w:r>
          </w:p>
        </w:tc>
      </w:tr>
    </w:tbl>
    <w:p w14:paraId="6CD256A9" w14:textId="28A8FEEB" w:rsidR="00C50BB7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7" w:name="_Hlk69747274"/>
      <w:bookmarkEnd w:id="5"/>
      <w:bookmarkEnd w:id="6"/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="00B21FB7"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>กันยายน</w:t>
      </w:r>
      <w:r w:rsidR="00B21FB7">
        <w:rPr>
          <w:rFonts w:ascii="Angsana New" w:hAnsi="Angsana New"/>
          <w:sz w:val="28"/>
          <w:szCs w:val="28"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B21FB7" w:rsidRPr="00824832" w14:paraId="5D34EC8E" w14:textId="77777777" w:rsidTr="00B21FB7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1A972A36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343B2CD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21FB7" w:rsidRPr="00824832" w14:paraId="077F9E39" w14:textId="77777777" w:rsidTr="00B21FB7">
        <w:trPr>
          <w:tblHeader/>
        </w:trPr>
        <w:tc>
          <w:tcPr>
            <w:tcW w:w="3060" w:type="dxa"/>
            <w:tcBorders>
              <w:top w:val="nil"/>
            </w:tcBorders>
          </w:tcPr>
          <w:p w14:paraId="5263EE5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BC130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0335BBE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7D53848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811113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1CECF9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5FE8E73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1ABAD4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222DB3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E410B86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063EA26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41A7ED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21FB7" w:rsidRPr="00824832" w14:paraId="5A44D534" w14:textId="77777777" w:rsidTr="00B21FB7">
        <w:trPr>
          <w:tblHeader/>
        </w:trPr>
        <w:tc>
          <w:tcPr>
            <w:tcW w:w="3060" w:type="dxa"/>
          </w:tcPr>
          <w:p w14:paraId="45E5AE13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753DFAE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07B8C25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6048348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062D4EC8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1333F82B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BC4553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606501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B3C2B4B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E55D66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4E0E2413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0F8AC8C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3361C9ED" w14:textId="77777777" w:rsidTr="00B21FB7">
        <w:trPr>
          <w:tblHeader/>
        </w:trPr>
        <w:tc>
          <w:tcPr>
            <w:tcW w:w="3060" w:type="dxa"/>
          </w:tcPr>
          <w:p w14:paraId="1DB4091B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ECE02C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604DB8C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0B6896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15C114F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B4E59EB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7DC4E7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59BAC04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C6F8C0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0E5AFA4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33F34B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3AD5B3D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1FB7" w:rsidRPr="00824832" w14:paraId="078AD788" w14:textId="77777777" w:rsidTr="00C9582D">
        <w:trPr>
          <w:trHeight w:val="374"/>
        </w:trPr>
        <w:tc>
          <w:tcPr>
            <w:tcW w:w="3060" w:type="dxa"/>
          </w:tcPr>
          <w:p w14:paraId="498C5C1E" w14:textId="77777777" w:rsidR="00B21FB7" w:rsidRPr="00AC5042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28B6CEA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821C74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2E627D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293160F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7FC204B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13B63A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6E69E33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F3F8D8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424488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EFF6BF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17DCAAA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21FB7" w:rsidRPr="00824832" w14:paraId="7CF0B026" w14:textId="77777777" w:rsidTr="00C9582D">
        <w:trPr>
          <w:trHeight w:val="374"/>
        </w:trPr>
        <w:tc>
          <w:tcPr>
            <w:tcW w:w="3060" w:type="dxa"/>
          </w:tcPr>
          <w:p w14:paraId="747B253D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bottom"/>
          </w:tcPr>
          <w:p w14:paraId="3350952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3,042 </w:t>
            </w:r>
          </w:p>
        </w:tc>
        <w:tc>
          <w:tcPr>
            <w:tcW w:w="106" w:type="dxa"/>
            <w:vAlign w:val="bottom"/>
          </w:tcPr>
          <w:p w14:paraId="357642D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14EF3E3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2,523 </w:t>
            </w:r>
          </w:p>
        </w:tc>
        <w:tc>
          <w:tcPr>
            <w:tcW w:w="106" w:type="dxa"/>
            <w:vAlign w:val="bottom"/>
          </w:tcPr>
          <w:p w14:paraId="3932DDC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F74248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105,615 </w:t>
            </w:r>
          </w:p>
        </w:tc>
        <w:tc>
          <w:tcPr>
            <w:tcW w:w="106" w:type="dxa"/>
            <w:vAlign w:val="bottom"/>
          </w:tcPr>
          <w:p w14:paraId="55A9BF6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C1FEDF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23,001 </w:t>
            </w:r>
          </w:p>
        </w:tc>
        <w:tc>
          <w:tcPr>
            <w:tcW w:w="106" w:type="dxa"/>
            <w:vAlign w:val="bottom"/>
          </w:tcPr>
          <w:p w14:paraId="1FF7FA2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743E49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52A4259A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E43751C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134,181 </w:t>
            </w:r>
          </w:p>
        </w:tc>
      </w:tr>
      <w:tr w:rsidR="00B21FB7" w:rsidRPr="00824832" w14:paraId="5443DE51" w14:textId="77777777" w:rsidTr="00C9582D">
        <w:trPr>
          <w:trHeight w:val="749"/>
        </w:trPr>
        <w:tc>
          <w:tcPr>
            <w:tcW w:w="3060" w:type="dxa"/>
          </w:tcPr>
          <w:p w14:paraId="38A2A11C" w14:textId="79507529" w:rsidR="00B21FB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20B7A06" w14:textId="1EABA6C6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B5A16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523A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(1,634)</w:t>
            </w:r>
          </w:p>
        </w:tc>
        <w:tc>
          <w:tcPr>
            <w:tcW w:w="106" w:type="dxa"/>
            <w:vAlign w:val="bottom"/>
          </w:tcPr>
          <w:p w14:paraId="66449D1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B981A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(1,523)</w:t>
            </w:r>
          </w:p>
        </w:tc>
        <w:tc>
          <w:tcPr>
            <w:tcW w:w="106" w:type="dxa"/>
            <w:vAlign w:val="bottom"/>
          </w:tcPr>
          <w:p w14:paraId="7C171D5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DBB9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(52,850)</w:t>
            </w:r>
          </w:p>
        </w:tc>
        <w:tc>
          <w:tcPr>
            <w:tcW w:w="106" w:type="dxa"/>
            <w:vAlign w:val="bottom"/>
          </w:tcPr>
          <w:p w14:paraId="78A19A9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488CA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(17,307)</w:t>
            </w:r>
          </w:p>
        </w:tc>
        <w:tc>
          <w:tcPr>
            <w:tcW w:w="106" w:type="dxa"/>
            <w:vAlign w:val="bottom"/>
          </w:tcPr>
          <w:p w14:paraId="2AF0A9F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62B5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vAlign w:val="bottom"/>
          </w:tcPr>
          <w:p w14:paraId="00AABAE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0C5E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(73,314)</w:t>
            </w:r>
          </w:p>
        </w:tc>
      </w:tr>
      <w:tr w:rsidR="00B21FB7" w:rsidRPr="00824832" w14:paraId="7BF6F25E" w14:textId="77777777" w:rsidTr="00C9582D">
        <w:trPr>
          <w:trHeight w:val="374"/>
        </w:trPr>
        <w:tc>
          <w:tcPr>
            <w:tcW w:w="3060" w:type="dxa"/>
          </w:tcPr>
          <w:p w14:paraId="4AB4BAC1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D60D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1,408 </w:t>
            </w:r>
          </w:p>
        </w:tc>
        <w:tc>
          <w:tcPr>
            <w:tcW w:w="106" w:type="dxa"/>
            <w:vAlign w:val="center"/>
          </w:tcPr>
          <w:p w14:paraId="092A0DE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4F87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1,000 </w:t>
            </w:r>
          </w:p>
        </w:tc>
        <w:tc>
          <w:tcPr>
            <w:tcW w:w="106" w:type="dxa"/>
            <w:vAlign w:val="center"/>
          </w:tcPr>
          <w:p w14:paraId="159BDB7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4065D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52,765 </w:t>
            </w:r>
          </w:p>
        </w:tc>
        <w:tc>
          <w:tcPr>
            <w:tcW w:w="106" w:type="dxa"/>
            <w:vAlign w:val="center"/>
          </w:tcPr>
          <w:p w14:paraId="1C8EABC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603175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5,694 </w:t>
            </w:r>
          </w:p>
        </w:tc>
        <w:tc>
          <w:tcPr>
            <w:tcW w:w="106" w:type="dxa"/>
            <w:vAlign w:val="center"/>
          </w:tcPr>
          <w:p w14:paraId="0D56124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07C6D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5763336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B759A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60,867 </w:t>
            </w:r>
          </w:p>
        </w:tc>
      </w:tr>
      <w:tr w:rsidR="00B21FB7" w:rsidRPr="00824832" w14:paraId="1B43CA99" w14:textId="77777777" w:rsidTr="00C9582D">
        <w:trPr>
          <w:trHeight w:val="749"/>
        </w:trPr>
        <w:tc>
          <w:tcPr>
            <w:tcW w:w="3060" w:type="dxa"/>
          </w:tcPr>
          <w:p w14:paraId="4BBD01C6" w14:textId="77777777" w:rsidR="00B21FB7" w:rsidRDefault="00B21FB7" w:rsidP="00B21F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2CF9EC10" w14:textId="77777777" w:rsidR="00B21FB7" w:rsidRDefault="00B21FB7" w:rsidP="00B21F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(เพิ่มขึ้น) </w:t>
            </w:r>
          </w:p>
          <w:p w14:paraId="0AE1E135" w14:textId="77777777" w:rsidR="00B21FB7" w:rsidRPr="00AC5042" w:rsidRDefault="00B21FB7" w:rsidP="00B21F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954F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(70)</w:t>
            </w:r>
          </w:p>
        </w:tc>
        <w:tc>
          <w:tcPr>
            <w:tcW w:w="106" w:type="dxa"/>
            <w:vAlign w:val="bottom"/>
          </w:tcPr>
          <w:p w14:paraId="2D8E6A9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C064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(569)</w:t>
            </w:r>
          </w:p>
        </w:tc>
        <w:tc>
          <w:tcPr>
            <w:tcW w:w="106" w:type="dxa"/>
            <w:vAlign w:val="bottom"/>
          </w:tcPr>
          <w:p w14:paraId="3BA9F9C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50A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53,400 </w:t>
            </w:r>
          </w:p>
        </w:tc>
        <w:tc>
          <w:tcPr>
            <w:tcW w:w="106" w:type="dxa"/>
            <w:vAlign w:val="bottom"/>
          </w:tcPr>
          <w:p w14:paraId="7282550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4E94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(2,575)</w:t>
            </w:r>
          </w:p>
        </w:tc>
        <w:tc>
          <w:tcPr>
            <w:tcW w:w="106" w:type="dxa"/>
            <w:vAlign w:val="bottom"/>
          </w:tcPr>
          <w:p w14:paraId="107528D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BE1B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51FE489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3F4D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50,186 </w:t>
            </w:r>
          </w:p>
        </w:tc>
      </w:tr>
      <w:tr w:rsidR="00B21FB7" w:rsidRPr="00824832" w14:paraId="37A1BCFD" w14:textId="77777777" w:rsidTr="00C9582D">
        <w:trPr>
          <w:trHeight w:val="374"/>
        </w:trPr>
        <w:tc>
          <w:tcPr>
            <w:tcW w:w="3060" w:type="dxa"/>
          </w:tcPr>
          <w:p w14:paraId="12C00CC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B7D74E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3CBCC6F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6EBD55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F6214C8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C4319E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1B068FF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B8B602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42B4D7B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4850F5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D56A8B7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932290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356F07E4" w14:textId="77777777" w:rsidTr="00C9582D">
        <w:trPr>
          <w:trHeight w:val="374"/>
        </w:trPr>
        <w:tc>
          <w:tcPr>
            <w:tcW w:w="3060" w:type="dxa"/>
          </w:tcPr>
          <w:p w14:paraId="52DC051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CDCC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1,338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16EEE2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30D9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431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B1BF40C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E6D0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106,165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959FC0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7CD2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3,119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6DF614D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E3A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8F05BF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4A65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111,053 </w:t>
            </w:r>
          </w:p>
        </w:tc>
      </w:tr>
      <w:tr w:rsidR="00B21FB7" w:rsidRPr="00824832" w14:paraId="5D97F178" w14:textId="77777777" w:rsidTr="00C9582D">
        <w:trPr>
          <w:trHeight w:val="374"/>
        </w:trPr>
        <w:tc>
          <w:tcPr>
            <w:tcW w:w="3060" w:type="dxa"/>
          </w:tcPr>
          <w:p w14:paraId="7F8E81F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191C5C7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7013E73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469A2CB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572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23B1DBD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794AC66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19,787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4A94ED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2E4201E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6,661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354F70B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43A474C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17219F2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7FE3B4B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27,557 </w:t>
            </w:r>
          </w:p>
        </w:tc>
      </w:tr>
      <w:tr w:rsidR="00B21FB7" w:rsidRPr="00824832" w14:paraId="563CCCC4" w14:textId="77777777" w:rsidTr="00C9582D">
        <w:trPr>
          <w:trHeight w:val="374"/>
        </w:trPr>
        <w:tc>
          <w:tcPr>
            <w:tcW w:w="3060" w:type="dxa"/>
            <w:tcBorders>
              <w:bottom w:val="nil"/>
            </w:tcBorders>
          </w:tcPr>
          <w:p w14:paraId="29177C82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center"/>
          </w:tcPr>
          <w:p w14:paraId="051060F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065BAFA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9C2E65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50B18BC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5C08D3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6F60AD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80A92C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48ACB5E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4CA426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1,681 </w:t>
            </w:r>
          </w:p>
        </w:tc>
        <w:tc>
          <w:tcPr>
            <w:tcW w:w="106" w:type="dxa"/>
            <w:vAlign w:val="center"/>
          </w:tcPr>
          <w:p w14:paraId="7E61E55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CA94EB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1,681 </w:t>
            </w:r>
          </w:p>
        </w:tc>
      </w:tr>
      <w:tr w:rsidR="00B21FB7" w:rsidRPr="00824832" w14:paraId="48203851" w14:textId="77777777" w:rsidTr="00C9582D">
        <w:trPr>
          <w:trHeight w:val="374"/>
        </w:trPr>
        <w:tc>
          <w:tcPr>
            <w:tcW w:w="3060" w:type="dxa"/>
            <w:tcBorders>
              <w:top w:val="nil"/>
              <w:bottom w:val="nil"/>
            </w:tcBorders>
          </w:tcPr>
          <w:p w14:paraId="75886DB1" w14:textId="5290F9EB" w:rsidR="00B21FB7" w:rsidRPr="00936959" w:rsidRDefault="007B5A16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B21FB7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0DE50E2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75B879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D6E6F6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0B45BF9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23910A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241F06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6AF74C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420EC3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E11AFC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3,818 </w:t>
            </w:r>
          </w:p>
        </w:tc>
        <w:tc>
          <w:tcPr>
            <w:tcW w:w="106" w:type="dxa"/>
            <w:vAlign w:val="center"/>
          </w:tcPr>
          <w:p w14:paraId="1790291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0848CF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3,818 </w:t>
            </w:r>
          </w:p>
        </w:tc>
      </w:tr>
      <w:tr w:rsidR="00B21FB7" w:rsidRPr="00824832" w14:paraId="6D39A37B" w14:textId="77777777" w:rsidTr="00C9582D">
        <w:trPr>
          <w:trHeight w:val="749"/>
        </w:trPr>
        <w:tc>
          <w:tcPr>
            <w:tcW w:w="3060" w:type="dxa"/>
            <w:tcBorders>
              <w:top w:val="nil"/>
              <w:bottom w:val="nil"/>
            </w:tcBorders>
          </w:tcPr>
          <w:p w14:paraId="171D66CD" w14:textId="77777777" w:rsidR="00B21FB7" w:rsidRPr="00936959" w:rsidRDefault="00B21FB7" w:rsidP="00B21FB7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DFD851C" w14:textId="77777777" w:rsidR="00B21FB7" w:rsidRPr="00936959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1E87DA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F2A556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061A239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33D2FD1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40434008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EFC37FD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FCD0E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9E63E3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0ED0B09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(5,707)</w:t>
            </w:r>
          </w:p>
        </w:tc>
        <w:tc>
          <w:tcPr>
            <w:tcW w:w="106" w:type="dxa"/>
            <w:vAlign w:val="bottom"/>
          </w:tcPr>
          <w:p w14:paraId="60CD304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AC330F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(5,707)</w:t>
            </w:r>
          </w:p>
        </w:tc>
      </w:tr>
      <w:tr w:rsidR="00B21FB7" w:rsidRPr="00824832" w14:paraId="3483FCC6" w14:textId="77777777" w:rsidTr="00C9582D">
        <w:trPr>
          <w:trHeight w:val="374"/>
        </w:trPr>
        <w:tc>
          <w:tcPr>
            <w:tcW w:w="3060" w:type="dxa"/>
          </w:tcPr>
          <w:p w14:paraId="57419148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F4AB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41 </w:t>
            </w:r>
          </w:p>
        </w:tc>
        <w:tc>
          <w:tcPr>
            <w:tcW w:w="106" w:type="dxa"/>
            <w:vAlign w:val="center"/>
          </w:tcPr>
          <w:p w14:paraId="0D91A32D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DA94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106" w:type="dxa"/>
            <w:vAlign w:val="center"/>
          </w:tcPr>
          <w:p w14:paraId="1DC3B78D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55CE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06" w:type="dxa"/>
            <w:vAlign w:val="center"/>
          </w:tcPr>
          <w:p w14:paraId="63A940F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D145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22,546 </w:t>
            </w:r>
          </w:p>
        </w:tc>
        <w:tc>
          <w:tcPr>
            <w:tcW w:w="106" w:type="dxa"/>
            <w:vAlign w:val="center"/>
          </w:tcPr>
          <w:p w14:paraId="2F71858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C49B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8,110 </w:t>
            </w:r>
          </w:p>
        </w:tc>
        <w:tc>
          <w:tcPr>
            <w:tcW w:w="106" w:type="dxa"/>
            <w:vAlign w:val="center"/>
          </w:tcPr>
          <w:p w14:paraId="2544916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ADE6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33,143 </w:t>
            </w:r>
          </w:p>
        </w:tc>
      </w:tr>
      <w:tr w:rsidR="00B21FB7" w:rsidRPr="00824832" w14:paraId="71ADCEB0" w14:textId="77777777" w:rsidTr="00C9582D">
        <w:trPr>
          <w:trHeight w:val="374"/>
        </w:trPr>
        <w:tc>
          <w:tcPr>
            <w:tcW w:w="3060" w:type="dxa"/>
          </w:tcPr>
          <w:p w14:paraId="46851777" w14:textId="77777777" w:rsidR="00B21FB7" w:rsidRPr="00557DD1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E1FA68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1,916 </w:t>
            </w:r>
          </w:p>
        </w:tc>
        <w:tc>
          <w:tcPr>
            <w:tcW w:w="106" w:type="dxa"/>
            <w:vAlign w:val="center"/>
          </w:tcPr>
          <w:p w14:paraId="4A50613D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AF4BF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1,075 </w:t>
            </w:r>
          </w:p>
        </w:tc>
        <w:tc>
          <w:tcPr>
            <w:tcW w:w="106" w:type="dxa"/>
            <w:vAlign w:val="center"/>
          </w:tcPr>
          <w:p w14:paraId="4800E37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25B29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128,326 </w:t>
            </w:r>
          </w:p>
        </w:tc>
        <w:tc>
          <w:tcPr>
            <w:tcW w:w="106" w:type="dxa"/>
            <w:vAlign w:val="center"/>
          </w:tcPr>
          <w:p w14:paraId="7210306C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1E9B1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32,326 </w:t>
            </w:r>
          </w:p>
        </w:tc>
        <w:tc>
          <w:tcPr>
            <w:tcW w:w="106" w:type="dxa"/>
            <w:vAlign w:val="center"/>
          </w:tcPr>
          <w:p w14:paraId="1B30A4F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344E19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7,902 </w:t>
            </w:r>
          </w:p>
        </w:tc>
        <w:tc>
          <w:tcPr>
            <w:tcW w:w="106" w:type="dxa"/>
            <w:vAlign w:val="center"/>
          </w:tcPr>
          <w:p w14:paraId="55A4F6CA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9C77D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171,545 </w:t>
            </w:r>
          </w:p>
        </w:tc>
      </w:tr>
      <w:tr w:rsidR="00B21FB7" w:rsidRPr="00824832" w14:paraId="6350BCA8" w14:textId="77777777" w:rsidTr="00B21FB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33DF2B80" w14:textId="77777777" w:rsidR="00B21FB7" w:rsidRPr="00AC5042" w:rsidRDefault="00B21FB7" w:rsidP="00B21F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4A731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EC689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35767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CD7E5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33EFD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43EBB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78F6F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666C5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17E6A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8319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120B6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4824CD0F" w14:textId="77777777" w:rsidTr="00C9582D">
        <w:trPr>
          <w:trHeight w:val="374"/>
        </w:trPr>
        <w:tc>
          <w:tcPr>
            <w:tcW w:w="3060" w:type="dxa"/>
          </w:tcPr>
          <w:p w14:paraId="2B62715E" w14:textId="77777777" w:rsidR="00B21FB7" w:rsidRPr="00AC5042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3F20B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99A76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7947A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1703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7B052" w14:textId="77777777" w:rsidR="00B21FB7" w:rsidRPr="001C6EE1" w:rsidRDefault="00B21FB7" w:rsidP="00B21FB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418A6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2707F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289F5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36354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679DD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DDFF0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1FB7" w:rsidRPr="00824832" w14:paraId="3BE167C7" w14:textId="77777777" w:rsidTr="00C9582D">
        <w:trPr>
          <w:trHeight w:val="374"/>
        </w:trPr>
        <w:tc>
          <w:tcPr>
            <w:tcW w:w="3060" w:type="dxa"/>
          </w:tcPr>
          <w:p w14:paraId="46DB8E3E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vAlign w:val="center"/>
          </w:tcPr>
          <w:p w14:paraId="6FECB98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1,219 </w:t>
            </w:r>
          </w:p>
        </w:tc>
        <w:tc>
          <w:tcPr>
            <w:tcW w:w="106" w:type="dxa"/>
            <w:vAlign w:val="center"/>
          </w:tcPr>
          <w:p w14:paraId="6796B4E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BA5FC2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644 </w:t>
            </w:r>
          </w:p>
        </w:tc>
        <w:tc>
          <w:tcPr>
            <w:tcW w:w="106" w:type="dxa"/>
            <w:vAlign w:val="center"/>
          </w:tcPr>
          <w:p w14:paraId="49C7F50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711087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90,211 </w:t>
            </w:r>
          </w:p>
        </w:tc>
        <w:tc>
          <w:tcPr>
            <w:tcW w:w="106" w:type="dxa"/>
            <w:vAlign w:val="center"/>
          </w:tcPr>
          <w:p w14:paraId="037E395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C6A610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(6,142)</w:t>
            </w:r>
          </w:p>
        </w:tc>
        <w:tc>
          <w:tcPr>
            <w:tcW w:w="106" w:type="dxa"/>
            <w:vAlign w:val="center"/>
          </w:tcPr>
          <w:p w14:paraId="3817FEC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B96514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0B96FC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50214B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85,932 </w:t>
            </w:r>
          </w:p>
        </w:tc>
      </w:tr>
      <w:tr w:rsidR="00B21FB7" w:rsidRPr="00824832" w14:paraId="293C8A8F" w14:textId="77777777" w:rsidTr="00C9582D">
        <w:trPr>
          <w:trHeight w:val="374"/>
        </w:trPr>
        <w:tc>
          <w:tcPr>
            <w:tcW w:w="3060" w:type="dxa"/>
          </w:tcPr>
          <w:p w14:paraId="51571914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vAlign w:val="center"/>
          </w:tcPr>
          <w:p w14:paraId="156A01A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1ECE91B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5B9648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6452BF0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578231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7CE84E7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7168B1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36E2A7D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04D4BF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2067A49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322CDC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21FB7" w:rsidRPr="00824832" w14:paraId="5524CE85" w14:textId="77777777" w:rsidTr="00C9582D">
        <w:trPr>
          <w:trHeight w:val="374"/>
        </w:trPr>
        <w:tc>
          <w:tcPr>
            <w:tcW w:w="3060" w:type="dxa"/>
          </w:tcPr>
          <w:p w14:paraId="129C45D3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F7A2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(1,041)</w:t>
            </w:r>
          </w:p>
        </w:tc>
        <w:tc>
          <w:tcPr>
            <w:tcW w:w="106" w:type="dxa"/>
            <w:vAlign w:val="center"/>
          </w:tcPr>
          <w:p w14:paraId="086D32F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48BB3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(358)</w:t>
            </w:r>
          </w:p>
        </w:tc>
        <w:tc>
          <w:tcPr>
            <w:tcW w:w="106" w:type="dxa"/>
            <w:vAlign w:val="center"/>
          </w:tcPr>
          <w:p w14:paraId="6143217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8C9E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(39,587)</w:t>
            </w:r>
          </w:p>
        </w:tc>
        <w:tc>
          <w:tcPr>
            <w:tcW w:w="106" w:type="dxa"/>
            <w:vAlign w:val="center"/>
          </w:tcPr>
          <w:p w14:paraId="3A1732D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5F5E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5,972 </w:t>
            </w:r>
          </w:p>
        </w:tc>
        <w:tc>
          <w:tcPr>
            <w:tcW w:w="106" w:type="dxa"/>
            <w:vAlign w:val="center"/>
          </w:tcPr>
          <w:p w14:paraId="2AB6DD8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C881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CDE89B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7034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(35,014)</w:t>
            </w:r>
          </w:p>
        </w:tc>
      </w:tr>
      <w:tr w:rsidR="00B21FB7" w:rsidRPr="00824832" w14:paraId="1B7D8577" w14:textId="77777777" w:rsidTr="00C9582D">
        <w:trPr>
          <w:trHeight w:val="374"/>
        </w:trPr>
        <w:tc>
          <w:tcPr>
            <w:tcW w:w="3060" w:type="dxa"/>
          </w:tcPr>
          <w:p w14:paraId="0013B28A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B5130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178 </w:t>
            </w:r>
          </w:p>
        </w:tc>
        <w:tc>
          <w:tcPr>
            <w:tcW w:w="106" w:type="dxa"/>
            <w:vAlign w:val="center"/>
          </w:tcPr>
          <w:p w14:paraId="53A7C48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2BD73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286 </w:t>
            </w:r>
          </w:p>
        </w:tc>
        <w:tc>
          <w:tcPr>
            <w:tcW w:w="106" w:type="dxa"/>
            <w:vAlign w:val="center"/>
          </w:tcPr>
          <w:p w14:paraId="3AEB3A2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2013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50,624 </w:t>
            </w:r>
          </w:p>
        </w:tc>
        <w:tc>
          <w:tcPr>
            <w:tcW w:w="106" w:type="dxa"/>
            <w:vAlign w:val="center"/>
          </w:tcPr>
          <w:p w14:paraId="4C94A2A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3078D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(170)</w:t>
            </w:r>
          </w:p>
        </w:tc>
        <w:tc>
          <w:tcPr>
            <w:tcW w:w="106" w:type="dxa"/>
            <w:vAlign w:val="center"/>
          </w:tcPr>
          <w:p w14:paraId="4799D03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D49ED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1DFBE4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2BD8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50,918 </w:t>
            </w:r>
          </w:p>
        </w:tc>
      </w:tr>
      <w:tr w:rsidR="00B21FB7" w:rsidRPr="00824832" w14:paraId="7936E70C" w14:textId="77777777" w:rsidTr="00C9582D">
        <w:trPr>
          <w:trHeight w:val="374"/>
        </w:trPr>
        <w:tc>
          <w:tcPr>
            <w:tcW w:w="3060" w:type="dxa"/>
          </w:tcPr>
          <w:p w14:paraId="3975DA28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vAlign w:val="bottom"/>
          </w:tcPr>
          <w:p w14:paraId="793F05A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700 </w:t>
            </w:r>
          </w:p>
        </w:tc>
        <w:tc>
          <w:tcPr>
            <w:tcW w:w="106" w:type="dxa"/>
            <w:vAlign w:val="bottom"/>
          </w:tcPr>
          <w:p w14:paraId="01C8985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0788C56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327 </w:t>
            </w:r>
          </w:p>
        </w:tc>
        <w:tc>
          <w:tcPr>
            <w:tcW w:w="106" w:type="dxa"/>
            <w:vAlign w:val="bottom"/>
          </w:tcPr>
          <w:p w14:paraId="250ACA8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A097FE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16,263 </w:t>
            </w:r>
          </w:p>
        </w:tc>
        <w:tc>
          <w:tcPr>
            <w:tcW w:w="106" w:type="dxa"/>
            <w:vAlign w:val="bottom"/>
          </w:tcPr>
          <w:p w14:paraId="497C486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FF1545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3,695 </w:t>
            </w:r>
          </w:p>
        </w:tc>
        <w:tc>
          <w:tcPr>
            <w:tcW w:w="106" w:type="dxa"/>
            <w:vAlign w:val="bottom"/>
          </w:tcPr>
          <w:p w14:paraId="283D7E7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A28CA6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9E8EBD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7AB7F1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20,985 </w:t>
            </w:r>
          </w:p>
        </w:tc>
      </w:tr>
      <w:tr w:rsidR="00B21FB7" w:rsidRPr="00824832" w14:paraId="753FE298" w14:textId="77777777" w:rsidTr="00C9582D">
        <w:trPr>
          <w:trHeight w:val="374"/>
        </w:trPr>
        <w:tc>
          <w:tcPr>
            <w:tcW w:w="3060" w:type="dxa"/>
          </w:tcPr>
          <w:p w14:paraId="4A4AADD2" w14:textId="77777777" w:rsidR="00B21FB7" w:rsidRPr="00AC5042" w:rsidRDefault="00B21FB7" w:rsidP="00B21FB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vAlign w:val="center"/>
          </w:tcPr>
          <w:p w14:paraId="2DFB31E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79 </w:t>
            </w:r>
          </w:p>
        </w:tc>
        <w:tc>
          <w:tcPr>
            <w:tcW w:w="106" w:type="dxa"/>
            <w:vAlign w:val="center"/>
          </w:tcPr>
          <w:p w14:paraId="18B5170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64100F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106 </w:t>
            </w:r>
          </w:p>
        </w:tc>
        <w:tc>
          <w:tcPr>
            <w:tcW w:w="106" w:type="dxa"/>
            <w:vAlign w:val="center"/>
          </w:tcPr>
          <w:p w14:paraId="36CE0D7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9E8830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18,019 </w:t>
            </w:r>
          </w:p>
        </w:tc>
        <w:tc>
          <w:tcPr>
            <w:tcW w:w="106" w:type="dxa"/>
            <w:vAlign w:val="center"/>
          </w:tcPr>
          <w:p w14:paraId="07F663E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262702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510 </w:t>
            </w:r>
          </w:p>
        </w:tc>
        <w:tc>
          <w:tcPr>
            <w:tcW w:w="106" w:type="dxa"/>
            <w:vAlign w:val="center"/>
          </w:tcPr>
          <w:p w14:paraId="6575519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0C834B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B9B646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367193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18,714 </w:t>
            </w:r>
          </w:p>
        </w:tc>
      </w:tr>
      <w:tr w:rsidR="00B21FB7" w:rsidRPr="00824832" w14:paraId="23588EB4" w14:textId="77777777" w:rsidTr="00C9582D">
        <w:trPr>
          <w:trHeight w:val="374"/>
        </w:trPr>
        <w:tc>
          <w:tcPr>
            <w:tcW w:w="3060" w:type="dxa"/>
          </w:tcPr>
          <w:p w14:paraId="2EE4CC38" w14:textId="77777777" w:rsidR="00B21FB7" w:rsidRPr="00AC5042" w:rsidRDefault="00B21FB7" w:rsidP="00B21FB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7B428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(963)</w:t>
            </w:r>
          </w:p>
        </w:tc>
        <w:tc>
          <w:tcPr>
            <w:tcW w:w="106" w:type="dxa"/>
            <w:vAlign w:val="center"/>
          </w:tcPr>
          <w:p w14:paraId="05B3379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9595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(40)</w:t>
            </w:r>
          </w:p>
        </w:tc>
        <w:tc>
          <w:tcPr>
            <w:tcW w:w="106" w:type="dxa"/>
            <w:vAlign w:val="center"/>
          </w:tcPr>
          <w:p w14:paraId="2F94B67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27FF7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(3,606)</w:t>
            </w:r>
          </w:p>
        </w:tc>
        <w:tc>
          <w:tcPr>
            <w:tcW w:w="106" w:type="dxa"/>
            <w:vAlign w:val="center"/>
          </w:tcPr>
          <w:p w14:paraId="5480601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F2D62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846 </w:t>
            </w:r>
          </w:p>
        </w:tc>
        <w:tc>
          <w:tcPr>
            <w:tcW w:w="106" w:type="dxa"/>
            <w:vAlign w:val="center"/>
          </w:tcPr>
          <w:p w14:paraId="0E0F604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E4FA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46,650 </w:t>
            </w:r>
          </w:p>
        </w:tc>
        <w:tc>
          <w:tcPr>
            <w:tcW w:w="106" w:type="dxa"/>
            <w:vAlign w:val="center"/>
          </w:tcPr>
          <w:p w14:paraId="17727FC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DB5E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42,887 </w:t>
            </w:r>
          </w:p>
        </w:tc>
      </w:tr>
      <w:tr w:rsidR="00B21FB7" w:rsidRPr="00824832" w14:paraId="0AFFC949" w14:textId="77777777" w:rsidTr="00C9582D">
        <w:trPr>
          <w:trHeight w:val="374"/>
        </w:trPr>
        <w:tc>
          <w:tcPr>
            <w:tcW w:w="3060" w:type="dxa"/>
          </w:tcPr>
          <w:p w14:paraId="176747D0" w14:textId="77777777" w:rsidR="00B21FB7" w:rsidRPr="00AC5042" w:rsidRDefault="00B21FB7" w:rsidP="00B21FB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AC7C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(6)</w:t>
            </w:r>
          </w:p>
        </w:tc>
        <w:tc>
          <w:tcPr>
            <w:tcW w:w="106" w:type="dxa"/>
            <w:vAlign w:val="center"/>
          </w:tcPr>
          <w:p w14:paraId="1A0F3FF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15A76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679 </w:t>
            </w:r>
          </w:p>
        </w:tc>
        <w:tc>
          <w:tcPr>
            <w:tcW w:w="106" w:type="dxa"/>
            <w:vAlign w:val="center"/>
          </w:tcPr>
          <w:p w14:paraId="17C39E2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978E3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81,300 </w:t>
            </w:r>
          </w:p>
        </w:tc>
        <w:tc>
          <w:tcPr>
            <w:tcW w:w="106" w:type="dxa"/>
            <w:vAlign w:val="center"/>
          </w:tcPr>
          <w:p w14:paraId="3F38CA5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B697E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4,881 </w:t>
            </w:r>
          </w:p>
        </w:tc>
        <w:tc>
          <w:tcPr>
            <w:tcW w:w="106" w:type="dxa"/>
            <w:vAlign w:val="center"/>
          </w:tcPr>
          <w:p w14:paraId="77EEA39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7429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46,650 </w:t>
            </w:r>
          </w:p>
        </w:tc>
        <w:tc>
          <w:tcPr>
            <w:tcW w:w="106" w:type="dxa"/>
            <w:vAlign w:val="center"/>
          </w:tcPr>
          <w:p w14:paraId="46931CD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6002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133,504 </w:t>
            </w:r>
          </w:p>
        </w:tc>
      </w:tr>
      <w:tr w:rsidR="00B21FB7" w:rsidRPr="00824832" w14:paraId="7CE2BBCC" w14:textId="77777777" w:rsidTr="00C9582D">
        <w:trPr>
          <w:trHeight w:val="374"/>
        </w:trPr>
        <w:tc>
          <w:tcPr>
            <w:tcW w:w="3060" w:type="dxa"/>
          </w:tcPr>
          <w:p w14:paraId="11D99A16" w14:textId="77777777" w:rsidR="00B21FB7" w:rsidRPr="00AC5042" w:rsidRDefault="00B21FB7" w:rsidP="00B21FB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F90A0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1,922 </w:t>
            </w:r>
          </w:p>
        </w:tc>
        <w:tc>
          <w:tcPr>
            <w:tcW w:w="106" w:type="dxa"/>
            <w:vAlign w:val="center"/>
          </w:tcPr>
          <w:p w14:paraId="64032FD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4F683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396 </w:t>
            </w:r>
          </w:p>
        </w:tc>
        <w:tc>
          <w:tcPr>
            <w:tcW w:w="106" w:type="dxa"/>
            <w:vAlign w:val="center"/>
          </w:tcPr>
          <w:p w14:paraId="265E757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CCAAB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47,026 </w:t>
            </w:r>
          </w:p>
        </w:tc>
        <w:tc>
          <w:tcPr>
            <w:tcW w:w="106" w:type="dxa"/>
            <w:vAlign w:val="center"/>
          </w:tcPr>
          <w:p w14:paraId="16BD5A6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424FA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27,445 </w:t>
            </w:r>
          </w:p>
        </w:tc>
        <w:tc>
          <w:tcPr>
            <w:tcW w:w="106" w:type="dxa"/>
            <w:vAlign w:val="center"/>
          </w:tcPr>
          <w:p w14:paraId="7FF5930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164E9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(38,748)</w:t>
            </w:r>
          </w:p>
        </w:tc>
        <w:tc>
          <w:tcPr>
            <w:tcW w:w="106" w:type="dxa"/>
            <w:vAlign w:val="center"/>
          </w:tcPr>
          <w:p w14:paraId="71D1784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0026F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38,041 </w:t>
            </w:r>
          </w:p>
        </w:tc>
      </w:tr>
      <w:tr w:rsidR="00B21FB7" w:rsidRPr="00824832" w14:paraId="47E3003A" w14:textId="77777777" w:rsidTr="00C9582D">
        <w:trPr>
          <w:trHeight w:val="374"/>
        </w:trPr>
        <w:tc>
          <w:tcPr>
            <w:tcW w:w="3060" w:type="dxa"/>
            <w:tcBorders>
              <w:bottom w:val="nil"/>
            </w:tcBorders>
          </w:tcPr>
          <w:p w14:paraId="214B6F8E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6036A8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C1ADC5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D83D5E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5B14EF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E2F29F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26A4A4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2AFE28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091337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D7177A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508772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F9DBB" w14:textId="77777777" w:rsidR="00B21FB7" w:rsidRPr="00364F87" w:rsidDel="001E262A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(14,624)</w:t>
            </w:r>
          </w:p>
        </w:tc>
      </w:tr>
      <w:tr w:rsidR="00B21FB7" w:rsidRPr="00824832" w14:paraId="3889D370" w14:textId="77777777" w:rsidTr="00C9582D">
        <w:trPr>
          <w:trHeight w:val="374"/>
        </w:trPr>
        <w:tc>
          <w:tcPr>
            <w:tcW w:w="3060" w:type="dxa"/>
            <w:tcBorders>
              <w:top w:val="nil"/>
              <w:bottom w:val="nil"/>
            </w:tcBorders>
          </w:tcPr>
          <w:p w14:paraId="6A8C7D1F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AA8F61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EF686E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42A354D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EFAAA0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415993E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48CCC9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8912FA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4DE8E2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90088F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493764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2D2FA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23,417 </w:t>
            </w:r>
          </w:p>
        </w:tc>
      </w:tr>
    </w:tbl>
    <w:p w14:paraId="2865D17E" w14:textId="189FF139" w:rsidR="00C50BB7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B21FB7">
        <w:rPr>
          <w:rFonts w:asciiTheme="majorBidi" w:hAnsiTheme="majorBidi"/>
          <w:sz w:val="28"/>
          <w:szCs w:val="28"/>
          <w:cs/>
        </w:rPr>
        <w:t xml:space="preserve">สำหรับงวดเก้าเดือนสิ้นสุดวันที่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>กันยายน</w:t>
      </w:r>
      <w:r w:rsidR="00B21FB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D6399E" w:rsidRPr="00824832" w14:paraId="4BB980F8" w14:textId="77777777" w:rsidTr="008C5150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770187A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10BD5D85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D6399E" w:rsidRPr="00824832" w14:paraId="763FFCB4" w14:textId="77777777" w:rsidTr="008C5150">
        <w:trPr>
          <w:tblHeader/>
        </w:trPr>
        <w:tc>
          <w:tcPr>
            <w:tcW w:w="3060" w:type="dxa"/>
            <w:tcBorders>
              <w:top w:val="nil"/>
            </w:tcBorders>
          </w:tcPr>
          <w:p w14:paraId="26959924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20B4E5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5C8A596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7D8530A6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9A8433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72893F0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AC0461C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D4E9DE7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C0C78F8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897199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4D7DA91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7E8BA4D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D6399E" w:rsidRPr="00824832" w14:paraId="68781B1A" w14:textId="77777777" w:rsidTr="008C5150">
        <w:trPr>
          <w:tblHeader/>
        </w:trPr>
        <w:tc>
          <w:tcPr>
            <w:tcW w:w="3060" w:type="dxa"/>
          </w:tcPr>
          <w:p w14:paraId="0FCE7257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052B46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275A1B0F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6CCE764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DD5B21B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A1E9A4A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311D29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DC9A0AF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2B2636A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740AD59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EB1F666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6C46856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9E" w:rsidRPr="00824832" w14:paraId="43CF2F04" w14:textId="77777777" w:rsidTr="008C5150">
        <w:trPr>
          <w:tblHeader/>
        </w:trPr>
        <w:tc>
          <w:tcPr>
            <w:tcW w:w="3060" w:type="dxa"/>
          </w:tcPr>
          <w:p w14:paraId="62B4A34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6E833FB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551EFA9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07FC3C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6087669D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5787864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39AF68A0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94D82D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4DA22FBA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620DCB6F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6424B7F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78572FBC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6399E" w:rsidRPr="00824832" w14:paraId="1C1334CD" w14:textId="77777777" w:rsidTr="00026B09">
        <w:trPr>
          <w:trHeight w:val="374"/>
        </w:trPr>
        <w:tc>
          <w:tcPr>
            <w:tcW w:w="3060" w:type="dxa"/>
          </w:tcPr>
          <w:p w14:paraId="7E4B7FB2" w14:textId="77777777" w:rsidR="00D6399E" w:rsidRPr="00AC5042" w:rsidRDefault="00D6399E" w:rsidP="008C51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316EC84D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206F689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602CA0F6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B27EA3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35521415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8D92F04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EED6793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4AB31F1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16A7C597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D53FFEE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A8E31A4" w14:textId="77777777" w:rsidR="00D6399E" w:rsidRPr="00AC5042" w:rsidRDefault="00D6399E" w:rsidP="008C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C1FB1" w:rsidRPr="00824832" w14:paraId="1D952424" w14:textId="77777777" w:rsidTr="00026B09">
        <w:trPr>
          <w:trHeight w:val="374"/>
        </w:trPr>
        <w:tc>
          <w:tcPr>
            <w:tcW w:w="3060" w:type="dxa"/>
          </w:tcPr>
          <w:p w14:paraId="27DD563F" w14:textId="77777777" w:rsidR="003C1FB1" w:rsidRPr="00AC5042" w:rsidRDefault="003C1FB1" w:rsidP="003C1F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426415" w14:textId="54053332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14,859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06787C" w14:textId="143CE93A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48F474" w14:textId="6689EC30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10,508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D6E3F4" w14:textId="50D95A11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3CB01" w14:textId="5436E446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379,151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BFA426" w14:textId="51561DF4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094E3F" w14:textId="58E02E6A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83,557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0BBE40" w14:textId="630E5BC9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8E5E5D" w14:textId="38E42CB9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C6E9B5" w14:textId="249494F8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008903" w14:textId="2B61824F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488,075 </w:t>
            </w:r>
          </w:p>
        </w:tc>
      </w:tr>
      <w:tr w:rsidR="003C1FB1" w:rsidRPr="00824832" w14:paraId="648F6F2B" w14:textId="77777777" w:rsidTr="00C9582D">
        <w:tc>
          <w:tcPr>
            <w:tcW w:w="3060" w:type="dxa"/>
          </w:tcPr>
          <w:p w14:paraId="7D9829B4" w14:textId="7377E8BD" w:rsidR="003C1FB1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184DA2C" w14:textId="5A289DB5" w:rsidR="003C1FB1" w:rsidRPr="00AC5042" w:rsidRDefault="003C1FB1" w:rsidP="003C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B5A16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B2A685" w14:textId="56D0D675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(8,258)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AB22AC" w14:textId="184626DB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5DD8C2" w14:textId="24C02477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(5,214)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14DC2" w14:textId="71A7D8B8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9211006" w14:textId="7A43BA86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(146,978)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709C76" w14:textId="4E1AFA51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F2F0C18" w14:textId="1357A9F5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(60,134)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EFDB84" w14:textId="6AEF6717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C55F3F" w14:textId="251FD879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E3DD4F" w14:textId="6D5B5C18" w:rsidR="003C1FB1" w:rsidRPr="00733ADE" w:rsidRDefault="003C1FB1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AE0F58" w14:textId="0E72DAD5" w:rsidR="003C1FB1" w:rsidRPr="00733ADE" w:rsidRDefault="002B505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C1FB1" w:rsidRPr="005D1A7D">
              <w:rPr>
                <w:rFonts w:ascii="Angsana New" w:hAnsi="Angsana New"/>
                <w:sz w:val="28"/>
                <w:szCs w:val="28"/>
              </w:rPr>
              <w:t>220,584)</w:t>
            </w:r>
          </w:p>
        </w:tc>
      </w:tr>
      <w:tr w:rsidR="005D1A7D" w:rsidRPr="00824832" w14:paraId="0191BD62" w14:textId="77777777" w:rsidTr="00C9582D">
        <w:tc>
          <w:tcPr>
            <w:tcW w:w="3060" w:type="dxa"/>
          </w:tcPr>
          <w:p w14:paraId="6DA8BA68" w14:textId="77777777" w:rsidR="005D1A7D" w:rsidRPr="00AC5042" w:rsidRDefault="005D1A7D" w:rsidP="005D1A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04164C" w14:textId="7B3C6F6F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6,601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D85ED1" w14:textId="2D3D2A56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BA3F7C" w14:textId="588BF813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5,294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223D6F" w14:textId="45FBB745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9B8671" w14:textId="0CB8C965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232,173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182F5" w14:textId="35C47197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89A5AE" w14:textId="2812EF06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23,423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A5D249" w14:textId="49EFFC67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811EB3" w14:textId="16B2DEB3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838D3F" w14:textId="6716465A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CE8A06" w14:textId="79689005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267,491 </w:t>
            </w:r>
          </w:p>
        </w:tc>
      </w:tr>
      <w:tr w:rsidR="005D1A7D" w:rsidRPr="00824832" w14:paraId="6708A295" w14:textId="77777777" w:rsidTr="00C9582D">
        <w:tc>
          <w:tcPr>
            <w:tcW w:w="3060" w:type="dxa"/>
          </w:tcPr>
          <w:p w14:paraId="4F1B0ABA" w14:textId="77777777" w:rsidR="005D1A7D" w:rsidRDefault="005D1A7D" w:rsidP="005D1A7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5B776F44" w14:textId="77777777" w:rsidR="005D1A7D" w:rsidRPr="00AC5042" w:rsidRDefault="005D1A7D" w:rsidP="005D1A7D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F46603" w14:textId="4EE51848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(1,641)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FA408E" w14:textId="63E3023B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8B5BA7" w14:textId="45E15D92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(2,515)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480E3B" w14:textId="336FEEFE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456AAF3" w14:textId="71CF7497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(14,606)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90AFC" w14:textId="2065E6EB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575629" w14:textId="3EB8BACB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(5,338)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916366" w14:textId="61EF3727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79F073D" w14:textId="3123AD76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57811" w14:textId="40C24502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BF3E7" w14:textId="4FE2D3FD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(24,100)</w:t>
            </w:r>
          </w:p>
        </w:tc>
      </w:tr>
      <w:tr w:rsidR="005D1A7D" w:rsidRPr="00824832" w14:paraId="330C5264" w14:textId="77777777" w:rsidTr="00026B09">
        <w:tc>
          <w:tcPr>
            <w:tcW w:w="3060" w:type="dxa"/>
          </w:tcPr>
          <w:p w14:paraId="51521AC6" w14:textId="77777777" w:rsidR="005D1A7D" w:rsidRPr="00AC5042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A064E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830B927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3BC656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034C1C9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FB0F44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48575FA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0BBC3A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040F70F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2A2D6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83DC1EA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4EB87" w14:textId="77777777" w:rsidR="005D1A7D" w:rsidRPr="00056661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1A7D" w:rsidRPr="00824832" w14:paraId="70F622B5" w14:textId="77777777" w:rsidTr="00026B09">
        <w:tc>
          <w:tcPr>
            <w:tcW w:w="3060" w:type="dxa"/>
          </w:tcPr>
          <w:p w14:paraId="7AC19094" w14:textId="77777777" w:rsidR="005D1A7D" w:rsidRPr="00AC5042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47E31" w14:textId="1A1A3E52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4,960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FA0486" w14:textId="5DABEF52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8C8A14" w14:textId="7BD59F36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2,779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9A15B4" w14:textId="7E798729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F7E92" w14:textId="4D49C923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217,567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E77B43" w14:textId="073A252D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70731C" w14:textId="22B61A8F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18,085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FCD4BC" w14:textId="0862312F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7A08CA" w14:textId="3F25A76E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AFF4B6" w14:textId="7FF2E6F9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4BE752" w14:textId="22950BBE" w:rsidR="005D1A7D" w:rsidRPr="00733AD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243,391 </w:t>
            </w:r>
          </w:p>
        </w:tc>
      </w:tr>
      <w:tr w:rsidR="005D1A7D" w:rsidRPr="00824832" w14:paraId="11AA1A25" w14:textId="77777777" w:rsidTr="00026B09">
        <w:tc>
          <w:tcPr>
            <w:tcW w:w="3060" w:type="dxa"/>
          </w:tcPr>
          <w:p w14:paraId="2D9E6594" w14:textId="77777777" w:rsidR="005D1A7D" w:rsidRPr="00AC5042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ABA0EE" w14:textId="4AF03743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2,883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498CD9" w14:textId="71BD9667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AD381F" w14:textId="7C84EADD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1,979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4EEE8E" w14:textId="5C638051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2289A4" w14:textId="12332536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59,672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071A10" w14:textId="2C381EC2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7FCE92" w14:textId="4F27451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21,646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4B37F" w14:textId="3A29C3C1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6DDBC" w14:textId="6F479768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7563E3" w14:textId="288865AC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85FF90" w14:textId="13B138C0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86,180 </w:t>
            </w:r>
          </w:p>
        </w:tc>
      </w:tr>
      <w:tr w:rsidR="005D1A7D" w:rsidRPr="00824832" w14:paraId="0C26566B" w14:textId="77777777" w:rsidTr="00026B09">
        <w:trPr>
          <w:trHeight w:val="374"/>
        </w:trPr>
        <w:tc>
          <w:tcPr>
            <w:tcW w:w="3060" w:type="dxa"/>
            <w:tcBorders>
              <w:bottom w:val="nil"/>
            </w:tcBorders>
          </w:tcPr>
          <w:p w14:paraId="45B9C752" w14:textId="77777777" w:rsidR="005D1A7D" w:rsidRPr="00AC5042" w:rsidRDefault="005D1A7D" w:rsidP="005D1A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207261" w14:textId="309226DF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0A1B2" w14:textId="2EA93A6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D7F4D1" w14:textId="71EA1698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D7EDE3" w14:textId="733F1644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CDEFF6" w14:textId="3C71C067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B89AF" w14:textId="5D31CFA6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5DC5D6" w14:textId="72EEFA91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B4C40" w14:textId="75570A57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292537" w14:textId="550F93FF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4,511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59362" w14:textId="2BE947C7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73FFBA" w14:textId="51AD7946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4,511 </w:t>
            </w:r>
          </w:p>
        </w:tc>
      </w:tr>
      <w:tr w:rsidR="005D1A7D" w:rsidRPr="00824832" w14:paraId="0333347E" w14:textId="77777777" w:rsidTr="00026B09">
        <w:tc>
          <w:tcPr>
            <w:tcW w:w="3060" w:type="dxa"/>
            <w:tcBorders>
              <w:top w:val="nil"/>
              <w:bottom w:val="nil"/>
            </w:tcBorders>
          </w:tcPr>
          <w:p w14:paraId="35CE042A" w14:textId="6A4F5370" w:rsidR="005D1A7D" w:rsidRPr="00936959" w:rsidRDefault="007B5A16" w:rsidP="005D1A7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5D1A7D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828910" w14:textId="071251E4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D1016F" w14:textId="114105FB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30B1E8" w14:textId="64DC5B09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25B5B3" w14:textId="3D6CB229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B85225" w14:textId="749D65D9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34362D" w14:textId="093A74D8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F22EE" w14:textId="55592028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BBE259" w14:textId="1F965FF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73AA9" w14:textId="57336EC7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7,444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C2466D" w14:textId="05192CD1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14A60F" w14:textId="6B2DB6BC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7,444 </w:t>
            </w:r>
          </w:p>
        </w:tc>
      </w:tr>
      <w:tr w:rsidR="005D1A7D" w:rsidRPr="00824832" w14:paraId="73E5AB7C" w14:textId="77777777" w:rsidTr="00026B09">
        <w:tc>
          <w:tcPr>
            <w:tcW w:w="3060" w:type="dxa"/>
            <w:tcBorders>
              <w:top w:val="nil"/>
              <w:bottom w:val="nil"/>
            </w:tcBorders>
          </w:tcPr>
          <w:p w14:paraId="5E716B3C" w14:textId="77777777" w:rsidR="005D1A7D" w:rsidRPr="00936959" w:rsidRDefault="005D1A7D" w:rsidP="005D1A7D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402BD61C" w14:textId="77777777" w:rsidR="005D1A7D" w:rsidRPr="00936959" w:rsidRDefault="005D1A7D" w:rsidP="005D1A7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1BD92" w14:textId="60C38172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27C3A" w14:textId="0B4F47E9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4B662" w14:textId="53C8407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C58400" w14:textId="7194F83D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65C8E5" w14:textId="445DB394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8CB4F" w14:textId="68C6B8FC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C98E6" w14:textId="59BEFDE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828B7D" w14:textId="4332170C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2E35BF" w14:textId="0F1F1ED3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(229)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D0931D" w14:textId="04877A1D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A89841" w14:textId="37EE35F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(229)</w:t>
            </w:r>
          </w:p>
        </w:tc>
      </w:tr>
      <w:tr w:rsidR="005D1A7D" w:rsidRPr="00824832" w14:paraId="2BE578BB" w14:textId="77777777" w:rsidTr="00C9582D">
        <w:tc>
          <w:tcPr>
            <w:tcW w:w="3060" w:type="dxa"/>
          </w:tcPr>
          <w:p w14:paraId="4CF0A4E3" w14:textId="77777777" w:rsidR="005D1A7D" w:rsidRPr="00AC5042" w:rsidRDefault="005D1A7D" w:rsidP="005D1A7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F28795" w14:textId="4898BF69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484747" w14:textId="6A2F03EB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E35B11" w14:textId="26F3FCF5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2960B6" w14:textId="71B83430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6FEF2C" w14:textId="793C065C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7,482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3748A5" w14:textId="03BAB26E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BEABDBB" w14:textId="0ECD02F1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7D75F7" w14:textId="5CA878BA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236610" w14:textId="69F6936B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3,865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0F4BC8" w14:textId="2E52CE46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5DAF493" w14:textId="39C01CB6" w:rsidR="005D1A7D" w:rsidRPr="001521BE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A7D">
              <w:rPr>
                <w:rFonts w:ascii="Angsana New" w:hAnsi="Angsana New"/>
                <w:sz w:val="28"/>
                <w:szCs w:val="28"/>
              </w:rPr>
              <w:t xml:space="preserve">         11,424 </w:t>
            </w:r>
          </w:p>
        </w:tc>
      </w:tr>
      <w:tr w:rsidR="005D1A7D" w:rsidRPr="00824832" w14:paraId="4B62B1C4" w14:textId="77777777" w:rsidTr="00C9582D">
        <w:trPr>
          <w:trHeight w:val="374"/>
        </w:trPr>
        <w:tc>
          <w:tcPr>
            <w:tcW w:w="3060" w:type="dxa"/>
          </w:tcPr>
          <w:p w14:paraId="1D5562CC" w14:textId="77777777" w:rsidR="005D1A7D" w:rsidRPr="00557DD1" w:rsidRDefault="005D1A7D" w:rsidP="005D1A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BBDCCF" w14:textId="1733572F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7,842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12F3F4" w14:textId="27A454E8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589C5" w14:textId="665A0FE9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4,759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2311E6" w14:textId="2821505D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727B66" w14:textId="2114B6C9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284,721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F4BF89" w14:textId="32B4FCEF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64CF8D" w14:textId="64583457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39,808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7B1376" w14:textId="26DCCD71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A67B66" w14:textId="7FC227BC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15,591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D8B041" w14:textId="567B66A2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EE69EE" w14:textId="571D411F" w:rsidR="005D1A7D" w:rsidRPr="005D1A7D" w:rsidRDefault="005D1A7D" w:rsidP="005D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352,721 </w:t>
            </w:r>
          </w:p>
        </w:tc>
      </w:tr>
      <w:tr w:rsidR="005D1A7D" w:rsidRPr="00824832" w14:paraId="3420A487" w14:textId="77777777" w:rsidTr="008C51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244A9208" w14:textId="77777777" w:rsidR="005D1A7D" w:rsidRPr="00AC5042" w:rsidRDefault="005D1A7D" w:rsidP="005D1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110F9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51903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9242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0C5B8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DF238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22809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6A502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4F8FF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11C1D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05754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326B4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A7D" w:rsidRPr="00824832" w14:paraId="6E4DC7CD" w14:textId="77777777" w:rsidTr="00026B09">
        <w:trPr>
          <w:trHeight w:val="374"/>
        </w:trPr>
        <w:tc>
          <w:tcPr>
            <w:tcW w:w="3060" w:type="dxa"/>
          </w:tcPr>
          <w:p w14:paraId="6354A06A" w14:textId="77777777" w:rsidR="005D1A7D" w:rsidRPr="00AC5042" w:rsidRDefault="005D1A7D" w:rsidP="005D1A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AE663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542AD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B11A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60C83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ABDCE" w14:textId="77777777" w:rsidR="005D1A7D" w:rsidRPr="001C6EE1" w:rsidRDefault="005D1A7D" w:rsidP="005D1A7D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054DD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471A3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3B67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BB94E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0CBD6" w14:textId="77777777" w:rsidR="005D1A7D" w:rsidRPr="001C6EE1" w:rsidRDefault="005D1A7D" w:rsidP="005D1A7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8BD2A" w14:textId="77777777" w:rsidR="005D1A7D" w:rsidRPr="001C6EE1" w:rsidRDefault="005D1A7D" w:rsidP="005D1A7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26B09" w:rsidRPr="00824832" w14:paraId="508C51F8" w14:textId="77777777" w:rsidTr="00026B09">
        <w:tc>
          <w:tcPr>
            <w:tcW w:w="3060" w:type="dxa"/>
          </w:tcPr>
          <w:p w14:paraId="38F6F19E" w14:textId="77777777" w:rsidR="00026B09" w:rsidRPr="00AC5042" w:rsidRDefault="00026B09" w:rsidP="00026B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A014D6" w14:textId="7DF73C17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2,460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4C38CC" w14:textId="5F0CD2B6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2BC90B" w14:textId="10C92E00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1,643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C8A27" w14:textId="36E0A67E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DCEE3C" w14:textId="10F6825B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237,322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AC3522" w14:textId="7324A2D2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7F422E" w14:textId="5BF3940E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37,388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A96AF" w14:textId="6469299F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138559" w14:textId="316E9FB7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EF9600" w14:textId="7BF1F8FB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A62C8" w14:textId="2A83C35D" w:rsidR="00026B09" w:rsidRPr="00E745C0" w:rsidRDefault="00026B09" w:rsidP="00026B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278,813 </w:t>
            </w:r>
          </w:p>
        </w:tc>
      </w:tr>
      <w:tr w:rsidR="00026B09" w:rsidRPr="00824832" w14:paraId="0F599471" w14:textId="77777777" w:rsidTr="008C5150">
        <w:tc>
          <w:tcPr>
            <w:tcW w:w="3060" w:type="dxa"/>
          </w:tcPr>
          <w:p w14:paraId="32318397" w14:textId="77777777" w:rsidR="00026B09" w:rsidRPr="00AC5042" w:rsidRDefault="00026B09" w:rsidP="00026B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2124C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AA4C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62AC1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325C5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F9EB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6FE3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CFDD4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2935B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BBC7D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AC440" w14:textId="77777777" w:rsidR="00026B09" w:rsidRPr="0045658D" w:rsidRDefault="00026B09" w:rsidP="00026B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7B7F8" w14:textId="77777777" w:rsidR="00026B09" w:rsidRPr="0045658D" w:rsidRDefault="00026B09" w:rsidP="00026B09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6B09" w:rsidRPr="0045658D" w14:paraId="7E3889B8" w14:textId="77777777" w:rsidTr="00C9582D">
        <w:tc>
          <w:tcPr>
            <w:tcW w:w="3060" w:type="dxa"/>
          </w:tcPr>
          <w:p w14:paraId="7AA06360" w14:textId="77777777" w:rsidR="00026B09" w:rsidRPr="00AC5042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6116025" w14:textId="136F7D76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(1,009)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A25877" w14:textId="2C518631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288BCB" w14:textId="372CDD2D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(713)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7DE48" w14:textId="66D3E6B2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6773CE" w14:textId="4F2DE1DC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(112,409)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D28539" w14:textId="21927C3D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14D97F4" w14:textId="2E3E9EF2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(29,779)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CB209E" w14:textId="389B92B6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AF10FC" w14:textId="33648494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2B72BF" w14:textId="26FB3CF0" w:rsidR="00026B09" w:rsidRPr="00E745C0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DDC76D" w14:textId="323EF35D" w:rsidR="00026B09" w:rsidRPr="00E745C0" w:rsidRDefault="00026B09" w:rsidP="00026B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(143,910)</w:t>
            </w:r>
          </w:p>
        </w:tc>
      </w:tr>
      <w:tr w:rsidR="00026B09" w:rsidRPr="00824832" w14:paraId="35C6AC49" w14:textId="77777777" w:rsidTr="00C9582D">
        <w:trPr>
          <w:trHeight w:val="374"/>
        </w:trPr>
        <w:tc>
          <w:tcPr>
            <w:tcW w:w="3060" w:type="dxa"/>
          </w:tcPr>
          <w:p w14:paraId="5A0851FA" w14:textId="77777777" w:rsidR="00026B09" w:rsidRPr="00AC5042" w:rsidRDefault="00026B09" w:rsidP="00026B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DC0A9" w14:textId="339BA29A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1,451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14C8E5" w14:textId="47861850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6BC732" w14:textId="0AD80DE2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930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58004" w14:textId="3313E46D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CCCB6E" w14:textId="5B8E8C79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124,913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51AB9" w14:textId="2FC62FCF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FEE3ED" w14:textId="09FA2EF0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7,609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AE832" w14:textId="5FAB8F38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2A8B9F" w14:textId="53A24590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3B3B36" w14:textId="13538693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5B688D" w14:textId="74DAAC85" w:rsidR="00026B09" w:rsidRPr="00DA526A" w:rsidRDefault="00026B09" w:rsidP="00026B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134,903 </w:t>
            </w:r>
          </w:p>
        </w:tc>
      </w:tr>
      <w:tr w:rsidR="00026B09" w:rsidRPr="00824832" w14:paraId="3445FE2C" w14:textId="77777777" w:rsidTr="00026B09">
        <w:trPr>
          <w:trHeight w:val="374"/>
        </w:trPr>
        <w:tc>
          <w:tcPr>
            <w:tcW w:w="3060" w:type="dxa"/>
          </w:tcPr>
          <w:p w14:paraId="21CC35CD" w14:textId="77777777" w:rsidR="00026B09" w:rsidRPr="00AC5042" w:rsidRDefault="00026B09" w:rsidP="00026B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8C5AD" w14:textId="74B9BD4B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3,179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44D46" w14:textId="59CD336F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53E97" w14:textId="1D9954EB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1,348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0ED742" w14:textId="661A0FB7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64E5DA" w14:textId="06AFD673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54,728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2C519" w14:textId="10E2D433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00EF2" w14:textId="5DE76B9A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13,727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AA42F7" w14:textId="5AB5E8B1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D7CA88" w14:textId="0FACA299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81A436" w14:textId="6CE68851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59F88" w14:textId="6308893B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72,982 </w:t>
            </w:r>
          </w:p>
        </w:tc>
      </w:tr>
      <w:tr w:rsidR="00026B09" w:rsidRPr="00824832" w14:paraId="5C8ED491" w14:textId="77777777" w:rsidTr="00026B09">
        <w:trPr>
          <w:trHeight w:val="374"/>
        </w:trPr>
        <w:tc>
          <w:tcPr>
            <w:tcW w:w="3060" w:type="dxa"/>
          </w:tcPr>
          <w:p w14:paraId="7C34A8AF" w14:textId="77777777" w:rsidR="00026B09" w:rsidRPr="00AC5042" w:rsidRDefault="00026B09" w:rsidP="00026B09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384574" w14:textId="149FCDCD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1,495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CD1AA2" w14:textId="6FF4AEA7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8361C3" w14:textId="1E5B8F98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1,503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4A566C" w14:textId="764D789B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E24C3E" w14:textId="22C2C11C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98,046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93CCA7" w14:textId="73D522D2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1EEC52" w14:textId="1217D88D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4,504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5CF4D5" w14:textId="3C473797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297091" w14:textId="132C7386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D00E57" w14:textId="2B58A317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0B22" w14:textId="0419735D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105,548 </w:t>
            </w:r>
          </w:p>
        </w:tc>
      </w:tr>
      <w:tr w:rsidR="00026B09" w:rsidRPr="00824832" w14:paraId="09B75CCE" w14:textId="77777777" w:rsidTr="00C9582D">
        <w:trPr>
          <w:trHeight w:val="374"/>
        </w:trPr>
        <w:tc>
          <w:tcPr>
            <w:tcW w:w="3060" w:type="dxa"/>
          </w:tcPr>
          <w:p w14:paraId="6E7DA7DF" w14:textId="77777777" w:rsidR="00026B09" w:rsidRPr="00AC5042" w:rsidRDefault="00026B09" w:rsidP="00026B09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9E171C" w14:textId="51A6E626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98C2C" w14:textId="2A029D52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B36F9E" w14:textId="39A073FD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CDCF26" w14:textId="3A60BA51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E90BAFA" w14:textId="24772604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1,756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61B7F3" w14:textId="2E7B6FB0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DAC8C7" w14:textId="37DB5863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(189)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5582E2" w14:textId="377EF0DA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8B1D67" w14:textId="1BEAA574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93,786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3B14A" w14:textId="13DA06D8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E5388E" w14:textId="2E454CAF" w:rsidR="00026B09" w:rsidRPr="00DA526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 xml:space="preserve">         95,356 </w:t>
            </w:r>
          </w:p>
        </w:tc>
      </w:tr>
      <w:tr w:rsidR="00026B09" w:rsidRPr="00824832" w14:paraId="6B26E255" w14:textId="77777777" w:rsidTr="00C9582D">
        <w:trPr>
          <w:trHeight w:val="374"/>
        </w:trPr>
        <w:tc>
          <w:tcPr>
            <w:tcW w:w="3060" w:type="dxa"/>
          </w:tcPr>
          <w:p w14:paraId="5A700DAC" w14:textId="77777777" w:rsidR="00026B09" w:rsidRPr="00AC5042" w:rsidRDefault="00026B09" w:rsidP="00026B09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C95A3A" w14:textId="014AA286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6,123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971546" w14:textId="7C0992C8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17ECBC" w14:textId="274992A6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3,786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E194A8" w14:textId="3E96B045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A10B8E2" w14:textId="4C8BA4F9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279,443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91BDB8" w14:textId="184F9235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828335A" w14:textId="2444D26B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25,651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46F91B" w14:textId="44893603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CF72D9" w14:textId="5EE9E9CE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93,786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5DA34" w14:textId="4EBB6012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40E1E6" w14:textId="7F490884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408,789 </w:t>
            </w:r>
          </w:p>
        </w:tc>
      </w:tr>
      <w:tr w:rsidR="00026B09" w:rsidRPr="00824832" w14:paraId="46A54A98" w14:textId="77777777" w:rsidTr="008C0494">
        <w:trPr>
          <w:trHeight w:val="374"/>
        </w:trPr>
        <w:tc>
          <w:tcPr>
            <w:tcW w:w="3060" w:type="dxa"/>
          </w:tcPr>
          <w:p w14:paraId="4DC5D669" w14:textId="77777777" w:rsidR="00026B09" w:rsidRPr="00AC5042" w:rsidRDefault="00026B09" w:rsidP="00026B0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9BF4A8B" w14:textId="2FD8B241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1,719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9B8C83" w14:textId="7C263E77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C6A6B83" w14:textId="273B3CA9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B460C" w14:textId="7EFB173E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AAB22D0" w14:textId="2692D917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5,278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340FB" w14:textId="7CF3472C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C0B899" w14:textId="6A9F1BF2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14,157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769024" w14:textId="0B101B98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F845E4A" w14:textId="750015E3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(78,195)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2212FB" w14:textId="73B263B9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3ECF59" w14:textId="1F5492CA" w:rsidR="00026B09" w:rsidRPr="007B5A16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5A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(56,068)</w:t>
            </w:r>
          </w:p>
        </w:tc>
      </w:tr>
      <w:tr w:rsidR="00026B09" w:rsidRPr="00824832" w14:paraId="3F8EA54B" w14:textId="77777777" w:rsidTr="008C0494">
        <w:trPr>
          <w:trHeight w:val="374"/>
        </w:trPr>
        <w:tc>
          <w:tcPr>
            <w:tcW w:w="3060" w:type="dxa"/>
            <w:tcBorders>
              <w:bottom w:val="nil"/>
            </w:tcBorders>
          </w:tcPr>
          <w:p w14:paraId="4E2B8B13" w14:textId="77777777" w:rsidR="00026B09" w:rsidRPr="00AC5042" w:rsidRDefault="00026B09" w:rsidP="00026B0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833A48" w14:textId="678DCB9E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5FC8F5" w14:textId="45C950A7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AD0896" w14:textId="5727F1DB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2F5B6E" w14:textId="32763A92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D35344" w14:textId="7CB1CEF9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E3C69" w14:textId="4C5E21CA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D0406B" w14:textId="52431B9F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40C28" w14:textId="73878969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9338B7" w14:textId="31AF7B81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F3AAAE" w14:textId="3421CF2B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E7CC20" w14:textId="0A900376" w:rsidR="00026B09" w:rsidRPr="007B5A16" w:rsidDel="001E262A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5A16">
              <w:rPr>
                <w:rFonts w:ascii="Angsana New" w:hAnsi="Angsana New"/>
                <w:sz w:val="28"/>
                <w:szCs w:val="28"/>
              </w:rPr>
              <w:t xml:space="preserve"> (3,289)</w:t>
            </w:r>
          </w:p>
        </w:tc>
      </w:tr>
      <w:tr w:rsidR="00026B09" w:rsidRPr="00824832" w14:paraId="1BD85191" w14:textId="77777777" w:rsidTr="008C0494">
        <w:trPr>
          <w:trHeight w:val="374"/>
        </w:trPr>
        <w:tc>
          <w:tcPr>
            <w:tcW w:w="3060" w:type="dxa"/>
            <w:tcBorders>
              <w:top w:val="nil"/>
              <w:bottom w:val="nil"/>
            </w:tcBorders>
          </w:tcPr>
          <w:p w14:paraId="5E67F487" w14:textId="77777777" w:rsidR="00026B09" w:rsidRPr="00AC5042" w:rsidRDefault="00026B09" w:rsidP="00026B09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1CC76B" w14:textId="2109446A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1B2EAF" w14:textId="7B9268C7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DACF1C" w14:textId="3ACA8511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482F59" w14:textId="065FB0E0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4D62CA" w14:textId="201130BB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3CA15" w14:textId="4E8747FB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FC5448" w14:textId="36E13E0D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3A2107" w14:textId="7A1658B4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11DF56" w14:textId="4655E561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B0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B1BF41" w14:textId="684D9AF8" w:rsidR="00026B09" w:rsidRPr="00D6399E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20318BA" w14:textId="043F090B" w:rsidR="00026B09" w:rsidRPr="00026B09" w:rsidRDefault="00026B09" w:rsidP="0002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6B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(59,357)</w:t>
            </w:r>
          </w:p>
        </w:tc>
      </w:tr>
    </w:tbl>
    <w:p w14:paraId="2FC11784" w14:textId="77777777" w:rsidR="008C0494" w:rsidRDefault="008C0494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588D04A6" w14:textId="6084A9E0" w:rsidR="00C50BB7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B21FB7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>กันยายน</w:t>
      </w:r>
      <w:r w:rsidR="00B21FB7">
        <w:rPr>
          <w:rFonts w:ascii="Angsana New" w:hAnsi="Angsana New"/>
          <w:sz w:val="28"/>
          <w:szCs w:val="28"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B21FB7" w:rsidRPr="00824832" w14:paraId="62794DC6" w14:textId="77777777" w:rsidTr="00B21FB7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1555371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012E262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21FB7" w:rsidRPr="00824832" w14:paraId="46AA4587" w14:textId="77777777" w:rsidTr="00B21FB7">
        <w:trPr>
          <w:tblHeader/>
        </w:trPr>
        <w:tc>
          <w:tcPr>
            <w:tcW w:w="2970" w:type="dxa"/>
            <w:tcBorders>
              <w:top w:val="nil"/>
            </w:tcBorders>
          </w:tcPr>
          <w:p w14:paraId="62A98EF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E0CC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A9CAB2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75E928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227B74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8AE28A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C59978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4171D9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5D6F3F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259F07F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F6C0098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D5F937F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21FB7" w:rsidRPr="00824832" w14:paraId="252D74B2" w14:textId="77777777" w:rsidTr="00B21FB7">
        <w:trPr>
          <w:tblHeader/>
        </w:trPr>
        <w:tc>
          <w:tcPr>
            <w:tcW w:w="2970" w:type="dxa"/>
          </w:tcPr>
          <w:p w14:paraId="0D3A367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D47643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06DB8F2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00FC5D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682516C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71E6C18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C9C3D7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50EE4F1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615D689E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7835CE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658ED14B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30014DF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5007569A" w14:textId="77777777" w:rsidTr="00B21FB7">
        <w:trPr>
          <w:tblHeader/>
        </w:trPr>
        <w:tc>
          <w:tcPr>
            <w:tcW w:w="2970" w:type="dxa"/>
          </w:tcPr>
          <w:p w14:paraId="5BE2A7A8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146AD7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2F78F15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DCE706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3BB70FF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8EA9BF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6B6EF8F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B524DEA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3F83BB63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BB89357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2F94A4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20A4095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1FB7" w:rsidRPr="00824832" w14:paraId="63C0AF46" w14:textId="77777777" w:rsidTr="00C9582D">
        <w:trPr>
          <w:trHeight w:val="374"/>
        </w:trPr>
        <w:tc>
          <w:tcPr>
            <w:tcW w:w="2970" w:type="dxa"/>
          </w:tcPr>
          <w:p w14:paraId="44921F6C" w14:textId="77777777" w:rsidR="00B21FB7" w:rsidRPr="00AC5042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34CC4508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B8112BC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41B86D1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B3D1CE9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28AFA86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8B9C56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9D65795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EEAC93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354360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666AD44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C11D90D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21FB7" w:rsidRPr="00824832" w14:paraId="060BA98B" w14:textId="77777777" w:rsidTr="00C9582D">
        <w:trPr>
          <w:trHeight w:val="374"/>
        </w:trPr>
        <w:tc>
          <w:tcPr>
            <w:tcW w:w="2970" w:type="dxa"/>
          </w:tcPr>
          <w:p w14:paraId="7210EB51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0E2068E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8,922 </w:t>
            </w:r>
          </w:p>
        </w:tc>
        <w:tc>
          <w:tcPr>
            <w:tcW w:w="106" w:type="dxa"/>
            <w:vAlign w:val="center"/>
          </w:tcPr>
          <w:p w14:paraId="0C66388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89319C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3,507 </w:t>
            </w:r>
          </w:p>
        </w:tc>
        <w:tc>
          <w:tcPr>
            <w:tcW w:w="106" w:type="dxa"/>
            <w:vAlign w:val="center"/>
          </w:tcPr>
          <w:p w14:paraId="4E511B3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88D2B9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461,527 </w:t>
            </w:r>
          </w:p>
        </w:tc>
        <w:tc>
          <w:tcPr>
            <w:tcW w:w="106" w:type="dxa"/>
            <w:vAlign w:val="center"/>
          </w:tcPr>
          <w:p w14:paraId="7ACD7B25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7FA24F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38,950 </w:t>
            </w:r>
          </w:p>
        </w:tc>
        <w:tc>
          <w:tcPr>
            <w:tcW w:w="106" w:type="dxa"/>
            <w:vAlign w:val="center"/>
          </w:tcPr>
          <w:p w14:paraId="1269E32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33B9EC5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146920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B5C112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512,906 </w:t>
            </w:r>
          </w:p>
        </w:tc>
      </w:tr>
      <w:tr w:rsidR="00B21FB7" w:rsidRPr="00824832" w14:paraId="5DA1C413" w14:textId="77777777" w:rsidTr="00C9582D">
        <w:trPr>
          <w:trHeight w:val="749"/>
        </w:trPr>
        <w:tc>
          <w:tcPr>
            <w:tcW w:w="2970" w:type="dxa"/>
          </w:tcPr>
          <w:p w14:paraId="0873E3D6" w14:textId="2CEAB75B" w:rsidR="00B21FB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60F82DE8" w14:textId="4388EDA2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B5A16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5FAB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(5,671)</w:t>
            </w:r>
          </w:p>
        </w:tc>
        <w:tc>
          <w:tcPr>
            <w:tcW w:w="106" w:type="dxa"/>
            <w:vAlign w:val="bottom"/>
          </w:tcPr>
          <w:p w14:paraId="7C702BB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A51F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(2,024)</w:t>
            </w:r>
          </w:p>
        </w:tc>
        <w:tc>
          <w:tcPr>
            <w:tcW w:w="106" w:type="dxa"/>
            <w:vAlign w:val="bottom"/>
          </w:tcPr>
          <w:p w14:paraId="1C37510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BC9AB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(231,196)</w:t>
            </w:r>
          </w:p>
        </w:tc>
        <w:tc>
          <w:tcPr>
            <w:tcW w:w="106" w:type="dxa"/>
            <w:vAlign w:val="bottom"/>
          </w:tcPr>
          <w:p w14:paraId="57E455F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31BC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(28,939)</w:t>
            </w:r>
          </w:p>
        </w:tc>
        <w:tc>
          <w:tcPr>
            <w:tcW w:w="106" w:type="dxa"/>
            <w:vAlign w:val="bottom"/>
          </w:tcPr>
          <w:p w14:paraId="710D97D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687A5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110E808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4E49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(267,830)</w:t>
            </w:r>
          </w:p>
        </w:tc>
      </w:tr>
      <w:tr w:rsidR="00B21FB7" w:rsidRPr="00824832" w14:paraId="58C5803D" w14:textId="77777777" w:rsidTr="00C9582D">
        <w:trPr>
          <w:trHeight w:val="374"/>
        </w:trPr>
        <w:tc>
          <w:tcPr>
            <w:tcW w:w="2970" w:type="dxa"/>
          </w:tcPr>
          <w:p w14:paraId="21EC03AA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5566C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3,251 </w:t>
            </w:r>
          </w:p>
        </w:tc>
        <w:tc>
          <w:tcPr>
            <w:tcW w:w="106" w:type="dxa"/>
            <w:vAlign w:val="center"/>
          </w:tcPr>
          <w:p w14:paraId="4554A7D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81BA7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1,483 </w:t>
            </w:r>
          </w:p>
        </w:tc>
        <w:tc>
          <w:tcPr>
            <w:tcW w:w="106" w:type="dxa"/>
            <w:vAlign w:val="center"/>
          </w:tcPr>
          <w:p w14:paraId="4109BE1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F66A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230,331 </w:t>
            </w:r>
          </w:p>
        </w:tc>
        <w:tc>
          <w:tcPr>
            <w:tcW w:w="106" w:type="dxa"/>
            <w:vAlign w:val="center"/>
          </w:tcPr>
          <w:p w14:paraId="08A2FCA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C250A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10,011 </w:t>
            </w:r>
          </w:p>
        </w:tc>
        <w:tc>
          <w:tcPr>
            <w:tcW w:w="106" w:type="dxa"/>
            <w:vAlign w:val="center"/>
          </w:tcPr>
          <w:p w14:paraId="0C9DF2CA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77DF4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BBCE9C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623CDB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245,076 </w:t>
            </w:r>
          </w:p>
        </w:tc>
      </w:tr>
      <w:tr w:rsidR="00B21FB7" w:rsidRPr="00824832" w14:paraId="5783338C" w14:textId="77777777" w:rsidTr="00C9582D">
        <w:trPr>
          <w:trHeight w:val="749"/>
        </w:trPr>
        <w:tc>
          <w:tcPr>
            <w:tcW w:w="2970" w:type="dxa"/>
          </w:tcPr>
          <w:p w14:paraId="2BD58678" w14:textId="77777777" w:rsidR="00B21FB7" w:rsidRDefault="00B21FB7" w:rsidP="00B21F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994690F" w14:textId="77777777" w:rsidR="00B21FB7" w:rsidRDefault="00B21FB7" w:rsidP="00B21F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D8F3886" w14:textId="77777777" w:rsidR="00B21FB7" w:rsidRPr="00AC5042" w:rsidRDefault="00B21FB7" w:rsidP="00B21F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81883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266 </w:t>
            </w:r>
          </w:p>
        </w:tc>
        <w:tc>
          <w:tcPr>
            <w:tcW w:w="106" w:type="dxa"/>
            <w:vAlign w:val="bottom"/>
          </w:tcPr>
          <w:p w14:paraId="7C513D64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D236E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(273)</w:t>
            </w:r>
          </w:p>
        </w:tc>
        <w:tc>
          <w:tcPr>
            <w:tcW w:w="106" w:type="dxa"/>
            <w:vAlign w:val="bottom"/>
          </w:tcPr>
          <w:p w14:paraId="343527C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3B79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45,249 </w:t>
            </w:r>
          </w:p>
        </w:tc>
        <w:tc>
          <w:tcPr>
            <w:tcW w:w="106" w:type="dxa"/>
            <w:vAlign w:val="bottom"/>
          </w:tcPr>
          <w:p w14:paraId="1EE6DB79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E6CA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(1,840)</w:t>
            </w:r>
          </w:p>
        </w:tc>
        <w:tc>
          <w:tcPr>
            <w:tcW w:w="106" w:type="dxa"/>
            <w:vAlign w:val="bottom"/>
          </w:tcPr>
          <w:p w14:paraId="221BF9C6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9DB0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7A63601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980E8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43,402 </w:t>
            </w:r>
          </w:p>
        </w:tc>
      </w:tr>
      <w:tr w:rsidR="00B21FB7" w:rsidRPr="00824832" w14:paraId="62695098" w14:textId="77777777" w:rsidTr="00C9582D">
        <w:trPr>
          <w:trHeight w:val="374"/>
        </w:trPr>
        <w:tc>
          <w:tcPr>
            <w:tcW w:w="2970" w:type="dxa"/>
          </w:tcPr>
          <w:p w14:paraId="5F5D77F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F62F2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A432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EFA89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E5B05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6B565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9B0B8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D5231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7095B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E9CBB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FA65E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E6EB1" w14:textId="77777777" w:rsidR="00B21FB7" w:rsidRPr="001C6EE1" w:rsidRDefault="00B21FB7" w:rsidP="00B21F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69221FD6" w14:textId="77777777" w:rsidTr="00C9582D">
        <w:trPr>
          <w:trHeight w:val="374"/>
        </w:trPr>
        <w:tc>
          <w:tcPr>
            <w:tcW w:w="2970" w:type="dxa"/>
          </w:tcPr>
          <w:p w14:paraId="7D45BE5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3273A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3,517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924DB6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BCBB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1,210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5551705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0E06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275,580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B8E85A0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8FE4D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8,171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F30AC22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7E3B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D1F43DF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BA2D1" w14:textId="77777777" w:rsidR="00B21FB7" w:rsidRPr="008955F0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288,478 </w:t>
            </w:r>
          </w:p>
        </w:tc>
      </w:tr>
      <w:tr w:rsidR="00B21FB7" w:rsidRPr="00824832" w14:paraId="628197A9" w14:textId="77777777" w:rsidTr="00C9582D">
        <w:trPr>
          <w:trHeight w:val="374"/>
        </w:trPr>
        <w:tc>
          <w:tcPr>
            <w:tcW w:w="2970" w:type="dxa"/>
          </w:tcPr>
          <w:p w14:paraId="5D2C54F1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08C3999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1,742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52E7E8E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25DDF45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761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EF3064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5C44510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95,510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3E5F3E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67C9D34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10,469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4BA609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3D197ED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1623D81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7825F05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108,482 </w:t>
            </w:r>
          </w:p>
        </w:tc>
      </w:tr>
      <w:tr w:rsidR="00B21FB7" w:rsidRPr="00824832" w14:paraId="3A448A92" w14:textId="77777777" w:rsidTr="00C9582D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20A423CF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vAlign w:val="center"/>
          </w:tcPr>
          <w:p w14:paraId="53FE87E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6AF87B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6F78F6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244C37A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30BD23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78BAED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4BE5C1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5DEF7B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5D1941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4,842 </w:t>
            </w:r>
          </w:p>
        </w:tc>
        <w:tc>
          <w:tcPr>
            <w:tcW w:w="106" w:type="dxa"/>
            <w:vAlign w:val="center"/>
          </w:tcPr>
          <w:p w14:paraId="642A750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BD80BA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4,842 </w:t>
            </w:r>
          </w:p>
        </w:tc>
      </w:tr>
      <w:tr w:rsidR="00B21FB7" w:rsidRPr="00824832" w14:paraId="60A2FB46" w14:textId="77777777" w:rsidTr="00C9582D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7284C8A5" w14:textId="77777777" w:rsidR="00B21FB7" w:rsidRPr="00936959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1080" w:type="dxa"/>
            <w:vAlign w:val="center"/>
          </w:tcPr>
          <w:p w14:paraId="6B12585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9D3680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E4BBD5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AAAE3A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8EB869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E97D07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12504C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4350BD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2138D1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(1,056)</w:t>
            </w:r>
          </w:p>
        </w:tc>
        <w:tc>
          <w:tcPr>
            <w:tcW w:w="106" w:type="dxa"/>
            <w:vAlign w:val="center"/>
          </w:tcPr>
          <w:p w14:paraId="7317C93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28E857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(1,056)</w:t>
            </w:r>
          </w:p>
        </w:tc>
      </w:tr>
      <w:tr w:rsidR="00B21FB7" w:rsidRPr="00824832" w14:paraId="5ECA9ABE" w14:textId="77777777" w:rsidTr="00C9582D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678E8C90" w14:textId="77777777" w:rsidR="00B21FB7" w:rsidRPr="00936959" w:rsidRDefault="00B21FB7" w:rsidP="00B21FB7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62B34BE0" w14:textId="77777777" w:rsidR="00B21FB7" w:rsidRPr="00936959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1372A8D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30C513F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139C5B0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705CE30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367E41F6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4B539AF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772B4B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68B5E3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BA960DC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(5,787)</w:t>
            </w:r>
          </w:p>
        </w:tc>
        <w:tc>
          <w:tcPr>
            <w:tcW w:w="106" w:type="dxa"/>
            <w:vAlign w:val="bottom"/>
          </w:tcPr>
          <w:p w14:paraId="7BF5905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6AF513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(5,787)</w:t>
            </w:r>
          </w:p>
        </w:tc>
      </w:tr>
      <w:tr w:rsidR="00B21FB7" w:rsidRPr="00824832" w14:paraId="08BC4FFC" w14:textId="77777777" w:rsidTr="00C9582D">
        <w:trPr>
          <w:trHeight w:val="374"/>
        </w:trPr>
        <w:tc>
          <w:tcPr>
            <w:tcW w:w="2970" w:type="dxa"/>
          </w:tcPr>
          <w:p w14:paraId="1D9F51FA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18AD5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985 </w:t>
            </w:r>
          </w:p>
        </w:tc>
        <w:tc>
          <w:tcPr>
            <w:tcW w:w="106" w:type="dxa"/>
            <w:vAlign w:val="center"/>
          </w:tcPr>
          <w:p w14:paraId="41BE2A4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680F67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73 </w:t>
            </w:r>
          </w:p>
        </w:tc>
        <w:tc>
          <w:tcPr>
            <w:tcW w:w="106" w:type="dxa"/>
            <w:vAlign w:val="center"/>
          </w:tcPr>
          <w:p w14:paraId="2E23ABB3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EBE3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26,658 </w:t>
            </w:r>
          </w:p>
        </w:tc>
        <w:tc>
          <w:tcPr>
            <w:tcW w:w="106" w:type="dxa"/>
            <w:vAlign w:val="center"/>
          </w:tcPr>
          <w:p w14:paraId="7E54ACD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83C1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23,136 </w:t>
            </w:r>
          </w:p>
        </w:tc>
        <w:tc>
          <w:tcPr>
            <w:tcW w:w="106" w:type="dxa"/>
            <w:vAlign w:val="center"/>
          </w:tcPr>
          <w:p w14:paraId="4CA5A21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48D3A8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8,283 </w:t>
            </w:r>
          </w:p>
        </w:tc>
        <w:tc>
          <w:tcPr>
            <w:tcW w:w="106" w:type="dxa"/>
            <w:vAlign w:val="center"/>
          </w:tcPr>
          <w:p w14:paraId="49EC927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B050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59,135 </w:t>
            </w:r>
          </w:p>
        </w:tc>
      </w:tr>
      <w:tr w:rsidR="00B21FB7" w:rsidRPr="00824832" w14:paraId="0ACBB82E" w14:textId="77777777" w:rsidTr="00C9582D">
        <w:trPr>
          <w:trHeight w:val="374"/>
        </w:trPr>
        <w:tc>
          <w:tcPr>
            <w:tcW w:w="2970" w:type="dxa"/>
          </w:tcPr>
          <w:p w14:paraId="3B552EBE" w14:textId="77777777" w:rsidR="00B21FB7" w:rsidRPr="00557DD1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EF11B4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6,244 </w:t>
            </w:r>
          </w:p>
        </w:tc>
        <w:tc>
          <w:tcPr>
            <w:tcW w:w="106" w:type="dxa"/>
            <w:vAlign w:val="center"/>
          </w:tcPr>
          <w:p w14:paraId="678708B2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57A7E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2,044 </w:t>
            </w:r>
          </w:p>
        </w:tc>
        <w:tc>
          <w:tcPr>
            <w:tcW w:w="106" w:type="dxa"/>
            <w:vAlign w:val="center"/>
          </w:tcPr>
          <w:p w14:paraId="4A1907D8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EBBAA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397,748 </w:t>
            </w:r>
          </w:p>
        </w:tc>
        <w:tc>
          <w:tcPr>
            <w:tcW w:w="106" w:type="dxa"/>
            <w:vAlign w:val="center"/>
          </w:tcPr>
          <w:p w14:paraId="10824C91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0080D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41,776 </w:t>
            </w:r>
          </w:p>
        </w:tc>
        <w:tc>
          <w:tcPr>
            <w:tcW w:w="106" w:type="dxa"/>
            <w:vAlign w:val="center"/>
          </w:tcPr>
          <w:p w14:paraId="6F01CF7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0BBB5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6,282 </w:t>
            </w:r>
          </w:p>
        </w:tc>
        <w:tc>
          <w:tcPr>
            <w:tcW w:w="106" w:type="dxa"/>
            <w:vAlign w:val="center"/>
          </w:tcPr>
          <w:p w14:paraId="6CADE080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A6EDB" w14:textId="77777777" w:rsidR="00B21FB7" w:rsidRPr="007D1D05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454,094 </w:t>
            </w:r>
          </w:p>
        </w:tc>
      </w:tr>
      <w:tr w:rsidR="00B21FB7" w:rsidRPr="00824832" w14:paraId="64CE12EA" w14:textId="77777777" w:rsidTr="00B21FB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44657069" w14:textId="77777777" w:rsidR="00B21FB7" w:rsidRPr="00AC5042" w:rsidRDefault="00B21FB7" w:rsidP="00B21F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652BA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0503B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2DD26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AD2FE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D5275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39D4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4666F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AAA3C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18795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B130E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6D534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FB7" w:rsidRPr="00824832" w14:paraId="174E15F1" w14:textId="77777777" w:rsidTr="00B21FB7">
        <w:tc>
          <w:tcPr>
            <w:tcW w:w="2970" w:type="dxa"/>
          </w:tcPr>
          <w:p w14:paraId="50B891D8" w14:textId="77777777" w:rsidR="00B21FB7" w:rsidRPr="00AC5042" w:rsidRDefault="00B21FB7" w:rsidP="00B21F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E874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593F1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94A4E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496A9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4A2D8" w14:textId="77777777" w:rsidR="00B21FB7" w:rsidRPr="001C6EE1" w:rsidRDefault="00B21FB7" w:rsidP="00B21FB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7FCF5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FF73A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C5D11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B055A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4607" w14:textId="77777777" w:rsidR="00B21FB7" w:rsidRPr="001C6EE1" w:rsidRDefault="00B21FB7" w:rsidP="00B21FB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06FCE" w14:textId="77777777" w:rsidR="00B21FB7" w:rsidRPr="001C6EE1" w:rsidRDefault="00B21FB7" w:rsidP="00B21FB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1FB7" w:rsidRPr="00824832" w14:paraId="05D77B38" w14:textId="77777777" w:rsidTr="00B21FB7">
        <w:tc>
          <w:tcPr>
            <w:tcW w:w="2970" w:type="dxa"/>
          </w:tcPr>
          <w:p w14:paraId="29AC8BCE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vAlign w:val="center"/>
          </w:tcPr>
          <w:p w14:paraId="5B7C1BB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1,198 </w:t>
            </w:r>
          </w:p>
        </w:tc>
        <w:tc>
          <w:tcPr>
            <w:tcW w:w="106" w:type="dxa"/>
            <w:vAlign w:val="center"/>
          </w:tcPr>
          <w:p w14:paraId="434089C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DF1B37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1,069 </w:t>
            </w:r>
          </w:p>
        </w:tc>
        <w:tc>
          <w:tcPr>
            <w:tcW w:w="106" w:type="dxa"/>
            <w:vAlign w:val="center"/>
          </w:tcPr>
          <w:p w14:paraId="5C7F9E5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6EA914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248,936 </w:t>
            </w:r>
          </w:p>
        </w:tc>
        <w:tc>
          <w:tcPr>
            <w:tcW w:w="106" w:type="dxa"/>
            <w:vAlign w:val="center"/>
          </w:tcPr>
          <w:p w14:paraId="0FD5101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BD60E8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(8,821)</w:t>
            </w:r>
          </w:p>
        </w:tc>
        <w:tc>
          <w:tcPr>
            <w:tcW w:w="106" w:type="dxa"/>
            <w:vAlign w:val="center"/>
          </w:tcPr>
          <w:p w14:paraId="5DF82D4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4EDEDB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6C52EB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59D126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242,382 </w:t>
            </w:r>
          </w:p>
        </w:tc>
      </w:tr>
      <w:tr w:rsidR="00B21FB7" w:rsidRPr="00824832" w14:paraId="15397FCB" w14:textId="77777777" w:rsidTr="00B21FB7">
        <w:tc>
          <w:tcPr>
            <w:tcW w:w="2970" w:type="dxa"/>
          </w:tcPr>
          <w:p w14:paraId="369ED49B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vAlign w:val="center"/>
          </w:tcPr>
          <w:p w14:paraId="064F202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2491CDA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88AD30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50CDEA0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698543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1CE32F2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95947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4F6E294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03310B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5214261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A06781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21FB7" w:rsidRPr="00824832" w14:paraId="30F47C0D" w14:textId="77777777" w:rsidTr="00B21FB7">
        <w:tc>
          <w:tcPr>
            <w:tcW w:w="2970" w:type="dxa"/>
          </w:tcPr>
          <w:p w14:paraId="59E85122" w14:textId="77777777" w:rsidR="00B21FB7" w:rsidRPr="00AC5042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D5CA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(966)</w:t>
            </w:r>
          </w:p>
        </w:tc>
        <w:tc>
          <w:tcPr>
            <w:tcW w:w="106" w:type="dxa"/>
            <w:vAlign w:val="center"/>
          </w:tcPr>
          <w:p w14:paraId="2457F0D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0671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(557)</w:t>
            </w:r>
          </w:p>
        </w:tc>
        <w:tc>
          <w:tcPr>
            <w:tcW w:w="106" w:type="dxa"/>
            <w:vAlign w:val="center"/>
          </w:tcPr>
          <w:p w14:paraId="5C3EB8A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F222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(106,295)</w:t>
            </w:r>
          </w:p>
        </w:tc>
        <w:tc>
          <w:tcPr>
            <w:tcW w:w="106" w:type="dxa"/>
            <w:vAlign w:val="center"/>
          </w:tcPr>
          <w:p w14:paraId="2A0E2E8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C9EC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10,759 </w:t>
            </w:r>
          </w:p>
        </w:tc>
        <w:tc>
          <w:tcPr>
            <w:tcW w:w="106" w:type="dxa"/>
            <w:vAlign w:val="center"/>
          </w:tcPr>
          <w:p w14:paraId="4E04240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7754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D8A7F2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DDA8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(97,059)</w:t>
            </w:r>
          </w:p>
        </w:tc>
      </w:tr>
      <w:tr w:rsidR="00B21FB7" w:rsidRPr="00824832" w14:paraId="00A5F3B0" w14:textId="77777777" w:rsidTr="00B21FB7">
        <w:tc>
          <w:tcPr>
            <w:tcW w:w="2970" w:type="dxa"/>
          </w:tcPr>
          <w:p w14:paraId="2E47DBDC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CA584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232 </w:t>
            </w:r>
          </w:p>
        </w:tc>
        <w:tc>
          <w:tcPr>
            <w:tcW w:w="106" w:type="dxa"/>
            <w:vAlign w:val="center"/>
          </w:tcPr>
          <w:p w14:paraId="0EAA192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92BF5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512 </w:t>
            </w:r>
          </w:p>
        </w:tc>
        <w:tc>
          <w:tcPr>
            <w:tcW w:w="106" w:type="dxa"/>
            <w:vAlign w:val="center"/>
          </w:tcPr>
          <w:p w14:paraId="4EC3107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5CB23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142,641 </w:t>
            </w:r>
          </w:p>
        </w:tc>
        <w:tc>
          <w:tcPr>
            <w:tcW w:w="106" w:type="dxa"/>
            <w:vAlign w:val="center"/>
          </w:tcPr>
          <w:p w14:paraId="7B2D351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5B19D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1,938 </w:t>
            </w:r>
          </w:p>
        </w:tc>
        <w:tc>
          <w:tcPr>
            <w:tcW w:w="106" w:type="dxa"/>
            <w:vAlign w:val="center"/>
          </w:tcPr>
          <w:p w14:paraId="11FAF61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FB7E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4CFF1A2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9BCA1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145,323 </w:t>
            </w:r>
          </w:p>
        </w:tc>
      </w:tr>
      <w:tr w:rsidR="00B21FB7" w:rsidRPr="00824832" w14:paraId="1740D5E3" w14:textId="77777777" w:rsidTr="00B21FB7">
        <w:tc>
          <w:tcPr>
            <w:tcW w:w="2970" w:type="dxa"/>
          </w:tcPr>
          <w:p w14:paraId="7982541E" w14:textId="77777777" w:rsidR="00B21FB7" w:rsidRPr="00AC5042" w:rsidRDefault="00B21FB7" w:rsidP="00B21F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17E1F10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2,052 </w:t>
            </w:r>
          </w:p>
        </w:tc>
        <w:tc>
          <w:tcPr>
            <w:tcW w:w="106" w:type="dxa"/>
            <w:vAlign w:val="bottom"/>
          </w:tcPr>
          <w:p w14:paraId="51E918D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66A2AB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467 </w:t>
            </w:r>
          </w:p>
        </w:tc>
        <w:tc>
          <w:tcPr>
            <w:tcW w:w="106" w:type="dxa"/>
            <w:vAlign w:val="bottom"/>
          </w:tcPr>
          <w:p w14:paraId="61F5CD6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DD5CC4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67,835 </w:t>
            </w:r>
          </w:p>
        </w:tc>
        <w:tc>
          <w:tcPr>
            <w:tcW w:w="106" w:type="dxa"/>
            <w:vAlign w:val="bottom"/>
          </w:tcPr>
          <w:p w14:paraId="7E0B5E5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52E3A0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6,357 </w:t>
            </w:r>
          </w:p>
        </w:tc>
        <w:tc>
          <w:tcPr>
            <w:tcW w:w="106" w:type="dxa"/>
            <w:vAlign w:val="bottom"/>
          </w:tcPr>
          <w:p w14:paraId="2975922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E740FE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592B37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7FB859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76,711 </w:t>
            </w:r>
          </w:p>
        </w:tc>
      </w:tr>
      <w:tr w:rsidR="00B21FB7" w:rsidRPr="00824832" w14:paraId="7FC4F8A6" w14:textId="77777777" w:rsidTr="00B21FB7">
        <w:tc>
          <w:tcPr>
            <w:tcW w:w="2970" w:type="dxa"/>
          </w:tcPr>
          <w:p w14:paraId="2D5A2BC0" w14:textId="77777777" w:rsidR="00B21FB7" w:rsidRPr="00AC5042" w:rsidRDefault="00B21FB7" w:rsidP="00B21FB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center"/>
          </w:tcPr>
          <w:p w14:paraId="774D26C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316 </w:t>
            </w:r>
          </w:p>
        </w:tc>
        <w:tc>
          <w:tcPr>
            <w:tcW w:w="106" w:type="dxa"/>
            <w:vAlign w:val="center"/>
          </w:tcPr>
          <w:p w14:paraId="65D4E1A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2E1A33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259 </w:t>
            </w:r>
          </w:p>
        </w:tc>
        <w:tc>
          <w:tcPr>
            <w:tcW w:w="106" w:type="dxa"/>
            <w:vAlign w:val="center"/>
          </w:tcPr>
          <w:p w14:paraId="153ECC1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527A1A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96,893 </w:t>
            </w:r>
          </w:p>
        </w:tc>
        <w:tc>
          <w:tcPr>
            <w:tcW w:w="106" w:type="dxa"/>
            <w:vAlign w:val="center"/>
          </w:tcPr>
          <w:p w14:paraId="7C70AE8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9E523E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1,356 </w:t>
            </w:r>
          </w:p>
        </w:tc>
        <w:tc>
          <w:tcPr>
            <w:tcW w:w="106" w:type="dxa"/>
            <w:vAlign w:val="center"/>
          </w:tcPr>
          <w:p w14:paraId="369E1B5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A8AF58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FFAF71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9E70C0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98,824 </w:t>
            </w:r>
          </w:p>
        </w:tc>
      </w:tr>
      <w:tr w:rsidR="00B21FB7" w:rsidRPr="00824832" w14:paraId="2F9E132F" w14:textId="77777777" w:rsidTr="00B21FB7">
        <w:tc>
          <w:tcPr>
            <w:tcW w:w="2970" w:type="dxa"/>
          </w:tcPr>
          <w:p w14:paraId="4283FA88" w14:textId="77777777" w:rsidR="00B21FB7" w:rsidRPr="00AC5042" w:rsidRDefault="00B21FB7" w:rsidP="00B21FB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2F018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(889)</w:t>
            </w:r>
          </w:p>
        </w:tc>
        <w:tc>
          <w:tcPr>
            <w:tcW w:w="106" w:type="dxa"/>
            <w:vAlign w:val="center"/>
          </w:tcPr>
          <w:p w14:paraId="125B8FB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5EF6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(10)</w:t>
            </w:r>
          </w:p>
        </w:tc>
        <w:tc>
          <w:tcPr>
            <w:tcW w:w="106" w:type="dxa"/>
            <w:vAlign w:val="center"/>
          </w:tcPr>
          <w:p w14:paraId="41DDD63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F3A9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47,762 </w:t>
            </w:r>
          </w:p>
        </w:tc>
        <w:tc>
          <w:tcPr>
            <w:tcW w:w="106" w:type="dxa"/>
            <w:vAlign w:val="center"/>
          </w:tcPr>
          <w:p w14:paraId="2426B6E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46B7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25,263 </w:t>
            </w:r>
          </w:p>
        </w:tc>
        <w:tc>
          <w:tcPr>
            <w:tcW w:w="106" w:type="dxa"/>
            <w:vAlign w:val="center"/>
          </w:tcPr>
          <w:p w14:paraId="67DB144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70C8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114,536 </w:t>
            </w:r>
          </w:p>
        </w:tc>
        <w:tc>
          <w:tcPr>
            <w:tcW w:w="106" w:type="dxa"/>
            <w:vAlign w:val="center"/>
          </w:tcPr>
          <w:p w14:paraId="5597FA6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ECC3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186,662 </w:t>
            </w:r>
          </w:p>
        </w:tc>
      </w:tr>
      <w:tr w:rsidR="00B21FB7" w:rsidRPr="00824832" w14:paraId="2E29275C" w14:textId="77777777" w:rsidTr="00B21FB7">
        <w:tc>
          <w:tcPr>
            <w:tcW w:w="2970" w:type="dxa"/>
          </w:tcPr>
          <w:p w14:paraId="5E52AF70" w14:textId="77777777" w:rsidR="00B21FB7" w:rsidRPr="00AC5042" w:rsidRDefault="00B21FB7" w:rsidP="00B21FB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2152D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1,711 </w:t>
            </w:r>
          </w:p>
        </w:tc>
        <w:tc>
          <w:tcPr>
            <w:tcW w:w="106" w:type="dxa"/>
            <w:vAlign w:val="center"/>
          </w:tcPr>
          <w:p w14:paraId="0A733B27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B0FA2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1,228 </w:t>
            </w:r>
          </w:p>
        </w:tc>
        <w:tc>
          <w:tcPr>
            <w:tcW w:w="106" w:type="dxa"/>
            <w:vAlign w:val="center"/>
          </w:tcPr>
          <w:p w14:paraId="7D783E8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3443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355,131 </w:t>
            </w:r>
          </w:p>
        </w:tc>
        <w:tc>
          <w:tcPr>
            <w:tcW w:w="106" w:type="dxa"/>
            <w:vAlign w:val="center"/>
          </w:tcPr>
          <w:p w14:paraId="5D5BEE7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D8C6F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        34,914 </w:t>
            </w:r>
          </w:p>
        </w:tc>
        <w:tc>
          <w:tcPr>
            <w:tcW w:w="106" w:type="dxa"/>
            <w:vAlign w:val="center"/>
          </w:tcPr>
          <w:p w14:paraId="5956BDB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9CFB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114,536 </w:t>
            </w:r>
          </w:p>
        </w:tc>
        <w:tc>
          <w:tcPr>
            <w:tcW w:w="106" w:type="dxa"/>
            <w:vAlign w:val="center"/>
          </w:tcPr>
          <w:p w14:paraId="46630B2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ED4D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507,520 </w:t>
            </w:r>
          </w:p>
        </w:tc>
      </w:tr>
      <w:tr w:rsidR="00B21FB7" w:rsidRPr="00824832" w14:paraId="05867E22" w14:textId="77777777" w:rsidTr="00B21FB7">
        <w:tc>
          <w:tcPr>
            <w:tcW w:w="2970" w:type="dxa"/>
          </w:tcPr>
          <w:p w14:paraId="7BD7BEAC" w14:textId="77777777" w:rsidR="00B21FB7" w:rsidRPr="00AC5042" w:rsidRDefault="00B21FB7" w:rsidP="00B21FB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BACCE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4,533 </w:t>
            </w:r>
          </w:p>
        </w:tc>
        <w:tc>
          <w:tcPr>
            <w:tcW w:w="106" w:type="dxa"/>
            <w:vAlign w:val="center"/>
          </w:tcPr>
          <w:p w14:paraId="7F53ED5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C6307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816 </w:t>
            </w:r>
          </w:p>
        </w:tc>
        <w:tc>
          <w:tcPr>
            <w:tcW w:w="106" w:type="dxa"/>
            <w:vAlign w:val="center"/>
          </w:tcPr>
          <w:p w14:paraId="3B3E7F9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B120A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42,617 </w:t>
            </w:r>
          </w:p>
        </w:tc>
        <w:tc>
          <w:tcPr>
            <w:tcW w:w="106" w:type="dxa"/>
            <w:vAlign w:val="center"/>
          </w:tcPr>
          <w:p w14:paraId="113DFF2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736C1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6,862</w:t>
            </w:r>
          </w:p>
        </w:tc>
        <w:tc>
          <w:tcPr>
            <w:tcW w:w="106" w:type="dxa"/>
            <w:vAlign w:val="center"/>
          </w:tcPr>
          <w:p w14:paraId="71077DA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6C902A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(108,254)</w:t>
            </w:r>
          </w:p>
        </w:tc>
        <w:tc>
          <w:tcPr>
            <w:tcW w:w="106" w:type="dxa"/>
            <w:vAlign w:val="center"/>
          </w:tcPr>
          <w:p w14:paraId="2AE3781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830C9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(53,426)</w:t>
            </w:r>
          </w:p>
        </w:tc>
      </w:tr>
      <w:tr w:rsidR="00B21FB7" w:rsidRPr="00824832" w14:paraId="0BA8546F" w14:textId="77777777" w:rsidTr="00B21FB7">
        <w:tc>
          <w:tcPr>
            <w:tcW w:w="2970" w:type="dxa"/>
            <w:tcBorders>
              <w:bottom w:val="nil"/>
            </w:tcBorders>
          </w:tcPr>
          <w:p w14:paraId="13A19547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7DBD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974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51E1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F5BC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FABF8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50D0E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2A243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7A574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3270F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E5512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27FA9" w14:textId="77777777" w:rsidR="00B21FB7" w:rsidRPr="00364F87" w:rsidDel="001E262A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(28,480)</w:t>
            </w:r>
          </w:p>
        </w:tc>
      </w:tr>
      <w:tr w:rsidR="00B21FB7" w:rsidRPr="00824832" w14:paraId="06B70797" w14:textId="77777777" w:rsidTr="008C0494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53BBD83A" w14:textId="77777777" w:rsidR="00B21FB7" w:rsidRPr="00AC5042" w:rsidRDefault="00B21FB7" w:rsidP="00B21FB7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301DC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B382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5105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0EF5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9A6C0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F1A05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1ED6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9DC99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09FC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EE9CB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8BC951" w14:textId="77777777" w:rsidR="00B21FB7" w:rsidRPr="00364F87" w:rsidRDefault="00B21FB7" w:rsidP="00B2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(81,906)</w:t>
            </w:r>
          </w:p>
        </w:tc>
      </w:tr>
    </w:tbl>
    <w:p w14:paraId="6EE560BC" w14:textId="37FF4E86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8" w:name="_Hlk69747314"/>
      <w:bookmarkEnd w:id="7"/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0770A4">
        <w:rPr>
          <w:rFonts w:ascii="Angsana New" w:hAnsi="Angsana New"/>
          <w:sz w:val="28"/>
          <w:szCs w:val="28"/>
        </w:rPr>
        <w:t xml:space="preserve">31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0770A4">
        <w:rPr>
          <w:rFonts w:ascii="Angsana New" w:hAnsi="Angsana New"/>
          <w:sz w:val="28"/>
          <w:szCs w:val="28"/>
        </w:rPr>
        <w:t>256</w:t>
      </w:r>
      <w:r w:rsidR="00E61229">
        <w:rPr>
          <w:rFonts w:ascii="Angsana New" w:hAnsi="Angsana New"/>
          <w:sz w:val="28"/>
          <w:szCs w:val="28"/>
        </w:rPr>
        <w:t>3</w:t>
      </w:r>
      <w:r w:rsidR="006644E2">
        <w:rPr>
          <w:rFonts w:ascii="Angsana New" w:hAnsi="Angsana New"/>
          <w:sz w:val="28"/>
          <w:szCs w:val="28"/>
          <w:cs/>
        </w:rPr>
        <w:t xml:space="preserve">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522E58D7" w:rsidR="006644E2" w:rsidRPr="00824832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5ED3E735" w14:textId="77777777" w:rsidTr="006644E2">
        <w:trPr>
          <w:trHeight w:val="281"/>
        </w:trPr>
        <w:tc>
          <w:tcPr>
            <w:tcW w:w="2250" w:type="dxa"/>
          </w:tcPr>
          <w:p w14:paraId="092C86BA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C393BF4" w14:textId="6A66E37E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  <w:tc>
          <w:tcPr>
            <w:tcW w:w="270" w:type="dxa"/>
            <w:shd w:val="clear" w:color="auto" w:fill="auto"/>
          </w:tcPr>
          <w:p w14:paraId="0ABDC3D4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0E5ABB" w14:textId="08324A12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9,429</w:t>
            </w:r>
          </w:p>
        </w:tc>
        <w:tc>
          <w:tcPr>
            <w:tcW w:w="270" w:type="dxa"/>
            <w:shd w:val="clear" w:color="auto" w:fill="auto"/>
          </w:tcPr>
          <w:p w14:paraId="1ABB930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050868" w14:textId="0C503A3B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303,410</w:t>
            </w:r>
          </w:p>
        </w:tc>
        <w:tc>
          <w:tcPr>
            <w:tcW w:w="270" w:type="dxa"/>
            <w:shd w:val="clear" w:color="auto" w:fill="auto"/>
          </w:tcPr>
          <w:p w14:paraId="4120377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FD17EB" w14:textId="7CD6AAEB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119,142</w:t>
            </w:r>
          </w:p>
        </w:tc>
        <w:tc>
          <w:tcPr>
            <w:tcW w:w="270" w:type="dxa"/>
          </w:tcPr>
          <w:p w14:paraId="078B48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DC2B9" w14:textId="3450870C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441,072</w:t>
            </w:r>
          </w:p>
        </w:tc>
      </w:tr>
      <w:tr w:rsidR="006644E2" w:rsidRPr="00824832" w14:paraId="226A6423" w14:textId="77777777" w:rsidTr="006644E2">
        <w:trPr>
          <w:trHeight w:val="281"/>
        </w:trPr>
        <w:tc>
          <w:tcPr>
            <w:tcW w:w="2250" w:type="dxa"/>
          </w:tcPr>
          <w:p w14:paraId="0259B858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4701C48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CA6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EA072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2155A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DFFCD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F4038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38EF3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E34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5AC94" w14:textId="5267F022" w:rsidR="006644E2" w:rsidRPr="00C75AC7" w:rsidRDefault="00B96FA6" w:rsidP="00B96F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836,122</w:t>
            </w:r>
          </w:p>
        </w:tc>
      </w:tr>
      <w:tr w:rsidR="006644E2" w:rsidRPr="00824832" w14:paraId="381B9DAF" w14:textId="77777777" w:rsidTr="006644E2">
        <w:trPr>
          <w:trHeight w:val="281"/>
        </w:trPr>
        <w:tc>
          <w:tcPr>
            <w:tcW w:w="2250" w:type="dxa"/>
          </w:tcPr>
          <w:p w14:paraId="6690594C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ABE967F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050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BC642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31DACB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A391AA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17DA3D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1C01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131FC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5EC6" w14:textId="1059A750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1,277,194</w:t>
            </w:r>
          </w:p>
        </w:tc>
      </w:tr>
      <w:tr w:rsidR="006644E2" w:rsidRPr="00824832" w14:paraId="27224E89" w14:textId="77777777" w:rsidTr="006644E2">
        <w:trPr>
          <w:trHeight w:val="106"/>
        </w:trPr>
        <w:tc>
          <w:tcPr>
            <w:tcW w:w="2250" w:type="dxa"/>
          </w:tcPr>
          <w:p w14:paraId="167D0E8E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4181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9853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A42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B840C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5A150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A7BE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919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B9B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80D47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6644E2" w:rsidRPr="00F7616E" w14:paraId="1732F5E2" w14:textId="77777777" w:rsidTr="006644E2">
        <w:trPr>
          <w:trHeight w:val="281"/>
        </w:trPr>
        <w:tc>
          <w:tcPr>
            <w:tcW w:w="2250" w:type="dxa"/>
          </w:tcPr>
          <w:p w14:paraId="6A2BAD44" w14:textId="77777777" w:rsidR="006644E2" w:rsidRPr="00F7616E" w:rsidRDefault="006644E2" w:rsidP="00385D9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8A2FF31" w14:textId="78741E71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17,247</w:t>
            </w:r>
          </w:p>
        </w:tc>
        <w:tc>
          <w:tcPr>
            <w:tcW w:w="270" w:type="dxa"/>
            <w:shd w:val="clear" w:color="auto" w:fill="auto"/>
          </w:tcPr>
          <w:p w14:paraId="1024CD7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EA75AA" w14:textId="19C0C9F1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13,147</w:t>
            </w:r>
          </w:p>
        </w:tc>
        <w:tc>
          <w:tcPr>
            <w:tcW w:w="270" w:type="dxa"/>
            <w:shd w:val="clear" w:color="auto" w:fill="auto"/>
          </w:tcPr>
          <w:p w14:paraId="33B0E02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936F6A" w14:textId="140FE3D1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676,825</w:t>
            </w:r>
          </w:p>
        </w:tc>
        <w:tc>
          <w:tcPr>
            <w:tcW w:w="270" w:type="dxa"/>
            <w:shd w:val="clear" w:color="auto" w:fill="auto"/>
          </w:tcPr>
          <w:p w14:paraId="6A26010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0293B4" w14:textId="40A3846B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151,615</w:t>
            </w:r>
          </w:p>
        </w:tc>
        <w:tc>
          <w:tcPr>
            <w:tcW w:w="270" w:type="dxa"/>
          </w:tcPr>
          <w:p w14:paraId="30E94DA3" w14:textId="77777777" w:rsidR="006644E2" w:rsidRPr="00C75AC7" w:rsidDel="001E262A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399D" w14:textId="5A745445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858,834</w:t>
            </w:r>
          </w:p>
        </w:tc>
      </w:tr>
      <w:tr w:rsidR="006644E2" w:rsidRPr="00F7616E" w14:paraId="060DF53B" w14:textId="77777777" w:rsidTr="006644E2">
        <w:trPr>
          <w:trHeight w:val="281"/>
        </w:trPr>
        <w:tc>
          <w:tcPr>
            <w:tcW w:w="2250" w:type="dxa"/>
          </w:tcPr>
          <w:p w14:paraId="190F9B46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6C485F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31E8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78E3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336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95C5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993C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84A3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4B80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36169B" w14:textId="5C1BDF40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61,808</w:t>
            </w:r>
          </w:p>
        </w:tc>
      </w:tr>
      <w:tr w:rsidR="006644E2" w:rsidRPr="00824832" w14:paraId="5C302239" w14:textId="77777777" w:rsidTr="006644E2">
        <w:trPr>
          <w:trHeight w:val="281"/>
        </w:trPr>
        <w:tc>
          <w:tcPr>
            <w:tcW w:w="2250" w:type="dxa"/>
          </w:tcPr>
          <w:p w14:paraId="60857F65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530E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2581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9AD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5F880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F2C61E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489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96F1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7F78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01A5B" w14:textId="3BD1BB5A" w:rsidR="006644E2" w:rsidRPr="00C75AC7" w:rsidRDefault="00B96FA6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920,642</w:t>
            </w:r>
          </w:p>
        </w:tc>
      </w:tr>
    </w:tbl>
    <w:p w14:paraId="3C275967" w14:textId="21E489C1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7F34C918" w:rsidR="00246311" w:rsidRPr="00824832" w:rsidRDefault="006644E2" w:rsidP="002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2021A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56F88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3C6C1554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6,939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197B0FEF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2,508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211F0431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335,009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3DF0806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80,730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4E7AB686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425,186 </w:t>
            </w:r>
          </w:p>
        </w:tc>
      </w:tr>
      <w:tr w:rsidR="00E56F88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54B91AFB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873,514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5CF2D920" w14:textId="77777777" w:rsidTr="009434DA">
        <w:trPr>
          <w:trHeight w:val="281"/>
        </w:trPr>
        <w:tc>
          <w:tcPr>
            <w:tcW w:w="2250" w:type="dxa"/>
          </w:tcPr>
          <w:p w14:paraId="18699789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2B01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7CB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1B0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1AAFE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DA59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366A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4F30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8D46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90900A" w14:textId="5C4CE30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1,298,700</w:t>
            </w:r>
          </w:p>
        </w:tc>
      </w:tr>
      <w:tr w:rsidR="00E56F88" w:rsidRPr="00824832" w14:paraId="52A0A151" w14:textId="77777777" w:rsidTr="009434DA">
        <w:trPr>
          <w:trHeight w:val="106"/>
        </w:trPr>
        <w:tc>
          <w:tcPr>
            <w:tcW w:w="2250" w:type="dxa"/>
          </w:tcPr>
          <w:p w14:paraId="6B8086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E436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BDF7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781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99A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2A9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7550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8BC1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312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38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56F88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E56F88" w:rsidRPr="00F7616E" w:rsidRDefault="00E56F88" w:rsidP="00E56F8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0CAE6733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13,365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19B9D956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5,558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09D36880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713,186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0E5CA914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94,211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E56F88" w:rsidRPr="00F7616E" w:rsidDel="001E262A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13CF2F0C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826,320 </w:t>
            </w:r>
          </w:p>
        </w:tc>
      </w:tr>
      <w:tr w:rsidR="00E56F88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0E4C9D7A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57,060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2C421B0D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883,380</w:t>
            </w:r>
          </w:p>
        </w:tc>
      </w:tr>
      <w:bookmarkEnd w:id="8"/>
    </w:tbl>
    <w:p w14:paraId="295A0868" w14:textId="77777777" w:rsidR="0034029A" w:rsidRPr="00824832" w:rsidRDefault="0034029A" w:rsidP="00E61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96D91C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812DED0" w14:textId="0710A925" w:rsidR="00385D99" w:rsidRDefault="00385D99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35AF9C" w14:textId="77777777" w:rsidR="00E56F88" w:rsidRDefault="00E56F88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B8D5F" w14:textId="585D2A58" w:rsidR="003F2A02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60F2A707" w:rsidR="005B7353" w:rsidRPr="00824832" w:rsidRDefault="005B7353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="007A7E29">
        <w:rPr>
          <w:rFonts w:ascii="Angsana New" w:hAnsi="Angsana New" w:hint="cs"/>
          <w:sz w:val="28"/>
          <w:szCs w:val="28"/>
          <w:cs/>
        </w:rPr>
        <w:t>และ</w:t>
      </w:r>
      <w:r w:rsidR="007A1AF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A1AF5">
        <w:rPr>
          <w:rFonts w:ascii="Angsana New" w:hAnsi="Angsana New"/>
          <w:sz w:val="28"/>
          <w:szCs w:val="28"/>
        </w:rPr>
        <w:t xml:space="preserve">31 </w:t>
      </w:r>
      <w:r w:rsidR="007A1A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7E29">
        <w:rPr>
          <w:rFonts w:ascii="Angsana New" w:hAnsi="Angsana New"/>
          <w:sz w:val="28"/>
          <w:szCs w:val="28"/>
        </w:rPr>
        <w:t>256</w:t>
      </w:r>
      <w:r w:rsidR="00385D99">
        <w:rPr>
          <w:rFonts w:ascii="Angsana New" w:hAnsi="Angsana New"/>
          <w:sz w:val="28"/>
          <w:szCs w:val="28"/>
        </w:rPr>
        <w:t>3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2F6E8FE2" w:rsidR="005C75E9" w:rsidRPr="00824832" w:rsidRDefault="00B21FB7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7976626" w:rsidR="005C75E9" w:rsidRPr="00824832" w:rsidRDefault="00385D9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C24C1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EB7A5" w:rsidR="003C24C1" w:rsidRPr="00824832" w:rsidRDefault="00DB6273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E0FB4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6DC83CA6" w:rsidR="005B7353" w:rsidRPr="00824832" w:rsidRDefault="00C976CD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5E461574" w:rsidR="00385D99" w:rsidRPr="00824832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3170E6D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D99" w:rsidRPr="00824832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9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50D7F737" w:rsidR="00385D99" w:rsidRPr="00C976CD" w:rsidRDefault="00052FD1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32C853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111,754</w:t>
            </w:r>
          </w:p>
        </w:tc>
      </w:tr>
      <w:tr w:rsidR="00385D99" w:rsidRPr="00824832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0833E40F" w:rsidR="00385D99" w:rsidRPr="00C976CD" w:rsidRDefault="00052FD1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637DB8A0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2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</w:tr>
      <w:bookmarkEnd w:id="9"/>
    </w:tbl>
    <w:p w14:paraId="1A2548E6" w14:textId="236A5B1F" w:rsidR="00C976CD" w:rsidRDefault="00C976CD" w:rsidP="00C976CD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42366FA0" w14:textId="3D6519B4" w:rsidR="00C976CD" w:rsidRDefault="00C976CD" w:rsidP="00C976CD">
      <w:pPr>
        <w:rPr>
          <w:rFonts w:cs="Arial"/>
          <w:cs/>
          <w:lang w:val="th-TH"/>
        </w:rPr>
      </w:pPr>
    </w:p>
    <w:p w14:paraId="6A97DA4A" w14:textId="5E9E4929" w:rsidR="00C976CD" w:rsidRDefault="00C976CD" w:rsidP="00C976CD">
      <w:pPr>
        <w:rPr>
          <w:rFonts w:cs="Arial"/>
          <w:cs/>
          <w:lang w:val="th-TH"/>
        </w:rPr>
      </w:pPr>
    </w:p>
    <w:p w14:paraId="79698288" w14:textId="5FC19709" w:rsidR="00C976CD" w:rsidRDefault="00C976CD" w:rsidP="00C976CD">
      <w:pPr>
        <w:rPr>
          <w:rFonts w:cs="Arial"/>
          <w:cs/>
          <w:lang w:val="th-TH"/>
        </w:rPr>
      </w:pPr>
    </w:p>
    <w:p w14:paraId="20CC2962" w14:textId="535C6AC5" w:rsidR="00C976CD" w:rsidRDefault="00C976CD" w:rsidP="00C976CD">
      <w:pPr>
        <w:rPr>
          <w:rFonts w:cs="Arial"/>
          <w:cs/>
          <w:lang w:val="th-TH"/>
        </w:rPr>
      </w:pPr>
    </w:p>
    <w:p w14:paraId="1B78DD10" w14:textId="06C56BF5" w:rsidR="00C976CD" w:rsidRDefault="00C976CD" w:rsidP="00C976CD">
      <w:pPr>
        <w:rPr>
          <w:rFonts w:cs="Arial"/>
          <w:cs/>
          <w:lang w:val="th-TH"/>
        </w:rPr>
      </w:pPr>
    </w:p>
    <w:p w14:paraId="5ECB51DF" w14:textId="3910B6DF" w:rsidR="00C976CD" w:rsidRDefault="00C976CD" w:rsidP="00C976CD">
      <w:pPr>
        <w:rPr>
          <w:rFonts w:cs="Arial"/>
          <w:cs/>
          <w:lang w:val="th-TH"/>
        </w:rPr>
      </w:pPr>
    </w:p>
    <w:p w14:paraId="51446134" w14:textId="4751D9B6" w:rsidR="00C976CD" w:rsidRDefault="00C976CD" w:rsidP="00C976CD">
      <w:pPr>
        <w:rPr>
          <w:rFonts w:cs="Arial"/>
          <w:cs/>
          <w:lang w:val="th-TH"/>
        </w:rPr>
      </w:pPr>
    </w:p>
    <w:p w14:paraId="2A1A0272" w14:textId="42DC9566" w:rsidR="00C976CD" w:rsidRDefault="00C976CD" w:rsidP="00C976CD">
      <w:pPr>
        <w:rPr>
          <w:rFonts w:cs="Arial"/>
          <w:cs/>
          <w:lang w:val="th-TH"/>
        </w:rPr>
      </w:pPr>
    </w:p>
    <w:p w14:paraId="235C368F" w14:textId="23A5D0E3" w:rsidR="00C976CD" w:rsidRDefault="00C976CD" w:rsidP="00C976CD">
      <w:pPr>
        <w:rPr>
          <w:rFonts w:cs="Arial"/>
          <w:cs/>
          <w:lang w:val="th-TH"/>
        </w:rPr>
      </w:pPr>
    </w:p>
    <w:p w14:paraId="2B4B4C23" w14:textId="02B4B2FC" w:rsidR="00C976CD" w:rsidRDefault="00C976CD" w:rsidP="00C976CD">
      <w:pPr>
        <w:rPr>
          <w:rFonts w:cs="Arial"/>
          <w:cs/>
          <w:lang w:val="th-TH"/>
        </w:rPr>
      </w:pPr>
    </w:p>
    <w:p w14:paraId="69431FF9" w14:textId="4F2E76AA" w:rsidR="00C976CD" w:rsidRDefault="00C976CD" w:rsidP="00C976CD">
      <w:pPr>
        <w:rPr>
          <w:rFonts w:cs="Arial"/>
          <w:cs/>
          <w:lang w:val="th-TH"/>
        </w:rPr>
      </w:pPr>
    </w:p>
    <w:p w14:paraId="448B351E" w14:textId="2B81A62D" w:rsidR="00C976CD" w:rsidRDefault="00C976CD" w:rsidP="00C976CD">
      <w:pPr>
        <w:rPr>
          <w:rFonts w:cs="Arial"/>
          <w:cs/>
          <w:lang w:val="th-TH"/>
        </w:rPr>
      </w:pPr>
    </w:p>
    <w:p w14:paraId="27D0E3DE" w14:textId="13C2751F" w:rsidR="00C976CD" w:rsidRDefault="00C976CD" w:rsidP="00C976CD">
      <w:pPr>
        <w:rPr>
          <w:rFonts w:cs="Arial"/>
          <w:cs/>
          <w:lang w:val="th-TH"/>
        </w:rPr>
      </w:pPr>
    </w:p>
    <w:p w14:paraId="2613E5F4" w14:textId="64698440" w:rsidR="00C976CD" w:rsidRDefault="00C976CD" w:rsidP="00C976CD">
      <w:pPr>
        <w:rPr>
          <w:rFonts w:cs="Arial"/>
          <w:cs/>
          <w:lang w:val="th-TH"/>
        </w:rPr>
      </w:pPr>
    </w:p>
    <w:p w14:paraId="3F037772" w14:textId="030A3559" w:rsidR="00C976CD" w:rsidRDefault="00C976CD" w:rsidP="00C976CD">
      <w:pPr>
        <w:rPr>
          <w:rFonts w:cs="Arial"/>
          <w:cs/>
          <w:lang w:val="th-TH"/>
        </w:rPr>
      </w:pPr>
    </w:p>
    <w:p w14:paraId="39AD3E25" w14:textId="4635EEBB" w:rsidR="00C976CD" w:rsidRDefault="00C976CD" w:rsidP="00C976CD">
      <w:pPr>
        <w:rPr>
          <w:rFonts w:cs="Arial"/>
          <w:cs/>
          <w:lang w:val="th-TH"/>
        </w:rPr>
      </w:pPr>
    </w:p>
    <w:p w14:paraId="1E144BE2" w14:textId="0BAFEFAD" w:rsidR="00C976CD" w:rsidRDefault="00C976CD" w:rsidP="00C976CD">
      <w:pPr>
        <w:rPr>
          <w:rFonts w:cs="Arial"/>
          <w:cs/>
          <w:lang w:val="th-TH"/>
        </w:rPr>
      </w:pPr>
    </w:p>
    <w:p w14:paraId="778A79C4" w14:textId="166E3DB4" w:rsidR="00C976CD" w:rsidRDefault="00C976CD" w:rsidP="00C976CD">
      <w:pPr>
        <w:rPr>
          <w:rFonts w:cs="Arial"/>
          <w:cs/>
          <w:lang w:val="th-TH"/>
        </w:rPr>
      </w:pPr>
    </w:p>
    <w:p w14:paraId="1E41F2A4" w14:textId="630645A8" w:rsidR="00C976CD" w:rsidRDefault="00C976CD" w:rsidP="00C976CD">
      <w:pPr>
        <w:rPr>
          <w:rFonts w:cs="Arial"/>
          <w:cs/>
          <w:lang w:val="th-TH"/>
        </w:rPr>
      </w:pPr>
    </w:p>
    <w:p w14:paraId="02AB3432" w14:textId="7CFE26CC" w:rsidR="00C976CD" w:rsidRDefault="00C976CD" w:rsidP="00C976CD">
      <w:pPr>
        <w:rPr>
          <w:rFonts w:cs="Arial"/>
          <w:cs/>
          <w:lang w:val="th-TH"/>
        </w:rPr>
      </w:pPr>
    </w:p>
    <w:p w14:paraId="3D2348A3" w14:textId="0DA66E9C" w:rsidR="00C976CD" w:rsidRDefault="00C976CD" w:rsidP="00C976CD">
      <w:pPr>
        <w:rPr>
          <w:rFonts w:cs="Arial"/>
          <w:cs/>
          <w:lang w:val="th-TH"/>
        </w:rPr>
      </w:pPr>
    </w:p>
    <w:p w14:paraId="44EDFE89" w14:textId="794A9985" w:rsidR="00C976CD" w:rsidRDefault="00C976CD" w:rsidP="00C976CD">
      <w:pPr>
        <w:rPr>
          <w:rFonts w:cs="Arial"/>
          <w:cs/>
          <w:lang w:val="th-TH"/>
        </w:rPr>
      </w:pPr>
    </w:p>
    <w:p w14:paraId="3DF075A8" w14:textId="4CDE8F10" w:rsidR="00C976CD" w:rsidRDefault="00C976CD" w:rsidP="00C976CD">
      <w:pPr>
        <w:rPr>
          <w:rFonts w:cs="Arial"/>
          <w:cs/>
          <w:lang w:val="th-TH"/>
        </w:rPr>
      </w:pPr>
    </w:p>
    <w:p w14:paraId="11233B45" w14:textId="0FA59378" w:rsidR="00C976CD" w:rsidRDefault="00C976CD" w:rsidP="00C976CD">
      <w:pPr>
        <w:rPr>
          <w:rFonts w:cs="Arial"/>
          <w:cs/>
          <w:lang w:val="th-TH"/>
        </w:rPr>
      </w:pPr>
    </w:p>
    <w:p w14:paraId="5E172E6B" w14:textId="3A5CB82E" w:rsidR="00C976CD" w:rsidRDefault="00C976CD" w:rsidP="00C976CD">
      <w:pPr>
        <w:rPr>
          <w:rFonts w:cs="Arial"/>
          <w:cs/>
          <w:lang w:val="th-TH"/>
        </w:rPr>
      </w:pPr>
    </w:p>
    <w:p w14:paraId="1212997A" w14:textId="6E968BD9" w:rsidR="00C976CD" w:rsidRDefault="00C976CD" w:rsidP="00C976CD">
      <w:pPr>
        <w:rPr>
          <w:rFonts w:cs="Arial"/>
          <w:cs/>
          <w:lang w:val="th-TH"/>
        </w:rPr>
      </w:pPr>
    </w:p>
    <w:p w14:paraId="207FFC52" w14:textId="77777777" w:rsidR="00C976CD" w:rsidRPr="00C976CD" w:rsidRDefault="00C976CD" w:rsidP="00C976CD">
      <w:pPr>
        <w:rPr>
          <w:rFonts w:cs="Arial"/>
          <w:cs/>
          <w:lang w:val="th-TH"/>
        </w:rPr>
      </w:pPr>
    </w:p>
    <w:p w14:paraId="7DAEFAA1" w14:textId="02D0AA63" w:rsidR="005B7353" w:rsidRPr="00872E9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740AD913" w:rsidR="0052074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="00385D99">
        <w:rPr>
          <w:rFonts w:ascii="Angsana New" w:hAnsi="Angsana New" w:hint="cs"/>
          <w:sz w:val="28"/>
          <w:szCs w:val="28"/>
          <w:cs/>
        </w:rPr>
        <w:t>และ</w:t>
      </w:r>
      <w:r w:rsidR="00385D99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385D99" w:rsidRPr="000770A4">
        <w:rPr>
          <w:rFonts w:ascii="Angsana New" w:hAnsi="Angsana New"/>
          <w:sz w:val="28"/>
          <w:szCs w:val="28"/>
        </w:rPr>
        <w:t xml:space="preserve">31 </w:t>
      </w:r>
      <w:r w:rsidR="00385D99" w:rsidRPr="000770A4">
        <w:rPr>
          <w:rFonts w:ascii="Angsana New" w:hAnsi="Angsana New"/>
          <w:sz w:val="28"/>
          <w:szCs w:val="28"/>
          <w:cs/>
        </w:rPr>
        <w:t>ธันวาคม</w:t>
      </w:r>
      <w:r w:rsidR="00385D99">
        <w:rPr>
          <w:rFonts w:ascii="Angsana New" w:hAnsi="Angsana New" w:hint="cs"/>
          <w:sz w:val="28"/>
          <w:szCs w:val="28"/>
          <w:cs/>
        </w:rPr>
        <w:t xml:space="preserve"> </w:t>
      </w:r>
      <w:r w:rsidR="00385D99">
        <w:rPr>
          <w:rFonts w:ascii="Angsana New" w:hAnsi="Angsana New"/>
          <w:sz w:val="28"/>
          <w:szCs w:val="28"/>
        </w:rPr>
        <w:t>2563</w:t>
      </w:r>
      <w:r w:rsidR="00385D99" w:rsidRPr="00824832">
        <w:rPr>
          <w:rFonts w:ascii="Angsana New" w:hAnsi="Angsana New"/>
          <w:sz w:val="28"/>
          <w:szCs w:val="28"/>
        </w:rPr>
        <w:t xml:space="preserve"> </w:t>
      </w:r>
      <w:r w:rsidR="00A64216" w:rsidRPr="00824832">
        <w:rPr>
          <w:rFonts w:ascii="Angsana New" w:hAnsi="Angsana New"/>
          <w:sz w:val="28"/>
          <w:szCs w:val="28"/>
          <w:cs/>
        </w:rPr>
        <w:t>บริษัท</w:t>
      </w:r>
      <w:r w:rsidR="00A64216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A64216">
        <w:rPr>
          <w:rFonts w:ascii="Angsana New" w:hAnsi="Angsana New" w:hint="cs"/>
          <w:sz w:val="28"/>
          <w:szCs w:val="28"/>
          <w:cs/>
        </w:rPr>
        <w:t>น</w:t>
      </w:r>
      <w:r w:rsidR="00A64216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675BFA55" w:rsidR="00385D99" w:rsidRPr="005C070F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6B48366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85D99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49C0B637" w:rsidR="00385D99" w:rsidRPr="00824832" w:rsidRDefault="00052FD1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71E2973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921</w:t>
            </w:r>
          </w:p>
        </w:tc>
      </w:tr>
      <w:tr w:rsidR="00385D99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6D0E0DA6" w:rsidR="00385D99" w:rsidRDefault="00EF7619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110,864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4326AF6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80,713</w:t>
            </w:r>
          </w:p>
        </w:tc>
      </w:tr>
      <w:tr w:rsidR="00385D99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4F2E9C81" w:rsidR="00385D99" w:rsidRDefault="00EF761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6C865A20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848</w:t>
            </w:r>
          </w:p>
        </w:tc>
      </w:tr>
      <w:tr w:rsidR="00385D99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02A9A827" w:rsidR="00385D99" w:rsidRPr="00824832" w:rsidRDefault="00EF7619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201BA6B2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36,181</w:t>
            </w:r>
          </w:p>
        </w:tc>
      </w:tr>
      <w:tr w:rsidR="00385D99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678F2E9B" w:rsidR="00385D99" w:rsidRDefault="00EF7619" w:rsidP="00466074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26,51</w:t>
            </w:r>
            <w:r w:rsidR="00271720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4A2869A5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48,190</w:t>
            </w:r>
          </w:p>
        </w:tc>
      </w:tr>
      <w:tr w:rsidR="00385D99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61CF51F8" w:rsidR="00385D99" w:rsidRPr="00824832" w:rsidRDefault="00EF761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743E472B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14,440</w:t>
            </w:r>
          </w:p>
        </w:tc>
      </w:tr>
      <w:tr w:rsidR="00385D99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5A5CBD24" w:rsidR="00385D99" w:rsidRPr="00824832" w:rsidRDefault="00EF7619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090BE22A" w:rsidR="00385D99" w:rsidRPr="008C3C00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34,820</w:t>
            </w:r>
          </w:p>
        </w:tc>
      </w:tr>
      <w:tr w:rsidR="00385D99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32D0E6CB" w:rsidR="00385D99" w:rsidRDefault="00EF7619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44083267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100,921</w:t>
            </w:r>
          </w:p>
        </w:tc>
      </w:tr>
      <w:tr w:rsidR="00385D99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85D99" w:rsidRPr="00824832" w:rsidRDefault="00385D99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85D99" w:rsidRPr="00923496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85D99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85D99" w:rsidRPr="00824832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57DE8A69" w:rsidR="00385D99" w:rsidRPr="00824832" w:rsidRDefault="00EF7619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F1EBF08" w:rsidR="00385D99" w:rsidRPr="00C92DE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22,552</w:t>
            </w:r>
          </w:p>
        </w:tc>
      </w:tr>
      <w:tr w:rsidR="00385D99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2B9A820B" w:rsidR="00385D99" w:rsidRPr="00824832" w:rsidRDefault="00EF7619" w:rsidP="0027172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304,79</w:t>
            </w:r>
            <w:r w:rsidR="0027172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6835285F" w:rsidR="00385D99" w:rsidRPr="00387088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339,586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7777777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4D83DEF7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="007A7E29" w:rsidRPr="0045246C">
        <w:rPr>
          <w:rFonts w:ascii="Angsana New" w:hAnsi="Angsana New"/>
          <w:sz w:val="28"/>
          <w:szCs w:val="28"/>
          <w:cs/>
        </w:rPr>
        <w:t>และ</w:t>
      </w:r>
      <w:r w:rsidR="00B97834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B97834" w:rsidRPr="000770A4">
        <w:rPr>
          <w:rFonts w:ascii="Angsana New" w:hAnsi="Angsana New"/>
          <w:sz w:val="28"/>
          <w:szCs w:val="28"/>
        </w:rPr>
        <w:t xml:space="preserve">31 </w:t>
      </w:r>
      <w:r w:rsidR="00B97834" w:rsidRPr="000770A4">
        <w:rPr>
          <w:rFonts w:ascii="Angsana New" w:hAnsi="Angsana New"/>
          <w:sz w:val="28"/>
          <w:szCs w:val="28"/>
          <w:cs/>
        </w:rPr>
        <w:t>ธันวาคม</w:t>
      </w:r>
      <w:r w:rsidR="00B97834">
        <w:rPr>
          <w:rFonts w:ascii="Angsana New" w:hAnsi="Angsana New" w:hint="cs"/>
          <w:sz w:val="28"/>
          <w:szCs w:val="28"/>
          <w:cs/>
        </w:rPr>
        <w:t xml:space="preserve"> 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B97834">
        <w:rPr>
          <w:rFonts w:ascii="Angsana New" w:hAnsi="Angsana New"/>
          <w:sz w:val="28"/>
          <w:szCs w:val="28"/>
        </w:rPr>
        <w:t>3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A64216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4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09045F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270"/>
        <w:gridCol w:w="1440"/>
      </w:tblGrid>
      <w:tr w:rsidR="00717871" w:rsidRPr="0045246C" w14:paraId="4CD10790" w14:textId="77777777" w:rsidTr="009A0735">
        <w:tc>
          <w:tcPr>
            <w:tcW w:w="540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97834" w:rsidRPr="0045246C" w14:paraId="5ABD45AF" w14:textId="77777777" w:rsidTr="009A0735">
        <w:tc>
          <w:tcPr>
            <w:tcW w:w="5400" w:type="dxa"/>
          </w:tcPr>
          <w:p w14:paraId="0A1C0B83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207C4A14" w:rsidR="00B97834" w:rsidRPr="0045246C" w:rsidRDefault="00B21FB7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7CA8FD7B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97834" w:rsidRPr="0045246C" w14:paraId="42275581" w14:textId="77777777" w:rsidTr="009A0735">
        <w:tc>
          <w:tcPr>
            <w:tcW w:w="5400" w:type="dxa"/>
          </w:tcPr>
          <w:p w14:paraId="2A271DF9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5CE8E670" w:rsidR="00B97834" w:rsidRPr="008B7607" w:rsidRDefault="006A232B" w:rsidP="00B97834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9,374</w:t>
            </w:r>
          </w:p>
        </w:tc>
        <w:tc>
          <w:tcPr>
            <w:tcW w:w="270" w:type="dxa"/>
          </w:tcPr>
          <w:p w14:paraId="05E0D382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54298DE9" w:rsidR="00B97834" w:rsidRPr="0045246C" w:rsidRDefault="00B97834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</w:tr>
      <w:tr w:rsidR="00B97834" w:rsidRPr="0045246C" w14:paraId="5D57C570" w14:textId="77777777" w:rsidTr="009A0735">
        <w:tc>
          <w:tcPr>
            <w:tcW w:w="5400" w:type="dxa"/>
          </w:tcPr>
          <w:p w14:paraId="7A08092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6DDD4128" w:rsidR="00B97834" w:rsidRPr="008B7607" w:rsidRDefault="006A232B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6,626</w:t>
            </w:r>
          </w:p>
        </w:tc>
        <w:tc>
          <w:tcPr>
            <w:tcW w:w="270" w:type="dxa"/>
          </w:tcPr>
          <w:p w14:paraId="5B1EC8CA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B39DF8D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13,442</w:t>
            </w:r>
          </w:p>
        </w:tc>
      </w:tr>
      <w:tr w:rsidR="00B97834" w:rsidRPr="0045246C" w14:paraId="307FCEDF" w14:textId="77777777" w:rsidTr="009A0735">
        <w:trPr>
          <w:trHeight w:val="389"/>
        </w:trPr>
        <w:tc>
          <w:tcPr>
            <w:tcW w:w="5400" w:type="dxa"/>
            <w:vAlign w:val="bottom"/>
          </w:tcPr>
          <w:p w14:paraId="0B3E41F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5C19A001" w:rsidR="00B97834" w:rsidRPr="008B7607" w:rsidRDefault="006A232B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270" w:type="dxa"/>
            <w:vAlign w:val="bottom"/>
          </w:tcPr>
          <w:p w14:paraId="4D8481C4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25F7CA3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23,550</w:t>
            </w:r>
          </w:p>
        </w:tc>
      </w:tr>
    </w:tbl>
    <w:p w14:paraId="03135B42" w14:textId="5BD44780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C7F20E" w14:textId="069E0D42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86F4E5A" w14:textId="611DC76F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E13E7B9" w14:textId="77777777" w:rsidR="007446A3" w:rsidRDefault="007446A3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29FE62" w14:textId="2509C690" w:rsidR="00EE5A54" w:rsidRPr="003A03C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4DFF" w:rsidRPr="00824832" w14:paraId="4077C83A" w14:textId="77777777" w:rsidTr="00EB6706">
        <w:tc>
          <w:tcPr>
            <w:tcW w:w="5490" w:type="dxa"/>
          </w:tcPr>
          <w:p w14:paraId="401FF5F1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38D94E09" w:rsidR="00894DFF" w:rsidRPr="00824832" w:rsidRDefault="00B21FB7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417BA560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60F9" w:rsidRPr="00824832" w14:paraId="4C76DABE" w14:textId="77777777" w:rsidTr="00EB6706">
        <w:tc>
          <w:tcPr>
            <w:tcW w:w="5490" w:type="dxa"/>
          </w:tcPr>
          <w:p w14:paraId="4E493070" w14:textId="4BCC9A2D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0DE25D76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5EB77" w14:textId="7081037E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D260F9" w:rsidRPr="00824832" w14:paraId="73085B14" w14:textId="77777777" w:rsidTr="00EB6706">
        <w:tc>
          <w:tcPr>
            <w:tcW w:w="5490" w:type="dxa"/>
          </w:tcPr>
          <w:p w14:paraId="06B292CE" w14:textId="5454FFDD" w:rsidR="00D260F9" w:rsidRPr="00A64216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40281D7B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2A3E117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D260F9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7547647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42039191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72CF8486" w14:textId="2197DF27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0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B21FB7">
        <w:rPr>
          <w:rFonts w:ascii="Angsana New" w:hAnsi="Angsana New"/>
          <w:sz w:val="28"/>
          <w:szCs w:val="28"/>
        </w:rPr>
        <w:t xml:space="preserve">30 </w:t>
      </w:r>
      <w:r w:rsidR="00B21F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>เงินฝาก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ธนาคารจำนวน </w:t>
      </w:r>
      <w:r w:rsidR="00494F9D" w:rsidRPr="00BC0856">
        <w:rPr>
          <w:rFonts w:ascii="Angsana New" w:hAnsi="Angsana New"/>
          <w:spacing w:val="4"/>
          <w:sz w:val="28"/>
          <w:szCs w:val="28"/>
        </w:rPr>
        <w:t>0.4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BC0856">
        <w:rPr>
          <w:rFonts w:ascii="Angsana New" w:hAnsi="Angsana New"/>
          <w:spacing w:val="4"/>
          <w:sz w:val="28"/>
          <w:szCs w:val="28"/>
        </w:rPr>
        <w:t xml:space="preserve">31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E5872" w:rsidRPr="00BC0856">
        <w:rPr>
          <w:rFonts w:ascii="Angsana New" w:hAnsi="Angsana New"/>
          <w:spacing w:val="4"/>
          <w:sz w:val="28"/>
          <w:szCs w:val="28"/>
        </w:rPr>
        <w:t>3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0.1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BC0856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Pr="00BC0856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Pr="00BC0856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BC0856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BC08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085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94F9D" w:rsidRPr="00BC0856">
        <w:rPr>
          <w:rFonts w:ascii="Angsana New" w:hAnsi="Angsana New"/>
          <w:sz w:val="28"/>
          <w:szCs w:val="28"/>
        </w:rPr>
        <w:t>0.1</w:t>
      </w:r>
      <w:r w:rsidRPr="00BC0856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4053C">
        <w:rPr>
          <w:rFonts w:ascii="Angsana New" w:hAnsi="Angsana New" w:hint="cs"/>
          <w:sz w:val="28"/>
          <w:szCs w:val="28"/>
          <w:cs/>
        </w:rPr>
        <w:t xml:space="preserve"> (</w:t>
      </w:r>
      <w:r w:rsidRPr="00C4053C">
        <w:rPr>
          <w:rFonts w:ascii="Angsana New" w:hAnsi="Angsana New"/>
          <w:sz w:val="28"/>
          <w:szCs w:val="28"/>
        </w:rPr>
        <w:t xml:space="preserve">31 </w:t>
      </w:r>
      <w:r w:rsidRPr="00C4053C">
        <w:rPr>
          <w:rFonts w:ascii="Angsana New" w:hAnsi="Angsana New" w:hint="cs"/>
          <w:sz w:val="28"/>
          <w:szCs w:val="28"/>
          <w:cs/>
        </w:rPr>
        <w:t>ธันวาคม</w:t>
      </w:r>
      <w:r w:rsidRPr="00221A47">
        <w:rPr>
          <w:rFonts w:ascii="Angsana New" w:hAnsi="Angsana New"/>
          <w:sz w:val="28"/>
          <w:szCs w:val="28"/>
        </w:rPr>
        <w:t xml:space="preserve"> 256</w:t>
      </w:r>
      <w:r w:rsidR="003E5872">
        <w:rPr>
          <w:rFonts w:ascii="Angsana New" w:hAnsi="Angsana New"/>
          <w:sz w:val="28"/>
          <w:szCs w:val="28"/>
        </w:rPr>
        <w:t>3</w:t>
      </w:r>
      <w:r w:rsidRPr="00221A47">
        <w:rPr>
          <w:rFonts w:ascii="Angsana New" w:hAnsi="Angsana New"/>
          <w:sz w:val="28"/>
          <w:szCs w:val="28"/>
        </w:rPr>
        <w:t xml:space="preserve"> : 0.1 </w:t>
      </w:r>
      <w:r w:rsidRPr="00221A47">
        <w:rPr>
          <w:rFonts w:ascii="Angsana New" w:hAnsi="Angsana New" w:hint="cs"/>
          <w:sz w:val="28"/>
          <w:szCs w:val="28"/>
          <w:cs/>
        </w:rPr>
        <w:t>ล้านบาท) 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0"/>
    <w:p w14:paraId="77E34217" w14:textId="66FF5050" w:rsidR="0073474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8A0372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สินไหมทดแทนรายงานให้กับบริษัท 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ค่าบริการรายปี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24,000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 สัญญามีผลบังคับใช้จนกว่าฝ่าย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8C0494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8C0494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73F61226" w14:textId="2DE98395" w:rsidR="00BD17EA" w:rsidRPr="008C0494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C0494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8C0494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21FB7" w:rsidRPr="008C0494">
        <w:rPr>
          <w:rFonts w:ascii="Angsana New" w:hAnsi="Angsana New"/>
          <w:sz w:val="28"/>
          <w:szCs w:val="28"/>
        </w:rPr>
        <w:t xml:space="preserve">30 </w:t>
      </w:r>
      <w:r w:rsidR="00B21FB7" w:rsidRPr="008C049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 w:rsidRPr="008C0494">
        <w:rPr>
          <w:rFonts w:ascii="Angsana New" w:hAnsi="Angsana New"/>
          <w:sz w:val="28"/>
          <w:szCs w:val="28"/>
        </w:rPr>
        <w:t xml:space="preserve">2564 </w:t>
      </w:r>
      <w:r w:rsidRPr="008C0494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8C0494">
        <w:rPr>
          <w:rFonts w:ascii="Angsana New" w:hAnsi="Angsana New"/>
          <w:spacing w:val="2"/>
          <w:sz w:val="28"/>
          <w:szCs w:val="28"/>
        </w:rPr>
        <w:t xml:space="preserve">31 </w:t>
      </w:r>
      <w:r w:rsidRPr="008C0494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8C0494">
        <w:rPr>
          <w:rFonts w:ascii="Angsana New" w:hAnsi="Angsana New"/>
          <w:spacing w:val="2"/>
          <w:sz w:val="28"/>
          <w:szCs w:val="28"/>
        </w:rPr>
        <w:t>2563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B81A80" w:rsidRPr="008C049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C0494" w:rsidRPr="008C0494">
        <w:rPr>
          <w:rFonts w:asciiTheme="majorBidi" w:hAnsiTheme="majorBidi" w:cstheme="majorBidi"/>
          <w:spacing w:val="-2"/>
          <w:sz w:val="28"/>
          <w:szCs w:val="28"/>
        </w:rPr>
        <w:t xml:space="preserve">12.8 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 </w:t>
      </w:r>
      <w:r w:rsidR="00074A9F" w:rsidRPr="008C0494">
        <w:rPr>
          <w:rFonts w:asciiTheme="majorBidi" w:hAnsiTheme="majorBidi" w:cstheme="majorBidi"/>
          <w:spacing w:val="-2"/>
          <w:sz w:val="28"/>
          <w:szCs w:val="28"/>
        </w:rPr>
        <w:t xml:space="preserve">8.7 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>ล้านบาท ตามลำดับ ทั้งนี้บริษัทมี</w:t>
      </w:r>
      <w:r w:rsidR="00D8033A" w:rsidRPr="008C0494">
        <w:rPr>
          <w:rFonts w:asciiTheme="majorBidi" w:hAnsiTheme="majorBidi" w:cstheme="majorBidi"/>
          <w:spacing w:val="-6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8C0494" w:rsidRPr="008C0494">
        <w:rPr>
          <w:rFonts w:asciiTheme="majorBidi" w:hAnsiTheme="majorBidi" w:cstheme="majorBidi"/>
          <w:spacing w:val="-6"/>
          <w:sz w:val="28"/>
          <w:szCs w:val="28"/>
        </w:rPr>
        <w:t xml:space="preserve"> 7.3</w:t>
      </w:r>
      <w:r w:rsidR="00C4053C" w:rsidRPr="008C049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8033A" w:rsidRPr="008C0494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 </w:t>
      </w:r>
      <w:r w:rsidR="00074A9F" w:rsidRPr="008C0494">
        <w:rPr>
          <w:rFonts w:asciiTheme="majorBidi" w:hAnsiTheme="majorBidi" w:cstheme="majorBidi"/>
          <w:spacing w:val="-2"/>
          <w:sz w:val="28"/>
          <w:szCs w:val="28"/>
        </w:rPr>
        <w:t>4.7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ตามลำดับ </w:t>
      </w:r>
    </w:p>
    <w:p w14:paraId="3B3357B5" w14:textId="08818A05" w:rsidR="008256E8" w:rsidRPr="00996326" w:rsidRDefault="00074A9F" w:rsidP="00BD17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B21FB7" w:rsidRPr="008C0494">
        <w:rPr>
          <w:rFonts w:ascii="Angsana New" w:hAnsi="Angsana New"/>
          <w:sz w:val="28"/>
          <w:szCs w:val="28"/>
        </w:rPr>
        <w:t xml:space="preserve">30 </w:t>
      </w:r>
      <w:r w:rsidR="00B21FB7" w:rsidRPr="008C049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21FB7" w:rsidRPr="008C0494">
        <w:rPr>
          <w:rFonts w:ascii="Angsana New" w:hAnsi="Angsana New"/>
          <w:sz w:val="28"/>
          <w:szCs w:val="28"/>
        </w:rPr>
        <w:t xml:space="preserve">2564 </w:t>
      </w:r>
      <w:r w:rsidRPr="008C0494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8C0494">
        <w:rPr>
          <w:rFonts w:ascii="Angsana New" w:hAnsi="Angsana New"/>
          <w:spacing w:val="2"/>
          <w:sz w:val="28"/>
          <w:szCs w:val="28"/>
        </w:rPr>
        <w:t xml:space="preserve">31 </w:t>
      </w:r>
      <w:r w:rsidRPr="008C0494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8C0494">
        <w:rPr>
          <w:rFonts w:ascii="Angsana New" w:hAnsi="Angsana New"/>
          <w:spacing w:val="2"/>
          <w:sz w:val="28"/>
          <w:szCs w:val="28"/>
        </w:rPr>
        <w:t>2563</w:t>
      </w:r>
      <w:r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8C0494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8C0494" w:rsidRPr="008C0494">
        <w:rPr>
          <w:rFonts w:asciiTheme="majorBidi" w:hAnsiTheme="majorBidi" w:cstheme="majorBidi"/>
          <w:sz w:val="28"/>
          <w:szCs w:val="28"/>
        </w:rPr>
        <w:t xml:space="preserve"> 4.1</w:t>
      </w:r>
      <w:r w:rsidR="00C50BB7" w:rsidRPr="008C0494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8C049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4722B">
        <w:rPr>
          <w:rFonts w:asciiTheme="majorBidi" w:hAnsiTheme="majorBidi" w:cstheme="majorBidi" w:hint="cs"/>
          <w:sz w:val="28"/>
          <w:szCs w:val="28"/>
          <w:cs/>
        </w:rPr>
        <w:t>เท่ากันทั้งสองงวด</w:t>
      </w:r>
      <w:r w:rsidR="0065105C" w:rsidRPr="008A5012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8A5012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</w:t>
      </w:r>
      <w:r w:rsidR="00D8033A" w:rsidRPr="0038536D">
        <w:rPr>
          <w:rFonts w:asciiTheme="majorBidi" w:hAnsiTheme="majorBidi" w:cstheme="majorBidi"/>
          <w:sz w:val="28"/>
          <w:szCs w:val="28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</w:t>
      </w:r>
      <w:r w:rsidR="0038536D">
        <w:rPr>
          <w:rFonts w:asciiTheme="majorBidi" w:hAnsiTheme="majorBidi" w:cstheme="majorBidi"/>
          <w:sz w:val="28"/>
          <w:szCs w:val="28"/>
          <w:cs/>
        </w:rPr>
        <w:br/>
      </w:r>
      <w:r w:rsidR="00D8033A" w:rsidRPr="0038536D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250DC52E" w14:textId="00F1004B" w:rsidR="00D67031" w:rsidRPr="00AD1DEE" w:rsidRDefault="005A14AA" w:rsidP="00AD1DE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AD1DEE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B21FB7" w:rsidRPr="00AD1DEE">
        <w:rPr>
          <w:rFonts w:ascii="Angsana New" w:hAnsi="Angsana New"/>
          <w:spacing w:val="2"/>
          <w:sz w:val="28"/>
          <w:szCs w:val="28"/>
        </w:rPr>
        <w:t xml:space="preserve">30 </w:t>
      </w:r>
      <w:r w:rsidR="00B21FB7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="00B21FB7" w:rsidRPr="00AD1DEE">
        <w:rPr>
          <w:rFonts w:ascii="Angsana New" w:hAnsi="Angsana New"/>
          <w:spacing w:val="2"/>
          <w:sz w:val="28"/>
          <w:szCs w:val="28"/>
        </w:rPr>
        <w:t xml:space="preserve">2564 </w:t>
      </w:r>
      <w:r w:rsidR="00A464BD" w:rsidRPr="00AD1DEE">
        <w:rPr>
          <w:rFonts w:ascii="Angsana New" w:hAnsi="Angsana New"/>
          <w:spacing w:val="2"/>
          <w:sz w:val="28"/>
          <w:szCs w:val="28"/>
          <w:cs/>
        </w:rPr>
        <w:t>บริษัทถูกฟ้องร้องคดี</w:t>
      </w:r>
      <w:r w:rsidR="0065105C" w:rsidRPr="00AD1DEE">
        <w:rPr>
          <w:rFonts w:ascii="Angsana New" w:hAnsi="Angsana New" w:hint="cs"/>
          <w:spacing w:val="2"/>
          <w:sz w:val="28"/>
          <w:szCs w:val="28"/>
          <w:cs/>
        </w:rPr>
        <w:t>แรงงานจำนวน</w:t>
      </w:r>
      <w:r w:rsidR="00A464BD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464BD" w:rsidRPr="00AD1DEE">
        <w:rPr>
          <w:rFonts w:ascii="Angsana New" w:hAnsi="Angsana New"/>
          <w:spacing w:val="2"/>
          <w:sz w:val="28"/>
          <w:szCs w:val="28"/>
        </w:rPr>
        <w:t>3</w:t>
      </w:r>
      <w:r w:rsidR="00A464BD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สัญญาจ้างแรงงาน และกฎหมายว่าด้วยการคุ้มครองแรงงาน โดยมีทุนทรัพย์ที่ถูกฟ้องเป็นจำนวนรวม </w:t>
      </w:r>
      <w:r w:rsidR="00301662" w:rsidRPr="00AD1DEE">
        <w:rPr>
          <w:rFonts w:ascii="Angsana New" w:hAnsi="Angsana New"/>
          <w:spacing w:val="2"/>
          <w:sz w:val="28"/>
          <w:szCs w:val="28"/>
        </w:rPr>
        <w:t xml:space="preserve">2.8 </w:t>
      </w:r>
      <w:r w:rsidR="00301662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พร้อมดอกเบี้ยร้อยละ </w:t>
      </w:r>
      <w:r w:rsidR="00301662" w:rsidRPr="00AD1DEE">
        <w:rPr>
          <w:rFonts w:ascii="Angsana New" w:hAnsi="Angsana New"/>
          <w:spacing w:val="2"/>
          <w:sz w:val="28"/>
          <w:szCs w:val="28"/>
        </w:rPr>
        <w:t>7</w:t>
      </w:r>
      <w:r w:rsidR="00301662" w:rsidRPr="00AD1DEE">
        <w:rPr>
          <w:rFonts w:ascii="Angsana New" w:hAnsi="Angsana New" w:hint="cs"/>
          <w:spacing w:val="2"/>
          <w:sz w:val="28"/>
          <w:szCs w:val="28"/>
          <w:cs/>
        </w:rPr>
        <w:t xml:space="preserve"> ต่อปี นับแต่วันที่ฟ้องจนกว่าชำระเสร็จ ปัจจุบันคดีอยู่ระหว่าง</w:t>
      </w:r>
      <w:r w:rsidR="00D67031" w:rsidRPr="00AD1DEE">
        <w:rPr>
          <w:rFonts w:ascii="Angsana New" w:hAnsi="Angsana New"/>
          <w:spacing w:val="2"/>
          <w:sz w:val="28"/>
          <w:szCs w:val="28"/>
          <w:cs/>
        </w:rPr>
        <w:t>กระบวนการไกล่เกลี่ย</w:t>
      </w:r>
    </w:p>
    <w:p w14:paraId="25927A56" w14:textId="686978C7" w:rsidR="00B505D0" w:rsidRPr="00B63B64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07429E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542FAE8E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07A24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07429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07429E">
        <w:rPr>
          <w:rFonts w:ascii="Angsana New" w:hAnsi="Angsana New"/>
          <w:sz w:val="28"/>
          <w:szCs w:val="28"/>
          <w:cs/>
        </w:rPr>
        <w:t>นี้แล้ว</w:t>
      </w:r>
      <w:r w:rsidRPr="00057D2D">
        <w:rPr>
          <w:rFonts w:ascii="Angsana New" w:hAnsi="Angsana New"/>
          <w:sz w:val="28"/>
          <w:szCs w:val="28"/>
          <w:cs/>
        </w:rPr>
        <w:t>เมื่อวันที่</w:t>
      </w:r>
      <w:r w:rsidR="00EC32A6" w:rsidRPr="00057D2D">
        <w:rPr>
          <w:rFonts w:ascii="Angsana New" w:hAnsi="Angsana New"/>
          <w:sz w:val="28"/>
          <w:szCs w:val="28"/>
          <w:cs/>
        </w:rPr>
        <w:t xml:space="preserve"> </w:t>
      </w:r>
      <w:r w:rsidR="0007429E" w:rsidRPr="00057D2D">
        <w:rPr>
          <w:rFonts w:ascii="Angsana New" w:hAnsi="Angsana New"/>
          <w:sz w:val="28"/>
          <w:szCs w:val="28"/>
        </w:rPr>
        <w:t>1</w:t>
      </w:r>
      <w:r w:rsidR="00177A79" w:rsidRPr="00057D2D">
        <w:rPr>
          <w:rFonts w:ascii="Angsana New" w:hAnsi="Angsana New"/>
          <w:sz w:val="28"/>
          <w:szCs w:val="28"/>
        </w:rPr>
        <w:t>1</w:t>
      </w:r>
      <w:r w:rsidR="0007429E" w:rsidRPr="00057D2D">
        <w:rPr>
          <w:rFonts w:ascii="Angsana New" w:hAnsi="Angsana New" w:hint="cs"/>
          <w:sz w:val="28"/>
          <w:szCs w:val="28"/>
          <w:cs/>
        </w:rPr>
        <w:t xml:space="preserve"> </w:t>
      </w:r>
      <w:r w:rsidR="00B21FB7" w:rsidRPr="00057D2D">
        <w:rPr>
          <w:rFonts w:ascii="Angsana New" w:hAnsi="Angsana New" w:hint="cs"/>
          <w:sz w:val="28"/>
          <w:szCs w:val="28"/>
          <w:cs/>
        </w:rPr>
        <w:t>พฤศจิกายน</w:t>
      </w:r>
      <w:r w:rsidR="00B21FB7" w:rsidRPr="00057D2D">
        <w:rPr>
          <w:rFonts w:ascii="Angsana New" w:hAnsi="Angsana New"/>
          <w:sz w:val="28"/>
          <w:szCs w:val="28"/>
          <w:cs/>
        </w:rPr>
        <w:t xml:space="preserve"> </w:t>
      </w:r>
      <w:r w:rsidR="00B21FB7" w:rsidRPr="00057D2D">
        <w:rPr>
          <w:rFonts w:ascii="Angsana New" w:hAnsi="Angsana New"/>
          <w:sz w:val="28"/>
          <w:szCs w:val="28"/>
        </w:rPr>
        <w:t>2564</w:t>
      </w:r>
    </w:p>
    <w:sectPr w:rsidR="009B7742" w:rsidRPr="000C7591" w:rsidSect="00EA60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60CBE" w14:textId="77777777" w:rsidR="00765B6C" w:rsidRDefault="00765B6C">
      <w:r>
        <w:separator/>
      </w:r>
    </w:p>
  </w:endnote>
  <w:endnote w:type="continuationSeparator" w:id="0">
    <w:p w14:paraId="293B92C3" w14:textId="77777777" w:rsidR="00765B6C" w:rsidRDefault="0076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69CB" w14:textId="65D271FA" w:rsidR="00765B6C" w:rsidRPr="008A5482" w:rsidRDefault="0001348F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369BE" w14:textId="77777777" w:rsidR="00765B6C" w:rsidRDefault="00765B6C">
      <w:r>
        <w:separator/>
      </w:r>
    </w:p>
  </w:footnote>
  <w:footnote w:type="continuationSeparator" w:id="0">
    <w:p w14:paraId="58F909CB" w14:textId="77777777" w:rsidR="00765B6C" w:rsidRDefault="0076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7809AA96" w:rsidR="00765B6C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2564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E319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4480885"/>
    <w:multiLevelType w:val="multilevel"/>
    <w:tmpl w:val="10169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6"/>
  </w:num>
  <w:num w:numId="13">
    <w:abstractNumId w:val="24"/>
  </w:num>
  <w:num w:numId="14">
    <w:abstractNumId w:val="18"/>
  </w:num>
  <w:num w:numId="15">
    <w:abstractNumId w:val="26"/>
  </w:num>
  <w:num w:numId="16">
    <w:abstractNumId w:val="13"/>
  </w:num>
  <w:num w:numId="17">
    <w:abstractNumId w:val="20"/>
  </w:num>
  <w:num w:numId="18">
    <w:abstractNumId w:val="19"/>
  </w:num>
  <w:num w:numId="19">
    <w:abstractNumId w:val="27"/>
  </w:num>
  <w:num w:numId="20">
    <w:abstractNumId w:val="14"/>
  </w:num>
  <w:num w:numId="21">
    <w:abstractNumId w:val="15"/>
  </w:num>
  <w:num w:numId="22">
    <w:abstractNumId w:val="25"/>
  </w:num>
  <w:num w:numId="23">
    <w:abstractNumId w:val="12"/>
  </w:num>
  <w:num w:numId="24">
    <w:abstractNumId w:val="22"/>
  </w:num>
  <w:num w:numId="25">
    <w:abstractNumId w:val="23"/>
  </w:num>
  <w:num w:numId="26">
    <w:abstractNumId w:val="21"/>
  </w:num>
  <w:num w:numId="27">
    <w:abstractNumId w:val="11"/>
  </w:num>
  <w:num w:numId="28">
    <w:abstractNumId w:val="5"/>
  </w:num>
  <w:num w:numId="29">
    <w:abstractNumId w:val="10"/>
  </w:num>
  <w:num w:numId="30">
    <w:abstractNumId w:val="5"/>
  </w:num>
  <w:num w:numId="31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888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3EE8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50"/>
    <w:rsid w:val="000F3B71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201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4F6"/>
    <w:rsid w:val="001807B2"/>
    <w:rsid w:val="00180B13"/>
    <w:rsid w:val="00180C88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8B7"/>
    <w:rsid w:val="00194B22"/>
    <w:rsid w:val="00194D26"/>
    <w:rsid w:val="00194E8C"/>
    <w:rsid w:val="00194F47"/>
    <w:rsid w:val="00195317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749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4B3"/>
    <w:rsid w:val="001C4812"/>
    <w:rsid w:val="001C4863"/>
    <w:rsid w:val="001C4B2D"/>
    <w:rsid w:val="001C4D26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C7BDB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6F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B4B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0FCC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1D03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859"/>
    <w:rsid w:val="0030496A"/>
    <w:rsid w:val="00304D8E"/>
    <w:rsid w:val="003052C7"/>
    <w:rsid w:val="003053D3"/>
    <w:rsid w:val="003058B7"/>
    <w:rsid w:val="00305E9E"/>
    <w:rsid w:val="0030644D"/>
    <w:rsid w:val="003064A6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5FC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F4C"/>
    <w:rsid w:val="003400AC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CAA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0F1B"/>
    <w:rsid w:val="003A156A"/>
    <w:rsid w:val="003A1777"/>
    <w:rsid w:val="003A1833"/>
    <w:rsid w:val="003A201A"/>
    <w:rsid w:val="003A2AA2"/>
    <w:rsid w:val="003A313E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A92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28E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175"/>
    <w:rsid w:val="00490721"/>
    <w:rsid w:val="004909A7"/>
    <w:rsid w:val="00491A03"/>
    <w:rsid w:val="00491D68"/>
    <w:rsid w:val="004921D6"/>
    <w:rsid w:val="004924E6"/>
    <w:rsid w:val="0049291B"/>
    <w:rsid w:val="00492AC8"/>
    <w:rsid w:val="00492C04"/>
    <w:rsid w:val="00492C50"/>
    <w:rsid w:val="00492D53"/>
    <w:rsid w:val="00493BF8"/>
    <w:rsid w:val="0049436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C2A"/>
    <w:rsid w:val="004A4D85"/>
    <w:rsid w:val="004A536F"/>
    <w:rsid w:val="004A537F"/>
    <w:rsid w:val="004A573D"/>
    <w:rsid w:val="004A5982"/>
    <w:rsid w:val="004A5A05"/>
    <w:rsid w:val="004A603D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54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280E"/>
    <w:rsid w:val="004D2E43"/>
    <w:rsid w:val="004D36BB"/>
    <w:rsid w:val="004D39A0"/>
    <w:rsid w:val="004D3B41"/>
    <w:rsid w:val="004D3C55"/>
    <w:rsid w:val="004D3CEC"/>
    <w:rsid w:val="004D4310"/>
    <w:rsid w:val="004D4331"/>
    <w:rsid w:val="004D449E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30B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D8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632"/>
    <w:rsid w:val="005C57F0"/>
    <w:rsid w:val="005C59E3"/>
    <w:rsid w:val="005C5D9D"/>
    <w:rsid w:val="005C60BB"/>
    <w:rsid w:val="005C6132"/>
    <w:rsid w:val="005C66E6"/>
    <w:rsid w:val="005C67A4"/>
    <w:rsid w:val="005C6C7D"/>
    <w:rsid w:val="005C6C93"/>
    <w:rsid w:val="005C6E63"/>
    <w:rsid w:val="005C75E9"/>
    <w:rsid w:val="005C795E"/>
    <w:rsid w:val="005C7C2F"/>
    <w:rsid w:val="005C7E0F"/>
    <w:rsid w:val="005D015D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4FE"/>
    <w:rsid w:val="005E0671"/>
    <w:rsid w:val="005E06B0"/>
    <w:rsid w:val="005E0822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4F5"/>
    <w:rsid w:val="005F27B8"/>
    <w:rsid w:val="005F2A6B"/>
    <w:rsid w:val="005F2C5B"/>
    <w:rsid w:val="005F2ED6"/>
    <w:rsid w:val="005F2F34"/>
    <w:rsid w:val="005F3016"/>
    <w:rsid w:val="005F3FF0"/>
    <w:rsid w:val="005F4049"/>
    <w:rsid w:val="005F40E7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D7A"/>
    <w:rsid w:val="00623F86"/>
    <w:rsid w:val="006240C6"/>
    <w:rsid w:val="006241F1"/>
    <w:rsid w:val="00624505"/>
    <w:rsid w:val="00624714"/>
    <w:rsid w:val="006247A4"/>
    <w:rsid w:val="00624822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3ECB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66B"/>
    <w:rsid w:val="00651670"/>
    <w:rsid w:val="00651812"/>
    <w:rsid w:val="00651ECF"/>
    <w:rsid w:val="00651F84"/>
    <w:rsid w:val="0065219D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1DC"/>
    <w:rsid w:val="006702BD"/>
    <w:rsid w:val="00670346"/>
    <w:rsid w:val="00670385"/>
    <w:rsid w:val="006704AD"/>
    <w:rsid w:val="006705AF"/>
    <w:rsid w:val="00670B86"/>
    <w:rsid w:val="00670CF6"/>
    <w:rsid w:val="00670F8E"/>
    <w:rsid w:val="006710DD"/>
    <w:rsid w:val="006718DB"/>
    <w:rsid w:val="006719DC"/>
    <w:rsid w:val="006719ED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3E"/>
    <w:rsid w:val="00684491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62C"/>
    <w:rsid w:val="006C66D8"/>
    <w:rsid w:val="006C7186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867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E77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725"/>
    <w:rsid w:val="00735799"/>
    <w:rsid w:val="0073588C"/>
    <w:rsid w:val="00735A22"/>
    <w:rsid w:val="00735A58"/>
    <w:rsid w:val="00735B29"/>
    <w:rsid w:val="00735FA5"/>
    <w:rsid w:val="00736388"/>
    <w:rsid w:val="00736C94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6B7B"/>
    <w:rsid w:val="0075706C"/>
    <w:rsid w:val="007570EE"/>
    <w:rsid w:val="0075777B"/>
    <w:rsid w:val="00757A29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69"/>
    <w:rsid w:val="007615EA"/>
    <w:rsid w:val="00761AD6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A60"/>
    <w:rsid w:val="00763E14"/>
    <w:rsid w:val="00763F2E"/>
    <w:rsid w:val="00764037"/>
    <w:rsid w:val="0076443E"/>
    <w:rsid w:val="0076472F"/>
    <w:rsid w:val="00764772"/>
    <w:rsid w:val="007653EF"/>
    <w:rsid w:val="00765B6C"/>
    <w:rsid w:val="00766055"/>
    <w:rsid w:val="0076608F"/>
    <w:rsid w:val="007666A8"/>
    <w:rsid w:val="00766B55"/>
    <w:rsid w:val="00767355"/>
    <w:rsid w:val="007679C3"/>
    <w:rsid w:val="00770245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9A4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20"/>
    <w:rsid w:val="0079343C"/>
    <w:rsid w:val="007937E3"/>
    <w:rsid w:val="0079396E"/>
    <w:rsid w:val="007939C8"/>
    <w:rsid w:val="00793B13"/>
    <w:rsid w:val="00793BBE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B7D"/>
    <w:rsid w:val="007D1C41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B15"/>
    <w:rsid w:val="007E1B9F"/>
    <w:rsid w:val="007E1F26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442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22B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507A"/>
    <w:rsid w:val="00855103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24B"/>
    <w:rsid w:val="0086339F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EC"/>
    <w:rsid w:val="00873582"/>
    <w:rsid w:val="0087368F"/>
    <w:rsid w:val="008739D6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D58"/>
    <w:rsid w:val="008D1392"/>
    <w:rsid w:val="008D1464"/>
    <w:rsid w:val="008D1512"/>
    <w:rsid w:val="008D21D5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63"/>
    <w:rsid w:val="0092097F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BC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045"/>
    <w:rsid w:val="009641F3"/>
    <w:rsid w:val="00964383"/>
    <w:rsid w:val="009645B6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4D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317"/>
    <w:rsid w:val="0097271E"/>
    <w:rsid w:val="009728E1"/>
    <w:rsid w:val="00972AE4"/>
    <w:rsid w:val="009730D4"/>
    <w:rsid w:val="009736AB"/>
    <w:rsid w:val="00973715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2C1"/>
    <w:rsid w:val="00A11417"/>
    <w:rsid w:val="00A1161C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AB1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B27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3CB"/>
    <w:rsid w:val="00A80542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0AD5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52C"/>
    <w:rsid w:val="00AA3CDE"/>
    <w:rsid w:val="00AA3D1A"/>
    <w:rsid w:val="00AA3FC0"/>
    <w:rsid w:val="00AA425D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3B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1FB7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1B0B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4FB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6FA6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388"/>
    <w:rsid w:val="00BA740D"/>
    <w:rsid w:val="00BA758B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C25"/>
    <w:rsid w:val="00BB1D58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7EA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632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B7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D2"/>
    <w:rsid w:val="00C1770C"/>
    <w:rsid w:val="00C1780B"/>
    <w:rsid w:val="00C17CCF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4FE6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F9"/>
    <w:rsid w:val="00C4199E"/>
    <w:rsid w:val="00C41BB3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54F"/>
    <w:rsid w:val="00C44669"/>
    <w:rsid w:val="00C446E1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E82"/>
    <w:rsid w:val="00C57E83"/>
    <w:rsid w:val="00C6016C"/>
    <w:rsid w:val="00C60315"/>
    <w:rsid w:val="00C603DA"/>
    <w:rsid w:val="00C60E7E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2D"/>
    <w:rsid w:val="00C958AA"/>
    <w:rsid w:val="00C95C01"/>
    <w:rsid w:val="00C95E52"/>
    <w:rsid w:val="00C95E6A"/>
    <w:rsid w:val="00C95E92"/>
    <w:rsid w:val="00C962B7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B94"/>
    <w:rsid w:val="00CD6EAC"/>
    <w:rsid w:val="00CD7188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85B"/>
    <w:rsid w:val="00D10E8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B78"/>
    <w:rsid w:val="00D2526D"/>
    <w:rsid w:val="00D2587C"/>
    <w:rsid w:val="00D25C05"/>
    <w:rsid w:val="00D25C4B"/>
    <w:rsid w:val="00D25CA5"/>
    <w:rsid w:val="00D25FFC"/>
    <w:rsid w:val="00D25FFF"/>
    <w:rsid w:val="00D260D0"/>
    <w:rsid w:val="00D260F9"/>
    <w:rsid w:val="00D264A1"/>
    <w:rsid w:val="00D264AC"/>
    <w:rsid w:val="00D2657F"/>
    <w:rsid w:val="00D265A1"/>
    <w:rsid w:val="00D2671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99E"/>
    <w:rsid w:val="00D63D8C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FDB"/>
    <w:rsid w:val="00D663E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A92"/>
    <w:rsid w:val="00D97EE4"/>
    <w:rsid w:val="00DA0204"/>
    <w:rsid w:val="00DA054C"/>
    <w:rsid w:val="00DA0613"/>
    <w:rsid w:val="00DA069E"/>
    <w:rsid w:val="00DA0AA6"/>
    <w:rsid w:val="00DA0CE8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526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611"/>
    <w:rsid w:val="00DB566F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6B3"/>
    <w:rsid w:val="00DE2829"/>
    <w:rsid w:val="00DE284F"/>
    <w:rsid w:val="00DE2B97"/>
    <w:rsid w:val="00DE3081"/>
    <w:rsid w:val="00DE3542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3BA"/>
    <w:rsid w:val="00DF1608"/>
    <w:rsid w:val="00DF1A17"/>
    <w:rsid w:val="00DF1A78"/>
    <w:rsid w:val="00DF1B1F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656"/>
    <w:rsid w:val="00E23B23"/>
    <w:rsid w:val="00E23D25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81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294"/>
    <w:rsid w:val="00E447A7"/>
    <w:rsid w:val="00E44B7C"/>
    <w:rsid w:val="00E44D66"/>
    <w:rsid w:val="00E45014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F46"/>
    <w:rsid w:val="00E74FF1"/>
    <w:rsid w:val="00E752C8"/>
    <w:rsid w:val="00E757E6"/>
    <w:rsid w:val="00E759E4"/>
    <w:rsid w:val="00E75AAC"/>
    <w:rsid w:val="00E75CD8"/>
    <w:rsid w:val="00E75D37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7CA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C33"/>
    <w:rsid w:val="00F51EBA"/>
    <w:rsid w:val="00F51EED"/>
    <w:rsid w:val="00F51F4D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B4D"/>
    <w:rsid w:val="00F66D31"/>
    <w:rsid w:val="00F66DB6"/>
    <w:rsid w:val="00F66E47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FA6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0D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14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4ED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CC8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08A7-ED3A-4573-8E86-B0849C60977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9c3ae1e-04ea-472a-8824-9b97814cc635"/>
    <ds:schemaRef ds:uri="http://purl.org/dc/dcmitype/"/>
    <ds:schemaRef ds:uri="http://schemas.microsoft.com/office/infopath/2007/PartnerControls"/>
    <ds:schemaRef ds:uri="623d751c-1841-4b8a-a767-3e121fd1982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4176</TotalTime>
  <Pages>26</Pages>
  <Words>7061</Words>
  <Characters>32268</Characters>
  <Application>Microsoft Office Word</Application>
  <DocSecurity>0</DocSecurity>
  <Lines>268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Amarapron Bovontummatat</cp:lastModifiedBy>
  <cp:revision>367</cp:revision>
  <cp:lastPrinted>2021-11-11T06:46:00Z</cp:lastPrinted>
  <dcterms:created xsi:type="dcterms:W3CDTF">2021-04-19T10:15:00Z</dcterms:created>
  <dcterms:modified xsi:type="dcterms:W3CDTF">2021-11-11T10:04:00Z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